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2D" w:rsidRDefault="005A3F2D" w:rsidP="005A3F2D">
      <w:pPr>
        <w:rPr>
          <w:rFonts w:cs="Arial"/>
          <w:sz w:val="22"/>
          <w:szCs w:val="22"/>
        </w:rPr>
      </w:pPr>
    </w:p>
    <w:p w:rsidR="005A3F2D" w:rsidRDefault="005A3F2D" w:rsidP="005A3F2D">
      <w:pPr>
        <w:jc w:val="right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obr-7.4-33-h-2</w:t>
      </w:r>
    </w:p>
    <w:p w:rsidR="005A3F2D" w:rsidRDefault="005A3F2D" w:rsidP="005A3F2D">
      <w:pPr>
        <w:pStyle w:val="Pripombabesedilo"/>
        <w:jc w:val="center"/>
        <w:rPr>
          <w:rFonts w:ascii="Arial" w:hAnsi="Arial" w:cs="Arial"/>
          <w:b/>
          <w:sz w:val="24"/>
          <w:szCs w:val="24"/>
        </w:rPr>
      </w:pPr>
    </w:p>
    <w:p w:rsidR="005A3F2D" w:rsidRDefault="005A3F2D" w:rsidP="005A3F2D">
      <w:pPr>
        <w:pStyle w:val="Pripombabesedilo"/>
        <w:jc w:val="center"/>
        <w:rPr>
          <w:rFonts w:ascii="Arial" w:hAnsi="Arial" w:cs="Arial"/>
          <w:b/>
          <w:sz w:val="24"/>
          <w:szCs w:val="24"/>
        </w:rPr>
      </w:pPr>
    </w:p>
    <w:p w:rsidR="005A3F2D" w:rsidRDefault="005A3F2D" w:rsidP="005A3F2D">
      <w:pPr>
        <w:tabs>
          <w:tab w:val="left" w:pos="1254"/>
        </w:tabs>
        <w:rPr>
          <w:rFonts w:ascii="Arial" w:hAnsi="Arial" w:cs="Arial"/>
        </w:rPr>
      </w:pPr>
      <w:r>
        <w:rPr>
          <w:rFonts w:cs="Arial"/>
        </w:rPr>
        <w:t>Ponudnik:</w:t>
      </w:r>
      <w:r>
        <w:rPr>
          <w:rFonts w:cs="Arial"/>
        </w:rPr>
        <w:tab/>
        <w:t>__________________________</w:t>
      </w:r>
    </w:p>
    <w:p w:rsidR="005A3F2D" w:rsidRDefault="005A3F2D" w:rsidP="005A3F2D">
      <w:pPr>
        <w:tabs>
          <w:tab w:val="left" w:pos="1254"/>
        </w:tabs>
        <w:rPr>
          <w:rFonts w:cs="Arial"/>
        </w:rPr>
      </w:pPr>
      <w:r>
        <w:rPr>
          <w:rFonts w:cs="Arial"/>
        </w:rPr>
        <w:tab/>
        <w:t>__________________________</w:t>
      </w:r>
    </w:p>
    <w:p w:rsidR="005A3F2D" w:rsidRDefault="005A3F2D" w:rsidP="005A3F2D">
      <w:pPr>
        <w:tabs>
          <w:tab w:val="left" w:pos="1254"/>
        </w:tabs>
        <w:rPr>
          <w:rFonts w:cs="Arial"/>
        </w:rPr>
      </w:pPr>
      <w:r>
        <w:rPr>
          <w:rFonts w:cs="Arial"/>
        </w:rPr>
        <w:tab/>
        <w:t>__________________________</w:t>
      </w:r>
    </w:p>
    <w:p w:rsidR="005A3F2D" w:rsidRDefault="005A3F2D" w:rsidP="005A3F2D">
      <w:pPr>
        <w:jc w:val="center"/>
        <w:rPr>
          <w:rFonts w:cs="Arial"/>
        </w:rPr>
      </w:pPr>
    </w:p>
    <w:p w:rsidR="005A3F2D" w:rsidRDefault="005A3F2D" w:rsidP="005A3F2D">
      <w:pPr>
        <w:jc w:val="center"/>
        <w:rPr>
          <w:rFonts w:cs="Arial"/>
        </w:rPr>
      </w:pPr>
    </w:p>
    <w:p w:rsidR="005A3F2D" w:rsidRDefault="005A3F2D" w:rsidP="005A3F2D">
      <w:pPr>
        <w:pStyle w:val="Telobesedila3"/>
        <w:spacing w:after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IZJAVA ZAKONITEGA ZASTOPNIKA</w:t>
      </w:r>
    </w:p>
    <w:p w:rsidR="005A3F2D" w:rsidRDefault="005A3F2D" w:rsidP="005A3F2D">
      <w:pPr>
        <w:pStyle w:val="Telobesedila3"/>
        <w:spacing w:after="0"/>
        <w:jc w:val="center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za pridobitev podatkov </w:t>
      </w:r>
    </w:p>
    <w:p w:rsidR="005A3F2D" w:rsidRDefault="005A3F2D" w:rsidP="005A3F2D">
      <w:pPr>
        <w:pStyle w:val="Pripombabesedilo"/>
        <w:rPr>
          <w:rFonts w:ascii="Arial" w:hAnsi="Arial" w:cs="Arial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 xml:space="preserve">Podpisani zakoniti zastopnik ponudnika ________________, EMŠO _______________ (izpolni zakoniti zastopnik, ki je državljan Republike Slovenije) oziroma rojen dne _____________, v kraju _________________, v državi ______________ (izpolni zakoniti zastopnik, ki ni državljan Republike Slovenije), stanujoč na naslovu ______________________, pooblaščam naročnika, da lahko za namene objavljenega javnega naročila za dobavo kalijevega jodida na portalu javnih naročil z dne ___________, oznaka JN ______________ in/ali v Dodatku k Uradnemu listu EU, z dne ___________, št. _________________ pridobi moje osebne podatke iz uradnih evidenc državnih organov, organov lokalnih skupnosti in nosilcev javnega pooblastila. </w:t>
      </w: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jc w:val="both"/>
        <w:rPr>
          <w:rFonts w:ascii="Arial" w:hAnsi="Arial" w:cs="Arial"/>
        </w:rPr>
      </w:pPr>
      <w:r>
        <w:rPr>
          <w:rFonts w:cs="Arial"/>
        </w:rPr>
        <w:t>V ________________________, dne ___________________________</w:t>
      </w: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5A3F2D" w:rsidTr="005A3F2D">
        <w:tc>
          <w:tcPr>
            <w:tcW w:w="4605" w:type="dxa"/>
          </w:tcPr>
          <w:p w:rsidR="005A3F2D" w:rsidRDefault="005A3F2D">
            <w:pPr>
              <w:pStyle w:val="Pripombabesedilo"/>
              <w:rPr>
                <w:rFonts w:ascii="Arial" w:hAnsi="Arial" w:cs="Arial"/>
                <w:i w:val="0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3F2D" w:rsidRDefault="005A3F2D">
            <w:pPr>
              <w:pStyle w:val="Pripombabesedilo"/>
              <w:jc w:val="center"/>
              <w:rPr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</w:rPr>
              <w:t>podpis zakonitega zastopnika ponudnika</w:t>
            </w:r>
          </w:p>
        </w:tc>
      </w:tr>
    </w:tbl>
    <w:p w:rsidR="005A3F2D" w:rsidRDefault="005A3F2D" w:rsidP="005A3F2D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5A3F2D" w:rsidRDefault="005A3F2D" w:rsidP="005A3F2D">
      <w:pPr>
        <w:jc w:val="both"/>
        <w:rPr>
          <w:rFonts w:ascii="Arial" w:hAnsi="Arial" w:cs="Arial"/>
        </w:rPr>
      </w:pPr>
    </w:p>
    <w:p w:rsidR="005A3F2D" w:rsidRDefault="005A3F2D" w:rsidP="005A3F2D">
      <w:pPr>
        <w:pStyle w:val="Pripombabesedilo"/>
        <w:jc w:val="center"/>
      </w:pPr>
    </w:p>
    <w:p w:rsidR="005A3F2D" w:rsidRDefault="005A3F2D" w:rsidP="005A3F2D">
      <w:pPr>
        <w:pStyle w:val="Pripombabesedilo"/>
        <w:jc w:val="center"/>
      </w:pPr>
    </w:p>
    <w:p w:rsidR="005A3F2D" w:rsidRDefault="005A3F2D" w:rsidP="005A3F2D">
      <w:pPr>
        <w:pStyle w:val="Pripombabesedilo"/>
        <w:jc w:val="center"/>
      </w:pPr>
    </w:p>
    <w:p w:rsidR="005A3F2D" w:rsidRDefault="005A3F2D" w:rsidP="005A3F2D">
      <w:pPr>
        <w:pStyle w:val="Pripombabesedilo"/>
        <w:jc w:val="center"/>
      </w:pPr>
    </w:p>
    <w:p w:rsidR="005A3F2D" w:rsidRDefault="005A3F2D" w:rsidP="005A3F2D">
      <w:pPr>
        <w:pStyle w:val="Pripombabesedilo"/>
        <w:jc w:val="left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Pripis: Obrazec je sestavni del ponudbe</w:t>
      </w:r>
    </w:p>
    <w:p w:rsidR="005A3F2D" w:rsidRDefault="005A3F2D" w:rsidP="005A3F2D">
      <w:pPr>
        <w:rPr>
          <w:rFonts w:ascii="Arial" w:hAnsi="Arial"/>
          <w:sz w:val="22"/>
          <w:szCs w:val="22"/>
        </w:rPr>
      </w:pPr>
    </w:p>
    <w:p w:rsidR="00021EE0" w:rsidRPr="005A3F2D" w:rsidRDefault="00021EE0" w:rsidP="005A3F2D">
      <w:bookmarkStart w:id="0" w:name="_GoBack"/>
      <w:bookmarkEnd w:id="0"/>
    </w:p>
    <w:sectPr w:rsidR="00021EE0" w:rsidRPr="005A3F2D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5A3F2D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5A3F2D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3F2D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1866D3-AEA5-41F8-BFD1-1C15CB35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</TotalTime>
  <Pages>1</Pages>
  <Words>113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2</cp:revision>
  <cp:lastPrinted>2016-09-02T10:46:00Z</cp:lastPrinted>
  <dcterms:created xsi:type="dcterms:W3CDTF">2016-09-29T09:50:00Z</dcterms:created>
  <dcterms:modified xsi:type="dcterms:W3CDTF">2016-09-29T09:50:00Z</dcterms:modified>
</cp:coreProperties>
</file>