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6B5" w:rsidRDefault="002A26B5" w:rsidP="00CB53F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2A26B5">
        <w:rPr>
          <w:rFonts w:ascii="Arial" w:hAnsi="Arial" w:cs="Arial"/>
          <w:sz w:val="22"/>
          <w:szCs w:val="22"/>
        </w:rPr>
        <w:t>Obr</w:t>
      </w:r>
      <w:r w:rsidR="00D47470">
        <w:rPr>
          <w:rFonts w:ascii="Arial" w:hAnsi="Arial" w:cs="Arial"/>
          <w:sz w:val="22"/>
          <w:szCs w:val="22"/>
        </w:rPr>
        <w:t>-</w:t>
      </w:r>
      <w:r w:rsidRPr="002A26B5">
        <w:rPr>
          <w:rFonts w:ascii="Arial" w:hAnsi="Arial" w:cs="Arial"/>
          <w:sz w:val="22"/>
          <w:szCs w:val="22"/>
        </w:rPr>
        <w:t>7.4-33-j-1</w:t>
      </w:r>
    </w:p>
    <w:p w:rsidR="002A26B5" w:rsidRPr="002A26B5" w:rsidRDefault="002A26B5" w:rsidP="00CB53F6">
      <w:pPr>
        <w:jc w:val="center"/>
        <w:rPr>
          <w:rFonts w:ascii="Arial" w:hAnsi="Arial" w:cs="Arial"/>
          <w:sz w:val="22"/>
          <w:szCs w:val="22"/>
        </w:rPr>
      </w:pPr>
    </w:p>
    <w:p w:rsidR="00CB53F6" w:rsidRPr="00A7170F" w:rsidRDefault="00CB53F6" w:rsidP="00CB53F6">
      <w:pPr>
        <w:jc w:val="center"/>
        <w:rPr>
          <w:rFonts w:ascii="Arial" w:hAnsi="Arial" w:cs="Arial"/>
          <w:b/>
          <w:i/>
        </w:rPr>
      </w:pPr>
      <w:r w:rsidRPr="00A7170F">
        <w:rPr>
          <w:rFonts w:ascii="Arial" w:hAnsi="Arial" w:cs="Arial"/>
          <w:b/>
          <w:i/>
        </w:rPr>
        <w:t>PONUDBA</w:t>
      </w:r>
    </w:p>
    <w:p w:rsidR="00CB53F6" w:rsidRPr="00DB035A" w:rsidRDefault="00CB53F6" w:rsidP="00CB53F6">
      <w:pPr>
        <w:jc w:val="center"/>
        <w:rPr>
          <w:rFonts w:ascii="Arial" w:hAnsi="Arial" w:cs="Arial"/>
          <w:b/>
        </w:rPr>
      </w:pPr>
      <w:r w:rsidRPr="00DB035A">
        <w:rPr>
          <w:rFonts w:ascii="Arial" w:hAnsi="Arial" w:cs="Arial"/>
          <w:b/>
        </w:rPr>
        <w:t xml:space="preserve">VZOREC PRODAJNE POGODBE </w:t>
      </w:r>
    </w:p>
    <w:p w:rsidR="00CB53F6" w:rsidRPr="00DB035A" w:rsidRDefault="00CB53F6" w:rsidP="00CB53F6">
      <w:pPr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NAROČNIK:</w:t>
      </w:r>
      <w:r w:rsidRPr="00DB035A">
        <w:rPr>
          <w:rFonts w:ascii="Arial" w:hAnsi="Arial" w:cs="Arial"/>
          <w:sz w:val="22"/>
          <w:szCs w:val="22"/>
        </w:rPr>
        <w:tab/>
        <w:t>Zavod Republike Slovenije za blagovne rezerve,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Dunajska cesta 106, 1000 Ljubljana,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ki ga zastopa direktor: Anton Zakrajšek,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ID za DDV:</w:t>
      </w:r>
      <w:r w:rsidRPr="00DB035A">
        <w:rPr>
          <w:rFonts w:ascii="Arial" w:hAnsi="Arial" w:cs="Arial"/>
          <w:sz w:val="22"/>
          <w:szCs w:val="22"/>
        </w:rPr>
        <w:tab/>
        <w:t>SI34375848,</w:t>
      </w:r>
    </w:p>
    <w:p w:rsidR="00CB53F6" w:rsidRPr="00DB035A" w:rsidRDefault="00B13911" w:rsidP="00CB53F6">
      <w:pPr>
        <w:ind w:left="14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CB53F6" w:rsidRPr="00DB035A">
        <w:rPr>
          <w:rFonts w:ascii="Arial" w:hAnsi="Arial" w:cs="Arial"/>
          <w:sz w:val="22"/>
          <w:szCs w:val="22"/>
        </w:rPr>
        <w:t>atična številka: 5022959,</w:t>
      </w:r>
    </w:p>
    <w:p w:rsidR="00CB53F6" w:rsidRPr="00DB035A" w:rsidRDefault="00B13911" w:rsidP="00CB53F6">
      <w:pPr>
        <w:ind w:left="14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B53F6" w:rsidRPr="00DB035A">
        <w:rPr>
          <w:rFonts w:ascii="Arial" w:hAnsi="Arial" w:cs="Arial"/>
          <w:sz w:val="22"/>
          <w:szCs w:val="22"/>
        </w:rPr>
        <w:t xml:space="preserve">oslovni račun: </w:t>
      </w:r>
      <w:proofErr w:type="spellStart"/>
      <w:r w:rsidR="00CB53F6" w:rsidRPr="00DB035A">
        <w:rPr>
          <w:rFonts w:ascii="Arial" w:hAnsi="Arial" w:cs="Arial"/>
          <w:sz w:val="22"/>
          <w:szCs w:val="22"/>
        </w:rPr>
        <w:t>UniCredit</w:t>
      </w:r>
      <w:proofErr w:type="spellEnd"/>
      <w:r w:rsidR="00CB53F6" w:rsidRPr="00DB035A">
        <w:rPr>
          <w:rFonts w:ascii="Arial" w:hAnsi="Arial" w:cs="Arial"/>
          <w:sz w:val="22"/>
          <w:szCs w:val="22"/>
        </w:rPr>
        <w:t xml:space="preserve"> bank: SI56 2900 0005 5148 819,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(v nadaljevanju: kupec)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in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PONUDNIK:</w:t>
      </w:r>
      <w:r w:rsidRPr="00DB035A">
        <w:rPr>
          <w:rFonts w:ascii="Arial" w:hAnsi="Arial" w:cs="Arial"/>
          <w:sz w:val="22"/>
          <w:szCs w:val="22"/>
        </w:rPr>
        <w:tab/>
        <w:t>_________________________</w:t>
      </w:r>
      <w:r w:rsidR="00B13911">
        <w:rPr>
          <w:rFonts w:ascii="Arial" w:hAnsi="Arial" w:cs="Arial"/>
          <w:sz w:val="22"/>
          <w:szCs w:val="22"/>
        </w:rPr>
        <w:t>______________________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_________________________</w:t>
      </w:r>
      <w:r w:rsidR="00B13911">
        <w:rPr>
          <w:rFonts w:ascii="Arial" w:hAnsi="Arial" w:cs="Arial"/>
          <w:sz w:val="22"/>
          <w:szCs w:val="22"/>
        </w:rPr>
        <w:t>______________________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ki ga zastopa ______________________</w:t>
      </w:r>
      <w:r w:rsidR="00B13911">
        <w:rPr>
          <w:rFonts w:ascii="Arial" w:hAnsi="Arial" w:cs="Arial"/>
          <w:sz w:val="22"/>
          <w:szCs w:val="22"/>
        </w:rPr>
        <w:t>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ID za DDV: _________________________</w:t>
      </w:r>
      <w:r w:rsidR="00B13911">
        <w:rPr>
          <w:rFonts w:ascii="Arial" w:hAnsi="Arial" w:cs="Arial"/>
          <w:sz w:val="22"/>
          <w:szCs w:val="22"/>
        </w:rPr>
        <w:t>_____________</w:t>
      </w:r>
    </w:p>
    <w:p w:rsidR="00CB53F6" w:rsidRPr="00DB035A" w:rsidRDefault="00B13911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CB53F6" w:rsidRPr="00DB035A">
        <w:rPr>
          <w:rFonts w:ascii="Arial" w:hAnsi="Arial" w:cs="Arial"/>
          <w:sz w:val="22"/>
          <w:szCs w:val="22"/>
        </w:rPr>
        <w:t>atična številka:____________________</w:t>
      </w:r>
      <w:r>
        <w:rPr>
          <w:rFonts w:ascii="Arial" w:hAnsi="Arial" w:cs="Arial"/>
          <w:sz w:val="22"/>
          <w:szCs w:val="22"/>
        </w:rPr>
        <w:t>______________</w:t>
      </w:r>
    </w:p>
    <w:p w:rsidR="00CB53F6" w:rsidRPr="00DB035A" w:rsidRDefault="00B13911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B53F6" w:rsidRPr="00DB035A">
        <w:rPr>
          <w:rFonts w:ascii="Arial" w:hAnsi="Arial" w:cs="Arial"/>
          <w:sz w:val="22"/>
          <w:szCs w:val="22"/>
        </w:rPr>
        <w:t>oslovni račun: ____________________________</w:t>
      </w:r>
      <w:r>
        <w:rPr>
          <w:rFonts w:ascii="Arial" w:hAnsi="Arial" w:cs="Arial"/>
          <w:sz w:val="22"/>
          <w:szCs w:val="22"/>
        </w:rPr>
        <w:t>_______</w:t>
      </w:r>
    </w:p>
    <w:p w:rsidR="00B13911" w:rsidRDefault="00B13911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e-naslov za vročanje uradne pošte:____________________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(v nadaljevanju: dobavitelj)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sklepata na osnovi sklepa naročnika o oddaji javnega naročila št. __________ z dne _________________ naslednjo</w:t>
      </w: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2567A3" w:rsidRPr="00DB035A" w:rsidRDefault="002567A3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PRODAJNO POGODBO</w:t>
      </w:r>
    </w:p>
    <w:p w:rsidR="00CB53F6" w:rsidRDefault="00CB53F6" w:rsidP="00CB53F6">
      <w:pPr>
        <w:jc w:val="center"/>
        <w:rPr>
          <w:rFonts w:ascii="Arial" w:hAnsi="Arial" w:cs="Arial"/>
          <w:sz w:val="22"/>
          <w:szCs w:val="22"/>
        </w:rPr>
      </w:pPr>
    </w:p>
    <w:p w:rsidR="002567A3" w:rsidRPr="00DB035A" w:rsidRDefault="002567A3" w:rsidP="00CB53F6">
      <w:pPr>
        <w:jc w:val="center"/>
        <w:rPr>
          <w:rFonts w:ascii="Arial" w:hAnsi="Arial" w:cs="Arial"/>
          <w:sz w:val="22"/>
          <w:szCs w:val="22"/>
        </w:rPr>
      </w:pPr>
    </w:p>
    <w:p w:rsidR="00CB53F6" w:rsidRDefault="004A4CD1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="00CB53F6" w:rsidRPr="00DB035A">
        <w:rPr>
          <w:rFonts w:ascii="Arial" w:hAnsi="Arial" w:cs="Arial"/>
          <w:sz w:val="22"/>
          <w:szCs w:val="22"/>
        </w:rPr>
        <w:t>len</w:t>
      </w:r>
    </w:p>
    <w:p w:rsidR="00966E68" w:rsidRDefault="00966E68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Pogodbeni stranki se dogovorita, da bo dobavitelj kupcu dobavil </w:t>
      </w:r>
      <w:r w:rsidRPr="00006A65">
        <w:rPr>
          <w:rFonts w:ascii="Arial" w:hAnsi="Arial" w:cs="Arial"/>
          <w:sz w:val="22"/>
          <w:szCs w:val="22"/>
        </w:rPr>
        <w:t>1</w:t>
      </w:r>
      <w:r w:rsidR="00297FD2">
        <w:rPr>
          <w:rFonts w:ascii="Arial" w:hAnsi="Arial" w:cs="Arial"/>
          <w:sz w:val="22"/>
          <w:szCs w:val="22"/>
        </w:rPr>
        <w:t>.</w:t>
      </w:r>
      <w:r w:rsidR="00006A65" w:rsidRPr="00006A65">
        <w:rPr>
          <w:rFonts w:ascii="Arial" w:hAnsi="Arial" w:cs="Arial"/>
          <w:sz w:val="22"/>
          <w:szCs w:val="22"/>
        </w:rPr>
        <w:t>1</w:t>
      </w:r>
      <w:r w:rsidRPr="00006A65">
        <w:rPr>
          <w:rFonts w:ascii="Arial" w:hAnsi="Arial" w:cs="Arial"/>
          <w:sz w:val="22"/>
          <w:szCs w:val="22"/>
        </w:rPr>
        <w:t xml:space="preserve">00.000 </w:t>
      </w:r>
      <w:r w:rsidR="00DB035A" w:rsidRPr="00DB035A">
        <w:rPr>
          <w:rFonts w:ascii="Arial" w:hAnsi="Arial" w:cs="Arial"/>
          <w:sz w:val="22"/>
          <w:szCs w:val="22"/>
        </w:rPr>
        <w:t>škatel</w:t>
      </w:r>
      <w:r w:rsidRPr="00DB035A">
        <w:rPr>
          <w:rFonts w:ascii="Arial" w:hAnsi="Arial" w:cs="Arial"/>
          <w:sz w:val="22"/>
          <w:szCs w:val="22"/>
        </w:rPr>
        <w:t xml:space="preserve"> </w:t>
      </w:r>
      <w:bookmarkStart w:id="0" w:name="OLE_LINK3"/>
      <w:bookmarkStart w:id="1" w:name="OLE_LINK4"/>
      <w:r w:rsidRPr="00DB035A">
        <w:rPr>
          <w:rFonts w:ascii="Arial" w:hAnsi="Arial" w:cs="Arial"/>
          <w:sz w:val="22"/>
          <w:szCs w:val="22"/>
        </w:rPr>
        <w:t xml:space="preserve">zdravila s kalijevim jodidom v obliki tablet in v jakosti 65 mg (50 mg neradioaktivnega joda), z razdelilno zarezo v obliki križa, pakiranega po dve tableti, s trgovskim imenom __________________ (v nadaljevanju tudi kalijev jodid). 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A7170F">
      <w:pPr>
        <w:jc w:val="both"/>
        <w:rPr>
          <w:rFonts w:ascii="Arial" w:hAnsi="Arial" w:cs="Arial"/>
          <w:sz w:val="22"/>
          <w:szCs w:val="22"/>
        </w:rPr>
      </w:pPr>
    </w:p>
    <w:p w:rsidR="00A7170F" w:rsidRPr="00A7170F" w:rsidRDefault="00A7170F" w:rsidP="00A7170F">
      <w:pPr>
        <w:jc w:val="both"/>
        <w:rPr>
          <w:rFonts w:ascii="Arial" w:hAnsi="Arial" w:cs="Arial"/>
          <w:sz w:val="22"/>
          <w:szCs w:val="22"/>
        </w:rPr>
      </w:pPr>
      <w:r w:rsidRPr="00A7170F">
        <w:rPr>
          <w:rFonts w:ascii="Arial" w:hAnsi="Arial" w:cs="Arial"/>
          <w:sz w:val="22"/>
          <w:szCs w:val="22"/>
        </w:rPr>
        <w:t>Dobavljen</w:t>
      </w:r>
      <w:r>
        <w:rPr>
          <w:rFonts w:ascii="Arial" w:hAnsi="Arial" w:cs="Arial"/>
          <w:sz w:val="22"/>
          <w:szCs w:val="22"/>
        </w:rPr>
        <w:t xml:space="preserve"> kalijev jodid</w:t>
      </w:r>
      <w:r w:rsidRPr="00A7170F">
        <w:rPr>
          <w:rFonts w:ascii="Arial" w:hAnsi="Arial" w:cs="Arial"/>
          <w:sz w:val="22"/>
          <w:szCs w:val="22"/>
        </w:rPr>
        <w:t xml:space="preserve"> mora ustrezati veljavnim predpisom in standardom ter imeti vsa dovoljenja, ki se zahtevajo v Republiki Sloveniji za tovrstna zdravila. </w:t>
      </w:r>
    </w:p>
    <w:p w:rsidR="00CB53F6" w:rsidRPr="00A7170F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Dobavitelj se zavezuje dobaviti kupcu kalijev jodid iz 1. člena te pogodbe najkasneje v </w:t>
      </w:r>
      <w:r w:rsidR="00006A65" w:rsidRPr="00006A65">
        <w:rPr>
          <w:rFonts w:ascii="Arial" w:hAnsi="Arial" w:cs="Arial"/>
          <w:sz w:val="22"/>
          <w:szCs w:val="22"/>
        </w:rPr>
        <w:t>150</w:t>
      </w:r>
      <w:r w:rsidRPr="00DB035A">
        <w:rPr>
          <w:rFonts w:ascii="Arial" w:hAnsi="Arial" w:cs="Arial"/>
          <w:sz w:val="22"/>
          <w:szCs w:val="22"/>
        </w:rPr>
        <w:t xml:space="preserve"> dneh po začetku veljavnosti te pogodbe</w:t>
      </w:r>
      <w:r w:rsidR="00DB035A">
        <w:rPr>
          <w:rFonts w:ascii="Arial" w:hAnsi="Arial" w:cs="Arial"/>
          <w:sz w:val="22"/>
          <w:szCs w:val="22"/>
        </w:rPr>
        <w:t xml:space="preserve"> v skladišča</w:t>
      </w:r>
      <w:r w:rsidRPr="00DB035A">
        <w:rPr>
          <w:rFonts w:ascii="Arial" w:hAnsi="Arial" w:cs="Arial"/>
          <w:sz w:val="22"/>
          <w:szCs w:val="22"/>
        </w:rPr>
        <w:t xml:space="preserve"> kupca v Republiki Sloveniji, ki </w:t>
      </w:r>
      <w:r w:rsidR="00DB035A">
        <w:rPr>
          <w:rFonts w:ascii="Arial" w:hAnsi="Arial" w:cs="Arial"/>
          <w:sz w:val="22"/>
          <w:szCs w:val="22"/>
        </w:rPr>
        <w:t>jih</w:t>
      </w:r>
      <w:r w:rsidRPr="00DB035A">
        <w:rPr>
          <w:rFonts w:ascii="Arial" w:hAnsi="Arial" w:cs="Arial"/>
          <w:sz w:val="22"/>
          <w:szCs w:val="22"/>
        </w:rPr>
        <w:t xml:space="preserve"> bo </w:t>
      </w:r>
      <w:r w:rsidR="00DB035A">
        <w:rPr>
          <w:rFonts w:ascii="Arial" w:hAnsi="Arial" w:cs="Arial"/>
          <w:sz w:val="22"/>
          <w:szCs w:val="22"/>
        </w:rPr>
        <w:t xml:space="preserve">v sodelovanju z Ministrstvom za zdravje </w:t>
      </w:r>
      <w:r w:rsidRPr="00DB035A">
        <w:rPr>
          <w:rFonts w:ascii="Arial" w:hAnsi="Arial" w:cs="Arial"/>
          <w:sz w:val="22"/>
          <w:szCs w:val="22"/>
        </w:rPr>
        <w:t>naročnik določil v dispoziciji za dobavo kalijevega jodida.</w:t>
      </w:r>
      <w:r w:rsidR="0036411A">
        <w:rPr>
          <w:rFonts w:ascii="Arial" w:hAnsi="Arial" w:cs="Arial"/>
          <w:sz w:val="22"/>
          <w:szCs w:val="22"/>
        </w:rPr>
        <w:t xml:space="preserve"> </w:t>
      </w:r>
    </w:p>
    <w:p w:rsidR="00B5739E" w:rsidRDefault="00B5739E" w:rsidP="00CB53F6">
      <w:pPr>
        <w:jc w:val="both"/>
        <w:rPr>
          <w:rFonts w:ascii="Arial" w:hAnsi="Arial" w:cs="Arial"/>
          <w:sz w:val="22"/>
          <w:szCs w:val="22"/>
        </w:rPr>
      </w:pPr>
    </w:p>
    <w:p w:rsidR="00B5739E" w:rsidRPr="00DB035A" w:rsidRDefault="00B5739E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Dobava mora biti izvedena v skladu </w:t>
      </w:r>
      <w:r w:rsidR="00A53C98">
        <w:rPr>
          <w:rFonts w:ascii="Arial" w:hAnsi="Arial" w:cs="Arial"/>
          <w:sz w:val="22"/>
          <w:szCs w:val="22"/>
        </w:rPr>
        <w:t>z dobro</w:t>
      </w:r>
      <w:r>
        <w:rPr>
          <w:rFonts w:ascii="Arial" w:hAnsi="Arial" w:cs="Arial"/>
          <w:sz w:val="22"/>
          <w:szCs w:val="22"/>
        </w:rPr>
        <w:t xml:space="preserve"> distribucijsk</w:t>
      </w:r>
      <w:r w:rsidR="00A53C9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praks</w:t>
      </w:r>
      <w:r w:rsidR="00A53C9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Količinski in kakovostni prevzem kalijevega jodida opravi predstavnik oz. predstavniki kupca, kontrolo prevzema pa pooblaščena kontrolna hiša kupca.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V primeru, da se pri prevzemu ugotovi, da dobavljen kalijev jodid ni skladen z zahtevami te pogodbe, je dobavitelj dolžan:</w:t>
      </w:r>
    </w:p>
    <w:p w:rsidR="00CB53F6" w:rsidRPr="00DB035A" w:rsidRDefault="00CB53F6" w:rsidP="00CB53F6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odpraviti pomanjkljivosti/napake na svoje stroške;</w:t>
      </w:r>
    </w:p>
    <w:p w:rsidR="00CB53F6" w:rsidRPr="00DB035A" w:rsidRDefault="00CB53F6" w:rsidP="00CB53F6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nositi vse stroške, ki jih ima kupec z izvedbo ponovnega prevzema.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Šteje se, da je dobavitelj prevzete pogodbene obveznosti izpolnil, če je pooblaščena kontrolna hiša kupca ugotovila, da je v skladišč</w:t>
      </w:r>
      <w:r w:rsidR="00DB035A">
        <w:rPr>
          <w:rFonts w:ascii="Arial" w:hAnsi="Arial" w:cs="Arial"/>
          <w:sz w:val="22"/>
          <w:szCs w:val="22"/>
        </w:rPr>
        <w:t>a</w:t>
      </w:r>
      <w:r w:rsidRPr="00DB035A">
        <w:rPr>
          <w:rFonts w:ascii="Arial" w:hAnsi="Arial" w:cs="Arial"/>
          <w:sz w:val="22"/>
          <w:szCs w:val="22"/>
        </w:rPr>
        <w:t xml:space="preserve"> kupca dobavljena vsa količina kalijevega jodida iz 1. člena in v kakovosti v skladu z 2. členom te pogodbe.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Stroške kontrole plača kupec.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Če dobavitelj ne dobavi kalijevega jodida iz 1. člena v roku iz 1. odstavka tega člena, je kupec upravičen do pogodbene kazni v višini 0,5 ‰ vrednosti prepozno dobavljenega kalijevega jodida za vsak dan zamude, vendar skupaj največ 5 % te vrednosti. Pogodbena kazen se obračuna pri plačilu računa za kalijev jodid, ki je dobavljen z zamudo.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CB53F6" w:rsidRPr="0036411A" w:rsidRDefault="00B5739E" w:rsidP="00CB53F6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Pogodbena</w:t>
      </w:r>
      <w:r w:rsidR="00CB53F6" w:rsidRPr="00DB035A">
        <w:rPr>
          <w:rFonts w:ascii="Arial" w:hAnsi="Arial" w:cs="Arial"/>
          <w:sz w:val="22"/>
          <w:szCs w:val="22"/>
        </w:rPr>
        <w:t xml:space="preserve"> cena za kalijev jodid iz 1. člena te pogodb</w:t>
      </w:r>
      <w:r w:rsidR="00DB035A">
        <w:rPr>
          <w:rFonts w:ascii="Arial" w:hAnsi="Arial" w:cs="Arial"/>
          <w:sz w:val="22"/>
          <w:szCs w:val="22"/>
        </w:rPr>
        <w:t>e na pariteti DDP (</w:t>
      </w:r>
      <w:proofErr w:type="spellStart"/>
      <w:r w:rsidR="00DB035A">
        <w:rPr>
          <w:rFonts w:ascii="Arial" w:hAnsi="Arial" w:cs="Arial"/>
          <w:sz w:val="22"/>
          <w:szCs w:val="22"/>
        </w:rPr>
        <w:t>Incoterms</w:t>
      </w:r>
      <w:proofErr w:type="spellEnd"/>
      <w:r w:rsidR="00DB035A">
        <w:rPr>
          <w:rFonts w:ascii="Arial" w:hAnsi="Arial" w:cs="Arial"/>
          <w:sz w:val="22"/>
          <w:szCs w:val="22"/>
        </w:rPr>
        <w:t xml:space="preserve"> 201</w:t>
      </w:r>
      <w:r w:rsidR="00CB53F6" w:rsidRPr="00DB035A">
        <w:rPr>
          <w:rFonts w:ascii="Arial" w:hAnsi="Arial" w:cs="Arial"/>
          <w:sz w:val="22"/>
          <w:szCs w:val="22"/>
        </w:rPr>
        <w:t>0) skladišč</w:t>
      </w:r>
      <w:r w:rsidR="00F07220">
        <w:rPr>
          <w:rFonts w:ascii="Arial" w:hAnsi="Arial" w:cs="Arial"/>
          <w:sz w:val="22"/>
          <w:szCs w:val="22"/>
        </w:rPr>
        <w:t>a</w:t>
      </w:r>
      <w:r w:rsidR="00CB53F6" w:rsidRPr="00DB035A">
        <w:rPr>
          <w:rFonts w:ascii="Arial" w:hAnsi="Arial" w:cs="Arial"/>
          <w:sz w:val="22"/>
          <w:szCs w:val="22"/>
        </w:rPr>
        <w:t xml:space="preserve"> kupca je ____________ </w:t>
      </w:r>
      <w:r w:rsidR="00DB035A">
        <w:rPr>
          <w:rFonts w:ascii="Arial" w:hAnsi="Arial" w:cs="Arial"/>
          <w:sz w:val="22"/>
          <w:szCs w:val="22"/>
        </w:rPr>
        <w:t>EUR</w:t>
      </w:r>
      <w:r w:rsidR="00CB53F6" w:rsidRPr="00DB035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CB53F6" w:rsidRPr="00DB035A">
        <w:rPr>
          <w:rFonts w:ascii="Arial" w:hAnsi="Arial" w:cs="Arial"/>
          <w:sz w:val="22"/>
          <w:szCs w:val="22"/>
        </w:rPr>
        <w:t>sc</w:t>
      </w:r>
      <w:proofErr w:type="spellEnd"/>
      <w:r w:rsidR="00CB53F6" w:rsidRPr="00DB035A">
        <w:rPr>
          <w:rFonts w:ascii="Arial" w:hAnsi="Arial" w:cs="Arial"/>
          <w:sz w:val="22"/>
          <w:szCs w:val="22"/>
        </w:rPr>
        <w:t xml:space="preserve"> brez DDV</w:t>
      </w:r>
      <w:r w:rsidR="00DB035A">
        <w:rPr>
          <w:rFonts w:ascii="Arial" w:hAnsi="Arial" w:cs="Arial"/>
          <w:sz w:val="22"/>
          <w:szCs w:val="22"/>
        </w:rPr>
        <w:t xml:space="preserve"> </w:t>
      </w:r>
      <w:r w:rsidR="00CB53F6" w:rsidRPr="00DB035A">
        <w:rPr>
          <w:rFonts w:ascii="Arial" w:hAnsi="Arial" w:cs="Arial"/>
          <w:sz w:val="22"/>
          <w:szCs w:val="22"/>
        </w:rPr>
        <w:t xml:space="preserve">oziroma _________ </w:t>
      </w:r>
      <w:r w:rsidR="00DB035A">
        <w:rPr>
          <w:rFonts w:ascii="Arial" w:hAnsi="Arial" w:cs="Arial"/>
          <w:sz w:val="22"/>
          <w:szCs w:val="22"/>
        </w:rPr>
        <w:t>EUR</w:t>
      </w:r>
      <w:r w:rsidR="00CB53F6" w:rsidRPr="00DB035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CB53F6" w:rsidRPr="00DB035A">
        <w:rPr>
          <w:rFonts w:ascii="Arial" w:hAnsi="Arial" w:cs="Arial"/>
          <w:sz w:val="22"/>
          <w:szCs w:val="22"/>
        </w:rPr>
        <w:t>sc</w:t>
      </w:r>
      <w:proofErr w:type="spellEnd"/>
      <w:r w:rsidR="00CB53F6" w:rsidRPr="00DB035A">
        <w:rPr>
          <w:rFonts w:ascii="Arial" w:hAnsi="Arial" w:cs="Arial"/>
          <w:sz w:val="22"/>
          <w:szCs w:val="22"/>
        </w:rPr>
        <w:t xml:space="preserve"> z </w:t>
      </w:r>
      <w:r w:rsidR="002567A3">
        <w:rPr>
          <w:rFonts w:ascii="Arial" w:hAnsi="Arial" w:cs="Arial"/>
          <w:sz w:val="22"/>
          <w:szCs w:val="22"/>
        </w:rPr>
        <w:t>___ %</w:t>
      </w:r>
      <w:r w:rsidR="0036411A">
        <w:rPr>
          <w:rFonts w:ascii="Arial" w:hAnsi="Arial" w:cs="Arial"/>
          <w:sz w:val="22"/>
          <w:szCs w:val="22"/>
        </w:rPr>
        <w:t xml:space="preserve"> </w:t>
      </w:r>
      <w:r w:rsidR="00CB53F6" w:rsidRPr="00DB035A">
        <w:rPr>
          <w:rFonts w:ascii="Arial" w:hAnsi="Arial" w:cs="Arial"/>
          <w:sz w:val="22"/>
          <w:szCs w:val="22"/>
        </w:rPr>
        <w:t>DDV.</w:t>
      </w:r>
      <w:r w:rsidR="0036411A">
        <w:rPr>
          <w:rFonts w:ascii="Arial" w:hAnsi="Arial" w:cs="Arial"/>
          <w:sz w:val="22"/>
          <w:szCs w:val="22"/>
        </w:rPr>
        <w:t xml:space="preserve"> </w:t>
      </w:r>
      <w:r w:rsidR="0036411A" w:rsidRPr="0036411A">
        <w:rPr>
          <w:rFonts w:ascii="Arial" w:hAnsi="Arial" w:cs="Arial"/>
          <w:i/>
          <w:sz w:val="22"/>
          <w:szCs w:val="22"/>
        </w:rPr>
        <w:t>Cena je lahko zaokrožena na največ štiri decimalna mesta.</w:t>
      </w:r>
      <w:r w:rsidR="00A7170F">
        <w:rPr>
          <w:rFonts w:ascii="Arial" w:hAnsi="Arial" w:cs="Arial"/>
          <w:i/>
          <w:sz w:val="22"/>
          <w:szCs w:val="22"/>
        </w:rPr>
        <w:t xml:space="preserve"> </w:t>
      </w:r>
    </w:p>
    <w:p w:rsidR="00B5739E" w:rsidRPr="003049BF" w:rsidRDefault="00B5739E" w:rsidP="00B5739E">
      <w:pPr>
        <w:pStyle w:val="Pripombabesedilo"/>
        <w:jc w:val="center"/>
        <w:rPr>
          <w:rFonts w:ascii="Arial" w:hAnsi="Arial" w:cs="Arial"/>
          <w:i w:val="0"/>
          <w:sz w:val="22"/>
          <w:szCs w:val="22"/>
        </w:rPr>
      </w:pPr>
    </w:p>
    <w:p w:rsidR="00B5739E" w:rsidRPr="003049BF" w:rsidRDefault="00B5739E" w:rsidP="00B5739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iz prvega odstavka vključuje</w:t>
      </w:r>
      <w:r w:rsidRPr="003049BF">
        <w:rPr>
          <w:rFonts w:ascii="Arial" w:hAnsi="Arial" w:cs="Arial"/>
          <w:sz w:val="22"/>
          <w:szCs w:val="22"/>
        </w:rPr>
        <w:t xml:space="preserve"> stroške preskušanja zdravil, transportne embalaže, prevoza in druge stroške, vezane na kakovostno in pravočasno izvedbo </w:t>
      </w:r>
      <w:r>
        <w:rPr>
          <w:rFonts w:ascii="Arial" w:hAnsi="Arial" w:cs="Arial"/>
          <w:sz w:val="22"/>
          <w:szCs w:val="22"/>
        </w:rPr>
        <w:t>n</w:t>
      </w:r>
      <w:r w:rsidRPr="003049BF">
        <w:rPr>
          <w:rFonts w:ascii="Arial" w:hAnsi="Arial" w:cs="Arial"/>
          <w:sz w:val="22"/>
          <w:szCs w:val="22"/>
        </w:rPr>
        <w:t xml:space="preserve">aročila, stroške garancij ter popuste in rabate. </w:t>
      </w:r>
    </w:p>
    <w:p w:rsidR="00B5739E" w:rsidRPr="003049BF" w:rsidRDefault="00B5739E" w:rsidP="00B5739E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B5739E" w:rsidRPr="003049BF" w:rsidRDefault="00B5739E" w:rsidP="00B5739E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  <w:r w:rsidRPr="003049BF">
        <w:rPr>
          <w:rFonts w:ascii="Arial" w:hAnsi="Arial" w:cs="Arial"/>
          <w:i w:val="0"/>
          <w:color w:val="auto"/>
          <w:sz w:val="22"/>
          <w:szCs w:val="22"/>
        </w:rPr>
        <w:t xml:space="preserve">Cena je fiksna. 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CB53F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CB53F6" w:rsidRPr="00DB035A" w:rsidRDefault="00CB53F6" w:rsidP="00CB53F6">
      <w:pPr>
        <w:pStyle w:val="Pripombabesedilo"/>
        <w:rPr>
          <w:rFonts w:ascii="Arial" w:hAnsi="Arial" w:cs="Arial"/>
          <w:i w:val="0"/>
          <w:sz w:val="22"/>
          <w:szCs w:val="22"/>
        </w:rPr>
      </w:pPr>
      <w:r w:rsidRPr="00DB035A">
        <w:rPr>
          <w:rFonts w:ascii="Arial" w:hAnsi="Arial" w:cs="Arial"/>
          <w:i w:val="0"/>
          <w:sz w:val="22"/>
          <w:szCs w:val="22"/>
        </w:rPr>
        <w:t>Okvirna pogodbena vrednost dobavljenega kalijevega jodida na pariteti DDP skladi</w:t>
      </w:r>
      <w:r w:rsidR="00DB035A">
        <w:rPr>
          <w:rFonts w:ascii="Arial" w:hAnsi="Arial" w:cs="Arial"/>
          <w:i w:val="0"/>
          <w:sz w:val="22"/>
          <w:szCs w:val="22"/>
        </w:rPr>
        <w:t>šča</w:t>
      </w:r>
      <w:r w:rsidRPr="00DB035A">
        <w:rPr>
          <w:rFonts w:ascii="Arial" w:hAnsi="Arial" w:cs="Arial"/>
          <w:i w:val="0"/>
          <w:sz w:val="22"/>
          <w:szCs w:val="22"/>
        </w:rPr>
        <w:t xml:space="preserve"> kupca (</w:t>
      </w:r>
      <w:proofErr w:type="spellStart"/>
      <w:r w:rsidRPr="00DB035A">
        <w:rPr>
          <w:rFonts w:ascii="Arial" w:hAnsi="Arial" w:cs="Arial"/>
          <w:i w:val="0"/>
          <w:sz w:val="22"/>
          <w:szCs w:val="22"/>
        </w:rPr>
        <w:t>Incoterms</w:t>
      </w:r>
      <w:proofErr w:type="spellEnd"/>
      <w:r w:rsidRPr="00DB035A">
        <w:rPr>
          <w:rFonts w:ascii="Arial" w:hAnsi="Arial" w:cs="Arial"/>
          <w:i w:val="0"/>
          <w:sz w:val="22"/>
          <w:szCs w:val="22"/>
        </w:rPr>
        <w:t xml:space="preserve"> 20</w:t>
      </w:r>
      <w:r w:rsidR="00DB035A">
        <w:rPr>
          <w:rFonts w:ascii="Arial" w:hAnsi="Arial" w:cs="Arial"/>
          <w:i w:val="0"/>
          <w:sz w:val="22"/>
          <w:szCs w:val="22"/>
        </w:rPr>
        <w:t>10</w:t>
      </w:r>
      <w:r w:rsidRPr="00DB035A">
        <w:rPr>
          <w:rFonts w:ascii="Arial" w:hAnsi="Arial" w:cs="Arial"/>
          <w:i w:val="0"/>
          <w:sz w:val="22"/>
          <w:szCs w:val="22"/>
        </w:rPr>
        <w:t xml:space="preserve">) je _____________________ </w:t>
      </w:r>
      <w:r w:rsidR="00DB035A">
        <w:rPr>
          <w:rFonts w:ascii="Arial" w:hAnsi="Arial" w:cs="Arial"/>
          <w:i w:val="0"/>
          <w:sz w:val="22"/>
          <w:szCs w:val="22"/>
        </w:rPr>
        <w:t>EUR</w:t>
      </w:r>
      <w:r w:rsidRPr="00DB035A">
        <w:rPr>
          <w:rFonts w:ascii="Arial" w:hAnsi="Arial" w:cs="Arial"/>
          <w:i w:val="0"/>
          <w:sz w:val="22"/>
          <w:szCs w:val="22"/>
        </w:rPr>
        <w:t xml:space="preserve"> brez DDV in ___________________ </w:t>
      </w:r>
      <w:r w:rsidR="00DB035A">
        <w:rPr>
          <w:rFonts w:ascii="Arial" w:hAnsi="Arial" w:cs="Arial"/>
          <w:i w:val="0"/>
          <w:sz w:val="22"/>
          <w:szCs w:val="22"/>
        </w:rPr>
        <w:t>EUR</w:t>
      </w:r>
      <w:r w:rsidRPr="00DB035A">
        <w:rPr>
          <w:rFonts w:ascii="Arial" w:hAnsi="Arial" w:cs="Arial"/>
          <w:i w:val="0"/>
          <w:sz w:val="22"/>
          <w:szCs w:val="22"/>
        </w:rPr>
        <w:t xml:space="preserve"> z </w:t>
      </w:r>
      <w:r w:rsidR="0036411A">
        <w:rPr>
          <w:rFonts w:ascii="Arial" w:hAnsi="Arial" w:cs="Arial"/>
          <w:i w:val="0"/>
          <w:sz w:val="22"/>
          <w:szCs w:val="22"/>
        </w:rPr>
        <w:t xml:space="preserve">9,5 % </w:t>
      </w:r>
      <w:r w:rsidRPr="00DB035A">
        <w:rPr>
          <w:rFonts w:ascii="Arial" w:hAnsi="Arial" w:cs="Arial"/>
          <w:i w:val="0"/>
          <w:sz w:val="22"/>
          <w:szCs w:val="22"/>
        </w:rPr>
        <w:t>DDV.</w:t>
      </w:r>
    </w:p>
    <w:p w:rsidR="00CB53F6" w:rsidRDefault="00CB53F6" w:rsidP="00CB53F6">
      <w:pPr>
        <w:pStyle w:val="Pripombabesedilo"/>
        <w:rPr>
          <w:rFonts w:ascii="Arial" w:hAnsi="Arial" w:cs="Arial"/>
          <w:sz w:val="22"/>
          <w:szCs w:val="22"/>
        </w:rPr>
      </w:pPr>
    </w:p>
    <w:p w:rsidR="0036411A" w:rsidRDefault="0036411A" w:rsidP="00CB53F6">
      <w:pPr>
        <w:pStyle w:val="Pripombabesedil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soglaša, da lahko naročnik , ob upoštevanju sedmega odstavka 89. člena ZJN-3, v primeru ugotovitve računskih napak, le-te odpravi tako, da ob upoštevanju cene na enoto brez DDV  in količine iz 1. člena</w:t>
      </w:r>
      <w:r w:rsidRPr="003641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ponudbe z upoštevanjem pravilne matematične operacije izračuna vrednost, zaokroženo na dve decimalni mesti.</w:t>
      </w:r>
    </w:p>
    <w:p w:rsidR="0036411A" w:rsidRPr="00DB035A" w:rsidRDefault="0036411A" w:rsidP="00CB53F6">
      <w:pPr>
        <w:pStyle w:val="Pripombabesedilo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Dobavitelj bo za kalijev jodid iz 1. člena te pogodbe izdal račun/e v osmih dneh po prevzemu kalijevega jodida.</w:t>
      </w:r>
    </w:p>
    <w:p w:rsidR="00CB53F6" w:rsidRPr="00DB035A" w:rsidRDefault="00CB53F6" w:rsidP="00CB53F6">
      <w:pPr>
        <w:jc w:val="both"/>
        <w:rPr>
          <w:rFonts w:ascii="Arial" w:hAnsi="Arial" w:cs="Arial"/>
          <w:b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Obvezne priloge računa/ov so dobavnica/e dobavitelja, prevzemnica/e skladiščnika in poročilo/a kontrolne hiše iz 3. člena pogodbe.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Rok plačila je 30 dni po </w:t>
      </w:r>
      <w:r w:rsidR="00BF0469">
        <w:rPr>
          <w:rFonts w:ascii="Arial" w:hAnsi="Arial" w:cs="Arial"/>
          <w:sz w:val="22"/>
          <w:szCs w:val="22"/>
        </w:rPr>
        <w:t>prejemu pravilno izstavljenega računa</w:t>
      </w:r>
      <w:r w:rsidRPr="00DB035A">
        <w:rPr>
          <w:rFonts w:ascii="Arial" w:hAnsi="Arial" w:cs="Arial"/>
          <w:sz w:val="22"/>
          <w:szCs w:val="22"/>
        </w:rPr>
        <w:t>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V primeru zamude plačila se obračunajo zakonite zamudne obresti.</w:t>
      </w:r>
    </w:p>
    <w:p w:rsidR="00CB53F6" w:rsidRDefault="00CB53F6" w:rsidP="00CB53F6">
      <w:pPr>
        <w:jc w:val="center"/>
        <w:rPr>
          <w:rFonts w:ascii="Arial" w:hAnsi="Arial" w:cs="Arial"/>
          <w:sz w:val="22"/>
          <w:szCs w:val="22"/>
        </w:rPr>
      </w:pPr>
    </w:p>
    <w:p w:rsidR="0036411A" w:rsidRPr="00DB035A" w:rsidRDefault="0036411A" w:rsidP="00CB53F6">
      <w:pPr>
        <w:jc w:val="center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lastRenderedPageBreak/>
        <w:t>člen</w:t>
      </w:r>
    </w:p>
    <w:p w:rsidR="00966E68" w:rsidRDefault="00966E68" w:rsidP="00C8143D">
      <w:pPr>
        <w:pStyle w:val="Pripombabesedilo"/>
        <w:widowControl/>
        <w:rPr>
          <w:rFonts w:ascii="Arial" w:hAnsi="Arial" w:cs="Arial"/>
          <w:i w:val="0"/>
          <w:sz w:val="22"/>
          <w:szCs w:val="22"/>
        </w:rPr>
      </w:pPr>
    </w:p>
    <w:p w:rsidR="00C8143D" w:rsidRDefault="00CB53F6" w:rsidP="00C8143D">
      <w:pPr>
        <w:pStyle w:val="Pripombabesedilo"/>
        <w:widowControl/>
        <w:rPr>
          <w:rFonts w:ascii="Arial" w:hAnsi="Arial" w:cs="Arial"/>
          <w:i w:val="0"/>
          <w:sz w:val="22"/>
          <w:szCs w:val="22"/>
        </w:rPr>
      </w:pPr>
      <w:r w:rsidRPr="00C8143D">
        <w:rPr>
          <w:rFonts w:ascii="Arial" w:hAnsi="Arial" w:cs="Arial"/>
          <w:i w:val="0"/>
          <w:sz w:val="22"/>
          <w:szCs w:val="22"/>
        </w:rPr>
        <w:t>Dobavitelj se obvezuje, da bo v roku 8 delovnih dni po podpisu te pogodbe kupcu dostavil finančno zavarovanje (bančno garancijo</w:t>
      </w:r>
      <w:r w:rsidR="00C8143D" w:rsidRPr="00C8143D">
        <w:rPr>
          <w:rFonts w:ascii="Arial" w:hAnsi="Arial" w:cs="Arial"/>
          <w:i w:val="0"/>
          <w:sz w:val="22"/>
          <w:szCs w:val="22"/>
        </w:rPr>
        <w:t xml:space="preserve"> ali garancijo zavarovalnice</w:t>
      </w:r>
      <w:r w:rsidRPr="00C8143D">
        <w:rPr>
          <w:rFonts w:ascii="Arial" w:hAnsi="Arial" w:cs="Arial"/>
          <w:i w:val="0"/>
          <w:sz w:val="22"/>
          <w:szCs w:val="22"/>
        </w:rPr>
        <w:t>, enako vzorcu iz razpisne dokumentacije</w:t>
      </w:r>
      <w:r w:rsidR="00132FE9">
        <w:rPr>
          <w:rFonts w:ascii="Arial" w:hAnsi="Arial" w:cs="Arial"/>
          <w:i w:val="0"/>
          <w:sz w:val="22"/>
          <w:szCs w:val="22"/>
        </w:rPr>
        <w:t xml:space="preserve">, </w:t>
      </w:r>
      <w:r w:rsidR="00C8143D" w:rsidRPr="00C8143D">
        <w:rPr>
          <w:rFonts w:ascii="Arial" w:hAnsi="Arial" w:cs="Arial"/>
          <w:i w:val="0"/>
          <w:sz w:val="22"/>
          <w:szCs w:val="22"/>
        </w:rPr>
        <w:t>ali depozit</w:t>
      </w:r>
      <w:r w:rsidRPr="00C8143D">
        <w:rPr>
          <w:rFonts w:ascii="Arial" w:hAnsi="Arial" w:cs="Arial"/>
          <w:i w:val="0"/>
          <w:sz w:val="22"/>
          <w:szCs w:val="22"/>
        </w:rPr>
        <w:t>) za dobro izvedbo pogodbenih obveznosti v višini 5</w:t>
      </w:r>
      <w:r w:rsidR="00C8143D" w:rsidRPr="00C8143D">
        <w:rPr>
          <w:rFonts w:ascii="Arial" w:hAnsi="Arial" w:cs="Arial"/>
          <w:i w:val="0"/>
          <w:sz w:val="22"/>
          <w:szCs w:val="22"/>
        </w:rPr>
        <w:t xml:space="preserve"> </w:t>
      </w:r>
      <w:r w:rsidRPr="00C8143D">
        <w:rPr>
          <w:rFonts w:ascii="Arial" w:hAnsi="Arial" w:cs="Arial"/>
          <w:i w:val="0"/>
          <w:sz w:val="22"/>
          <w:szCs w:val="22"/>
        </w:rPr>
        <w:t xml:space="preserve">% od pogodbene vrednosti (brez DDV) </w:t>
      </w:r>
      <w:r w:rsidR="00C8143D" w:rsidRPr="00C8143D">
        <w:rPr>
          <w:rFonts w:ascii="Arial" w:hAnsi="Arial" w:cs="Arial"/>
          <w:i w:val="0"/>
          <w:sz w:val="22"/>
          <w:szCs w:val="22"/>
        </w:rPr>
        <w:t>z rokom trajanja 30 dni po zaključku dobav po pogodbi</w:t>
      </w:r>
      <w:r w:rsidR="00C8143D">
        <w:rPr>
          <w:rFonts w:ascii="Arial" w:hAnsi="Arial" w:cs="Arial"/>
          <w:i w:val="0"/>
          <w:sz w:val="22"/>
          <w:szCs w:val="22"/>
        </w:rPr>
        <w:t>.</w:t>
      </w:r>
    </w:p>
    <w:p w:rsidR="00006A65" w:rsidRDefault="00006A65" w:rsidP="00C8143D">
      <w:pPr>
        <w:pStyle w:val="Pripombabesedilo"/>
        <w:widowControl/>
        <w:rPr>
          <w:rFonts w:ascii="Arial" w:hAnsi="Arial" w:cs="Arial"/>
          <w:i w:val="0"/>
          <w:sz w:val="22"/>
          <w:szCs w:val="22"/>
        </w:rPr>
      </w:pPr>
    </w:p>
    <w:p w:rsidR="00C8143D" w:rsidRPr="003049BF" w:rsidRDefault="00C8143D" w:rsidP="00C8143D">
      <w:pPr>
        <w:pStyle w:val="Pripombabesedilo"/>
        <w:widowControl/>
        <w:rPr>
          <w:rFonts w:ascii="Arial" w:hAnsi="Arial" w:cs="Arial"/>
          <w:i w:val="0"/>
          <w:sz w:val="22"/>
          <w:szCs w:val="22"/>
        </w:rPr>
      </w:pPr>
      <w:r w:rsidRPr="003049BF">
        <w:rPr>
          <w:rFonts w:ascii="Arial" w:hAnsi="Arial" w:cs="Arial"/>
          <w:i w:val="0"/>
          <w:sz w:val="22"/>
          <w:szCs w:val="22"/>
        </w:rPr>
        <w:t xml:space="preserve">V primeru, </w:t>
      </w:r>
      <w:r>
        <w:rPr>
          <w:rFonts w:ascii="Arial" w:hAnsi="Arial" w:cs="Arial"/>
          <w:i w:val="0"/>
          <w:sz w:val="22"/>
          <w:szCs w:val="22"/>
        </w:rPr>
        <w:t>da je dobavitelj</w:t>
      </w:r>
      <w:r w:rsidRPr="003049BF">
        <w:rPr>
          <w:rFonts w:ascii="Arial" w:hAnsi="Arial" w:cs="Arial"/>
          <w:i w:val="0"/>
          <w:sz w:val="22"/>
          <w:szCs w:val="22"/>
        </w:rPr>
        <w:t xml:space="preserve"> nakazal depozit </w:t>
      </w:r>
      <w:r>
        <w:rPr>
          <w:rFonts w:ascii="Arial" w:hAnsi="Arial" w:cs="Arial"/>
          <w:i w:val="0"/>
          <w:sz w:val="22"/>
          <w:szCs w:val="22"/>
        </w:rPr>
        <w:t>za resnost ponudbe</w:t>
      </w:r>
      <w:r w:rsidRPr="003049BF">
        <w:rPr>
          <w:rFonts w:ascii="Arial" w:hAnsi="Arial" w:cs="Arial"/>
          <w:i w:val="0"/>
          <w:sz w:val="22"/>
          <w:szCs w:val="22"/>
        </w:rPr>
        <w:t xml:space="preserve">, lahko </w:t>
      </w:r>
      <w:r>
        <w:rPr>
          <w:rFonts w:ascii="Arial" w:hAnsi="Arial" w:cs="Arial"/>
          <w:i w:val="0"/>
          <w:sz w:val="22"/>
          <w:szCs w:val="22"/>
        </w:rPr>
        <w:t xml:space="preserve">kupec </w:t>
      </w:r>
      <w:r w:rsidRPr="003049BF">
        <w:rPr>
          <w:rFonts w:ascii="Arial" w:hAnsi="Arial" w:cs="Arial"/>
          <w:i w:val="0"/>
          <w:sz w:val="22"/>
          <w:szCs w:val="22"/>
        </w:rPr>
        <w:t xml:space="preserve">v soglasju z njim ta depozit obdrži kot finančno zavarovanje za dobro izvedbo pogodbenih obveznosti, </w:t>
      </w:r>
      <w:r>
        <w:rPr>
          <w:rFonts w:ascii="Arial" w:hAnsi="Arial" w:cs="Arial"/>
          <w:i w:val="0"/>
          <w:sz w:val="22"/>
          <w:szCs w:val="22"/>
        </w:rPr>
        <w:t>dobavitelj</w:t>
      </w:r>
      <w:r w:rsidRPr="003049BF">
        <w:rPr>
          <w:rFonts w:ascii="Arial" w:hAnsi="Arial" w:cs="Arial"/>
          <w:i w:val="0"/>
          <w:sz w:val="22"/>
          <w:szCs w:val="22"/>
        </w:rPr>
        <w:t xml:space="preserve"> pa v tem primeru plača depozit v višini razlike med že plačanim depozitom in zahtevanim 5 % depozitom od pogodbene vrednosti (brez DDV). </w:t>
      </w:r>
    </w:p>
    <w:p w:rsidR="00C8143D" w:rsidRPr="003049BF" w:rsidRDefault="00C8143D" w:rsidP="00C8143D">
      <w:pPr>
        <w:pStyle w:val="Pripombabesedilo"/>
        <w:ind w:left="798"/>
        <w:rPr>
          <w:rFonts w:ascii="Arial" w:hAnsi="Arial" w:cs="Arial"/>
          <w:i w:val="0"/>
          <w:sz w:val="22"/>
          <w:szCs w:val="22"/>
        </w:rPr>
      </w:pPr>
    </w:p>
    <w:p w:rsidR="00C8143D" w:rsidRPr="003049BF" w:rsidRDefault="00C8143D" w:rsidP="00C8143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Dobavitelju</w:t>
      </w:r>
      <w:r w:rsidRPr="003049BF">
        <w:rPr>
          <w:rFonts w:ascii="Arial" w:hAnsi="Arial" w:cs="Arial"/>
          <w:sz w:val="22"/>
          <w:szCs w:val="22"/>
        </w:rPr>
        <w:t xml:space="preserve"> se položen depozit, brez obresti, vrne najkasneje pri zadnjem plačilu kupnine.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Če dobavitelj v roku iz pr</w:t>
      </w:r>
      <w:r w:rsidR="00F75B78">
        <w:rPr>
          <w:rFonts w:ascii="Arial" w:hAnsi="Arial" w:cs="Arial"/>
          <w:sz w:val="22"/>
          <w:szCs w:val="22"/>
        </w:rPr>
        <w:t>vega</w:t>
      </w:r>
      <w:r w:rsidRPr="00DB035A">
        <w:rPr>
          <w:rFonts w:ascii="Arial" w:hAnsi="Arial" w:cs="Arial"/>
          <w:sz w:val="22"/>
          <w:szCs w:val="22"/>
        </w:rPr>
        <w:t xml:space="preserve"> odstavka ne predloži ustreznega finančnega zavarovanja, pogodba preneha veljati, kupec pa unovči finančno zavarovanje za resnost ponudbe.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Kupec zadrži in unovči finančno zavarovanje za dobro izvedbo pogodbenih obveznosti v primeru neizpolnitve pogodbenih obveznosti ali nepravilne izpolnitve. Dobavitelj je dolžan kupcu poravnati tudi vso nastalo škodo, ki presega vrednost finančnega zavarovanja. To škodo lahko kupec odbije pri plačilu računa dobavitelja.</w:t>
      </w:r>
    </w:p>
    <w:p w:rsidR="00DB035A" w:rsidRPr="00DB035A" w:rsidRDefault="00DB035A" w:rsidP="00CB53F6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Pogodbeni stranki morebitna nesoglasja rešujeta sporazumno. V primeru spora je pristojno sodišče v Ljubljani.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vse kar ni določeno s to pogodbo, veljajo določila Zakona o javnem naročanju, Obligacijskega zakonika, Zakona o blagovnih rezervah in drugih veljavnih predpisov.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Pooblaščena predstavnika pogodbenih strank – skrbnika pogodbe sta:</w:t>
      </w:r>
    </w:p>
    <w:p w:rsidR="0003049A" w:rsidRPr="00DB035A" w:rsidRDefault="0003049A" w:rsidP="0003049A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kupca:</w:t>
      </w:r>
      <w:r w:rsidRPr="00DB035A">
        <w:rPr>
          <w:rFonts w:ascii="Arial" w:hAnsi="Arial" w:cs="Arial"/>
          <w:sz w:val="22"/>
          <w:szCs w:val="22"/>
        </w:rPr>
        <w:tab/>
      </w:r>
      <w:r w:rsidRPr="00DB035A">
        <w:rPr>
          <w:rFonts w:ascii="Arial" w:hAnsi="Arial" w:cs="Arial"/>
          <w:sz w:val="22"/>
          <w:szCs w:val="22"/>
        </w:rPr>
        <w:tab/>
        <w:t xml:space="preserve">Vida Trunk, e-pošta </w:t>
      </w:r>
      <w:hyperlink r:id="rId8" w:history="1">
        <w:r w:rsidRPr="00DB035A">
          <w:rPr>
            <w:rStyle w:val="Hiperpovezava"/>
            <w:rFonts w:ascii="Arial" w:hAnsi="Arial" w:cs="Arial"/>
            <w:sz w:val="22"/>
            <w:szCs w:val="22"/>
          </w:rPr>
          <w:t>vida.trunk@zrsbr.si</w:t>
        </w:r>
      </w:hyperlink>
    </w:p>
    <w:p w:rsidR="0003049A" w:rsidRPr="00DB035A" w:rsidRDefault="0003049A" w:rsidP="0003049A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dobavitelja:</w:t>
      </w:r>
      <w:r w:rsidRPr="00DB035A">
        <w:rPr>
          <w:rFonts w:ascii="Arial" w:hAnsi="Arial" w:cs="Arial"/>
          <w:sz w:val="22"/>
          <w:szCs w:val="22"/>
        </w:rPr>
        <w:tab/>
        <w:t>..................................................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i/>
          <w:sz w:val="22"/>
          <w:szCs w:val="22"/>
        </w:rPr>
      </w:pPr>
    </w:p>
    <w:p w:rsidR="00A7170F" w:rsidRDefault="00A7170F" w:rsidP="0003049A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Ponudba velja do datuma začetka veljavnosti prodajne pogodbe.</w:t>
      </w:r>
    </w:p>
    <w:p w:rsidR="00A7170F" w:rsidRDefault="00A7170F" w:rsidP="0003049A">
      <w:pPr>
        <w:jc w:val="both"/>
        <w:rPr>
          <w:rFonts w:ascii="Arial" w:hAnsi="Arial" w:cs="Arial"/>
          <w:i/>
          <w:sz w:val="22"/>
          <w:szCs w:val="22"/>
        </w:rPr>
      </w:pPr>
    </w:p>
    <w:p w:rsidR="00A370F2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Pogodba prične veljati z dnem</w:t>
      </w:r>
      <w:r w:rsidR="00A370F2">
        <w:rPr>
          <w:rFonts w:ascii="Arial" w:hAnsi="Arial" w:cs="Arial"/>
          <w:sz w:val="22"/>
          <w:szCs w:val="22"/>
        </w:rPr>
        <w:t xml:space="preserve"> podpisa</w:t>
      </w:r>
      <w:r w:rsidR="00C8143D">
        <w:rPr>
          <w:rFonts w:ascii="Arial" w:hAnsi="Arial" w:cs="Arial"/>
          <w:sz w:val="22"/>
          <w:szCs w:val="22"/>
        </w:rPr>
        <w:t xml:space="preserve"> obe</w:t>
      </w:r>
      <w:r w:rsidR="00A370F2">
        <w:rPr>
          <w:rFonts w:ascii="Arial" w:hAnsi="Arial" w:cs="Arial"/>
          <w:sz w:val="22"/>
          <w:szCs w:val="22"/>
        </w:rPr>
        <w:t>h</w:t>
      </w:r>
      <w:r w:rsidR="00C8143D">
        <w:rPr>
          <w:rFonts w:ascii="Arial" w:hAnsi="Arial" w:cs="Arial"/>
          <w:sz w:val="22"/>
          <w:szCs w:val="22"/>
        </w:rPr>
        <w:t xml:space="preserve"> pogodbeni</w:t>
      </w:r>
      <w:r w:rsidR="00A370F2">
        <w:rPr>
          <w:rFonts w:ascii="Arial" w:hAnsi="Arial" w:cs="Arial"/>
          <w:sz w:val="22"/>
          <w:szCs w:val="22"/>
        </w:rPr>
        <w:t>h</w:t>
      </w:r>
      <w:r w:rsidR="00C8143D">
        <w:rPr>
          <w:rFonts w:ascii="Arial" w:hAnsi="Arial" w:cs="Arial"/>
          <w:sz w:val="22"/>
          <w:szCs w:val="22"/>
        </w:rPr>
        <w:t xml:space="preserve"> strank</w:t>
      </w:r>
      <w:r w:rsidR="00A370F2">
        <w:rPr>
          <w:rFonts w:ascii="Arial" w:hAnsi="Arial" w:cs="Arial"/>
          <w:sz w:val="22"/>
          <w:szCs w:val="22"/>
        </w:rPr>
        <w:t>.</w:t>
      </w:r>
    </w:p>
    <w:p w:rsidR="00A370F2" w:rsidRDefault="00A370F2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A370F2" w:rsidP="000304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Pogodba velja do izpolnitve vseh pogodbenih obveznosti obeh pogodbenih strank</w:t>
      </w:r>
      <w:r w:rsidR="0003049A" w:rsidRPr="00DB035A">
        <w:rPr>
          <w:rFonts w:ascii="Arial" w:hAnsi="Arial" w:cs="Arial"/>
          <w:sz w:val="22"/>
          <w:szCs w:val="22"/>
        </w:rPr>
        <w:t>.</w:t>
      </w: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Če kdo v imenu ali na račun dobavitelja, predstavniku ali posredniku kupca v zvezi s to pogodbo obljubi, ponudi ali da kakšno nedovoljeno korist za: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pridobitev posla ali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sklenitev posla pod ugodnejšimi pogoji ali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opustitev dolžnega nadzora nad izvajanjem pogodbenih obveznosti ali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lastRenderedPageBreak/>
        <w:t>za drugo ravnanje ali opustitev, s katerim je kupcu povzročena škoda ali je omogočena pridobitev nedovoljene koristi predstavniku ali posredniku kupca, dobavitelju ali njegovemu predstavniku, zastopniku, posredniku;</w:t>
      </w: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je ta pogodba nična.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DB035A">
        <w:rPr>
          <w:rFonts w:ascii="Arial" w:hAnsi="Arial" w:cs="Arial"/>
          <w:sz w:val="22"/>
          <w:szCs w:val="22"/>
        </w:rPr>
        <w:t>okoljske</w:t>
      </w:r>
      <w:proofErr w:type="spellEnd"/>
      <w:r w:rsidRPr="00DB035A">
        <w:rPr>
          <w:rFonts w:ascii="Arial" w:hAnsi="Arial" w:cs="Arial"/>
          <w:sz w:val="22"/>
          <w:szCs w:val="22"/>
        </w:rPr>
        <w:t xml:space="preserve"> ali socialne zakonodaje s strani izvajalca pogodbe o izvedbi naročila ali njegovega podizvajalca.</w:t>
      </w:r>
    </w:p>
    <w:p w:rsidR="0003049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Pogodba je napisana v štirih enakih izvodih, od katerih vsaka pogodbena stranka prejme po dva izvoda.</w:t>
      </w:r>
    </w:p>
    <w:p w:rsidR="0003049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966E68" w:rsidRPr="00DB035A" w:rsidRDefault="00966E68" w:rsidP="0003049A">
      <w:pPr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2"/>
        <w:gridCol w:w="5378"/>
      </w:tblGrid>
      <w:tr w:rsidR="0003049A" w:rsidRPr="00DB035A" w:rsidTr="00012A33"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Anton ZAKRAJŠEK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</w:tr>
      <w:tr w:rsidR="0003049A" w:rsidRPr="00DB035A" w:rsidTr="00012A33">
        <w:trPr>
          <w:trHeight w:val="461"/>
        </w:trPr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Zavod Republike Slovenije za blagovne rezerve</w:t>
            </w:r>
          </w:p>
        </w:tc>
      </w:tr>
      <w:tr w:rsidR="0003049A" w:rsidRPr="00DB035A" w:rsidTr="00012A33">
        <w:trPr>
          <w:trHeight w:val="461"/>
        </w:trPr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49A" w:rsidRPr="00DB035A" w:rsidTr="00012A33"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Številka: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Datum: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Številka: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Datum: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</w:tc>
      </w:tr>
    </w:tbl>
    <w:p w:rsidR="0003049A" w:rsidRPr="00DB035A" w:rsidRDefault="0003049A" w:rsidP="0003049A">
      <w:pPr>
        <w:rPr>
          <w:rFonts w:ascii="Arial" w:hAnsi="Arial" w:cs="Arial"/>
          <w:sz w:val="22"/>
          <w:szCs w:val="22"/>
        </w:rPr>
      </w:pPr>
    </w:p>
    <w:p w:rsidR="00021EE0" w:rsidRPr="00DB035A" w:rsidRDefault="00021EE0" w:rsidP="0003049A">
      <w:pPr>
        <w:rPr>
          <w:rFonts w:ascii="Arial" w:hAnsi="Arial" w:cs="Arial"/>
          <w:sz w:val="22"/>
          <w:szCs w:val="22"/>
        </w:rPr>
      </w:pPr>
    </w:p>
    <w:sectPr w:rsidR="00021EE0" w:rsidRPr="00DB035A" w:rsidSect="00001218"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66E68"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66E68"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D32E85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966E68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966E68">
            <w:rPr>
              <w:rStyle w:val="tevilkastrani"/>
              <w:rFonts w:ascii="Arial" w:hAnsi="Arial" w:cs="Arial"/>
              <w:noProof/>
              <w:sz w:val="22"/>
              <w:szCs w:val="22"/>
            </w:rPr>
            <w:t>4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D32E85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F: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325"/>
    <w:multiLevelType w:val="hybridMultilevel"/>
    <w:tmpl w:val="0036988C"/>
    <w:lvl w:ilvl="0" w:tplc="4D4A5F22">
      <w:start w:val="1"/>
      <w:numFmt w:val="decimalZero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77" w:hanging="360"/>
      </w:pPr>
    </w:lvl>
    <w:lvl w:ilvl="2" w:tplc="0424001B">
      <w:start w:val="1"/>
      <w:numFmt w:val="lowerRoman"/>
      <w:lvlText w:val="%3."/>
      <w:lvlJc w:val="right"/>
      <w:pPr>
        <w:ind w:left="2497" w:hanging="180"/>
      </w:pPr>
    </w:lvl>
    <w:lvl w:ilvl="3" w:tplc="0424000F">
      <w:start w:val="1"/>
      <w:numFmt w:val="decimal"/>
      <w:lvlText w:val="%4."/>
      <w:lvlJc w:val="left"/>
      <w:pPr>
        <w:ind w:left="3217" w:hanging="360"/>
      </w:pPr>
    </w:lvl>
    <w:lvl w:ilvl="4" w:tplc="04240019">
      <w:start w:val="1"/>
      <w:numFmt w:val="lowerLetter"/>
      <w:lvlText w:val="%5."/>
      <w:lvlJc w:val="left"/>
      <w:pPr>
        <w:ind w:left="3937" w:hanging="360"/>
      </w:pPr>
    </w:lvl>
    <w:lvl w:ilvl="5" w:tplc="0424001B">
      <w:start w:val="1"/>
      <w:numFmt w:val="lowerRoman"/>
      <w:lvlText w:val="%6."/>
      <w:lvlJc w:val="right"/>
      <w:pPr>
        <w:ind w:left="4657" w:hanging="180"/>
      </w:pPr>
    </w:lvl>
    <w:lvl w:ilvl="6" w:tplc="0424000F">
      <w:start w:val="1"/>
      <w:numFmt w:val="decimal"/>
      <w:lvlText w:val="%7."/>
      <w:lvlJc w:val="left"/>
      <w:pPr>
        <w:ind w:left="5377" w:hanging="360"/>
      </w:pPr>
    </w:lvl>
    <w:lvl w:ilvl="7" w:tplc="04240019">
      <w:start w:val="1"/>
      <w:numFmt w:val="lowerLetter"/>
      <w:lvlText w:val="%8."/>
      <w:lvlJc w:val="left"/>
      <w:pPr>
        <w:ind w:left="6097" w:hanging="360"/>
      </w:pPr>
    </w:lvl>
    <w:lvl w:ilvl="8" w:tplc="0424001B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0CE1331F"/>
    <w:multiLevelType w:val="hybridMultilevel"/>
    <w:tmpl w:val="EDF0D36E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6AA839C4">
      <w:start w:val="1000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240019">
      <w:start w:val="1"/>
      <w:numFmt w:val="lowerLetter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D3B75"/>
    <w:multiLevelType w:val="hybridMultilevel"/>
    <w:tmpl w:val="55EA8986"/>
    <w:lvl w:ilvl="0" w:tplc="0424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6AA839C4">
      <w:start w:val="1000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240019">
      <w:start w:val="1"/>
      <w:numFmt w:val="lowerLetter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73054FF9"/>
    <w:multiLevelType w:val="hybridMultilevel"/>
    <w:tmpl w:val="285A663E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3" w15:restartNumberingAfterBreak="0">
    <w:nsid w:val="74FE017C"/>
    <w:multiLevelType w:val="singleLevel"/>
    <w:tmpl w:val="04240013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4"/>
    <w:lvlOverride w:ilvl="0">
      <w:startOverride w:val="1"/>
    </w:lvlOverride>
  </w:num>
  <w:num w:numId="8">
    <w:abstractNumId w:val="11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0"/>
  </w:num>
  <w:num w:numId="14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06A65"/>
    <w:rsid w:val="00013B00"/>
    <w:rsid w:val="00015B5A"/>
    <w:rsid w:val="000176BE"/>
    <w:rsid w:val="00021EE0"/>
    <w:rsid w:val="00025227"/>
    <w:rsid w:val="0003049A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06A26"/>
    <w:rsid w:val="00114401"/>
    <w:rsid w:val="001207D1"/>
    <w:rsid w:val="0012533E"/>
    <w:rsid w:val="001314C1"/>
    <w:rsid w:val="00132FE9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567A3"/>
    <w:rsid w:val="002611EF"/>
    <w:rsid w:val="002618E0"/>
    <w:rsid w:val="002711AE"/>
    <w:rsid w:val="00273761"/>
    <w:rsid w:val="00277706"/>
    <w:rsid w:val="00283EE6"/>
    <w:rsid w:val="00285184"/>
    <w:rsid w:val="00285B81"/>
    <w:rsid w:val="00297FD2"/>
    <w:rsid w:val="002A26B5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242D"/>
    <w:rsid w:val="00345624"/>
    <w:rsid w:val="0035043A"/>
    <w:rsid w:val="0036411A"/>
    <w:rsid w:val="00367250"/>
    <w:rsid w:val="00370866"/>
    <w:rsid w:val="0037231D"/>
    <w:rsid w:val="0038632B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A4CD1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05D5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60204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13CF8"/>
    <w:rsid w:val="00945B2B"/>
    <w:rsid w:val="00946104"/>
    <w:rsid w:val="009514DD"/>
    <w:rsid w:val="0095198A"/>
    <w:rsid w:val="00953938"/>
    <w:rsid w:val="00965BB4"/>
    <w:rsid w:val="00966E68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370F2"/>
    <w:rsid w:val="00A515E0"/>
    <w:rsid w:val="00A53C98"/>
    <w:rsid w:val="00A57325"/>
    <w:rsid w:val="00A7170F"/>
    <w:rsid w:val="00A75802"/>
    <w:rsid w:val="00A83E62"/>
    <w:rsid w:val="00A92149"/>
    <w:rsid w:val="00AA2F1C"/>
    <w:rsid w:val="00AB1522"/>
    <w:rsid w:val="00AB3346"/>
    <w:rsid w:val="00AB4674"/>
    <w:rsid w:val="00AC0734"/>
    <w:rsid w:val="00AC72E5"/>
    <w:rsid w:val="00AD3618"/>
    <w:rsid w:val="00AF0AD6"/>
    <w:rsid w:val="00AF2D83"/>
    <w:rsid w:val="00B021F9"/>
    <w:rsid w:val="00B13911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5739E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0469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143D"/>
    <w:rsid w:val="00C82B34"/>
    <w:rsid w:val="00C9531D"/>
    <w:rsid w:val="00C97729"/>
    <w:rsid w:val="00CB008E"/>
    <w:rsid w:val="00CB0D95"/>
    <w:rsid w:val="00CB53F6"/>
    <w:rsid w:val="00CC21FB"/>
    <w:rsid w:val="00CD61B2"/>
    <w:rsid w:val="00CD7808"/>
    <w:rsid w:val="00CF12FC"/>
    <w:rsid w:val="00D05C1E"/>
    <w:rsid w:val="00D06278"/>
    <w:rsid w:val="00D2343D"/>
    <w:rsid w:val="00D278D4"/>
    <w:rsid w:val="00D30BD1"/>
    <w:rsid w:val="00D32E85"/>
    <w:rsid w:val="00D3658E"/>
    <w:rsid w:val="00D4071D"/>
    <w:rsid w:val="00D41B3B"/>
    <w:rsid w:val="00D46BFC"/>
    <w:rsid w:val="00D47470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035A"/>
    <w:rsid w:val="00DB3E61"/>
    <w:rsid w:val="00DB74D5"/>
    <w:rsid w:val="00DD35BA"/>
    <w:rsid w:val="00DD550A"/>
    <w:rsid w:val="00DF116B"/>
    <w:rsid w:val="00DF3D50"/>
    <w:rsid w:val="00DF7EB3"/>
    <w:rsid w:val="00E029F3"/>
    <w:rsid w:val="00E02C2C"/>
    <w:rsid w:val="00E0340C"/>
    <w:rsid w:val="00E05AAC"/>
    <w:rsid w:val="00E3300C"/>
    <w:rsid w:val="00E41DC5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16C7"/>
    <w:rsid w:val="00F0300D"/>
    <w:rsid w:val="00F0401D"/>
    <w:rsid w:val="00F07220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5B78"/>
    <w:rsid w:val="00F766D5"/>
    <w:rsid w:val="00F808F1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2E253B13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rsid w:val="0003049A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3049A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da.trunk@zrsbr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027D813-BB3A-43BF-BC9C-54ADD177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156</TotalTime>
  <Pages>4</Pages>
  <Words>998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7173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24</cp:revision>
  <cp:lastPrinted>2016-09-02T10:46:00Z</cp:lastPrinted>
  <dcterms:created xsi:type="dcterms:W3CDTF">2016-09-29T09:04:00Z</dcterms:created>
  <dcterms:modified xsi:type="dcterms:W3CDTF">2016-10-20T07:05:00Z</dcterms:modified>
</cp:coreProperties>
</file>