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CF7" w:rsidRPr="005B1DAA" w:rsidRDefault="002043DD" w:rsidP="0052603C">
      <w:pPr>
        <w:tabs>
          <w:tab w:val="left" w:pos="5325"/>
        </w:tabs>
        <w:spacing w:after="0" w:line="240" w:lineRule="auto"/>
        <w:jc w:val="both"/>
      </w:pPr>
      <w:r>
        <w:tab/>
      </w:r>
    </w:p>
    <w:tbl>
      <w:tblPr>
        <w:tblW w:w="9180" w:type="dxa"/>
        <w:tblLook w:val="01E0" w:firstRow="1" w:lastRow="1" w:firstColumn="1" w:lastColumn="1" w:noHBand="0" w:noVBand="0"/>
      </w:tblPr>
      <w:tblGrid>
        <w:gridCol w:w="5748"/>
        <w:gridCol w:w="236"/>
        <w:gridCol w:w="898"/>
        <w:gridCol w:w="2298"/>
      </w:tblGrid>
      <w:tr w:rsidR="004E38A5" w:rsidRPr="00335EB8" w:rsidTr="006130C7">
        <w:trPr>
          <w:gridBefore w:val="1"/>
          <w:wBefore w:w="5748" w:type="dxa"/>
          <w:trHeight w:val="20"/>
        </w:trPr>
        <w:tc>
          <w:tcPr>
            <w:tcW w:w="1134" w:type="dxa"/>
            <w:gridSpan w:val="2"/>
          </w:tcPr>
          <w:p w:rsidR="004E38A5" w:rsidRDefault="004E38A5" w:rsidP="00C2255F">
            <w:pPr>
              <w:pStyle w:val="Header"/>
            </w:pPr>
            <w:r>
              <w:t>Številka:</w:t>
            </w:r>
          </w:p>
        </w:tc>
        <w:tc>
          <w:tcPr>
            <w:tcW w:w="2298" w:type="dxa"/>
          </w:tcPr>
          <w:p w:rsidR="004E38A5" w:rsidRDefault="00E64884" w:rsidP="00F80F08">
            <w:pPr>
              <w:pStyle w:val="Header"/>
              <w:ind w:right="-147"/>
            </w:pPr>
            <w:r>
              <w:t>4301-7/2017-</w:t>
            </w:r>
            <w:bookmarkStart w:id="0" w:name="_GoBack"/>
            <w:bookmarkEnd w:id="0"/>
          </w:p>
        </w:tc>
      </w:tr>
      <w:tr w:rsidR="004E38A5" w:rsidTr="006130C7">
        <w:trPr>
          <w:gridBefore w:val="1"/>
          <w:wBefore w:w="5748" w:type="dxa"/>
          <w:trHeight w:val="20"/>
        </w:trPr>
        <w:tc>
          <w:tcPr>
            <w:tcW w:w="1134" w:type="dxa"/>
            <w:gridSpan w:val="2"/>
          </w:tcPr>
          <w:p w:rsidR="004E38A5" w:rsidRDefault="004E38A5" w:rsidP="00C2255F">
            <w:pPr>
              <w:pStyle w:val="Header"/>
            </w:pPr>
            <w:r>
              <w:t>Datum:</w:t>
            </w:r>
          </w:p>
        </w:tc>
        <w:tc>
          <w:tcPr>
            <w:tcW w:w="2298" w:type="dxa"/>
          </w:tcPr>
          <w:p w:rsidR="004E38A5" w:rsidRDefault="009262D6" w:rsidP="00C2255F">
            <w:pPr>
              <w:pStyle w:val="Header"/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" w:name="Text9"/>
            <w:r w:rsidR="004E38A5">
              <w:instrText xml:space="preserve"> FORMTEXT </w:instrText>
            </w:r>
            <w:r>
              <w:fldChar w:fldCharType="separate"/>
            </w:r>
            <w:r w:rsidR="004E38A5">
              <w:t> </w:t>
            </w:r>
            <w:r w:rsidR="004E38A5">
              <w:t> </w:t>
            </w:r>
            <w:r w:rsidR="004E38A5">
              <w:t> </w:t>
            </w:r>
            <w:r w:rsidR="004E38A5">
              <w:t> </w:t>
            </w:r>
            <w:r w:rsidR="004E38A5">
              <w:t> </w:t>
            </w:r>
            <w:r>
              <w:fldChar w:fldCharType="end"/>
            </w:r>
            <w:bookmarkEnd w:id="1"/>
          </w:p>
        </w:tc>
      </w:tr>
      <w:tr w:rsidR="004E38A5" w:rsidTr="006130C7">
        <w:trPr>
          <w:gridAfter w:val="2"/>
          <w:wAfter w:w="3196" w:type="dxa"/>
          <w:trHeight w:val="20"/>
        </w:trPr>
        <w:tc>
          <w:tcPr>
            <w:tcW w:w="5748" w:type="dxa"/>
          </w:tcPr>
          <w:p w:rsidR="004E38A5" w:rsidRDefault="003F0C96" w:rsidP="00C2255F">
            <w:pPr>
              <w:pStyle w:val="Header"/>
              <w:rPr>
                <w:b/>
              </w:rPr>
            </w:pPr>
            <w:r>
              <w:rPr>
                <w:b/>
              </w:rPr>
              <w:t>NAZIV</w:t>
            </w:r>
          </w:p>
          <w:p w:rsidR="003F0C96" w:rsidRDefault="003F0C96" w:rsidP="00C2255F">
            <w:pPr>
              <w:pStyle w:val="Header"/>
              <w:rPr>
                <w:b/>
              </w:rPr>
            </w:pPr>
            <w:r>
              <w:rPr>
                <w:b/>
              </w:rPr>
              <w:t>NASLOV</w:t>
            </w:r>
          </w:p>
          <w:p w:rsidR="003F0C96" w:rsidRDefault="003F0C96" w:rsidP="00C2255F">
            <w:pPr>
              <w:pStyle w:val="Header"/>
              <w:rPr>
                <w:b/>
              </w:rPr>
            </w:pPr>
            <w:r>
              <w:rPr>
                <w:b/>
              </w:rPr>
              <w:t>KRAJ (ponudnik)</w:t>
            </w:r>
          </w:p>
          <w:p w:rsidR="003F0C96" w:rsidRDefault="003F0C96" w:rsidP="00C2255F">
            <w:pPr>
              <w:pStyle w:val="Header"/>
              <w:rPr>
                <w:b/>
              </w:rPr>
            </w:pPr>
          </w:p>
          <w:p w:rsidR="003F0C96" w:rsidRDefault="003F0C96" w:rsidP="003F0C96">
            <w:pPr>
              <w:pStyle w:val="Header"/>
              <w:rPr>
                <w:b/>
              </w:rPr>
            </w:pPr>
            <w:r>
              <w:rPr>
                <w:b/>
              </w:rPr>
              <w:t>AGENCIJA ZA TRG VREDNOSTNIH PAPIRJEV</w:t>
            </w:r>
          </w:p>
          <w:p w:rsidR="003F0C96" w:rsidRDefault="003F0C96" w:rsidP="003F0C96">
            <w:pPr>
              <w:pStyle w:val="Header"/>
              <w:rPr>
                <w:b/>
              </w:rPr>
            </w:pPr>
            <w:r>
              <w:rPr>
                <w:b/>
              </w:rPr>
              <w:t>POLJANSKI NASIP 6</w:t>
            </w:r>
          </w:p>
          <w:p w:rsidR="003F0C96" w:rsidRDefault="003F0C96" w:rsidP="003F0C96">
            <w:pPr>
              <w:pStyle w:val="Header"/>
              <w:rPr>
                <w:b/>
              </w:rPr>
            </w:pPr>
            <w:r>
              <w:rPr>
                <w:b/>
              </w:rPr>
              <w:t>1000 LJUBLJANA (naročnik)</w:t>
            </w:r>
          </w:p>
          <w:p w:rsidR="003F0C96" w:rsidRPr="00335EB8" w:rsidRDefault="003F0C96" w:rsidP="00C2255F">
            <w:pPr>
              <w:pStyle w:val="Header"/>
              <w:rPr>
                <w:b/>
              </w:rPr>
            </w:pPr>
          </w:p>
        </w:tc>
        <w:tc>
          <w:tcPr>
            <w:tcW w:w="236" w:type="dxa"/>
          </w:tcPr>
          <w:p w:rsidR="004E38A5" w:rsidRDefault="004E38A5" w:rsidP="00C2255F">
            <w:pPr>
              <w:pStyle w:val="Header"/>
            </w:pPr>
          </w:p>
        </w:tc>
      </w:tr>
    </w:tbl>
    <w:p w:rsidR="00917965" w:rsidRDefault="00917965" w:rsidP="00DE622F">
      <w:pPr>
        <w:spacing w:after="0" w:line="240" w:lineRule="auto"/>
      </w:pPr>
    </w:p>
    <w:p w:rsidR="00DE622F" w:rsidRDefault="00DE622F" w:rsidP="00DE622F">
      <w:pPr>
        <w:spacing w:after="0" w:line="240" w:lineRule="auto"/>
      </w:pPr>
    </w:p>
    <w:p w:rsidR="00DE622F" w:rsidRPr="00917965" w:rsidRDefault="00DE622F" w:rsidP="00DE622F">
      <w:pPr>
        <w:spacing w:after="0" w:line="240" w:lineRule="auto"/>
      </w:pPr>
    </w:p>
    <w:p w:rsidR="00DC7ADA" w:rsidRDefault="003F0C96" w:rsidP="00DC7ADA">
      <w:pPr>
        <w:tabs>
          <w:tab w:val="left" w:pos="1134"/>
          <w:tab w:val="left" w:pos="3165"/>
        </w:tabs>
        <w:spacing w:after="0" w:line="240" w:lineRule="auto"/>
        <w:ind w:left="1134" w:hanging="1134"/>
        <w:jc w:val="center"/>
        <w:rPr>
          <w:b/>
          <w:caps/>
          <w:noProof/>
        </w:rPr>
      </w:pPr>
      <w:r>
        <w:rPr>
          <w:b/>
          <w:caps/>
          <w:noProof/>
        </w:rPr>
        <w:t>Sporazum o nerazkrivanju podatkov</w:t>
      </w:r>
    </w:p>
    <w:p w:rsidR="00DC7ADA" w:rsidRDefault="00DC7ADA" w:rsidP="00427401">
      <w:pPr>
        <w:tabs>
          <w:tab w:val="left" w:pos="1134"/>
          <w:tab w:val="left" w:pos="3165"/>
        </w:tabs>
        <w:spacing w:after="0" w:line="240" w:lineRule="auto"/>
        <w:ind w:left="1134" w:hanging="1134"/>
        <w:jc w:val="both"/>
        <w:rPr>
          <w:b/>
          <w:caps/>
          <w:noProof/>
        </w:rPr>
      </w:pPr>
    </w:p>
    <w:p w:rsidR="001C6870" w:rsidRDefault="00427401" w:rsidP="00427401">
      <w:pPr>
        <w:tabs>
          <w:tab w:val="left" w:pos="1134"/>
          <w:tab w:val="left" w:pos="3165"/>
        </w:tabs>
        <w:spacing w:after="0" w:line="240" w:lineRule="auto"/>
        <w:ind w:left="1134" w:hanging="1134"/>
        <w:jc w:val="both"/>
        <w:rPr>
          <w:b/>
          <w:caps/>
          <w:noProof/>
        </w:rPr>
      </w:pPr>
      <w:r>
        <w:rPr>
          <w:b/>
          <w:caps/>
          <w:noProof/>
        </w:rPr>
        <w:tab/>
      </w:r>
    </w:p>
    <w:p w:rsidR="003F0C96" w:rsidRPr="00DC7ADA" w:rsidRDefault="00DC7ADA" w:rsidP="00DC7ADA">
      <w:pPr>
        <w:pStyle w:val="ListParagraph"/>
        <w:numPr>
          <w:ilvl w:val="0"/>
          <w:numId w:val="4"/>
        </w:numPr>
        <w:spacing w:after="0" w:line="240" w:lineRule="auto"/>
        <w:jc w:val="center"/>
        <w:rPr>
          <w:rFonts w:ascii="Arial" w:hAnsi="Arial" w:cs="Arial"/>
        </w:rPr>
      </w:pPr>
      <w:r w:rsidRPr="00DC7ADA">
        <w:rPr>
          <w:rFonts w:ascii="Arial" w:hAnsi="Arial" w:cs="Arial"/>
        </w:rPr>
        <w:t>člen</w:t>
      </w:r>
    </w:p>
    <w:p w:rsidR="00DC7ADA" w:rsidRDefault="00DC7ADA" w:rsidP="00DC7ADA">
      <w:pPr>
        <w:spacing w:after="0" w:line="240" w:lineRule="auto"/>
        <w:jc w:val="both"/>
        <w:rPr>
          <w:rFonts w:eastAsia="Times New Roman" w:cs="Arial"/>
          <w:szCs w:val="24"/>
        </w:rPr>
      </w:pPr>
    </w:p>
    <w:p w:rsidR="003F0C96" w:rsidRDefault="003F0C96" w:rsidP="00DC7ADA">
      <w:pPr>
        <w:spacing w:after="0" w:line="240" w:lineRule="auto"/>
        <w:jc w:val="both"/>
        <w:rPr>
          <w:rFonts w:eastAsia="Times New Roman" w:cs="Arial"/>
          <w:szCs w:val="24"/>
        </w:rPr>
      </w:pPr>
      <w:r w:rsidRPr="00DC7ADA">
        <w:rPr>
          <w:rFonts w:eastAsia="Times New Roman" w:cs="Arial"/>
          <w:szCs w:val="24"/>
        </w:rPr>
        <w:t>Naročnik bo ponudniku razkril zaupne podatke, ki so vezani na</w:t>
      </w:r>
      <w:r w:rsidR="00E64884">
        <w:rPr>
          <w:rFonts w:eastAsia="Times New Roman" w:cs="Arial"/>
          <w:szCs w:val="24"/>
        </w:rPr>
        <w:t xml:space="preserve"> vzpostavitev oziroma nadgradnjo sistema v zvezi z izmenjavo podatkov o transakcijah med evropskimi nadzorniki, kjer je potrebno na dnevnem nivoju prevzemati in pošiljati podatke o transakcijah med evropskimi nadzorniki. Podatki v zvezi s tem bodo ponudniku razkriti v naslednjih dveh datotekah</w:t>
      </w:r>
      <w:r w:rsidRPr="00DC7ADA">
        <w:rPr>
          <w:rFonts w:eastAsia="Times New Roman" w:cs="Arial"/>
          <w:szCs w:val="24"/>
        </w:rPr>
        <w:t>:</w:t>
      </w:r>
    </w:p>
    <w:p w:rsidR="006205ED" w:rsidRPr="00DC7ADA" w:rsidRDefault="006205ED" w:rsidP="00DC7ADA">
      <w:pPr>
        <w:spacing w:after="0" w:line="240" w:lineRule="auto"/>
        <w:jc w:val="both"/>
        <w:rPr>
          <w:rFonts w:eastAsia="Times New Roman" w:cs="Arial"/>
          <w:szCs w:val="24"/>
        </w:rPr>
      </w:pPr>
    </w:p>
    <w:p w:rsidR="003F0C96" w:rsidRPr="00F80F08" w:rsidRDefault="00E64884" w:rsidP="003F0C96">
      <w:pPr>
        <w:pStyle w:val="ListParagraph"/>
        <w:numPr>
          <w:ilvl w:val="0"/>
          <w:numId w:val="3"/>
        </w:numPr>
        <w:spacing w:after="0" w:line="240" w:lineRule="auto"/>
        <w:ind w:left="851" w:hanging="425"/>
        <w:jc w:val="both"/>
        <w:rPr>
          <w:rFonts w:ascii="Arial" w:eastAsia="Times New Roman" w:hAnsi="Arial" w:cs="Arial"/>
          <w:szCs w:val="24"/>
        </w:rPr>
      </w:pPr>
      <w:r w:rsidRPr="00E64884">
        <w:rPr>
          <w:rFonts w:ascii="Arial" w:eastAsia="Times New Roman" w:hAnsi="Arial" w:cs="Arial"/>
          <w:szCs w:val="24"/>
        </w:rPr>
        <w:t xml:space="preserve">2015-ITMG-69 - TREM Exchange </w:t>
      </w:r>
      <w:proofErr w:type="spellStart"/>
      <w:r w:rsidRPr="00E64884">
        <w:rPr>
          <w:rFonts w:ascii="Arial" w:eastAsia="Times New Roman" w:hAnsi="Arial" w:cs="Arial"/>
          <w:szCs w:val="24"/>
        </w:rPr>
        <w:t>Interface</w:t>
      </w:r>
      <w:proofErr w:type="spellEnd"/>
      <w:r w:rsidRPr="00E64884">
        <w:rPr>
          <w:rFonts w:ascii="Arial" w:eastAsia="Times New Roman" w:hAnsi="Arial" w:cs="Arial"/>
          <w:szCs w:val="24"/>
        </w:rPr>
        <w:t xml:space="preserve"> Functional Specifications_v4.3.zip</w:t>
      </w:r>
      <w:r w:rsidR="003F0C96" w:rsidRPr="00F80F08">
        <w:rPr>
          <w:rFonts w:ascii="Arial" w:eastAsia="Times New Roman" w:hAnsi="Arial" w:cs="Arial"/>
          <w:szCs w:val="24"/>
        </w:rPr>
        <w:t>;</w:t>
      </w:r>
    </w:p>
    <w:p w:rsidR="003F0C96" w:rsidRPr="00E64884" w:rsidRDefault="00E64884" w:rsidP="00F80F08">
      <w:pPr>
        <w:pStyle w:val="ListParagraph"/>
        <w:numPr>
          <w:ilvl w:val="0"/>
          <w:numId w:val="3"/>
        </w:numPr>
        <w:spacing w:after="0" w:line="240" w:lineRule="auto"/>
        <w:ind w:left="851" w:hanging="425"/>
        <w:jc w:val="both"/>
        <w:rPr>
          <w:rFonts w:ascii="Arial" w:eastAsia="Times New Roman" w:hAnsi="Arial" w:cs="Arial"/>
          <w:szCs w:val="24"/>
        </w:rPr>
      </w:pPr>
      <w:r w:rsidRPr="00E64884">
        <w:rPr>
          <w:rFonts w:ascii="Arial" w:eastAsia="Times New Roman" w:hAnsi="Arial" w:cs="Arial"/>
          <w:szCs w:val="24"/>
        </w:rPr>
        <w:t>2016-itmg-112_-_eamft_technical_specifications.pdf</w:t>
      </w:r>
      <w:r w:rsidR="003F0C96" w:rsidRPr="00E64884">
        <w:rPr>
          <w:rFonts w:ascii="Arial" w:eastAsia="Times New Roman" w:hAnsi="Arial" w:cs="Arial"/>
          <w:szCs w:val="24"/>
        </w:rPr>
        <w:t>;</w:t>
      </w:r>
    </w:p>
    <w:p w:rsidR="00E64884" w:rsidRDefault="00E64884" w:rsidP="00F80F08">
      <w:pPr>
        <w:pStyle w:val="ListParagraph"/>
        <w:spacing w:after="0" w:line="240" w:lineRule="auto"/>
        <w:ind w:left="851"/>
        <w:jc w:val="both"/>
        <w:rPr>
          <w:rFonts w:ascii="Arial" w:eastAsia="Times New Roman" w:hAnsi="Arial" w:cs="Arial"/>
          <w:szCs w:val="24"/>
        </w:rPr>
      </w:pPr>
    </w:p>
    <w:p w:rsidR="003F0C96" w:rsidRDefault="00DC7ADA" w:rsidP="006205ED">
      <w:pPr>
        <w:spacing w:after="0" w:line="240" w:lineRule="auto"/>
        <w:jc w:val="both"/>
        <w:rPr>
          <w:rFonts w:eastAsia="Times New Roman" w:cs="Arial"/>
          <w:szCs w:val="24"/>
        </w:rPr>
      </w:pPr>
      <w:r>
        <w:rPr>
          <w:rFonts w:eastAsia="Times New Roman" w:cs="Arial"/>
          <w:szCs w:val="24"/>
        </w:rPr>
        <w:t xml:space="preserve">potrebni </w:t>
      </w:r>
      <w:r w:rsidR="00E64884">
        <w:rPr>
          <w:rFonts w:eastAsia="Times New Roman" w:cs="Arial"/>
          <w:szCs w:val="24"/>
        </w:rPr>
        <w:t xml:space="preserve">pa so </w:t>
      </w:r>
      <w:r>
        <w:rPr>
          <w:rFonts w:eastAsia="Times New Roman" w:cs="Arial"/>
          <w:szCs w:val="24"/>
        </w:rPr>
        <w:t>za pripravo projekta in izdelave ponudbe s strani ponudnika za javno naročilo naročnika v zvezi z nadgradnjo in vzdrževanje</w:t>
      </w:r>
      <w:r w:rsidR="006205ED">
        <w:rPr>
          <w:rFonts w:eastAsia="Times New Roman" w:cs="Arial"/>
          <w:szCs w:val="24"/>
        </w:rPr>
        <w:t>m</w:t>
      </w:r>
      <w:r>
        <w:rPr>
          <w:rFonts w:eastAsia="Times New Roman" w:cs="Arial"/>
          <w:szCs w:val="24"/>
        </w:rPr>
        <w:t xml:space="preserve"> poročilnega sistema ATVP 2017-2021</w:t>
      </w:r>
      <w:r w:rsidR="003F0C96" w:rsidRPr="003F0C96">
        <w:rPr>
          <w:rFonts w:eastAsia="Times New Roman" w:cs="Arial"/>
          <w:szCs w:val="24"/>
        </w:rPr>
        <w:t>.</w:t>
      </w:r>
    </w:p>
    <w:p w:rsidR="003F0C96" w:rsidRDefault="003F0C96" w:rsidP="006205ED">
      <w:pPr>
        <w:spacing w:after="0" w:line="240" w:lineRule="auto"/>
        <w:jc w:val="both"/>
        <w:rPr>
          <w:rFonts w:eastAsia="Times New Roman" w:cs="Arial"/>
          <w:szCs w:val="24"/>
        </w:rPr>
      </w:pPr>
    </w:p>
    <w:p w:rsidR="00DC7ADA" w:rsidRPr="00DC7ADA" w:rsidRDefault="00DC7ADA" w:rsidP="00DC7ADA">
      <w:pPr>
        <w:pStyle w:val="ListParagraph"/>
        <w:numPr>
          <w:ilvl w:val="0"/>
          <w:numId w:val="4"/>
        </w:numPr>
        <w:spacing w:after="0" w:line="240" w:lineRule="auto"/>
        <w:jc w:val="center"/>
        <w:rPr>
          <w:rFonts w:ascii="Arial" w:eastAsia="Times New Roman" w:hAnsi="Arial" w:cs="Arial"/>
          <w:szCs w:val="24"/>
        </w:rPr>
      </w:pPr>
      <w:r w:rsidRPr="00DC7ADA">
        <w:rPr>
          <w:rFonts w:ascii="Arial" w:eastAsia="Times New Roman" w:hAnsi="Arial" w:cs="Arial"/>
          <w:szCs w:val="24"/>
        </w:rPr>
        <w:t>člen</w:t>
      </w:r>
    </w:p>
    <w:p w:rsidR="00DC7ADA" w:rsidRDefault="00DC7ADA" w:rsidP="006205ED">
      <w:pPr>
        <w:spacing w:after="0" w:line="240" w:lineRule="auto"/>
        <w:jc w:val="both"/>
        <w:rPr>
          <w:rFonts w:eastAsia="Times New Roman" w:cs="Arial"/>
          <w:szCs w:val="24"/>
        </w:rPr>
      </w:pPr>
    </w:p>
    <w:p w:rsidR="003F0C96" w:rsidRPr="00DC7ADA" w:rsidRDefault="003F0C96" w:rsidP="00DC7ADA">
      <w:pPr>
        <w:spacing w:after="0" w:line="240" w:lineRule="auto"/>
        <w:jc w:val="both"/>
        <w:rPr>
          <w:rFonts w:eastAsia="Times New Roman" w:cs="Arial"/>
          <w:szCs w:val="24"/>
        </w:rPr>
      </w:pPr>
      <w:r w:rsidRPr="00DC7ADA">
        <w:rPr>
          <w:rFonts w:eastAsia="Times New Roman" w:cs="Arial"/>
          <w:szCs w:val="24"/>
        </w:rPr>
        <w:t>Ponudnik se zavezuje, da ne bo uporabljal zaupnih podatkov za noben drug namen kot je določen v 1. členu tega sporazuma, razen če bo predhodno pridobil pisno soglasje naročnika.</w:t>
      </w:r>
    </w:p>
    <w:p w:rsidR="003F0C96" w:rsidRPr="006205ED" w:rsidRDefault="003F0C96" w:rsidP="006205ED">
      <w:pPr>
        <w:spacing w:after="0" w:line="240" w:lineRule="auto"/>
        <w:jc w:val="both"/>
        <w:rPr>
          <w:rFonts w:eastAsia="Times New Roman" w:cs="Arial"/>
          <w:szCs w:val="24"/>
        </w:rPr>
      </w:pPr>
    </w:p>
    <w:p w:rsidR="00DC7ADA" w:rsidRPr="00DC7ADA" w:rsidRDefault="00DC7ADA" w:rsidP="00DC7ADA">
      <w:pPr>
        <w:pStyle w:val="ListParagraph"/>
        <w:numPr>
          <w:ilvl w:val="0"/>
          <w:numId w:val="4"/>
        </w:numPr>
        <w:spacing w:after="0" w:line="240" w:lineRule="auto"/>
        <w:jc w:val="center"/>
        <w:rPr>
          <w:rFonts w:ascii="Arial" w:eastAsia="Times New Roman" w:hAnsi="Arial" w:cs="Arial"/>
          <w:szCs w:val="24"/>
        </w:rPr>
      </w:pPr>
      <w:r w:rsidRPr="00DC7ADA">
        <w:rPr>
          <w:rFonts w:ascii="Arial" w:eastAsia="Times New Roman" w:hAnsi="Arial" w:cs="Arial"/>
          <w:szCs w:val="24"/>
        </w:rPr>
        <w:t>člen</w:t>
      </w:r>
    </w:p>
    <w:p w:rsidR="00DC7ADA" w:rsidRPr="00DC7ADA" w:rsidRDefault="00DC7ADA" w:rsidP="00DC7ADA">
      <w:pPr>
        <w:spacing w:after="0" w:line="240" w:lineRule="auto"/>
        <w:jc w:val="both"/>
        <w:rPr>
          <w:rFonts w:eastAsia="Times New Roman" w:cs="Arial"/>
          <w:szCs w:val="24"/>
        </w:rPr>
      </w:pPr>
    </w:p>
    <w:p w:rsidR="003F0C96" w:rsidRPr="00DC7ADA" w:rsidRDefault="003F0C96" w:rsidP="00DC7ADA">
      <w:pPr>
        <w:spacing w:after="0" w:line="240" w:lineRule="auto"/>
        <w:jc w:val="both"/>
        <w:rPr>
          <w:rFonts w:eastAsia="Times New Roman" w:cs="Arial"/>
          <w:szCs w:val="24"/>
        </w:rPr>
      </w:pPr>
      <w:r w:rsidRPr="00DC7ADA">
        <w:rPr>
          <w:rFonts w:eastAsia="Times New Roman" w:cs="Arial"/>
          <w:szCs w:val="24"/>
        </w:rPr>
        <w:t xml:space="preserve">Vsi podatki in dokumenti, ki jih ponudnik prejme od naročnika ali jih naročnik ustvari za ponudnika </w:t>
      </w:r>
      <w:r w:rsidR="00DC7ADA" w:rsidRPr="00DC7ADA">
        <w:rPr>
          <w:rFonts w:eastAsia="Times New Roman" w:cs="Arial"/>
          <w:szCs w:val="24"/>
        </w:rPr>
        <w:t>po javnem naročilu naročnika iz 1. člena tega sporazuma</w:t>
      </w:r>
      <w:r w:rsidRPr="00DC7ADA">
        <w:rPr>
          <w:rFonts w:eastAsia="Times New Roman" w:cs="Arial"/>
          <w:szCs w:val="24"/>
        </w:rPr>
        <w:t>, štejejo za zaupne podatke (</w:t>
      </w:r>
      <w:r w:rsidR="006205ED">
        <w:rPr>
          <w:rFonts w:eastAsia="Times New Roman" w:cs="Arial"/>
          <w:szCs w:val="24"/>
        </w:rPr>
        <w:t>v nadaljevanju</w:t>
      </w:r>
      <w:r w:rsidRPr="00DC7ADA">
        <w:rPr>
          <w:rFonts w:eastAsia="Times New Roman" w:cs="Arial"/>
          <w:szCs w:val="24"/>
        </w:rPr>
        <w:t xml:space="preserve"> podatki).</w:t>
      </w:r>
    </w:p>
    <w:p w:rsidR="00DC7ADA" w:rsidRDefault="00DC7ADA" w:rsidP="00DC7ADA">
      <w:pPr>
        <w:spacing w:after="0" w:line="240" w:lineRule="auto"/>
        <w:jc w:val="both"/>
        <w:rPr>
          <w:rFonts w:eastAsia="Times New Roman" w:cs="Arial"/>
          <w:szCs w:val="24"/>
          <w:lang w:eastAsia="sl-SI"/>
        </w:rPr>
      </w:pPr>
    </w:p>
    <w:p w:rsidR="00DC7ADA" w:rsidRPr="00DC7ADA" w:rsidRDefault="00DC7ADA" w:rsidP="00DC7ADA">
      <w:pPr>
        <w:pStyle w:val="ListParagraph"/>
        <w:numPr>
          <w:ilvl w:val="0"/>
          <w:numId w:val="4"/>
        </w:numPr>
        <w:spacing w:after="0" w:line="240" w:lineRule="auto"/>
        <w:jc w:val="center"/>
        <w:rPr>
          <w:rFonts w:ascii="Arial" w:eastAsia="Times New Roman" w:hAnsi="Arial" w:cs="Arial"/>
          <w:szCs w:val="24"/>
        </w:rPr>
      </w:pPr>
      <w:r w:rsidRPr="00DC7ADA">
        <w:rPr>
          <w:rFonts w:ascii="Arial" w:eastAsia="Times New Roman" w:hAnsi="Arial" w:cs="Arial"/>
          <w:szCs w:val="24"/>
        </w:rPr>
        <w:t>člen</w:t>
      </w:r>
    </w:p>
    <w:p w:rsidR="00DC7ADA" w:rsidRDefault="00DC7ADA" w:rsidP="00DC7ADA">
      <w:pPr>
        <w:spacing w:after="0" w:line="240" w:lineRule="auto"/>
        <w:jc w:val="both"/>
        <w:rPr>
          <w:rFonts w:eastAsia="Times New Roman" w:cs="Arial"/>
          <w:szCs w:val="24"/>
          <w:lang w:eastAsia="sl-SI"/>
        </w:rPr>
      </w:pPr>
    </w:p>
    <w:p w:rsidR="003F0C96" w:rsidRPr="00DC7ADA" w:rsidRDefault="003F0C96" w:rsidP="00DC7ADA">
      <w:pPr>
        <w:spacing w:after="0" w:line="240" w:lineRule="auto"/>
        <w:jc w:val="both"/>
        <w:rPr>
          <w:rFonts w:eastAsia="Times New Roman" w:cs="Arial"/>
          <w:szCs w:val="24"/>
        </w:rPr>
      </w:pPr>
      <w:r w:rsidRPr="00DC7ADA">
        <w:rPr>
          <w:rFonts w:eastAsia="Times New Roman" w:cs="Arial"/>
          <w:szCs w:val="24"/>
        </w:rPr>
        <w:t>Ponudnik se zavezuje, da bo podatke skrbno hranil in jih ne bo razkril nobeni tretji stranki (razen svojim zaposlenim, strokovnim svetovalcem in morebitnim podizvajalcem, če so ti uporabljeni</w:t>
      </w:r>
      <w:r w:rsidR="006205ED">
        <w:rPr>
          <w:rFonts w:eastAsia="Times New Roman" w:cs="Arial"/>
          <w:szCs w:val="24"/>
        </w:rPr>
        <w:t xml:space="preserve"> in </w:t>
      </w:r>
      <w:r w:rsidRPr="00DC7ADA">
        <w:rPr>
          <w:rFonts w:eastAsia="Times New Roman" w:cs="Arial"/>
          <w:szCs w:val="24"/>
        </w:rPr>
        <w:t>so vsi seznanjeni z vsebino tega sporazuma in z dolžnostjo varovanja podatkov ter odgovornostmi do naročnika</w:t>
      </w:r>
      <w:r w:rsidR="006205ED">
        <w:rPr>
          <w:rFonts w:eastAsia="Times New Roman" w:cs="Arial"/>
          <w:szCs w:val="24"/>
        </w:rPr>
        <w:t>)</w:t>
      </w:r>
      <w:r w:rsidRPr="00DC7ADA">
        <w:rPr>
          <w:rFonts w:eastAsia="Times New Roman" w:cs="Arial"/>
          <w:szCs w:val="24"/>
        </w:rPr>
        <w:t xml:space="preserve">, kot je določeno v tem členu in v 2. členu tega sporazuma. </w:t>
      </w:r>
    </w:p>
    <w:p w:rsidR="00DC7ADA" w:rsidRDefault="00DC7ADA" w:rsidP="00DC7ADA">
      <w:pPr>
        <w:spacing w:after="0" w:line="240" w:lineRule="auto"/>
        <w:jc w:val="both"/>
        <w:rPr>
          <w:rFonts w:eastAsia="Times New Roman" w:cs="Arial"/>
          <w:szCs w:val="24"/>
          <w:lang w:eastAsia="sl-SI"/>
        </w:rPr>
      </w:pPr>
    </w:p>
    <w:p w:rsidR="00E64884" w:rsidRDefault="00E64884" w:rsidP="00DC7ADA">
      <w:pPr>
        <w:spacing w:after="0" w:line="240" w:lineRule="auto"/>
        <w:jc w:val="both"/>
        <w:rPr>
          <w:rFonts w:eastAsia="Times New Roman" w:cs="Arial"/>
          <w:szCs w:val="24"/>
          <w:lang w:eastAsia="sl-SI"/>
        </w:rPr>
      </w:pPr>
    </w:p>
    <w:p w:rsidR="00E64884" w:rsidRDefault="00E64884" w:rsidP="00DC7ADA">
      <w:pPr>
        <w:spacing w:after="0" w:line="240" w:lineRule="auto"/>
        <w:jc w:val="both"/>
        <w:rPr>
          <w:rFonts w:eastAsia="Times New Roman" w:cs="Arial"/>
          <w:szCs w:val="24"/>
          <w:lang w:eastAsia="sl-SI"/>
        </w:rPr>
      </w:pPr>
    </w:p>
    <w:p w:rsidR="00DC7ADA" w:rsidRPr="00DC7ADA" w:rsidRDefault="00DC7ADA" w:rsidP="00DC7ADA">
      <w:pPr>
        <w:pStyle w:val="ListParagraph"/>
        <w:numPr>
          <w:ilvl w:val="0"/>
          <w:numId w:val="4"/>
        </w:numPr>
        <w:spacing w:after="0" w:line="240" w:lineRule="auto"/>
        <w:jc w:val="center"/>
        <w:rPr>
          <w:rFonts w:ascii="Arial" w:eastAsia="Times New Roman" w:hAnsi="Arial" w:cs="Arial"/>
          <w:szCs w:val="24"/>
        </w:rPr>
      </w:pPr>
      <w:r w:rsidRPr="00DC7ADA">
        <w:rPr>
          <w:rFonts w:ascii="Arial" w:eastAsia="Times New Roman" w:hAnsi="Arial" w:cs="Arial"/>
          <w:szCs w:val="24"/>
        </w:rPr>
        <w:lastRenderedPageBreak/>
        <w:t>člen</w:t>
      </w:r>
    </w:p>
    <w:p w:rsidR="00DC7ADA" w:rsidRDefault="00DC7ADA" w:rsidP="00DC7ADA">
      <w:pPr>
        <w:spacing w:after="0" w:line="240" w:lineRule="auto"/>
        <w:jc w:val="both"/>
        <w:rPr>
          <w:rFonts w:eastAsia="Times New Roman" w:cs="Arial"/>
          <w:szCs w:val="24"/>
          <w:lang w:eastAsia="sl-SI"/>
        </w:rPr>
      </w:pPr>
    </w:p>
    <w:p w:rsidR="003F0C96" w:rsidRPr="00DC7ADA" w:rsidRDefault="003F0C96" w:rsidP="00DC7ADA">
      <w:pPr>
        <w:spacing w:after="0" w:line="240" w:lineRule="auto"/>
        <w:jc w:val="both"/>
        <w:rPr>
          <w:rFonts w:eastAsia="Times New Roman" w:cs="Arial"/>
          <w:szCs w:val="24"/>
        </w:rPr>
      </w:pPr>
      <w:r w:rsidRPr="00DC7ADA">
        <w:rPr>
          <w:rFonts w:eastAsia="Times New Roman" w:cs="Arial"/>
          <w:szCs w:val="24"/>
        </w:rPr>
        <w:t xml:space="preserve">Obveznosti določene v 2. in 4. členu veljajo za vse podatke, ki jih naročnik razkrije ponudniku, ne glede na način ali obliko, v kateri so razkrite ali evidentirane, kar pa ne velja v naslednjih primerih: </w:t>
      </w:r>
    </w:p>
    <w:p w:rsidR="003F0C96" w:rsidRPr="003F0C96" w:rsidRDefault="003F0C96" w:rsidP="003F0C96">
      <w:pPr>
        <w:spacing w:after="0" w:line="240" w:lineRule="auto"/>
        <w:jc w:val="both"/>
        <w:rPr>
          <w:rFonts w:eastAsia="Times New Roman" w:cs="Arial"/>
          <w:szCs w:val="24"/>
        </w:rPr>
      </w:pPr>
    </w:p>
    <w:p w:rsidR="003F0C96" w:rsidRDefault="003F0C96" w:rsidP="003F0C96">
      <w:pPr>
        <w:pStyle w:val="ListParagraph"/>
        <w:numPr>
          <w:ilvl w:val="1"/>
          <w:numId w:val="2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Cs w:val="24"/>
        </w:rPr>
      </w:pPr>
      <w:r w:rsidRPr="003F0C96">
        <w:rPr>
          <w:rFonts w:ascii="Arial" w:eastAsia="Times New Roman" w:hAnsi="Arial" w:cs="Arial"/>
          <w:szCs w:val="24"/>
        </w:rPr>
        <w:t xml:space="preserve">če gre za podatke, ki so ali v prihodnje postanejo javno dostopni </w:t>
      </w:r>
      <w:r>
        <w:rPr>
          <w:rFonts w:ascii="Arial" w:eastAsia="Times New Roman" w:hAnsi="Arial" w:cs="Arial"/>
          <w:szCs w:val="24"/>
        </w:rPr>
        <w:t xml:space="preserve"> (razen če postanejo dostopni</w:t>
      </w:r>
      <w:r w:rsidRPr="003F0C96">
        <w:rPr>
          <w:rFonts w:ascii="Arial" w:eastAsia="Times New Roman" w:hAnsi="Arial" w:cs="Arial"/>
          <w:szCs w:val="24"/>
        </w:rPr>
        <w:t xml:space="preserve"> kot posledica kršitve tega sporazuma), ali</w:t>
      </w:r>
    </w:p>
    <w:p w:rsidR="003F0C96" w:rsidRDefault="003F0C96" w:rsidP="003F0C96">
      <w:pPr>
        <w:pStyle w:val="ListParagraph"/>
        <w:numPr>
          <w:ilvl w:val="1"/>
          <w:numId w:val="2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Cs w:val="24"/>
        </w:rPr>
      </w:pPr>
      <w:r w:rsidRPr="003F0C96">
        <w:rPr>
          <w:rFonts w:ascii="Arial" w:eastAsia="Times New Roman" w:hAnsi="Arial" w:cs="Arial"/>
          <w:szCs w:val="24"/>
        </w:rPr>
        <w:t xml:space="preserve">če gre za podatek, ki je bil </w:t>
      </w:r>
      <w:r>
        <w:rPr>
          <w:rFonts w:ascii="Arial" w:eastAsia="Times New Roman" w:hAnsi="Arial" w:cs="Arial"/>
          <w:szCs w:val="24"/>
        </w:rPr>
        <w:t>ponudniku</w:t>
      </w:r>
      <w:r w:rsidRPr="003F0C96">
        <w:rPr>
          <w:rFonts w:ascii="Arial" w:eastAsia="Times New Roman" w:hAnsi="Arial" w:cs="Arial"/>
          <w:szCs w:val="24"/>
        </w:rPr>
        <w:t xml:space="preserve"> znan že pred podpisom tega sporazuma in ki ni bil obravnavan kot zaupen preden je bil </w:t>
      </w:r>
      <w:r>
        <w:rPr>
          <w:rFonts w:ascii="Arial" w:eastAsia="Times New Roman" w:hAnsi="Arial" w:cs="Arial"/>
          <w:szCs w:val="24"/>
        </w:rPr>
        <w:t>ponudniku</w:t>
      </w:r>
      <w:r w:rsidRPr="003F0C96">
        <w:rPr>
          <w:rFonts w:ascii="Arial" w:eastAsia="Times New Roman" w:hAnsi="Arial" w:cs="Arial"/>
          <w:szCs w:val="24"/>
        </w:rPr>
        <w:t xml:space="preserve"> razkrit s strani </w:t>
      </w:r>
      <w:r>
        <w:rPr>
          <w:rFonts w:ascii="Arial" w:eastAsia="Times New Roman" w:hAnsi="Arial" w:cs="Arial"/>
          <w:szCs w:val="24"/>
        </w:rPr>
        <w:t>naročnika</w:t>
      </w:r>
      <w:r w:rsidRPr="003F0C96">
        <w:rPr>
          <w:rFonts w:ascii="Arial" w:eastAsia="Times New Roman" w:hAnsi="Arial" w:cs="Arial"/>
          <w:szCs w:val="24"/>
        </w:rPr>
        <w:t xml:space="preserve">. </w:t>
      </w:r>
    </w:p>
    <w:p w:rsidR="003F0C96" w:rsidRDefault="003F0C96" w:rsidP="003F0C96">
      <w:pPr>
        <w:spacing w:after="0" w:line="240" w:lineRule="auto"/>
        <w:jc w:val="both"/>
        <w:rPr>
          <w:rFonts w:eastAsia="Times New Roman" w:cs="Arial"/>
          <w:szCs w:val="24"/>
        </w:rPr>
      </w:pPr>
    </w:p>
    <w:p w:rsidR="00DC7ADA" w:rsidRPr="00DC7ADA" w:rsidRDefault="00DC7ADA" w:rsidP="00DC7ADA">
      <w:pPr>
        <w:pStyle w:val="ListParagraph"/>
        <w:numPr>
          <w:ilvl w:val="0"/>
          <w:numId w:val="4"/>
        </w:numPr>
        <w:spacing w:after="0" w:line="240" w:lineRule="auto"/>
        <w:jc w:val="center"/>
        <w:rPr>
          <w:rFonts w:ascii="Arial" w:eastAsia="Times New Roman" w:hAnsi="Arial" w:cs="Arial"/>
          <w:szCs w:val="24"/>
        </w:rPr>
      </w:pPr>
      <w:r w:rsidRPr="00DC7ADA">
        <w:rPr>
          <w:rFonts w:ascii="Arial" w:eastAsia="Times New Roman" w:hAnsi="Arial" w:cs="Arial"/>
          <w:szCs w:val="24"/>
        </w:rPr>
        <w:t>člen</w:t>
      </w:r>
    </w:p>
    <w:p w:rsidR="00DC7ADA" w:rsidRPr="003F0C96" w:rsidRDefault="00DC7ADA" w:rsidP="003F0C96">
      <w:pPr>
        <w:spacing w:after="0" w:line="240" w:lineRule="auto"/>
        <w:jc w:val="both"/>
        <w:rPr>
          <w:rFonts w:eastAsia="Times New Roman" w:cs="Arial"/>
          <w:szCs w:val="24"/>
        </w:rPr>
      </w:pPr>
    </w:p>
    <w:p w:rsidR="003F0C96" w:rsidRPr="00DC7ADA" w:rsidRDefault="003F0C96" w:rsidP="00DC7ADA">
      <w:pPr>
        <w:spacing w:after="0" w:line="240" w:lineRule="auto"/>
        <w:jc w:val="both"/>
        <w:rPr>
          <w:rFonts w:eastAsia="Times New Roman" w:cs="Arial"/>
          <w:szCs w:val="24"/>
        </w:rPr>
      </w:pPr>
      <w:r w:rsidRPr="00DC7ADA">
        <w:rPr>
          <w:rFonts w:eastAsia="Times New Roman" w:cs="Arial"/>
          <w:szCs w:val="24"/>
        </w:rPr>
        <w:t>Ta sporazum ponudniku ne preprečuje razkritja podatkov, kadar to zahteva zakon ali za to pristojen organ.</w:t>
      </w:r>
    </w:p>
    <w:p w:rsidR="003F0C96" w:rsidRPr="006205ED" w:rsidRDefault="003F0C96" w:rsidP="006205ED">
      <w:pPr>
        <w:spacing w:after="0" w:line="240" w:lineRule="auto"/>
        <w:jc w:val="both"/>
        <w:rPr>
          <w:rFonts w:eastAsia="Times New Roman" w:cs="Arial"/>
          <w:szCs w:val="24"/>
        </w:rPr>
      </w:pPr>
    </w:p>
    <w:p w:rsidR="00DC7ADA" w:rsidRPr="00DC7ADA" w:rsidRDefault="00DC7ADA" w:rsidP="00DC7ADA">
      <w:pPr>
        <w:pStyle w:val="ListParagraph"/>
        <w:numPr>
          <w:ilvl w:val="0"/>
          <w:numId w:val="4"/>
        </w:numPr>
        <w:spacing w:after="0" w:line="240" w:lineRule="auto"/>
        <w:jc w:val="center"/>
        <w:rPr>
          <w:rFonts w:ascii="Arial" w:eastAsia="Times New Roman" w:hAnsi="Arial" w:cs="Arial"/>
          <w:szCs w:val="24"/>
        </w:rPr>
      </w:pPr>
      <w:r w:rsidRPr="00DC7ADA">
        <w:rPr>
          <w:rFonts w:ascii="Arial" w:eastAsia="Times New Roman" w:hAnsi="Arial" w:cs="Arial"/>
          <w:szCs w:val="24"/>
        </w:rPr>
        <w:t>člen</w:t>
      </w:r>
    </w:p>
    <w:p w:rsidR="00DC7ADA" w:rsidRPr="006205ED" w:rsidRDefault="00DC7ADA" w:rsidP="006205ED">
      <w:pPr>
        <w:spacing w:after="0" w:line="240" w:lineRule="auto"/>
        <w:jc w:val="both"/>
        <w:rPr>
          <w:rFonts w:eastAsia="Times New Roman" w:cs="Arial"/>
          <w:szCs w:val="24"/>
        </w:rPr>
      </w:pPr>
    </w:p>
    <w:p w:rsidR="003F0C96" w:rsidRPr="00DC7ADA" w:rsidRDefault="003F0C96" w:rsidP="00DC7ADA">
      <w:pPr>
        <w:spacing w:after="0" w:line="240" w:lineRule="auto"/>
        <w:jc w:val="both"/>
        <w:rPr>
          <w:rFonts w:eastAsia="Times New Roman" w:cs="Arial"/>
          <w:szCs w:val="24"/>
        </w:rPr>
      </w:pPr>
      <w:r w:rsidRPr="00DC7ADA">
        <w:rPr>
          <w:rFonts w:eastAsia="Times New Roman" w:cs="Arial"/>
          <w:szCs w:val="24"/>
        </w:rPr>
        <w:t>Ponudnik bo na zahtevo naročnika vrnil vse kopije in sezname podatkov in ne bo obdržal nobene kopije oziroma seznama podatkov.</w:t>
      </w:r>
    </w:p>
    <w:p w:rsidR="003F0C96" w:rsidRDefault="003F0C96" w:rsidP="006205ED">
      <w:pPr>
        <w:spacing w:after="0"/>
        <w:rPr>
          <w:rFonts w:eastAsia="Times New Roman" w:cs="Arial"/>
          <w:szCs w:val="24"/>
        </w:rPr>
      </w:pPr>
    </w:p>
    <w:p w:rsidR="00DC7ADA" w:rsidRPr="00DC7ADA" w:rsidRDefault="00DC7ADA" w:rsidP="00DC7ADA">
      <w:pPr>
        <w:pStyle w:val="ListParagraph"/>
        <w:numPr>
          <w:ilvl w:val="0"/>
          <w:numId w:val="4"/>
        </w:numPr>
        <w:spacing w:after="0" w:line="240" w:lineRule="auto"/>
        <w:jc w:val="center"/>
        <w:rPr>
          <w:rFonts w:ascii="Arial" w:eastAsia="Times New Roman" w:hAnsi="Arial" w:cs="Arial"/>
          <w:szCs w:val="24"/>
        </w:rPr>
      </w:pPr>
      <w:r w:rsidRPr="00DC7ADA">
        <w:rPr>
          <w:rFonts w:ascii="Arial" w:eastAsia="Times New Roman" w:hAnsi="Arial" w:cs="Arial"/>
          <w:szCs w:val="24"/>
        </w:rPr>
        <w:t>člen</w:t>
      </w:r>
    </w:p>
    <w:p w:rsidR="00DC7ADA" w:rsidRDefault="00DC7ADA" w:rsidP="00DC7ADA">
      <w:pPr>
        <w:spacing w:after="0" w:line="240" w:lineRule="auto"/>
        <w:jc w:val="both"/>
        <w:rPr>
          <w:rFonts w:eastAsia="Times New Roman" w:cs="Arial"/>
          <w:szCs w:val="24"/>
        </w:rPr>
      </w:pPr>
    </w:p>
    <w:p w:rsidR="003F0C96" w:rsidRPr="00DC7ADA" w:rsidRDefault="003F0C96" w:rsidP="00DC7ADA">
      <w:pPr>
        <w:spacing w:after="0" w:line="240" w:lineRule="auto"/>
        <w:jc w:val="both"/>
        <w:rPr>
          <w:rFonts w:eastAsia="Times New Roman" w:cs="Arial"/>
          <w:szCs w:val="24"/>
        </w:rPr>
      </w:pPr>
      <w:r w:rsidRPr="00DC7ADA">
        <w:rPr>
          <w:rFonts w:eastAsia="Times New Roman" w:cs="Arial"/>
          <w:szCs w:val="24"/>
        </w:rPr>
        <w:t xml:space="preserve">Ta sporazum ponudniku ne daje nobenega dovoljenja ali pravice, povezane s pravicami intelektualne lastnine naročnika, razen pravice kopirati podatkov izključno za namen </w:t>
      </w:r>
      <w:r w:rsidR="006205ED">
        <w:rPr>
          <w:rFonts w:eastAsia="Times New Roman" w:cs="Arial"/>
          <w:szCs w:val="24"/>
        </w:rPr>
        <w:t>izvedbe javnega naročila za 1. člena tega sporazuma</w:t>
      </w:r>
      <w:r w:rsidRPr="00DC7ADA">
        <w:rPr>
          <w:rFonts w:eastAsia="Times New Roman" w:cs="Arial"/>
          <w:szCs w:val="24"/>
        </w:rPr>
        <w:t>.</w:t>
      </w:r>
    </w:p>
    <w:p w:rsidR="00DC7ADA" w:rsidRDefault="00DC7ADA" w:rsidP="00DC7ADA">
      <w:pPr>
        <w:spacing w:after="0" w:line="240" w:lineRule="auto"/>
        <w:jc w:val="both"/>
        <w:rPr>
          <w:rFonts w:eastAsia="Times New Roman" w:cs="Arial"/>
          <w:szCs w:val="24"/>
        </w:rPr>
      </w:pPr>
    </w:p>
    <w:p w:rsidR="00DC7ADA" w:rsidRPr="00DC7ADA" w:rsidRDefault="00DC7ADA" w:rsidP="00DC7ADA">
      <w:pPr>
        <w:pStyle w:val="ListParagraph"/>
        <w:numPr>
          <w:ilvl w:val="0"/>
          <w:numId w:val="4"/>
        </w:numPr>
        <w:spacing w:after="0" w:line="240" w:lineRule="auto"/>
        <w:jc w:val="center"/>
        <w:rPr>
          <w:rFonts w:ascii="Arial" w:eastAsia="Times New Roman" w:hAnsi="Arial" w:cs="Arial"/>
          <w:szCs w:val="24"/>
        </w:rPr>
      </w:pPr>
      <w:r w:rsidRPr="00DC7ADA">
        <w:rPr>
          <w:rFonts w:ascii="Arial" w:eastAsia="Times New Roman" w:hAnsi="Arial" w:cs="Arial"/>
          <w:szCs w:val="24"/>
        </w:rPr>
        <w:t>člen</w:t>
      </w:r>
    </w:p>
    <w:p w:rsidR="00DC7ADA" w:rsidRDefault="00DC7ADA" w:rsidP="00DC7ADA">
      <w:pPr>
        <w:spacing w:after="0" w:line="240" w:lineRule="auto"/>
        <w:jc w:val="both"/>
        <w:rPr>
          <w:rFonts w:eastAsia="Times New Roman" w:cs="Arial"/>
          <w:szCs w:val="24"/>
        </w:rPr>
      </w:pPr>
    </w:p>
    <w:p w:rsidR="003F0C96" w:rsidRPr="00DC7ADA" w:rsidRDefault="003F0C96" w:rsidP="00DC7ADA">
      <w:pPr>
        <w:spacing w:after="0" w:line="240" w:lineRule="auto"/>
        <w:jc w:val="both"/>
        <w:rPr>
          <w:rFonts w:eastAsia="Times New Roman" w:cs="Arial"/>
          <w:szCs w:val="24"/>
        </w:rPr>
      </w:pPr>
      <w:r w:rsidRPr="00DC7ADA">
        <w:rPr>
          <w:rFonts w:eastAsia="Times New Roman" w:cs="Arial"/>
          <w:szCs w:val="24"/>
        </w:rPr>
        <w:t>Naročnik lahko od ponudnika zahteva polno odškodnino za vso škodo, ki jo utrpi in ki izvira iz objave ali okoriščanja z naročnikovimi poslovnimi skrivnostmi ali zaupnimi informacijami.</w:t>
      </w:r>
    </w:p>
    <w:p w:rsidR="006205ED" w:rsidRDefault="006205ED" w:rsidP="00DC7ADA">
      <w:pPr>
        <w:spacing w:after="0" w:line="240" w:lineRule="auto"/>
        <w:jc w:val="both"/>
        <w:rPr>
          <w:rFonts w:eastAsia="Times New Roman" w:cs="Arial"/>
          <w:szCs w:val="24"/>
          <w:lang w:eastAsia="sl-SI"/>
        </w:rPr>
      </w:pPr>
    </w:p>
    <w:p w:rsidR="006205ED" w:rsidRPr="00DC7ADA" w:rsidRDefault="006205ED" w:rsidP="006205ED">
      <w:pPr>
        <w:pStyle w:val="ListParagraph"/>
        <w:numPr>
          <w:ilvl w:val="0"/>
          <w:numId w:val="4"/>
        </w:numPr>
        <w:spacing w:after="0" w:line="240" w:lineRule="auto"/>
        <w:jc w:val="center"/>
        <w:rPr>
          <w:rFonts w:ascii="Arial" w:eastAsia="Times New Roman" w:hAnsi="Arial" w:cs="Arial"/>
          <w:szCs w:val="24"/>
        </w:rPr>
      </w:pPr>
      <w:r w:rsidRPr="00DC7ADA">
        <w:rPr>
          <w:rFonts w:ascii="Arial" w:eastAsia="Times New Roman" w:hAnsi="Arial" w:cs="Arial"/>
          <w:szCs w:val="24"/>
        </w:rPr>
        <w:t>člen</w:t>
      </w:r>
    </w:p>
    <w:p w:rsidR="006205ED" w:rsidRDefault="006205ED" w:rsidP="00DC7ADA">
      <w:pPr>
        <w:spacing w:after="0" w:line="240" w:lineRule="auto"/>
        <w:jc w:val="both"/>
        <w:rPr>
          <w:rFonts w:eastAsia="Times New Roman" w:cs="Arial"/>
          <w:szCs w:val="24"/>
          <w:lang w:eastAsia="sl-SI"/>
        </w:rPr>
      </w:pPr>
    </w:p>
    <w:p w:rsidR="003F0C96" w:rsidRPr="00DC7ADA" w:rsidRDefault="003F0C96" w:rsidP="00DC7ADA">
      <w:pPr>
        <w:spacing w:after="0" w:line="240" w:lineRule="auto"/>
        <w:jc w:val="both"/>
        <w:rPr>
          <w:rFonts w:eastAsia="Times New Roman" w:cs="Arial"/>
          <w:szCs w:val="24"/>
        </w:rPr>
      </w:pPr>
      <w:r w:rsidRPr="00DC7ADA">
        <w:rPr>
          <w:rFonts w:eastAsia="Times New Roman" w:cs="Arial"/>
          <w:szCs w:val="24"/>
        </w:rPr>
        <w:t>Za reševanje morebitnih sporov, ki so nastali ali bi lahko nastali iz ali v povezavi s tem sporazumom, je pristojno stvarno pristojno sodišče v Ljubljani.</w:t>
      </w:r>
    </w:p>
    <w:p w:rsidR="003F0C96" w:rsidRPr="00026AC8" w:rsidRDefault="003F0C96" w:rsidP="003F0C96">
      <w:pPr>
        <w:spacing w:after="0" w:line="240" w:lineRule="auto"/>
        <w:ind w:left="567" w:hanging="567"/>
        <w:jc w:val="both"/>
        <w:rPr>
          <w:rFonts w:eastAsia="Times New Roman" w:cs="Arial"/>
          <w:szCs w:val="24"/>
        </w:rPr>
      </w:pPr>
    </w:p>
    <w:p w:rsidR="003F0C96" w:rsidRPr="00026AC8" w:rsidRDefault="003F0C96" w:rsidP="003F0C96">
      <w:pPr>
        <w:spacing w:after="0" w:line="240" w:lineRule="auto"/>
        <w:ind w:left="567" w:hanging="567"/>
        <w:jc w:val="both"/>
        <w:rPr>
          <w:rFonts w:eastAsia="Times New Roman" w:cs="Arial"/>
          <w:szCs w:val="24"/>
        </w:rPr>
      </w:pPr>
    </w:p>
    <w:p w:rsidR="003F0C96" w:rsidRPr="00026AC8" w:rsidRDefault="003F0C96" w:rsidP="003F0C96">
      <w:pPr>
        <w:spacing w:after="0" w:line="240" w:lineRule="auto"/>
        <w:ind w:left="567" w:hanging="567"/>
        <w:jc w:val="both"/>
        <w:rPr>
          <w:rFonts w:eastAsia="Times New Roman" w:cs="Arial"/>
          <w:szCs w:val="24"/>
        </w:rPr>
      </w:pPr>
    </w:p>
    <w:p w:rsidR="003F0C96" w:rsidRDefault="003F0C96" w:rsidP="003F0C96">
      <w:pPr>
        <w:pStyle w:val="Header"/>
        <w:ind w:left="567" w:hanging="567"/>
        <w:jc w:val="both"/>
        <w:sectPr w:rsidR="003F0C96" w:rsidSect="00956A56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1418" w:bottom="1418" w:left="1418" w:header="709" w:footer="709" w:gutter="0"/>
          <w:cols w:space="708"/>
          <w:titlePg/>
          <w:docGrid w:linePitch="360"/>
        </w:sectPr>
      </w:pPr>
    </w:p>
    <w:p w:rsidR="00DC7ADA" w:rsidRDefault="003F0C96" w:rsidP="003F0C96">
      <w:pPr>
        <w:pStyle w:val="Header"/>
        <w:ind w:left="567" w:hanging="567"/>
        <w:jc w:val="both"/>
      </w:pPr>
      <w:r>
        <w:t>Ponudnik</w:t>
      </w:r>
      <w:r w:rsidR="00DC7ADA">
        <w:t>:</w:t>
      </w:r>
    </w:p>
    <w:p w:rsidR="00B760AF" w:rsidRDefault="003F0C96" w:rsidP="003F0C96">
      <w:pPr>
        <w:pStyle w:val="Header"/>
        <w:ind w:left="567" w:hanging="567"/>
        <w:jc w:val="both"/>
      </w:pPr>
      <w:r>
        <w:tab/>
      </w:r>
    </w:p>
    <w:p w:rsidR="003F0C96" w:rsidRDefault="003F0C96" w:rsidP="003F0C96">
      <w:pPr>
        <w:pStyle w:val="Header"/>
        <w:ind w:left="567" w:hanging="567"/>
        <w:jc w:val="both"/>
      </w:pPr>
    </w:p>
    <w:p w:rsidR="003F0C96" w:rsidRDefault="003F0C96" w:rsidP="003F0C96">
      <w:pPr>
        <w:pStyle w:val="Header"/>
        <w:ind w:left="567" w:hanging="567"/>
        <w:jc w:val="both"/>
      </w:pPr>
      <w:r>
        <w:t>________________________</w:t>
      </w:r>
      <w:r w:rsidR="006205ED">
        <w:t>____</w:t>
      </w:r>
      <w:r>
        <w:t xml:space="preserve"> </w:t>
      </w:r>
    </w:p>
    <w:p w:rsidR="003F0C96" w:rsidRDefault="003F0C96" w:rsidP="003F0C96">
      <w:pPr>
        <w:pStyle w:val="Header"/>
        <w:ind w:left="567" w:hanging="567"/>
        <w:jc w:val="both"/>
      </w:pPr>
      <w:r>
        <w:t>Firma</w:t>
      </w:r>
    </w:p>
    <w:p w:rsidR="003F0C96" w:rsidRDefault="003F0C96" w:rsidP="003F0C96">
      <w:pPr>
        <w:pStyle w:val="Header"/>
        <w:ind w:left="567" w:hanging="567"/>
        <w:jc w:val="both"/>
      </w:pPr>
    </w:p>
    <w:p w:rsidR="00DC7ADA" w:rsidRDefault="00DC7ADA" w:rsidP="003F0C96">
      <w:pPr>
        <w:pStyle w:val="Header"/>
        <w:ind w:left="567" w:hanging="567"/>
        <w:jc w:val="both"/>
      </w:pPr>
      <w:r>
        <w:t>_______________________</w:t>
      </w:r>
      <w:r w:rsidR="006205ED">
        <w:t>____</w:t>
      </w:r>
      <w:r>
        <w:t>_</w:t>
      </w:r>
    </w:p>
    <w:p w:rsidR="003F0C96" w:rsidRDefault="00DC7ADA" w:rsidP="003F0C96">
      <w:pPr>
        <w:pStyle w:val="Header"/>
        <w:ind w:left="567" w:hanging="567"/>
        <w:jc w:val="both"/>
      </w:pPr>
      <w:r>
        <w:t>Oseba pooblaščena za zastopanje</w:t>
      </w:r>
    </w:p>
    <w:p w:rsidR="00DC7ADA" w:rsidRDefault="00DC7ADA" w:rsidP="003F0C96">
      <w:pPr>
        <w:pStyle w:val="Header"/>
        <w:ind w:left="567" w:hanging="567"/>
        <w:jc w:val="both"/>
      </w:pPr>
    </w:p>
    <w:p w:rsidR="003F0C96" w:rsidRDefault="003F0C96" w:rsidP="003F0C96">
      <w:pPr>
        <w:pStyle w:val="Header"/>
        <w:ind w:left="567" w:hanging="567"/>
        <w:jc w:val="both"/>
      </w:pPr>
      <w:r>
        <w:t>______________</w:t>
      </w:r>
      <w:r w:rsidR="006205ED">
        <w:t>____</w:t>
      </w:r>
      <w:r>
        <w:t xml:space="preserve">__________ </w:t>
      </w:r>
    </w:p>
    <w:p w:rsidR="0052603C" w:rsidRDefault="003F0C96" w:rsidP="001655F0">
      <w:pPr>
        <w:ind w:right="-2"/>
      </w:pPr>
      <w:r>
        <w:t>Podpis</w:t>
      </w:r>
    </w:p>
    <w:p w:rsidR="003F0C96" w:rsidRDefault="003F0C96" w:rsidP="001655F0">
      <w:pPr>
        <w:ind w:right="-2"/>
      </w:pPr>
    </w:p>
    <w:p w:rsidR="003F0C96" w:rsidRDefault="003F0C96" w:rsidP="00DC7ADA">
      <w:pPr>
        <w:spacing w:after="0"/>
      </w:pPr>
      <w:r>
        <w:t>Naročnik</w:t>
      </w:r>
      <w:r w:rsidR="00DC7ADA">
        <w:t>:</w:t>
      </w:r>
    </w:p>
    <w:p w:rsidR="00DC7ADA" w:rsidRDefault="00DC7ADA" w:rsidP="00DC7ADA">
      <w:pPr>
        <w:spacing w:after="0"/>
      </w:pPr>
    </w:p>
    <w:p w:rsidR="003F0C96" w:rsidRDefault="003F0C96" w:rsidP="00DC7ADA">
      <w:pPr>
        <w:spacing w:after="0"/>
      </w:pPr>
      <w:r>
        <w:t>Agencija za trg vrednostnih papirjev</w:t>
      </w:r>
    </w:p>
    <w:p w:rsidR="00DC7ADA" w:rsidRDefault="00DC7ADA" w:rsidP="00DC7ADA">
      <w:pPr>
        <w:spacing w:after="0"/>
      </w:pPr>
    </w:p>
    <w:p w:rsidR="00DC7ADA" w:rsidRDefault="00DC7ADA" w:rsidP="00DC7ADA">
      <w:pPr>
        <w:spacing w:after="0"/>
      </w:pPr>
    </w:p>
    <w:p w:rsidR="00DC7ADA" w:rsidRDefault="006205ED" w:rsidP="00DC7ADA">
      <w:pPr>
        <w:spacing w:after="0"/>
      </w:pPr>
      <w:r>
        <w:t xml:space="preserve">           </w:t>
      </w:r>
      <w:r w:rsidR="00DC7ADA">
        <w:t>mag. Miloš Čas, direktor</w:t>
      </w:r>
    </w:p>
    <w:p w:rsidR="00DC7ADA" w:rsidRDefault="00DC7ADA" w:rsidP="00DC7ADA">
      <w:pPr>
        <w:spacing w:after="0"/>
      </w:pPr>
    </w:p>
    <w:p w:rsidR="00DC7ADA" w:rsidRDefault="00DC7ADA" w:rsidP="00DC7ADA">
      <w:pPr>
        <w:spacing w:after="0"/>
      </w:pPr>
    </w:p>
    <w:p w:rsidR="006205ED" w:rsidRDefault="006205ED" w:rsidP="006205ED">
      <w:pPr>
        <w:pStyle w:val="Header"/>
        <w:ind w:left="567" w:hanging="567"/>
        <w:jc w:val="both"/>
      </w:pPr>
      <w:r>
        <w:t xml:space="preserve">____________________________ </w:t>
      </w:r>
    </w:p>
    <w:p w:rsidR="00DC7ADA" w:rsidRDefault="00DC7ADA" w:rsidP="00DC7ADA">
      <w:pPr>
        <w:spacing w:after="0"/>
      </w:pPr>
      <w:r>
        <w:t>Podpis</w:t>
      </w:r>
    </w:p>
    <w:sectPr w:rsidR="00DC7ADA" w:rsidSect="003F0C96">
      <w:type w:val="continuous"/>
      <w:pgSz w:w="11906" w:h="16838"/>
      <w:pgMar w:top="1701" w:right="1418" w:bottom="1418" w:left="1418" w:header="709" w:footer="709" w:gutter="0"/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11F7" w:rsidRDefault="005611F7" w:rsidP="00F12C17">
      <w:pPr>
        <w:spacing w:after="0" w:line="240" w:lineRule="auto"/>
      </w:pPr>
      <w:r>
        <w:separator/>
      </w:r>
    </w:p>
  </w:endnote>
  <w:endnote w:type="continuationSeparator" w:id="0">
    <w:p w:rsidR="005611F7" w:rsidRDefault="005611F7" w:rsidP="00F1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4B3" w:rsidRDefault="002854B3" w:rsidP="00515472">
    <w:pPr>
      <w:spacing w:before="120"/>
      <w:jc w:val="center"/>
      <w:rPr>
        <w:sz w:val="16"/>
      </w:rPr>
    </w:pPr>
    <w:r>
      <w:rPr>
        <w:snapToGrid w:val="0"/>
        <w:sz w:val="16"/>
      </w:rPr>
      <w:t xml:space="preserve">stran </w:t>
    </w:r>
    <w:r w:rsidR="009262D6"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PAGE </w:instrText>
    </w:r>
    <w:r w:rsidR="009262D6">
      <w:rPr>
        <w:snapToGrid w:val="0"/>
        <w:sz w:val="16"/>
      </w:rPr>
      <w:fldChar w:fldCharType="separate"/>
    </w:r>
    <w:r w:rsidR="00F80F08">
      <w:rPr>
        <w:noProof/>
        <w:snapToGrid w:val="0"/>
        <w:sz w:val="16"/>
      </w:rPr>
      <w:t>2</w:t>
    </w:r>
    <w:r w:rsidR="009262D6">
      <w:rPr>
        <w:snapToGrid w:val="0"/>
        <w:sz w:val="16"/>
      </w:rPr>
      <w:fldChar w:fldCharType="end"/>
    </w:r>
    <w:r w:rsidR="0052603C">
      <w:rPr>
        <w:snapToGrid w:val="0"/>
        <w:sz w:val="16"/>
      </w:rPr>
      <w:t>/</w:t>
    </w:r>
    <w:r w:rsidR="009262D6"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NUMPAGES </w:instrText>
    </w:r>
    <w:r w:rsidR="009262D6">
      <w:rPr>
        <w:snapToGrid w:val="0"/>
        <w:sz w:val="16"/>
      </w:rPr>
      <w:fldChar w:fldCharType="separate"/>
    </w:r>
    <w:r w:rsidR="00F80F08">
      <w:rPr>
        <w:noProof/>
        <w:snapToGrid w:val="0"/>
        <w:sz w:val="16"/>
      </w:rPr>
      <w:t>2</w:t>
    </w:r>
    <w:r w:rsidR="009262D6">
      <w:rPr>
        <w:snapToGrid w:val="0"/>
        <w:sz w:val="16"/>
      </w:rPr>
      <w:fldChar w:fldCharType="end"/>
    </w:r>
  </w:p>
  <w:p w:rsidR="002854B3" w:rsidRDefault="002854B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1" w:rsidRDefault="00427401" w:rsidP="004223D2">
    <w:pPr>
      <w:pStyle w:val="Footer"/>
      <w:jc w:val="center"/>
      <w:rPr>
        <w:noProof/>
        <w:lang w:eastAsia="sl-SI"/>
      </w:rPr>
    </w:pPr>
  </w:p>
  <w:p w:rsidR="002854B3" w:rsidRPr="00AB2990" w:rsidRDefault="00114341" w:rsidP="004223D2">
    <w:pPr>
      <w:pStyle w:val="Footer"/>
      <w:jc w:val="center"/>
    </w:pPr>
    <w:r>
      <w:rPr>
        <w:noProof/>
        <w:lang w:eastAsia="sl-SI"/>
      </w:rPr>
      <w:drawing>
        <wp:inline distT="0" distB="0" distL="0" distR="0">
          <wp:extent cx="5457825" cy="142875"/>
          <wp:effectExtent l="0" t="0" r="9525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57825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11F7" w:rsidRDefault="005611F7" w:rsidP="00F12C17">
      <w:pPr>
        <w:spacing w:after="0" w:line="240" w:lineRule="auto"/>
      </w:pPr>
      <w:r>
        <w:separator/>
      </w:r>
    </w:p>
  </w:footnote>
  <w:footnote w:type="continuationSeparator" w:id="0">
    <w:p w:rsidR="005611F7" w:rsidRDefault="005611F7" w:rsidP="00F1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4B3" w:rsidRDefault="00114341">
    <w:pPr>
      <w:pStyle w:val="Header"/>
    </w:pPr>
    <w:r>
      <w:rPr>
        <w:noProof/>
        <w:lang w:eastAsia="sl-SI"/>
      </w:rPr>
      <mc:AlternateContent>
        <mc:Choice Requires="wpc">
          <w:drawing>
            <wp:inline distT="0" distB="0" distL="0" distR="0">
              <wp:extent cx="1364615" cy="450850"/>
              <wp:effectExtent l="0" t="0" r="0" b="6350"/>
              <wp:docPr id="46" name="Canvas 4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40" name="Rectangle 43"/>
                      <wps:cNvSpPr>
                        <a:spLocks noChangeArrowheads="1"/>
                      </wps:cNvSpPr>
                      <wps:spPr bwMode="auto">
                        <a:xfrm>
                          <a:off x="390884" y="0"/>
                          <a:ext cx="156075" cy="156128"/>
                        </a:xfrm>
                        <a:prstGeom prst="rect">
                          <a:avLst/>
                        </a:prstGeom>
                        <a:solidFill>
                          <a:srgbClr val="C9CBC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44"/>
                      <wps:cNvSpPr>
                        <a:spLocks/>
                      </wps:cNvSpPr>
                      <wps:spPr bwMode="auto">
                        <a:xfrm>
                          <a:off x="546959" y="260491"/>
                          <a:ext cx="156075" cy="188967"/>
                        </a:xfrm>
                        <a:custGeom>
                          <a:avLst/>
                          <a:gdLst>
                            <a:gd name="T0" fmla="*/ 0 w 105"/>
                            <a:gd name="T1" fmla="*/ 127 h 127"/>
                            <a:gd name="T2" fmla="*/ 0 w 105"/>
                            <a:gd name="T3" fmla="*/ 108 h 127"/>
                            <a:gd name="T4" fmla="*/ 16 w 105"/>
                            <a:gd name="T5" fmla="*/ 108 h 127"/>
                            <a:gd name="T6" fmla="*/ 16 w 105"/>
                            <a:gd name="T7" fmla="*/ 19 h 127"/>
                            <a:gd name="T8" fmla="*/ 0 w 105"/>
                            <a:gd name="T9" fmla="*/ 19 h 127"/>
                            <a:gd name="T10" fmla="*/ 0 w 105"/>
                            <a:gd name="T11" fmla="*/ 0 h 127"/>
                            <a:gd name="T12" fmla="*/ 59 w 105"/>
                            <a:gd name="T13" fmla="*/ 0 h 127"/>
                            <a:gd name="T14" fmla="*/ 59 w 105"/>
                            <a:gd name="T15" fmla="*/ 0 h 127"/>
                            <a:gd name="T16" fmla="*/ 59 w 105"/>
                            <a:gd name="T17" fmla="*/ 0 h 127"/>
                            <a:gd name="T18" fmla="*/ 95 w 105"/>
                            <a:gd name="T19" fmla="*/ 13 h 127"/>
                            <a:gd name="T20" fmla="*/ 95 w 105"/>
                            <a:gd name="T21" fmla="*/ 13 h 127"/>
                            <a:gd name="T22" fmla="*/ 95 w 105"/>
                            <a:gd name="T23" fmla="*/ 13 h 127"/>
                            <a:gd name="T24" fmla="*/ 105 w 105"/>
                            <a:gd name="T25" fmla="*/ 42 h 127"/>
                            <a:gd name="T26" fmla="*/ 105 w 105"/>
                            <a:gd name="T27" fmla="*/ 42 h 127"/>
                            <a:gd name="T28" fmla="*/ 97 w 105"/>
                            <a:gd name="T29" fmla="*/ 68 h 127"/>
                            <a:gd name="T30" fmla="*/ 97 w 105"/>
                            <a:gd name="T31" fmla="*/ 68 h 127"/>
                            <a:gd name="T32" fmla="*/ 97 w 105"/>
                            <a:gd name="T33" fmla="*/ 68 h 127"/>
                            <a:gd name="T34" fmla="*/ 97 w 105"/>
                            <a:gd name="T35" fmla="*/ 68 h 127"/>
                            <a:gd name="T36" fmla="*/ 80 w 105"/>
                            <a:gd name="T37" fmla="*/ 81 h 127"/>
                            <a:gd name="T38" fmla="*/ 80 w 105"/>
                            <a:gd name="T39" fmla="*/ 81 h 127"/>
                            <a:gd name="T40" fmla="*/ 58 w 105"/>
                            <a:gd name="T41" fmla="*/ 84 h 127"/>
                            <a:gd name="T42" fmla="*/ 58 w 105"/>
                            <a:gd name="T43" fmla="*/ 84 h 127"/>
                            <a:gd name="T44" fmla="*/ 49 w 105"/>
                            <a:gd name="T45" fmla="*/ 84 h 127"/>
                            <a:gd name="T46" fmla="*/ 49 w 105"/>
                            <a:gd name="T47" fmla="*/ 65 h 127"/>
                            <a:gd name="T48" fmla="*/ 55 w 105"/>
                            <a:gd name="T49" fmla="*/ 65 h 127"/>
                            <a:gd name="T50" fmla="*/ 55 w 105"/>
                            <a:gd name="T51" fmla="*/ 65 h 127"/>
                            <a:gd name="T52" fmla="*/ 55 w 105"/>
                            <a:gd name="T53" fmla="*/ 65 h 127"/>
                            <a:gd name="T54" fmla="*/ 71 w 105"/>
                            <a:gd name="T55" fmla="*/ 63 h 127"/>
                            <a:gd name="T56" fmla="*/ 71 w 105"/>
                            <a:gd name="T57" fmla="*/ 63 h 127"/>
                            <a:gd name="T58" fmla="*/ 83 w 105"/>
                            <a:gd name="T59" fmla="*/ 55 h 127"/>
                            <a:gd name="T60" fmla="*/ 83 w 105"/>
                            <a:gd name="T61" fmla="*/ 55 h 127"/>
                            <a:gd name="T62" fmla="*/ 86 w 105"/>
                            <a:gd name="T63" fmla="*/ 42 h 127"/>
                            <a:gd name="T64" fmla="*/ 86 w 105"/>
                            <a:gd name="T65" fmla="*/ 42 h 127"/>
                            <a:gd name="T66" fmla="*/ 86 w 105"/>
                            <a:gd name="T67" fmla="*/ 42 h 127"/>
                            <a:gd name="T68" fmla="*/ 86 w 105"/>
                            <a:gd name="T69" fmla="*/ 42 h 127"/>
                            <a:gd name="T70" fmla="*/ 86 w 105"/>
                            <a:gd name="T71" fmla="*/ 42 h 127"/>
                            <a:gd name="T72" fmla="*/ 86 w 105"/>
                            <a:gd name="T73" fmla="*/ 42 h 127"/>
                            <a:gd name="T74" fmla="*/ 84 w 105"/>
                            <a:gd name="T75" fmla="*/ 30 h 127"/>
                            <a:gd name="T76" fmla="*/ 84 w 105"/>
                            <a:gd name="T77" fmla="*/ 30 h 127"/>
                            <a:gd name="T78" fmla="*/ 83 w 105"/>
                            <a:gd name="T79" fmla="*/ 30 h 127"/>
                            <a:gd name="T80" fmla="*/ 73 w 105"/>
                            <a:gd name="T81" fmla="*/ 21 h 127"/>
                            <a:gd name="T82" fmla="*/ 73 w 105"/>
                            <a:gd name="T83" fmla="*/ 21 h 127"/>
                            <a:gd name="T84" fmla="*/ 58 w 105"/>
                            <a:gd name="T85" fmla="*/ 19 h 127"/>
                            <a:gd name="T86" fmla="*/ 58 w 105"/>
                            <a:gd name="T87" fmla="*/ 19 h 127"/>
                            <a:gd name="T88" fmla="*/ 58 w 105"/>
                            <a:gd name="T89" fmla="*/ 18 h 127"/>
                            <a:gd name="T90" fmla="*/ 58 w 105"/>
                            <a:gd name="T91" fmla="*/ 19 h 127"/>
                            <a:gd name="T92" fmla="*/ 35 w 105"/>
                            <a:gd name="T93" fmla="*/ 19 h 127"/>
                            <a:gd name="T94" fmla="*/ 35 w 105"/>
                            <a:gd name="T95" fmla="*/ 127 h 127"/>
                            <a:gd name="T96" fmla="*/ 0 w 105"/>
                            <a:gd name="T97" fmla="*/ 127 h 1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</a:cxnLst>
                          <a:rect l="0" t="0" r="r" b="b"/>
                          <a:pathLst>
                            <a:path w="105" h="127">
                              <a:moveTo>
                                <a:pt x="0" y="127"/>
                              </a:moveTo>
                              <a:cubicBezTo>
                                <a:pt x="0" y="108"/>
                                <a:pt x="0" y="108"/>
                                <a:pt x="0" y="108"/>
                              </a:cubicBezTo>
                              <a:cubicBezTo>
                                <a:pt x="16" y="108"/>
                                <a:pt x="16" y="108"/>
                                <a:pt x="16" y="108"/>
                              </a:cubicBezTo>
                              <a:cubicBezTo>
                                <a:pt x="16" y="19"/>
                                <a:pt x="16" y="19"/>
                                <a:pt x="16" y="19"/>
                              </a:cubicBezTo>
                              <a:cubicBezTo>
                                <a:pt x="0" y="19"/>
                                <a:pt x="0" y="19"/>
                                <a:pt x="0" y="19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59" y="0"/>
                                <a:pt x="59" y="0"/>
                                <a:pt x="59" y="0"/>
                              </a:cubicBezTo>
                              <a:cubicBezTo>
                                <a:pt x="59" y="0"/>
                                <a:pt x="59" y="0"/>
                                <a:pt x="59" y="0"/>
                              </a:cubicBezTo>
                              <a:cubicBezTo>
                                <a:pt x="59" y="0"/>
                                <a:pt x="59" y="0"/>
                                <a:pt x="59" y="0"/>
                              </a:cubicBezTo>
                              <a:cubicBezTo>
                                <a:pt x="76" y="0"/>
                                <a:pt x="88" y="5"/>
                                <a:pt x="95" y="13"/>
                              </a:cubicBezTo>
                              <a:cubicBezTo>
                                <a:pt x="95" y="13"/>
                                <a:pt x="95" y="13"/>
                                <a:pt x="95" y="13"/>
                              </a:cubicBezTo>
                              <a:cubicBezTo>
                                <a:pt x="95" y="13"/>
                                <a:pt x="95" y="13"/>
                                <a:pt x="95" y="13"/>
                              </a:cubicBezTo>
                              <a:cubicBezTo>
                                <a:pt x="102" y="22"/>
                                <a:pt x="105" y="32"/>
                                <a:pt x="105" y="42"/>
                              </a:cubicBezTo>
                              <a:cubicBezTo>
                                <a:pt x="105" y="42"/>
                                <a:pt x="105" y="42"/>
                                <a:pt x="105" y="42"/>
                              </a:cubicBezTo>
                              <a:cubicBezTo>
                                <a:pt x="105" y="51"/>
                                <a:pt x="102" y="61"/>
                                <a:pt x="97" y="68"/>
                              </a:cubicBezTo>
                              <a:cubicBezTo>
                                <a:pt x="97" y="68"/>
                                <a:pt x="97" y="68"/>
                                <a:pt x="97" y="68"/>
                              </a:cubicBezTo>
                              <a:cubicBezTo>
                                <a:pt x="97" y="68"/>
                                <a:pt x="97" y="68"/>
                                <a:pt x="97" y="68"/>
                              </a:cubicBezTo>
                              <a:cubicBezTo>
                                <a:pt x="97" y="68"/>
                                <a:pt x="97" y="68"/>
                                <a:pt x="97" y="68"/>
                              </a:cubicBezTo>
                              <a:cubicBezTo>
                                <a:pt x="93" y="74"/>
                                <a:pt x="86" y="78"/>
                                <a:pt x="80" y="81"/>
                              </a:cubicBezTo>
                              <a:cubicBezTo>
                                <a:pt x="80" y="81"/>
                                <a:pt x="80" y="81"/>
                                <a:pt x="80" y="81"/>
                              </a:cubicBezTo>
                              <a:cubicBezTo>
                                <a:pt x="73" y="83"/>
                                <a:pt x="65" y="84"/>
                                <a:pt x="58" y="84"/>
                              </a:cubicBezTo>
                              <a:cubicBezTo>
                                <a:pt x="58" y="84"/>
                                <a:pt x="58" y="84"/>
                                <a:pt x="58" y="84"/>
                              </a:cubicBezTo>
                              <a:cubicBezTo>
                                <a:pt x="49" y="84"/>
                                <a:pt x="49" y="84"/>
                                <a:pt x="49" y="84"/>
                              </a:cubicBezTo>
                              <a:cubicBezTo>
                                <a:pt x="49" y="65"/>
                                <a:pt x="49" y="65"/>
                                <a:pt x="49" y="65"/>
                              </a:cubicBezTo>
                              <a:cubicBezTo>
                                <a:pt x="55" y="65"/>
                                <a:pt x="55" y="65"/>
                                <a:pt x="55" y="65"/>
                              </a:cubicBezTo>
                              <a:cubicBezTo>
                                <a:pt x="55" y="65"/>
                                <a:pt x="55" y="65"/>
                                <a:pt x="55" y="65"/>
                              </a:cubicBezTo>
                              <a:cubicBezTo>
                                <a:pt x="55" y="65"/>
                                <a:pt x="55" y="65"/>
                                <a:pt x="55" y="65"/>
                              </a:cubicBezTo>
                              <a:cubicBezTo>
                                <a:pt x="61" y="65"/>
                                <a:pt x="66" y="65"/>
                                <a:pt x="71" y="63"/>
                              </a:cubicBezTo>
                              <a:cubicBezTo>
                                <a:pt x="71" y="63"/>
                                <a:pt x="71" y="63"/>
                                <a:pt x="71" y="63"/>
                              </a:cubicBezTo>
                              <a:cubicBezTo>
                                <a:pt x="76" y="62"/>
                                <a:pt x="80" y="60"/>
                                <a:pt x="83" y="55"/>
                              </a:cubicBezTo>
                              <a:cubicBezTo>
                                <a:pt x="83" y="55"/>
                                <a:pt x="83" y="55"/>
                                <a:pt x="83" y="55"/>
                              </a:cubicBezTo>
                              <a:cubicBezTo>
                                <a:pt x="85" y="51"/>
                                <a:pt x="86" y="47"/>
                                <a:pt x="86" y="42"/>
                              </a:cubicBezTo>
                              <a:cubicBezTo>
                                <a:pt x="86" y="42"/>
                                <a:pt x="86" y="42"/>
                                <a:pt x="86" y="42"/>
                              </a:cubicBezTo>
                              <a:cubicBezTo>
                                <a:pt x="86" y="42"/>
                                <a:pt x="86" y="42"/>
                                <a:pt x="86" y="42"/>
                              </a:cubicBezTo>
                              <a:cubicBezTo>
                                <a:pt x="86" y="42"/>
                                <a:pt x="86" y="42"/>
                                <a:pt x="86" y="42"/>
                              </a:cubicBezTo>
                              <a:cubicBezTo>
                                <a:pt x="86" y="42"/>
                                <a:pt x="86" y="42"/>
                                <a:pt x="86" y="42"/>
                              </a:cubicBezTo>
                              <a:cubicBezTo>
                                <a:pt x="86" y="42"/>
                                <a:pt x="86" y="42"/>
                                <a:pt x="86" y="42"/>
                              </a:cubicBezTo>
                              <a:cubicBezTo>
                                <a:pt x="86" y="38"/>
                                <a:pt x="85" y="33"/>
                                <a:pt x="84" y="30"/>
                              </a:cubicBezTo>
                              <a:cubicBezTo>
                                <a:pt x="84" y="30"/>
                                <a:pt x="84" y="30"/>
                                <a:pt x="84" y="30"/>
                              </a:cubicBezTo>
                              <a:cubicBezTo>
                                <a:pt x="83" y="30"/>
                                <a:pt x="83" y="30"/>
                                <a:pt x="83" y="30"/>
                              </a:cubicBezTo>
                              <a:cubicBezTo>
                                <a:pt x="81" y="25"/>
                                <a:pt x="77" y="23"/>
                                <a:pt x="73" y="21"/>
                              </a:cubicBezTo>
                              <a:cubicBezTo>
                                <a:pt x="73" y="21"/>
                                <a:pt x="73" y="21"/>
                                <a:pt x="73" y="21"/>
                              </a:cubicBezTo>
                              <a:cubicBezTo>
                                <a:pt x="69" y="19"/>
                                <a:pt x="64" y="19"/>
                                <a:pt x="58" y="19"/>
                              </a:cubicBezTo>
                              <a:cubicBezTo>
                                <a:pt x="58" y="19"/>
                                <a:pt x="58" y="19"/>
                                <a:pt x="58" y="19"/>
                              </a:cubicBezTo>
                              <a:cubicBezTo>
                                <a:pt x="58" y="18"/>
                                <a:pt x="58" y="18"/>
                                <a:pt x="58" y="18"/>
                              </a:cubicBezTo>
                              <a:cubicBezTo>
                                <a:pt x="58" y="19"/>
                                <a:pt x="58" y="19"/>
                                <a:pt x="58" y="19"/>
                              </a:cubicBezTo>
                              <a:cubicBezTo>
                                <a:pt x="35" y="19"/>
                                <a:pt x="35" y="19"/>
                                <a:pt x="35" y="19"/>
                              </a:cubicBezTo>
                              <a:cubicBezTo>
                                <a:pt x="35" y="127"/>
                                <a:pt x="35" y="127"/>
                                <a:pt x="35" y="127"/>
                              </a:cubicBezTo>
                              <a:cubicBezTo>
                                <a:pt x="0" y="127"/>
                                <a:pt x="0" y="127"/>
                                <a:pt x="0" y="12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45"/>
                      <wps:cNvSpPr>
                        <a:spLocks/>
                      </wps:cNvSpPr>
                      <wps:spPr bwMode="auto">
                        <a:xfrm>
                          <a:off x="181392" y="260491"/>
                          <a:ext cx="347761" cy="188967"/>
                        </a:xfrm>
                        <a:custGeom>
                          <a:avLst/>
                          <a:gdLst>
                            <a:gd name="T0" fmla="*/ 256 w 1250"/>
                            <a:gd name="T1" fmla="*/ 679 h 679"/>
                            <a:gd name="T2" fmla="*/ 256 w 1250"/>
                            <a:gd name="T3" fmla="*/ 679 h 679"/>
                            <a:gd name="T4" fmla="*/ 256 w 1250"/>
                            <a:gd name="T5" fmla="*/ 679 h 679"/>
                            <a:gd name="T6" fmla="*/ 256 w 1250"/>
                            <a:gd name="T7" fmla="*/ 101 h 679"/>
                            <a:gd name="T8" fmla="*/ 101 w 1250"/>
                            <a:gd name="T9" fmla="*/ 101 h 679"/>
                            <a:gd name="T10" fmla="*/ 101 w 1250"/>
                            <a:gd name="T11" fmla="*/ 171 h 679"/>
                            <a:gd name="T12" fmla="*/ 0 w 1250"/>
                            <a:gd name="T13" fmla="*/ 171 h 679"/>
                            <a:gd name="T14" fmla="*/ 0 w 1250"/>
                            <a:gd name="T15" fmla="*/ 0 h 679"/>
                            <a:gd name="T16" fmla="*/ 689 w 1250"/>
                            <a:gd name="T17" fmla="*/ 0 h 679"/>
                            <a:gd name="T18" fmla="*/ 892 w 1250"/>
                            <a:gd name="T19" fmla="*/ 545 h 679"/>
                            <a:gd name="T20" fmla="*/ 1053 w 1250"/>
                            <a:gd name="T21" fmla="*/ 101 h 679"/>
                            <a:gd name="T22" fmla="*/ 956 w 1250"/>
                            <a:gd name="T23" fmla="*/ 101 h 679"/>
                            <a:gd name="T24" fmla="*/ 956 w 1250"/>
                            <a:gd name="T25" fmla="*/ 0 h 679"/>
                            <a:gd name="T26" fmla="*/ 1250 w 1250"/>
                            <a:gd name="T27" fmla="*/ 0 h 679"/>
                            <a:gd name="T28" fmla="*/ 1250 w 1250"/>
                            <a:gd name="T29" fmla="*/ 101 h 679"/>
                            <a:gd name="T30" fmla="*/ 1159 w 1250"/>
                            <a:gd name="T31" fmla="*/ 101 h 679"/>
                            <a:gd name="T32" fmla="*/ 951 w 1250"/>
                            <a:gd name="T33" fmla="*/ 679 h 679"/>
                            <a:gd name="T34" fmla="*/ 833 w 1250"/>
                            <a:gd name="T35" fmla="*/ 679 h 679"/>
                            <a:gd name="T36" fmla="*/ 620 w 1250"/>
                            <a:gd name="T37" fmla="*/ 101 h 679"/>
                            <a:gd name="T38" fmla="*/ 358 w 1250"/>
                            <a:gd name="T39" fmla="*/ 101 h 679"/>
                            <a:gd name="T40" fmla="*/ 358 w 1250"/>
                            <a:gd name="T41" fmla="*/ 577 h 679"/>
                            <a:gd name="T42" fmla="*/ 449 w 1250"/>
                            <a:gd name="T43" fmla="*/ 577 h 679"/>
                            <a:gd name="T44" fmla="*/ 449 w 1250"/>
                            <a:gd name="T45" fmla="*/ 679 h 679"/>
                            <a:gd name="T46" fmla="*/ 256 w 1250"/>
                            <a:gd name="T47" fmla="*/ 679 h 679"/>
                            <a:gd name="T48" fmla="*/ 256 w 1250"/>
                            <a:gd name="T49" fmla="*/ 679 h 67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1250" h="679">
                              <a:moveTo>
                                <a:pt x="256" y="679"/>
                              </a:moveTo>
                              <a:lnTo>
                                <a:pt x="256" y="679"/>
                              </a:lnTo>
                              <a:lnTo>
                                <a:pt x="256" y="101"/>
                              </a:lnTo>
                              <a:lnTo>
                                <a:pt x="101" y="101"/>
                              </a:lnTo>
                              <a:lnTo>
                                <a:pt x="101" y="171"/>
                              </a:lnTo>
                              <a:lnTo>
                                <a:pt x="0" y="171"/>
                              </a:lnTo>
                              <a:lnTo>
                                <a:pt x="0" y="0"/>
                              </a:lnTo>
                              <a:lnTo>
                                <a:pt x="689" y="0"/>
                              </a:lnTo>
                              <a:lnTo>
                                <a:pt x="892" y="545"/>
                              </a:lnTo>
                              <a:lnTo>
                                <a:pt x="1053" y="101"/>
                              </a:lnTo>
                              <a:lnTo>
                                <a:pt x="956" y="101"/>
                              </a:lnTo>
                              <a:lnTo>
                                <a:pt x="956" y="0"/>
                              </a:lnTo>
                              <a:lnTo>
                                <a:pt x="1250" y="0"/>
                              </a:lnTo>
                              <a:lnTo>
                                <a:pt x="1250" y="101"/>
                              </a:lnTo>
                              <a:lnTo>
                                <a:pt x="1159" y="101"/>
                              </a:lnTo>
                              <a:lnTo>
                                <a:pt x="951" y="679"/>
                              </a:lnTo>
                              <a:lnTo>
                                <a:pt x="833" y="679"/>
                              </a:lnTo>
                              <a:lnTo>
                                <a:pt x="620" y="101"/>
                              </a:lnTo>
                              <a:lnTo>
                                <a:pt x="358" y="101"/>
                              </a:lnTo>
                              <a:lnTo>
                                <a:pt x="358" y="577"/>
                              </a:lnTo>
                              <a:lnTo>
                                <a:pt x="449" y="577"/>
                              </a:lnTo>
                              <a:lnTo>
                                <a:pt x="449" y="679"/>
                              </a:lnTo>
                              <a:lnTo>
                                <a:pt x="256" y="6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46"/>
                      <wps:cNvSpPr>
                        <a:spLocks/>
                      </wps:cNvSpPr>
                      <wps:spPr bwMode="auto">
                        <a:xfrm>
                          <a:off x="1391" y="260491"/>
                          <a:ext cx="208100" cy="188967"/>
                        </a:xfrm>
                        <a:custGeom>
                          <a:avLst/>
                          <a:gdLst>
                            <a:gd name="T0" fmla="*/ 658 w 748"/>
                            <a:gd name="T1" fmla="*/ 577 h 679"/>
                            <a:gd name="T2" fmla="*/ 423 w 748"/>
                            <a:gd name="T3" fmla="*/ 0 h 679"/>
                            <a:gd name="T4" fmla="*/ 305 w 748"/>
                            <a:gd name="T5" fmla="*/ 0 h 679"/>
                            <a:gd name="T6" fmla="*/ 81 w 748"/>
                            <a:gd name="T7" fmla="*/ 577 h 679"/>
                            <a:gd name="T8" fmla="*/ 0 w 748"/>
                            <a:gd name="T9" fmla="*/ 577 h 679"/>
                            <a:gd name="T10" fmla="*/ 0 w 748"/>
                            <a:gd name="T11" fmla="*/ 679 h 679"/>
                            <a:gd name="T12" fmla="*/ 284 w 748"/>
                            <a:gd name="T13" fmla="*/ 679 h 679"/>
                            <a:gd name="T14" fmla="*/ 284 w 748"/>
                            <a:gd name="T15" fmla="*/ 577 h 679"/>
                            <a:gd name="T16" fmla="*/ 187 w 748"/>
                            <a:gd name="T17" fmla="*/ 577 h 679"/>
                            <a:gd name="T18" fmla="*/ 364 w 748"/>
                            <a:gd name="T19" fmla="*/ 112 h 679"/>
                            <a:gd name="T20" fmla="*/ 455 w 748"/>
                            <a:gd name="T21" fmla="*/ 347 h 679"/>
                            <a:gd name="T22" fmla="*/ 348 w 748"/>
                            <a:gd name="T23" fmla="*/ 347 h 679"/>
                            <a:gd name="T24" fmla="*/ 310 w 748"/>
                            <a:gd name="T25" fmla="*/ 449 h 679"/>
                            <a:gd name="T26" fmla="*/ 497 w 748"/>
                            <a:gd name="T27" fmla="*/ 449 h 679"/>
                            <a:gd name="T28" fmla="*/ 588 w 748"/>
                            <a:gd name="T29" fmla="*/ 679 h 679"/>
                            <a:gd name="T30" fmla="*/ 748 w 748"/>
                            <a:gd name="T31" fmla="*/ 679 h 679"/>
                            <a:gd name="T32" fmla="*/ 748 w 748"/>
                            <a:gd name="T33" fmla="*/ 577 h 679"/>
                            <a:gd name="T34" fmla="*/ 658 w 748"/>
                            <a:gd name="T35" fmla="*/ 577 h 67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748" h="679">
                              <a:moveTo>
                                <a:pt x="658" y="577"/>
                              </a:moveTo>
                              <a:lnTo>
                                <a:pt x="423" y="0"/>
                              </a:lnTo>
                              <a:lnTo>
                                <a:pt x="305" y="0"/>
                              </a:lnTo>
                              <a:lnTo>
                                <a:pt x="81" y="577"/>
                              </a:lnTo>
                              <a:lnTo>
                                <a:pt x="0" y="577"/>
                              </a:lnTo>
                              <a:lnTo>
                                <a:pt x="0" y="679"/>
                              </a:lnTo>
                              <a:lnTo>
                                <a:pt x="284" y="679"/>
                              </a:lnTo>
                              <a:lnTo>
                                <a:pt x="284" y="577"/>
                              </a:lnTo>
                              <a:lnTo>
                                <a:pt x="187" y="577"/>
                              </a:lnTo>
                              <a:lnTo>
                                <a:pt x="364" y="112"/>
                              </a:lnTo>
                              <a:lnTo>
                                <a:pt x="455" y="347"/>
                              </a:lnTo>
                              <a:lnTo>
                                <a:pt x="348" y="347"/>
                              </a:lnTo>
                              <a:lnTo>
                                <a:pt x="310" y="449"/>
                              </a:lnTo>
                              <a:lnTo>
                                <a:pt x="497" y="449"/>
                              </a:lnTo>
                              <a:lnTo>
                                <a:pt x="588" y="679"/>
                              </a:lnTo>
                              <a:lnTo>
                                <a:pt x="748" y="679"/>
                              </a:lnTo>
                              <a:lnTo>
                                <a:pt x="748" y="577"/>
                              </a:lnTo>
                              <a:lnTo>
                                <a:pt x="658" y="57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5D2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Rectangle 47"/>
                      <wps:cNvSpPr>
                        <a:spLocks noChangeArrowheads="1"/>
                      </wps:cNvSpPr>
                      <wps:spPr bwMode="auto">
                        <a:xfrm>
                          <a:off x="1391" y="206779"/>
                          <a:ext cx="101268" cy="101302"/>
                        </a:xfrm>
                        <a:prstGeom prst="rect">
                          <a:avLst/>
                        </a:pr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Rectangle 48"/>
                      <wps:cNvSpPr>
                        <a:spLocks noChangeArrowheads="1"/>
                      </wps:cNvSpPr>
                      <wps:spPr bwMode="auto">
                        <a:xfrm>
                          <a:off x="903901" y="260491"/>
                          <a:ext cx="50356" cy="50651"/>
                        </a:xfrm>
                        <a:prstGeom prst="rect">
                          <a:avLst/>
                        </a:prstGeom>
                        <a:solidFill>
                          <a:srgbClr val="F15D2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</wp:inline>
          </w:drawing>
        </mc:Choice>
        <mc:Fallback>
          <w:pict>
            <v:group w14:anchorId="13CD9861" id="Canvas 41" o:spid="_x0000_s1026" editas="canvas" style="width:107.45pt;height:35.5pt;mso-position-horizontal-relative:char;mso-position-vertical-relative:line" coordsize="13646,45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13646;height:4508;visibility:visible;mso-wrap-style:square">
                <v:fill o:detectmouseclick="t"/>
                <v:path o:connecttype="none"/>
              </v:shape>
              <v:rect id="Rectangle 43" o:spid="_x0000_s1028" style="position:absolute;left:3908;width:1561;height:15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53k8EA&#10;AADbAAAADwAAAGRycy9kb3ducmV2LnhtbERPz2vCMBS+D/wfwhN2W1PHEK1GEcEhHgZaDzu+Nc82&#10;W/NSmtjW/fXmIHj8+H4v14OtRUetN44VTJIUBHHhtOFSwTnfvc1A+ICssXZMCm7kYb0avSwx067n&#10;I3WnUIoYwj5DBVUITSalLyqy6BPXEEfu4lqLIcK2lLrFPobbWr6n6VRaNBwbKmxoW1Hxd7paBTP6&#10;v37l+2M+dObwY+aN++x/v5V6HQ+bBYhAQ3iKH+69VvAR18cv8QfI1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Od5PBAAAA2wAAAA8AAAAAAAAAAAAAAAAAmAIAAGRycy9kb3du&#10;cmV2LnhtbFBLBQYAAAAABAAEAPUAAACGAwAAAAA=&#10;" fillcolor="#c9cbcc" stroked="f"/>
              <v:shape id="Freeform 44" o:spid="_x0000_s1029" style="position:absolute;left:5469;top:2604;width:1561;height:1890;visibility:visible;mso-wrap-style:square;v-text-anchor:top" coordsize="105,1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uglcQA&#10;AADbAAAADwAAAGRycy9kb3ducmV2LnhtbESP3WoCMRSE7wu+QzgF72pWkbJsjVKFwoIU8Qf08rA5&#10;3SxuTpYk1bVPbwqCl8PMfMPMFr1txYV8aBwrGI8yEMSV0w3XCg77r7ccRIjIGlvHpOBGARbzwcsM&#10;C+2uvKXLLtYiQTgUqMDE2BVShsqQxTByHXHyfpy3GJP0tdQerwluWznJsndpseG0YLCjlaHqvPu1&#10;CuRxzZu/fJudynN+9N33cllOjFLD1/7zA0SkPj7Dj3apFUzH8P8l/QA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7oJXEAAAA2wAAAA8AAAAAAAAAAAAAAAAAmAIAAGRycy9k&#10;b3ducmV2LnhtbFBLBQYAAAAABAAEAPUAAACJAwAAAAA=&#10;" path="m,127c,108,,108,,108v16,,16,,16,c16,19,16,19,16,19,,19,,19,,19,,,,,,,59,,59,,59,v,,,,,c59,,59,,59,,76,,88,5,95,13v,,,,,c95,13,95,13,95,13v7,9,10,19,10,29c105,42,105,42,105,42v,9,-3,19,-8,26c97,68,97,68,97,68v,,,,,c97,68,97,68,97,68,93,74,86,78,80,81v,,,,,c73,83,65,84,58,84v,,,,,c49,84,49,84,49,84v,-19,,-19,,-19c55,65,55,65,55,65v,,,,,c55,65,55,65,55,65v6,,11,,16,-2c71,63,71,63,71,63v5,-1,9,-3,12,-8c83,55,83,55,83,55v2,-4,3,-8,3,-13c86,42,86,42,86,42v,,,,,c86,42,86,42,86,42v,,,,,c86,42,86,42,86,42v,-4,-1,-9,-2,-12c84,30,84,30,84,30v-1,,-1,,-1,c81,25,77,23,73,21v,,,,,c69,19,64,19,58,19v,,,,,c58,18,58,18,58,18v,1,,1,,1c35,19,35,19,35,19v,108,,108,,108c,127,,127,,127xe" fillcolor="black" stroked="f">
                <v:path arrowok="t" o:connecttype="custom" o:connectlocs="0,188967;0,160696;23783,160696;23783,28271;0,28271;0,0;87699,0;87699,0;87699,0;141211,19343;141211,19343;141211,19343;156075,62493;156075,62493;144184,101179;144184,101179;144184,101179;144184,101179;118914,120522;118914,120522;86213,124986;86213,124986;72835,124986;72835,96715;81754,96715;81754,96715;81754,96715;105536,93740;105536,93740;123374,81836;123374,81836;127833,62493;127833,62493;127833,62493;127833,62493;127833,62493;127833,62493;124860,44638;124860,44638;123374,44638;108509,31247;108509,31247;86213,28271;86213,28271;86213,26783;86213,28271;52025,28271;52025,188967;0,188967" o:connectangles="0,0,0,0,0,0,0,0,0,0,0,0,0,0,0,0,0,0,0,0,0,0,0,0,0,0,0,0,0,0,0,0,0,0,0,0,0,0,0,0,0,0,0,0,0,0,0,0,0"/>
              </v:shape>
              <v:shape id="Freeform 45" o:spid="_x0000_s1030" style="position:absolute;left:1813;top:2604;width:3478;height:1890;visibility:visible;mso-wrap-style:square;v-text-anchor:top" coordsize="1250,6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mVP8MA&#10;AADbAAAADwAAAGRycy9kb3ducmV2LnhtbESPT4vCMBTE7wt+h/AEb2tqEZGusSylgnvzT1G8PZq3&#10;bdnmpTRZrd/eCILHYWZ+w6zSwbTiSr1rLCuYTSMQxKXVDVcKiuPmcwnCeWSNrWVScCcH6Xr0scJE&#10;2xvv6XrwlQgQdgkqqL3vEildWZNBN7UdcfB+bW/QB9lXUvd4C3DTyjiKFtJgw2Ghxo6ymsq/w79R&#10;kA+y+Mmz/Lyt4ktxMrsl3i9Oqcl4+P4C4Wnw7/CrvdUK5jE8v4Qf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mVP8MAAADbAAAADwAAAAAAAAAAAAAAAACYAgAAZHJzL2Rv&#10;d25yZXYueG1sUEsFBgAAAAAEAAQA9QAAAIgDAAAAAA==&#10;" path="m256,679r,l256,101r-155,l101,171,,171,,,689,,892,545,1053,101r-97,l956,r294,l1250,101r-91,l951,679r-118,l620,101r-262,l358,577r91,l449,679r-193,xe" fillcolor="black" stroked="f">
                <v:path arrowok="t" o:connecttype="custom" o:connectlocs="71221,188967;71221,188967;71221,188967;71221,28108;28099,28108;28099,47590;0,47590;0,0;191686,0;248162,151675;292954,28108;265968,28108;265968,0;347761,0;347761,28108;322444,28108;264577,188967;231748,188967;172489,28108;99599,28108;99599,160580;124916,160580;124916,188967;71221,188967;71221,188967" o:connectangles="0,0,0,0,0,0,0,0,0,0,0,0,0,0,0,0,0,0,0,0,0,0,0,0,0"/>
              </v:shape>
              <v:shape id="Freeform 46" o:spid="_x0000_s1031" style="position:absolute;left:13;top:2604;width:2081;height:1890;visibility:visible;mso-wrap-style:square;v-text-anchor:top" coordsize="748,6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deZsQA&#10;AADbAAAADwAAAGRycy9kb3ducmV2LnhtbESPS2vCQBSF94X+h+EW3OmkWkRTR2kFrSCF+ti4u2Ru&#10;M6GZOzEzxuTfO4LQ5eE8Ps5s0dpSNFT7wrGC10ECgjhzuuBcwfGw6k9A+ICssXRMCjrysJg/P80w&#10;1e7KO2r2IRdxhH2KCkwIVSqlzwxZ9ANXEUfv19UWQ5R1LnWN1zhuSzlMkrG0WHAkGKxoaSj721/s&#10;nftz/h5uP6drO/LN+evUmbDslOq9tB/vIAK14T/8aG+0grcR3L/EH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XXmbEAAAA2wAAAA8AAAAAAAAAAAAAAAAAmAIAAGRycy9k&#10;b3ducmV2LnhtbFBLBQYAAAAABAAEAPUAAACJAwAAAAA=&#10;" path="m658,577l423,,305,,81,577,,577,,679r284,l284,577r-97,l364,112r91,235l348,347,310,449r187,l588,679r160,l748,577r-90,xe" fillcolor="#f15d22" stroked="f">
                <v:path arrowok="t" o:connecttype="custom" o:connectlocs="183061,160580;117682,0;84854,0;22535,160580;0,160580;0,188967;79011,188967;79011,160580;52025,160580;101268,31170;126585,96571;96817,96571;86245,124958;138270,124958;163587,188967;208100,188967;208100,160580;183061,160580" o:connectangles="0,0,0,0,0,0,0,0,0,0,0,0,0,0,0,0,0,0"/>
              </v:shape>
              <v:rect id="Rectangle 47" o:spid="_x0000_s1032" style="position:absolute;left:13;top:2067;width:1013;height:10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4IY8IA&#10;AADbAAAADwAAAGRycy9kb3ducmV2LnhtbESPT2sCMRTE7wW/Q3hCbzWrrEW2RhHB0lOl2t5fN8/N&#10;6uZl2WT/fXsjFHocZuY3zHo72Ep01PjSsYL5LAFBnDtdcqHg+3x4WYHwAVlj5ZgUjORhu5k8rTHT&#10;rucv6k6hEBHCPkMFJoQ6k9Lnhiz6mauJo3dxjcUQZVNI3WAf4baSiyR5lRZLjgsGa9obym+n1ir4&#10;YT7Yd0Pjdf97ZTuu2uVx8anU83TYvYEINIT/8F/7QytIU3h8iT9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DghjwgAAANsAAAAPAAAAAAAAAAAAAAAAAJgCAABkcnMvZG93&#10;bnJldi54bWxQSwUGAAAAAAQABAD1AAAAhwMAAAAA&#10;" fillcolor="#5f6062" stroked="f"/>
              <v:rect id="Rectangle 48" o:spid="_x0000_s1033" style="position:absolute;left:9039;top:2604;width:503;height:5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+TisQA&#10;AADbAAAADwAAAGRycy9kb3ducmV2LnhtbESPUWvCQBCE3wv+h2OFvtVLSy029ZQiaH2QirY/YMmt&#10;udTcbsxdY/z3nlDo4zAz3zDTee9r1VEbKmEDj6MMFHEhtuLSwPfX8mECKkRki7UwGbhQgPlscDfF&#10;3MqZd9TtY6kShEOOBlyMTa51KBx5DCNpiJN3kNZjTLIttW3xnOC+1k9Z9qI9VpwWHDa0cFQc97/e&#10;wI9IvTgcV93H6SSbz4ycf906Y+6H/fsbqEh9/A//tdfWwPMYbl/SD9C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Pk4rEAAAA2wAAAA8AAAAAAAAAAAAAAAAAmAIAAGRycy9k&#10;b3ducmV2LnhtbFBLBQYAAAAABAAEAPUAAACJAwAAAAA=&#10;" fillcolor="#f15d22" stroked="f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4B3" w:rsidRDefault="002854B3" w:rsidP="0061457E">
    <w:pPr>
      <w:pStyle w:val="Header"/>
    </w:pPr>
  </w:p>
  <w:p w:rsidR="002854B3" w:rsidRDefault="002854B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288" w:rsidRDefault="00114341" w:rsidP="00C55288">
    <w:pPr>
      <w:pStyle w:val="Header"/>
      <w:tabs>
        <w:tab w:val="left" w:pos="5812"/>
      </w:tabs>
    </w:pPr>
    <w:r>
      <w:rPr>
        <w:noProof/>
        <w:lang w:eastAsia="sl-SI"/>
      </w:rPr>
      <mc:AlternateContent>
        <mc:Choice Requires="wpc">
          <w:drawing>
            <wp:inline distT="0" distB="0" distL="0" distR="0">
              <wp:extent cx="2894330" cy="955675"/>
              <wp:effectExtent l="0" t="0" r="1270" b="0"/>
              <wp:docPr id="49" name="Canvas 4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1" name="Rectangle 51"/>
                      <wps:cNvSpPr>
                        <a:spLocks noChangeArrowheads="1"/>
                      </wps:cNvSpPr>
                      <wps:spPr bwMode="auto">
                        <a:xfrm>
                          <a:off x="829059" y="0"/>
                          <a:ext cx="331033" cy="330947"/>
                        </a:xfrm>
                        <a:prstGeom prst="rect">
                          <a:avLst/>
                        </a:prstGeom>
                        <a:solidFill>
                          <a:srgbClr val="C9CBC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" name="Freeform 52"/>
                      <wps:cNvSpPr>
                        <a:spLocks/>
                      </wps:cNvSpPr>
                      <wps:spPr bwMode="auto">
                        <a:xfrm>
                          <a:off x="1160092" y="552168"/>
                          <a:ext cx="331033" cy="400558"/>
                        </a:xfrm>
                        <a:custGeom>
                          <a:avLst/>
                          <a:gdLst>
                            <a:gd name="T0" fmla="*/ 0 w 105"/>
                            <a:gd name="T1" fmla="*/ 127 h 127"/>
                            <a:gd name="T2" fmla="*/ 0 w 105"/>
                            <a:gd name="T3" fmla="*/ 108 h 127"/>
                            <a:gd name="T4" fmla="*/ 16 w 105"/>
                            <a:gd name="T5" fmla="*/ 108 h 127"/>
                            <a:gd name="T6" fmla="*/ 16 w 105"/>
                            <a:gd name="T7" fmla="*/ 19 h 127"/>
                            <a:gd name="T8" fmla="*/ 0 w 105"/>
                            <a:gd name="T9" fmla="*/ 19 h 127"/>
                            <a:gd name="T10" fmla="*/ 0 w 105"/>
                            <a:gd name="T11" fmla="*/ 0 h 127"/>
                            <a:gd name="T12" fmla="*/ 59 w 105"/>
                            <a:gd name="T13" fmla="*/ 0 h 127"/>
                            <a:gd name="T14" fmla="*/ 59 w 105"/>
                            <a:gd name="T15" fmla="*/ 0 h 127"/>
                            <a:gd name="T16" fmla="*/ 59 w 105"/>
                            <a:gd name="T17" fmla="*/ 0 h 127"/>
                            <a:gd name="T18" fmla="*/ 95 w 105"/>
                            <a:gd name="T19" fmla="*/ 13 h 127"/>
                            <a:gd name="T20" fmla="*/ 95 w 105"/>
                            <a:gd name="T21" fmla="*/ 13 h 127"/>
                            <a:gd name="T22" fmla="*/ 95 w 105"/>
                            <a:gd name="T23" fmla="*/ 13 h 127"/>
                            <a:gd name="T24" fmla="*/ 105 w 105"/>
                            <a:gd name="T25" fmla="*/ 42 h 127"/>
                            <a:gd name="T26" fmla="*/ 105 w 105"/>
                            <a:gd name="T27" fmla="*/ 42 h 127"/>
                            <a:gd name="T28" fmla="*/ 97 w 105"/>
                            <a:gd name="T29" fmla="*/ 68 h 127"/>
                            <a:gd name="T30" fmla="*/ 97 w 105"/>
                            <a:gd name="T31" fmla="*/ 68 h 127"/>
                            <a:gd name="T32" fmla="*/ 97 w 105"/>
                            <a:gd name="T33" fmla="*/ 68 h 127"/>
                            <a:gd name="T34" fmla="*/ 97 w 105"/>
                            <a:gd name="T35" fmla="*/ 68 h 127"/>
                            <a:gd name="T36" fmla="*/ 80 w 105"/>
                            <a:gd name="T37" fmla="*/ 81 h 127"/>
                            <a:gd name="T38" fmla="*/ 80 w 105"/>
                            <a:gd name="T39" fmla="*/ 81 h 127"/>
                            <a:gd name="T40" fmla="*/ 58 w 105"/>
                            <a:gd name="T41" fmla="*/ 84 h 127"/>
                            <a:gd name="T42" fmla="*/ 58 w 105"/>
                            <a:gd name="T43" fmla="*/ 84 h 127"/>
                            <a:gd name="T44" fmla="*/ 49 w 105"/>
                            <a:gd name="T45" fmla="*/ 84 h 127"/>
                            <a:gd name="T46" fmla="*/ 49 w 105"/>
                            <a:gd name="T47" fmla="*/ 65 h 127"/>
                            <a:gd name="T48" fmla="*/ 55 w 105"/>
                            <a:gd name="T49" fmla="*/ 65 h 127"/>
                            <a:gd name="T50" fmla="*/ 55 w 105"/>
                            <a:gd name="T51" fmla="*/ 65 h 127"/>
                            <a:gd name="T52" fmla="*/ 55 w 105"/>
                            <a:gd name="T53" fmla="*/ 65 h 127"/>
                            <a:gd name="T54" fmla="*/ 71 w 105"/>
                            <a:gd name="T55" fmla="*/ 63 h 127"/>
                            <a:gd name="T56" fmla="*/ 71 w 105"/>
                            <a:gd name="T57" fmla="*/ 63 h 127"/>
                            <a:gd name="T58" fmla="*/ 83 w 105"/>
                            <a:gd name="T59" fmla="*/ 55 h 127"/>
                            <a:gd name="T60" fmla="*/ 83 w 105"/>
                            <a:gd name="T61" fmla="*/ 55 h 127"/>
                            <a:gd name="T62" fmla="*/ 86 w 105"/>
                            <a:gd name="T63" fmla="*/ 42 h 127"/>
                            <a:gd name="T64" fmla="*/ 86 w 105"/>
                            <a:gd name="T65" fmla="*/ 42 h 127"/>
                            <a:gd name="T66" fmla="*/ 86 w 105"/>
                            <a:gd name="T67" fmla="*/ 42 h 127"/>
                            <a:gd name="T68" fmla="*/ 86 w 105"/>
                            <a:gd name="T69" fmla="*/ 42 h 127"/>
                            <a:gd name="T70" fmla="*/ 86 w 105"/>
                            <a:gd name="T71" fmla="*/ 42 h 127"/>
                            <a:gd name="T72" fmla="*/ 86 w 105"/>
                            <a:gd name="T73" fmla="*/ 42 h 127"/>
                            <a:gd name="T74" fmla="*/ 84 w 105"/>
                            <a:gd name="T75" fmla="*/ 30 h 127"/>
                            <a:gd name="T76" fmla="*/ 84 w 105"/>
                            <a:gd name="T77" fmla="*/ 30 h 127"/>
                            <a:gd name="T78" fmla="*/ 83 w 105"/>
                            <a:gd name="T79" fmla="*/ 30 h 127"/>
                            <a:gd name="T80" fmla="*/ 73 w 105"/>
                            <a:gd name="T81" fmla="*/ 21 h 127"/>
                            <a:gd name="T82" fmla="*/ 73 w 105"/>
                            <a:gd name="T83" fmla="*/ 21 h 127"/>
                            <a:gd name="T84" fmla="*/ 58 w 105"/>
                            <a:gd name="T85" fmla="*/ 19 h 127"/>
                            <a:gd name="T86" fmla="*/ 58 w 105"/>
                            <a:gd name="T87" fmla="*/ 19 h 127"/>
                            <a:gd name="T88" fmla="*/ 58 w 105"/>
                            <a:gd name="T89" fmla="*/ 18 h 127"/>
                            <a:gd name="T90" fmla="*/ 58 w 105"/>
                            <a:gd name="T91" fmla="*/ 19 h 127"/>
                            <a:gd name="T92" fmla="*/ 35 w 105"/>
                            <a:gd name="T93" fmla="*/ 19 h 127"/>
                            <a:gd name="T94" fmla="*/ 35 w 105"/>
                            <a:gd name="T95" fmla="*/ 127 h 127"/>
                            <a:gd name="T96" fmla="*/ 0 w 105"/>
                            <a:gd name="T97" fmla="*/ 127 h 1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</a:cxnLst>
                          <a:rect l="0" t="0" r="r" b="b"/>
                          <a:pathLst>
                            <a:path w="105" h="127">
                              <a:moveTo>
                                <a:pt x="0" y="127"/>
                              </a:moveTo>
                              <a:cubicBezTo>
                                <a:pt x="0" y="108"/>
                                <a:pt x="0" y="108"/>
                                <a:pt x="0" y="108"/>
                              </a:cubicBezTo>
                              <a:cubicBezTo>
                                <a:pt x="16" y="108"/>
                                <a:pt x="16" y="108"/>
                                <a:pt x="16" y="108"/>
                              </a:cubicBezTo>
                              <a:cubicBezTo>
                                <a:pt x="16" y="19"/>
                                <a:pt x="16" y="19"/>
                                <a:pt x="16" y="19"/>
                              </a:cubicBezTo>
                              <a:cubicBezTo>
                                <a:pt x="0" y="19"/>
                                <a:pt x="0" y="19"/>
                                <a:pt x="0" y="19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59" y="0"/>
                                <a:pt x="59" y="0"/>
                                <a:pt x="59" y="0"/>
                              </a:cubicBezTo>
                              <a:cubicBezTo>
                                <a:pt x="59" y="0"/>
                                <a:pt x="59" y="0"/>
                                <a:pt x="59" y="0"/>
                              </a:cubicBezTo>
                              <a:cubicBezTo>
                                <a:pt x="59" y="0"/>
                                <a:pt x="59" y="0"/>
                                <a:pt x="59" y="0"/>
                              </a:cubicBezTo>
                              <a:cubicBezTo>
                                <a:pt x="76" y="0"/>
                                <a:pt x="88" y="5"/>
                                <a:pt x="95" y="13"/>
                              </a:cubicBezTo>
                              <a:cubicBezTo>
                                <a:pt x="95" y="13"/>
                                <a:pt x="95" y="13"/>
                                <a:pt x="95" y="13"/>
                              </a:cubicBezTo>
                              <a:cubicBezTo>
                                <a:pt x="95" y="13"/>
                                <a:pt x="95" y="13"/>
                                <a:pt x="95" y="13"/>
                              </a:cubicBezTo>
                              <a:cubicBezTo>
                                <a:pt x="102" y="22"/>
                                <a:pt x="105" y="32"/>
                                <a:pt x="105" y="42"/>
                              </a:cubicBezTo>
                              <a:cubicBezTo>
                                <a:pt x="105" y="42"/>
                                <a:pt x="105" y="42"/>
                                <a:pt x="105" y="42"/>
                              </a:cubicBezTo>
                              <a:cubicBezTo>
                                <a:pt x="105" y="51"/>
                                <a:pt x="102" y="61"/>
                                <a:pt x="97" y="68"/>
                              </a:cubicBezTo>
                              <a:cubicBezTo>
                                <a:pt x="97" y="68"/>
                                <a:pt x="97" y="68"/>
                                <a:pt x="97" y="68"/>
                              </a:cubicBezTo>
                              <a:cubicBezTo>
                                <a:pt x="97" y="68"/>
                                <a:pt x="97" y="68"/>
                                <a:pt x="97" y="68"/>
                              </a:cubicBezTo>
                              <a:cubicBezTo>
                                <a:pt x="97" y="68"/>
                                <a:pt x="97" y="68"/>
                                <a:pt x="97" y="68"/>
                              </a:cubicBezTo>
                              <a:cubicBezTo>
                                <a:pt x="93" y="74"/>
                                <a:pt x="86" y="78"/>
                                <a:pt x="80" y="81"/>
                              </a:cubicBezTo>
                              <a:cubicBezTo>
                                <a:pt x="80" y="81"/>
                                <a:pt x="80" y="81"/>
                                <a:pt x="80" y="81"/>
                              </a:cubicBezTo>
                              <a:cubicBezTo>
                                <a:pt x="73" y="83"/>
                                <a:pt x="65" y="84"/>
                                <a:pt x="58" y="84"/>
                              </a:cubicBezTo>
                              <a:cubicBezTo>
                                <a:pt x="58" y="84"/>
                                <a:pt x="58" y="84"/>
                                <a:pt x="58" y="84"/>
                              </a:cubicBezTo>
                              <a:cubicBezTo>
                                <a:pt x="49" y="84"/>
                                <a:pt x="49" y="84"/>
                                <a:pt x="49" y="84"/>
                              </a:cubicBezTo>
                              <a:cubicBezTo>
                                <a:pt x="49" y="65"/>
                                <a:pt x="49" y="65"/>
                                <a:pt x="49" y="65"/>
                              </a:cubicBezTo>
                              <a:cubicBezTo>
                                <a:pt x="55" y="65"/>
                                <a:pt x="55" y="65"/>
                                <a:pt x="55" y="65"/>
                              </a:cubicBezTo>
                              <a:cubicBezTo>
                                <a:pt x="55" y="65"/>
                                <a:pt x="55" y="65"/>
                                <a:pt x="55" y="65"/>
                              </a:cubicBezTo>
                              <a:cubicBezTo>
                                <a:pt x="55" y="65"/>
                                <a:pt x="55" y="65"/>
                                <a:pt x="55" y="65"/>
                              </a:cubicBezTo>
                              <a:cubicBezTo>
                                <a:pt x="61" y="65"/>
                                <a:pt x="66" y="65"/>
                                <a:pt x="71" y="63"/>
                              </a:cubicBezTo>
                              <a:cubicBezTo>
                                <a:pt x="71" y="63"/>
                                <a:pt x="71" y="63"/>
                                <a:pt x="71" y="63"/>
                              </a:cubicBezTo>
                              <a:cubicBezTo>
                                <a:pt x="76" y="62"/>
                                <a:pt x="80" y="60"/>
                                <a:pt x="83" y="55"/>
                              </a:cubicBezTo>
                              <a:cubicBezTo>
                                <a:pt x="83" y="55"/>
                                <a:pt x="83" y="55"/>
                                <a:pt x="83" y="55"/>
                              </a:cubicBezTo>
                              <a:cubicBezTo>
                                <a:pt x="85" y="51"/>
                                <a:pt x="86" y="47"/>
                                <a:pt x="86" y="42"/>
                              </a:cubicBezTo>
                              <a:cubicBezTo>
                                <a:pt x="86" y="42"/>
                                <a:pt x="86" y="42"/>
                                <a:pt x="86" y="42"/>
                              </a:cubicBezTo>
                              <a:cubicBezTo>
                                <a:pt x="86" y="42"/>
                                <a:pt x="86" y="42"/>
                                <a:pt x="86" y="42"/>
                              </a:cubicBezTo>
                              <a:cubicBezTo>
                                <a:pt x="86" y="42"/>
                                <a:pt x="86" y="42"/>
                                <a:pt x="86" y="42"/>
                              </a:cubicBezTo>
                              <a:cubicBezTo>
                                <a:pt x="86" y="42"/>
                                <a:pt x="86" y="42"/>
                                <a:pt x="86" y="42"/>
                              </a:cubicBezTo>
                              <a:cubicBezTo>
                                <a:pt x="86" y="42"/>
                                <a:pt x="86" y="42"/>
                                <a:pt x="86" y="42"/>
                              </a:cubicBezTo>
                              <a:cubicBezTo>
                                <a:pt x="86" y="38"/>
                                <a:pt x="85" y="33"/>
                                <a:pt x="84" y="30"/>
                              </a:cubicBezTo>
                              <a:cubicBezTo>
                                <a:pt x="84" y="30"/>
                                <a:pt x="84" y="30"/>
                                <a:pt x="84" y="30"/>
                              </a:cubicBezTo>
                              <a:cubicBezTo>
                                <a:pt x="83" y="30"/>
                                <a:pt x="83" y="30"/>
                                <a:pt x="83" y="30"/>
                              </a:cubicBezTo>
                              <a:cubicBezTo>
                                <a:pt x="81" y="25"/>
                                <a:pt x="77" y="23"/>
                                <a:pt x="73" y="21"/>
                              </a:cubicBezTo>
                              <a:cubicBezTo>
                                <a:pt x="73" y="21"/>
                                <a:pt x="73" y="21"/>
                                <a:pt x="73" y="21"/>
                              </a:cubicBezTo>
                              <a:cubicBezTo>
                                <a:pt x="69" y="19"/>
                                <a:pt x="64" y="19"/>
                                <a:pt x="58" y="19"/>
                              </a:cubicBezTo>
                              <a:cubicBezTo>
                                <a:pt x="58" y="19"/>
                                <a:pt x="58" y="19"/>
                                <a:pt x="58" y="19"/>
                              </a:cubicBezTo>
                              <a:cubicBezTo>
                                <a:pt x="58" y="18"/>
                                <a:pt x="58" y="18"/>
                                <a:pt x="58" y="18"/>
                              </a:cubicBezTo>
                              <a:cubicBezTo>
                                <a:pt x="58" y="19"/>
                                <a:pt x="58" y="19"/>
                                <a:pt x="58" y="19"/>
                              </a:cubicBezTo>
                              <a:cubicBezTo>
                                <a:pt x="35" y="19"/>
                                <a:pt x="35" y="19"/>
                                <a:pt x="35" y="19"/>
                              </a:cubicBezTo>
                              <a:cubicBezTo>
                                <a:pt x="35" y="127"/>
                                <a:pt x="35" y="127"/>
                                <a:pt x="35" y="127"/>
                              </a:cubicBezTo>
                              <a:cubicBezTo>
                                <a:pt x="0" y="127"/>
                                <a:pt x="0" y="127"/>
                                <a:pt x="0" y="12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53"/>
                      <wps:cNvSpPr>
                        <a:spLocks/>
                      </wps:cNvSpPr>
                      <wps:spPr bwMode="auto">
                        <a:xfrm>
                          <a:off x="384731" y="552168"/>
                          <a:ext cx="737597" cy="400558"/>
                        </a:xfrm>
                        <a:custGeom>
                          <a:avLst/>
                          <a:gdLst>
                            <a:gd name="T0" fmla="*/ 256 w 1250"/>
                            <a:gd name="T1" fmla="*/ 679 h 679"/>
                            <a:gd name="T2" fmla="*/ 256 w 1250"/>
                            <a:gd name="T3" fmla="*/ 679 h 679"/>
                            <a:gd name="T4" fmla="*/ 256 w 1250"/>
                            <a:gd name="T5" fmla="*/ 679 h 679"/>
                            <a:gd name="T6" fmla="*/ 256 w 1250"/>
                            <a:gd name="T7" fmla="*/ 101 h 679"/>
                            <a:gd name="T8" fmla="*/ 101 w 1250"/>
                            <a:gd name="T9" fmla="*/ 101 h 679"/>
                            <a:gd name="T10" fmla="*/ 101 w 1250"/>
                            <a:gd name="T11" fmla="*/ 171 h 679"/>
                            <a:gd name="T12" fmla="*/ 0 w 1250"/>
                            <a:gd name="T13" fmla="*/ 171 h 679"/>
                            <a:gd name="T14" fmla="*/ 0 w 1250"/>
                            <a:gd name="T15" fmla="*/ 0 h 679"/>
                            <a:gd name="T16" fmla="*/ 689 w 1250"/>
                            <a:gd name="T17" fmla="*/ 0 h 679"/>
                            <a:gd name="T18" fmla="*/ 892 w 1250"/>
                            <a:gd name="T19" fmla="*/ 545 h 679"/>
                            <a:gd name="T20" fmla="*/ 1053 w 1250"/>
                            <a:gd name="T21" fmla="*/ 101 h 679"/>
                            <a:gd name="T22" fmla="*/ 956 w 1250"/>
                            <a:gd name="T23" fmla="*/ 101 h 679"/>
                            <a:gd name="T24" fmla="*/ 956 w 1250"/>
                            <a:gd name="T25" fmla="*/ 0 h 679"/>
                            <a:gd name="T26" fmla="*/ 1250 w 1250"/>
                            <a:gd name="T27" fmla="*/ 0 h 679"/>
                            <a:gd name="T28" fmla="*/ 1250 w 1250"/>
                            <a:gd name="T29" fmla="*/ 101 h 679"/>
                            <a:gd name="T30" fmla="*/ 1159 w 1250"/>
                            <a:gd name="T31" fmla="*/ 101 h 679"/>
                            <a:gd name="T32" fmla="*/ 951 w 1250"/>
                            <a:gd name="T33" fmla="*/ 679 h 679"/>
                            <a:gd name="T34" fmla="*/ 833 w 1250"/>
                            <a:gd name="T35" fmla="*/ 679 h 679"/>
                            <a:gd name="T36" fmla="*/ 620 w 1250"/>
                            <a:gd name="T37" fmla="*/ 101 h 679"/>
                            <a:gd name="T38" fmla="*/ 358 w 1250"/>
                            <a:gd name="T39" fmla="*/ 101 h 679"/>
                            <a:gd name="T40" fmla="*/ 358 w 1250"/>
                            <a:gd name="T41" fmla="*/ 577 h 679"/>
                            <a:gd name="T42" fmla="*/ 449 w 1250"/>
                            <a:gd name="T43" fmla="*/ 577 h 679"/>
                            <a:gd name="T44" fmla="*/ 449 w 1250"/>
                            <a:gd name="T45" fmla="*/ 679 h 679"/>
                            <a:gd name="T46" fmla="*/ 256 w 1250"/>
                            <a:gd name="T47" fmla="*/ 679 h 679"/>
                            <a:gd name="T48" fmla="*/ 256 w 1250"/>
                            <a:gd name="T49" fmla="*/ 679 h 67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1250" h="679">
                              <a:moveTo>
                                <a:pt x="256" y="679"/>
                              </a:moveTo>
                              <a:lnTo>
                                <a:pt x="256" y="679"/>
                              </a:lnTo>
                              <a:lnTo>
                                <a:pt x="256" y="101"/>
                              </a:lnTo>
                              <a:lnTo>
                                <a:pt x="101" y="101"/>
                              </a:lnTo>
                              <a:lnTo>
                                <a:pt x="101" y="171"/>
                              </a:lnTo>
                              <a:lnTo>
                                <a:pt x="0" y="171"/>
                              </a:lnTo>
                              <a:lnTo>
                                <a:pt x="0" y="0"/>
                              </a:lnTo>
                              <a:lnTo>
                                <a:pt x="689" y="0"/>
                              </a:lnTo>
                              <a:lnTo>
                                <a:pt x="892" y="545"/>
                              </a:lnTo>
                              <a:lnTo>
                                <a:pt x="1053" y="101"/>
                              </a:lnTo>
                              <a:lnTo>
                                <a:pt x="956" y="101"/>
                              </a:lnTo>
                              <a:lnTo>
                                <a:pt x="956" y="0"/>
                              </a:lnTo>
                              <a:lnTo>
                                <a:pt x="1250" y="0"/>
                              </a:lnTo>
                              <a:lnTo>
                                <a:pt x="1250" y="101"/>
                              </a:lnTo>
                              <a:lnTo>
                                <a:pt x="1159" y="101"/>
                              </a:lnTo>
                              <a:lnTo>
                                <a:pt x="951" y="679"/>
                              </a:lnTo>
                              <a:lnTo>
                                <a:pt x="833" y="679"/>
                              </a:lnTo>
                              <a:lnTo>
                                <a:pt x="620" y="101"/>
                              </a:lnTo>
                              <a:lnTo>
                                <a:pt x="358" y="101"/>
                              </a:lnTo>
                              <a:lnTo>
                                <a:pt x="358" y="577"/>
                              </a:lnTo>
                              <a:lnTo>
                                <a:pt x="449" y="577"/>
                              </a:lnTo>
                              <a:lnTo>
                                <a:pt x="449" y="679"/>
                              </a:lnTo>
                              <a:lnTo>
                                <a:pt x="256" y="6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54"/>
                      <wps:cNvSpPr>
                        <a:spLocks/>
                      </wps:cNvSpPr>
                      <wps:spPr bwMode="auto">
                        <a:xfrm>
                          <a:off x="2950" y="552168"/>
                          <a:ext cx="441378" cy="400558"/>
                        </a:xfrm>
                        <a:custGeom>
                          <a:avLst/>
                          <a:gdLst>
                            <a:gd name="T0" fmla="*/ 658 w 748"/>
                            <a:gd name="T1" fmla="*/ 577 h 679"/>
                            <a:gd name="T2" fmla="*/ 423 w 748"/>
                            <a:gd name="T3" fmla="*/ 0 h 679"/>
                            <a:gd name="T4" fmla="*/ 305 w 748"/>
                            <a:gd name="T5" fmla="*/ 0 h 679"/>
                            <a:gd name="T6" fmla="*/ 81 w 748"/>
                            <a:gd name="T7" fmla="*/ 577 h 679"/>
                            <a:gd name="T8" fmla="*/ 0 w 748"/>
                            <a:gd name="T9" fmla="*/ 577 h 679"/>
                            <a:gd name="T10" fmla="*/ 0 w 748"/>
                            <a:gd name="T11" fmla="*/ 679 h 679"/>
                            <a:gd name="T12" fmla="*/ 284 w 748"/>
                            <a:gd name="T13" fmla="*/ 679 h 679"/>
                            <a:gd name="T14" fmla="*/ 284 w 748"/>
                            <a:gd name="T15" fmla="*/ 577 h 679"/>
                            <a:gd name="T16" fmla="*/ 187 w 748"/>
                            <a:gd name="T17" fmla="*/ 577 h 679"/>
                            <a:gd name="T18" fmla="*/ 364 w 748"/>
                            <a:gd name="T19" fmla="*/ 112 h 679"/>
                            <a:gd name="T20" fmla="*/ 455 w 748"/>
                            <a:gd name="T21" fmla="*/ 347 h 679"/>
                            <a:gd name="T22" fmla="*/ 348 w 748"/>
                            <a:gd name="T23" fmla="*/ 347 h 679"/>
                            <a:gd name="T24" fmla="*/ 310 w 748"/>
                            <a:gd name="T25" fmla="*/ 449 h 679"/>
                            <a:gd name="T26" fmla="*/ 497 w 748"/>
                            <a:gd name="T27" fmla="*/ 449 h 679"/>
                            <a:gd name="T28" fmla="*/ 588 w 748"/>
                            <a:gd name="T29" fmla="*/ 679 h 679"/>
                            <a:gd name="T30" fmla="*/ 748 w 748"/>
                            <a:gd name="T31" fmla="*/ 679 h 679"/>
                            <a:gd name="T32" fmla="*/ 748 w 748"/>
                            <a:gd name="T33" fmla="*/ 577 h 679"/>
                            <a:gd name="T34" fmla="*/ 658 w 748"/>
                            <a:gd name="T35" fmla="*/ 577 h 67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748" h="679">
                              <a:moveTo>
                                <a:pt x="658" y="577"/>
                              </a:moveTo>
                              <a:lnTo>
                                <a:pt x="423" y="0"/>
                              </a:lnTo>
                              <a:lnTo>
                                <a:pt x="305" y="0"/>
                              </a:lnTo>
                              <a:lnTo>
                                <a:pt x="81" y="577"/>
                              </a:lnTo>
                              <a:lnTo>
                                <a:pt x="0" y="577"/>
                              </a:lnTo>
                              <a:lnTo>
                                <a:pt x="0" y="679"/>
                              </a:lnTo>
                              <a:lnTo>
                                <a:pt x="284" y="679"/>
                              </a:lnTo>
                              <a:lnTo>
                                <a:pt x="284" y="577"/>
                              </a:lnTo>
                              <a:lnTo>
                                <a:pt x="187" y="577"/>
                              </a:lnTo>
                              <a:lnTo>
                                <a:pt x="364" y="112"/>
                              </a:lnTo>
                              <a:lnTo>
                                <a:pt x="455" y="347"/>
                              </a:lnTo>
                              <a:lnTo>
                                <a:pt x="348" y="347"/>
                              </a:lnTo>
                              <a:lnTo>
                                <a:pt x="310" y="449"/>
                              </a:lnTo>
                              <a:lnTo>
                                <a:pt x="497" y="449"/>
                              </a:lnTo>
                              <a:lnTo>
                                <a:pt x="588" y="679"/>
                              </a:lnTo>
                              <a:lnTo>
                                <a:pt x="748" y="679"/>
                              </a:lnTo>
                              <a:lnTo>
                                <a:pt x="748" y="577"/>
                              </a:lnTo>
                              <a:lnTo>
                                <a:pt x="658" y="57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5D2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Rectangle 55"/>
                      <wps:cNvSpPr>
                        <a:spLocks noChangeArrowheads="1"/>
                      </wps:cNvSpPr>
                      <wps:spPr bwMode="auto">
                        <a:xfrm>
                          <a:off x="2950" y="438313"/>
                          <a:ext cx="214788" cy="214732"/>
                        </a:xfrm>
                        <a:prstGeom prst="rect">
                          <a:avLst/>
                        </a:pr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Rectangle 56"/>
                      <wps:cNvSpPr>
                        <a:spLocks noChangeArrowheads="1"/>
                      </wps:cNvSpPr>
                      <wps:spPr bwMode="auto">
                        <a:xfrm>
                          <a:off x="1917162" y="552168"/>
                          <a:ext cx="106804" cy="107366"/>
                        </a:xfrm>
                        <a:prstGeom prst="rect">
                          <a:avLst/>
                        </a:prstGeom>
                        <a:solidFill>
                          <a:srgbClr val="F15D2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57"/>
                      <wps:cNvSpPr>
                        <a:spLocks noEditPoints="1"/>
                      </wps:cNvSpPr>
                      <wps:spPr bwMode="auto">
                        <a:xfrm>
                          <a:off x="2077663" y="552168"/>
                          <a:ext cx="47206" cy="103826"/>
                        </a:xfrm>
                        <a:custGeom>
                          <a:avLst/>
                          <a:gdLst>
                            <a:gd name="T0" fmla="*/ 10 w 15"/>
                            <a:gd name="T1" fmla="*/ 27 h 33"/>
                            <a:gd name="T2" fmla="*/ 5 w 15"/>
                            <a:gd name="T3" fmla="*/ 27 h 33"/>
                            <a:gd name="T4" fmla="*/ 4 w 15"/>
                            <a:gd name="T5" fmla="*/ 33 h 33"/>
                            <a:gd name="T6" fmla="*/ 0 w 15"/>
                            <a:gd name="T7" fmla="*/ 33 h 33"/>
                            <a:gd name="T8" fmla="*/ 4 w 15"/>
                            <a:gd name="T9" fmla="*/ 0 h 33"/>
                            <a:gd name="T10" fmla="*/ 10 w 15"/>
                            <a:gd name="T11" fmla="*/ 0 h 33"/>
                            <a:gd name="T12" fmla="*/ 15 w 15"/>
                            <a:gd name="T13" fmla="*/ 33 h 33"/>
                            <a:gd name="T14" fmla="*/ 11 w 15"/>
                            <a:gd name="T15" fmla="*/ 33 h 33"/>
                            <a:gd name="T16" fmla="*/ 10 w 15"/>
                            <a:gd name="T17" fmla="*/ 27 h 33"/>
                            <a:gd name="T18" fmla="*/ 9 w 15"/>
                            <a:gd name="T19" fmla="*/ 23 h 33"/>
                            <a:gd name="T20" fmla="*/ 8 w 15"/>
                            <a:gd name="T21" fmla="*/ 12 h 33"/>
                            <a:gd name="T22" fmla="*/ 7 w 15"/>
                            <a:gd name="T23" fmla="*/ 5 h 33"/>
                            <a:gd name="T24" fmla="*/ 6 w 15"/>
                            <a:gd name="T25" fmla="*/ 12 h 33"/>
                            <a:gd name="T26" fmla="*/ 5 w 15"/>
                            <a:gd name="T27" fmla="*/ 23 h 33"/>
                            <a:gd name="T28" fmla="*/ 9 w 15"/>
                            <a:gd name="T29" fmla="*/ 23 h 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15" h="33">
                              <a:moveTo>
                                <a:pt x="10" y="27"/>
                              </a:moveTo>
                              <a:cubicBezTo>
                                <a:pt x="5" y="27"/>
                                <a:pt x="5" y="27"/>
                                <a:pt x="5" y="27"/>
                              </a:cubicBezTo>
                              <a:cubicBezTo>
                                <a:pt x="4" y="33"/>
                                <a:pt x="4" y="33"/>
                                <a:pt x="4" y="33"/>
                              </a:cubicBezTo>
                              <a:cubicBezTo>
                                <a:pt x="0" y="33"/>
                                <a:pt x="0" y="33"/>
                                <a:pt x="0" y="33"/>
                              </a:cubicBezTo>
                              <a:cubicBezTo>
                                <a:pt x="4" y="0"/>
                                <a:pt x="4" y="0"/>
                                <a:pt x="4" y="0"/>
                              </a:cubicBezTo>
                              <a:cubicBezTo>
                                <a:pt x="10" y="0"/>
                                <a:pt x="10" y="0"/>
                                <a:pt x="10" y="0"/>
                              </a:cubicBezTo>
                              <a:cubicBezTo>
                                <a:pt x="15" y="33"/>
                                <a:pt x="15" y="33"/>
                                <a:pt x="15" y="33"/>
                              </a:cubicBezTo>
                              <a:cubicBezTo>
                                <a:pt x="11" y="33"/>
                                <a:pt x="11" y="33"/>
                                <a:pt x="11" y="33"/>
                              </a:cubicBezTo>
                              <a:lnTo>
                                <a:pt x="10" y="27"/>
                              </a:lnTo>
                              <a:close/>
                              <a:moveTo>
                                <a:pt x="9" y="23"/>
                              </a:moveTo>
                              <a:cubicBezTo>
                                <a:pt x="8" y="12"/>
                                <a:pt x="8" y="12"/>
                                <a:pt x="8" y="12"/>
                              </a:cubicBezTo>
                              <a:cubicBezTo>
                                <a:pt x="7" y="9"/>
                                <a:pt x="7" y="7"/>
                                <a:pt x="7" y="5"/>
                              </a:cubicBezTo>
                              <a:cubicBezTo>
                                <a:pt x="7" y="7"/>
                                <a:pt x="7" y="9"/>
                                <a:pt x="6" y="12"/>
                              </a:cubicBezTo>
                              <a:cubicBezTo>
                                <a:pt x="5" y="23"/>
                                <a:pt x="5" y="23"/>
                                <a:pt x="5" y="23"/>
                              </a:cubicBezTo>
                              <a:lnTo>
                                <a:pt x="9" y="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58"/>
                      <wps:cNvSpPr>
                        <a:spLocks noEditPoints="1"/>
                      </wps:cNvSpPr>
                      <wps:spPr bwMode="auto">
                        <a:xfrm>
                          <a:off x="2134310" y="573995"/>
                          <a:ext cx="34815" cy="110316"/>
                        </a:xfrm>
                        <a:custGeom>
                          <a:avLst/>
                          <a:gdLst>
                            <a:gd name="T0" fmla="*/ 11 w 11"/>
                            <a:gd name="T1" fmla="*/ 0 h 35"/>
                            <a:gd name="T2" fmla="*/ 11 w 11"/>
                            <a:gd name="T3" fmla="*/ 28 h 35"/>
                            <a:gd name="T4" fmla="*/ 10 w 11"/>
                            <a:gd name="T5" fmla="*/ 33 h 35"/>
                            <a:gd name="T6" fmla="*/ 6 w 11"/>
                            <a:gd name="T7" fmla="*/ 35 h 35"/>
                            <a:gd name="T8" fmla="*/ 2 w 11"/>
                            <a:gd name="T9" fmla="*/ 34 h 35"/>
                            <a:gd name="T10" fmla="*/ 0 w 11"/>
                            <a:gd name="T11" fmla="*/ 31 h 35"/>
                            <a:gd name="T12" fmla="*/ 0 w 11"/>
                            <a:gd name="T13" fmla="*/ 29 h 35"/>
                            <a:gd name="T14" fmla="*/ 4 w 11"/>
                            <a:gd name="T15" fmla="*/ 29 h 35"/>
                            <a:gd name="T16" fmla="*/ 6 w 11"/>
                            <a:gd name="T17" fmla="*/ 31 h 35"/>
                            <a:gd name="T18" fmla="*/ 7 w 11"/>
                            <a:gd name="T19" fmla="*/ 29 h 35"/>
                            <a:gd name="T20" fmla="*/ 7 w 11"/>
                            <a:gd name="T21" fmla="*/ 25 h 35"/>
                            <a:gd name="T22" fmla="*/ 4 w 11"/>
                            <a:gd name="T23" fmla="*/ 27 h 35"/>
                            <a:gd name="T24" fmla="*/ 1 w 11"/>
                            <a:gd name="T25" fmla="*/ 25 h 35"/>
                            <a:gd name="T26" fmla="*/ 0 w 11"/>
                            <a:gd name="T27" fmla="*/ 24 h 35"/>
                            <a:gd name="T28" fmla="*/ 0 w 11"/>
                            <a:gd name="T29" fmla="*/ 21 h 35"/>
                            <a:gd name="T30" fmla="*/ 0 w 11"/>
                            <a:gd name="T31" fmla="*/ 6 h 35"/>
                            <a:gd name="T32" fmla="*/ 0 w 11"/>
                            <a:gd name="T33" fmla="*/ 2 h 35"/>
                            <a:gd name="T34" fmla="*/ 4 w 11"/>
                            <a:gd name="T35" fmla="*/ 0 h 35"/>
                            <a:gd name="T36" fmla="*/ 7 w 11"/>
                            <a:gd name="T37" fmla="*/ 2 h 35"/>
                            <a:gd name="T38" fmla="*/ 7 w 11"/>
                            <a:gd name="T39" fmla="*/ 0 h 35"/>
                            <a:gd name="T40" fmla="*/ 11 w 11"/>
                            <a:gd name="T41" fmla="*/ 0 h 35"/>
                            <a:gd name="T42" fmla="*/ 4 w 11"/>
                            <a:gd name="T43" fmla="*/ 7 h 35"/>
                            <a:gd name="T44" fmla="*/ 4 w 11"/>
                            <a:gd name="T45" fmla="*/ 20 h 35"/>
                            <a:gd name="T46" fmla="*/ 4 w 11"/>
                            <a:gd name="T47" fmla="*/ 22 h 35"/>
                            <a:gd name="T48" fmla="*/ 6 w 11"/>
                            <a:gd name="T49" fmla="*/ 23 h 35"/>
                            <a:gd name="T50" fmla="*/ 7 w 11"/>
                            <a:gd name="T51" fmla="*/ 23 h 35"/>
                            <a:gd name="T52" fmla="*/ 7 w 11"/>
                            <a:gd name="T53" fmla="*/ 20 h 35"/>
                            <a:gd name="T54" fmla="*/ 7 w 11"/>
                            <a:gd name="T55" fmla="*/ 7 h 35"/>
                            <a:gd name="T56" fmla="*/ 7 w 11"/>
                            <a:gd name="T57" fmla="*/ 4 h 35"/>
                            <a:gd name="T58" fmla="*/ 6 w 11"/>
                            <a:gd name="T59" fmla="*/ 3 h 35"/>
                            <a:gd name="T60" fmla="*/ 4 w 11"/>
                            <a:gd name="T61" fmla="*/ 4 h 35"/>
                            <a:gd name="T62" fmla="*/ 4 w 11"/>
                            <a:gd name="T63" fmla="*/ 7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11" h="35">
                              <a:moveTo>
                                <a:pt x="11" y="0"/>
                              </a:moveTo>
                              <a:cubicBezTo>
                                <a:pt x="11" y="28"/>
                                <a:pt x="11" y="28"/>
                                <a:pt x="11" y="28"/>
                              </a:cubicBezTo>
                              <a:cubicBezTo>
                                <a:pt x="11" y="31"/>
                                <a:pt x="11" y="32"/>
                                <a:pt x="10" y="33"/>
                              </a:cubicBezTo>
                              <a:cubicBezTo>
                                <a:pt x="9" y="34"/>
                                <a:pt x="7" y="35"/>
                                <a:pt x="6" y="35"/>
                              </a:cubicBezTo>
                              <a:cubicBezTo>
                                <a:pt x="4" y="35"/>
                                <a:pt x="3" y="34"/>
                                <a:pt x="2" y="34"/>
                              </a:cubicBezTo>
                              <a:cubicBezTo>
                                <a:pt x="1" y="33"/>
                                <a:pt x="0" y="32"/>
                                <a:pt x="0" y="31"/>
                              </a:cubicBezTo>
                              <a:cubicBezTo>
                                <a:pt x="0" y="31"/>
                                <a:pt x="0" y="30"/>
                                <a:pt x="0" y="29"/>
                              </a:cubicBezTo>
                              <a:cubicBezTo>
                                <a:pt x="4" y="29"/>
                                <a:pt x="4" y="29"/>
                                <a:pt x="4" y="29"/>
                              </a:cubicBezTo>
                              <a:cubicBezTo>
                                <a:pt x="4" y="31"/>
                                <a:pt x="4" y="31"/>
                                <a:pt x="6" y="31"/>
                              </a:cubicBezTo>
                              <a:cubicBezTo>
                                <a:pt x="7" y="31"/>
                                <a:pt x="7" y="31"/>
                                <a:pt x="7" y="29"/>
                              </a:cubicBezTo>
                              <a:cubicBezTo>
                                <a:pt x="7" y="25"/>
                                <a:pt x="7" y="25"/>
                                <a:pt x="7" y="25"/>
                              </a:cubicBezTo>
                              <a:cubicBezTo>
                                <a:pt x="7" y="26"/>
                                <a:pt x="5" y="27"/>
                                <a:pt x="4" y="27"/>
                              </a:cubicBezTo>
                              <a:cubicBezTo>
                                <a:pt x="2" y="27"/>
                                <a:pt x="1" y="26"/>
                                <a:pt x="1" y="25"/>
                              </a:cubicBezTo>
                              <a:cubicBezTo>
                                <a:pt x="0" y="25"/>
                                <a:pt x="0" y="24"/>
                                <a:pt x="0" y="24"/>
                              </a:cubicBezTo>
                              <a:cubicBezTo>
                                <a:pt x="0" y="23"/>
                                <a:pt x="0" y="22"/>
                                <a:pt x="0" y="21"/>
                              </a:cubicBezTo>
                              <a:cubicBezTo>
                                <a:pt x="0" y="6"/>
                                <a:pt x="0" y="6"/>
                                <a:pt x="0" y="6"/>
                              </a:cubicBezTo>
                              <a:cubicBezTo>
                                <a:pt x="0" y="4"/>
                                <a:pt x="0" y="3"/>
                                <a:pt x="0" y="2"/>
                              </a:cubicBezTo>
                              <a:cubicBezTo>
                                <a:pt x="1" y="1"/>
                                <a:pt x="2" y="0"/>
                                <a:pt x="4" y="0"/>
                              </a:cubicBezTo>
                              <a:cubicBezTo>
                                <a:pt x="5" y="0"/>
                                <a:pt x="6" y="1"/>
                                <a:pt x="7" y="2"/>
                              </a:cubicBezTo>
                              <a:cubicBezTo>
                                <a:pt x="7" y="0"/>
                                <a:pt x="7" y="0"/>
                                <a:pt x="7" y="0"/>
                              </a:cubicBezTo>
                              <a:lnTo>
                                <a:pt x="11" y="0"/>
                              </a:lnTo>
                              <a:close/>
                              <a:moveTo>
                                <a:pt x="4" y="7"/>
                              </a:moveTo>
                              <a:cubicBezTo>
                                <a:pt x="4" y="20"/>
                                <a:pt x="4" y="20"/>
                                <a:pt x="4" y="20"/>
                              </a:cubicBezTo>
                              <a:cubicBezTo>
                                <a:pt x="4" y="21"/>
                                <a:pt x="4" y="22"/>
                                <a:pt x="4" y="22"/>
                              </a:cubicBezTo>
                              <a:cubicBezTo>
                                <a:pt x="4" y="23"/>
                                <a:pt x="5" y="23"/>
                                <a:pt x="6" y="23"/>
                              </a:cubicBezTo>
                              <a:cubicBezTo>
                                <a:pt x="6" y="23"/>
                                <a:pt x="7" y="23"/>
                                <a:pt x="7" y="23"/>
                              </a:cubicBezTo>
                              <a:cubicBezTo>
                                <a:pt x="7" y="22"/>
                                <a:pt x="7" y="21"/>
                                <a:pt x="7" y="20"/>
                              </a:cubicBezTo>
                              <a:cubicBezTo>
                                <a:pt x="7" y="7"/>
                                <a:pt x="7" y="7"/>
                                <a:pt x="7" y="7"/>
                              </a:cubicBezTo>
                              <a:cubicBezTo>
                                <a:pt x="7" y="6"/>
                                <a:pt x="7" y="5"/>
                                <a:pt x="7" y="4"/>
                              </a:cubicBezTo>
                              <a:cubicBezTo>
                                <a:pt x="7" y="4"/>
                                <a:pt x="6" y="3"/>
                                <a:pt x="6" y="3"/>
                              </a:cubicBezTo>
                              <a:cubicBezTo>
                                <a:pt x="5" y="3"/>
                                <a:pt x="4" y="4"/>
                                <a:pt x="4" y="4"/>
                              </a:cubicBezTo>
                              <a:cubicBezTo>
                                <a:pt x="4" y="5"/>
                                <a:pt x="4" y="5"/>
                                <a:pt x="4" y="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59"/>
                      <wps:cNvSpPr>
                        <a:spLocks noEditPoints="1"/>
                      </wps:cNvSpPr>
                      <wps:spPr bwMode="auto">
                        <a:xfrm>
                          <a:off x="2181516" y="573995"/>
                          <a:ext cx="38355" cy="85539"/>
                        </a:xfrm>
                        <a:custGeom>
                          <a:avLst/>
                          <a:gdLst>
                            <a:gd name="T0" fmla="*/ 8 w 12"/>
                            <a:gd name="T1" fmla="*/ 17 h 27"/>
                            <a:gd name="T2" fmla="*/ 12 w 12"/>
                            <a:gd name="T3" fmla="*/ 17 h 27"/>
                            <a:gd name="T4" fmla="*/ 12 w 12"/>
                            <a:gd name="T5" fmla="*/ 20 h 27"/>
                            <a:gd name="T6" fmla="*/ 11 w 12"/>
                            <a:gd name="T7" fmla="*/ 23 h 27"/>
                            <a:gd name="T8" fmla="*/ 10 w 12"/>
                            <a:gd name="T9" fmla="*/ 25 h 27"/>
                            <a:gd name="T10" fmla="*/ 6 w 12"/>
                            <a:gd name="T11" fmla="*/ 27 h 27"/>
                            <a:gd name="T12" fmla="*/ 1 w 12"/>
                            <a:gd name="T13" fmla="*/ 25 h 27"/>
                            <a:gd name="T14" fmla="*/ 0 w 12"/>
                            <a:gd name="T15" fmla="*/ 23 h 27"/>
                            <a:gd name="T16" fmla="*/ 0 w 12"/>
                            <a:gd name="T17" fmla="*/ 20 h 27"/>
                            <a:gd name="T18" fmla="*/ 0 w 12"/>
                            <a:gd name="T19" fmla="*/ 7 h 27"/>
                            <a:gd name="T20" fmla="*/ 0 w 12"/>
                            <a:gd name="T21" fmla="*/ 4 h 27"/>
                            <a:gd name="T22" fmla="*/ 1 w 12"/>
                            <a:gd name="T23" fmla="*/ 2 h 27"/>
                            <a:gd name="T24" fmla="*/ 6 w 12"/>
                            <a:gd name="T25" fmla="*/ 0 h 27"/>
                            <a:gd name="T26" fmla="*/ 10 w 12"/>
                            <a:gd name="T27" fmla="*/ 2 h 27"/>
                            <a:gd name="T28" fmla="*/ 11 w 12"/>
                            <a:gd name="T29" fmla="*/ 4 h 27"/>
                            <a:gd name="T30" fmla="*/ 12 w 12"/>
                            <a:gd name="T31" fmla="*/ 7 h 27"/>
                            <a:gd name="T32" fmla="*/ 12 w 12"/>
                            <a:gd name="T33" fmla="*/ 14 h 27"/>
                            <a:gd name="T34" fmla="*/ 4 w 12"/>
                            <a:gd name="T35" fmla="*/ 14 h 27"/>
                            <a:gd name="T36" fmla="*/ 4 w 12"/>
                            <a:gd name="T37" fmla="*/ 20 h 27"/>
                            <a:gd name="T38" fmla="*/ 4 w 12"/>
                            <a:gd name="T39" fmla="*/ 23 h 27"/>
                            <a:gd name="T40" fmla="*/ 6 w 12"/>
                            <a:gd name="T41" fmla="*/ 24 h 27"/>
                            <a:gd name="T42" fmla="*/ 7 w 12"/>
                            <a:gd name="T43" fmla="*/ 23 h 27"/>
                            <a:gd name="T44" fmla="*/ 8 w 12"/>
                            <a:gd name="T45" fmla="*/ 20 h 27"/>
                            <a:gd name="T46" fmla="*/ 8 w 12"/>
                            <a:gd name="T47" fmla="*/ 17 h 27"/>
                            <a:gd name="T48" fmla="*/ 4 w 12"/>
                            <a:gd name="T49" fmla="*/ 11 h 27"/>
                            <a:gd name="T50" fmla="*/ 8 w 12"/>
                            <a:gd name="T51" fmla="*/ 11 h 27"/>
                            <a:gd name="T52" fmla="*/ 8 w 12"/>
                            <a:gd name="T53" fmla="*/ 7 h 27"/>
                            <a:gd name="T54" fmla="*/ 7 w 12"/>
                            <a:gd name="T55" fmla="*/ 4 h 27"/>
                            <a:gd name="T56" fmla="*/ 6 w 12"/>
                            <a:gd name="T57" fmla="*/ 3 h 27"/>
                            <a:gd name="T58" fmla="*/ 4 w 12"/>
                            <a:gd name="T59" fmla="*/ 4 h 27"/>
                            <a:gd name="T60" fmla="*/ 4 w 12"/>
                            <a:gd name="T61" fmla="*/ 7 h 27"/>
                            <a:gd name="T62" fmla="*/ 4 w 12"/>
                            <a:gd name="T63" fmla="*/ 11 h 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12" h="27">
                              <a:moveTo>
                                <a:pt x="8" y="17"/>
                              </a:moveTo>
                              <a:cubicBezTo>
                                <a:pt x="12" y="17"/>
                                <a:pt x="12" y="17"/>
                                <a:pt x="12" y="17"/>
                              </a:cubicBezTo>
                              <a:cubicBezTo>
                                <a:pt x="12" y="20"/>
                                <a:pt x="12" y="20"/>
                                <a:pt x="12" y="20"/>
                              </a:cubicBezTo>
                              <a:cubicBezTo>
                                <a:pt x="12" y="21"/>
                                <a:pt x="12" y="23"/>
                                <a:pt x="11" y="23"/>
                              </a:cubicBezTo>
                              <a:cubicBezTo>
                                <a:pt x="11" y="24"/>
                                <a:pt x="11" y="25"/>
                                <a:pt x="10" y="25"/>
                              </a:cubicBezTo>
                              <a:cubicBezTo>
                                <a:pt x="9" y="26"/>
                                <a:pt x="8" y="27"/>
                                <a:pt x="6" y="27"/>
                              </a:cubicBezTo>
                              <a:cubicBezTo>
                                <a:pt x="4" y="27"/>
                                <a:pt x="2" y="26"/>
                                <a:pt x="1" y="25"/>
                              </a:cubicBezTo>
                              <a:cubicBezTo>
                                <a:pt x="1" y="25"/>
                                <a:pt x="0" y="24"/>
                                <a:pt x="0" y="23"/>
                              </a:cubicBezTo>
                              <a:cubicBezTo>
                                <a:pt x="0" y="23"/>
                                <a:pt x="0" y="21"/>
                                <a:pt x="0" y="20"/>
                              </a:cubicBezTo>
                              <a:cubicBezTo>
                                <a:pt x="0" y="7"/>
                                <a:pt x="0" y="7"/>
                                <a:pt x="0" y="7"/>
                              </a:cubicBezTo>
                              <a:cubicBezTo>
                                <a:pt x="0" y="5"/>
                                <a:pt x="0" y="4"/>
                                <a:pt x="0" y="4"/>
                              </a:cubicBezTo>
                              <a:cubicBezTo>
                                <a:pt x="0" y="3"/>
                                <a:pt x="1" y="2"/>
                                <a:pt x="1" y="2"/>
                              </a:cubicBezTo>
                              <a:cubicBezTo>
                                <a:pt x="2" y="1"/>
                                <a:pt x="4" y="0"/>
                                <a:pt x="6" y="0"/>
                              </a:cubicBezTo>
                              <a:cubicBezTo>
                                <a:pt x="8" y="0"/>
                                <a:pt x="9" y="1"/>
                                <a:pt x="10" y="2"/>
                              </a:cubicBezTo>
                              <a:cubicBezTo>
                                <a:pt x="11" y="2"/>
                                <a:pt x="11" y="3"/>
                                <a:pt x="11" y="4"/>
                              </a:cubicBezTo>
                              <a:cubicBezTo>
                                <a:pt x="12" y="4"/>
                                <a:pt x="12" y="5"/>
                                <a:pt x="12" y="7"/>
                              </a:cubicBezTo>
                              <a:cubicBezTo>
                                <a:pt x="12" y="14"/>
                                <a:pt x="12" y="14"/>
                                <a:pt x="12" y="14"/>
                              </a:cubicBezTo>
                              <a:cubicBezTo>
                                <a:pt x="4" y="14"/>
                                <a:pt x="4" y="14"/>
                                <a:pt x="4" y="14"/>
                              </a:cubicBezTo>
                              <a:cubicBezTo>
                                <a:pt x="4" y="20"/>
                                <a:pt x="4" y="20"/>
                                <a:pt x="4" y="20"/>
                              </a:cubicBezTo>
                              <a:cubicBezTo>
                                <a:pt x="4" y="21"/>
                                <a:pt x="4" y="22"/>
                                <a:pt x="4" y="23"/>
                              </a:cubicBezTo>
                              <a:cubicBezTo>
                                <a:pt x="5" y="23"/>
                                <a:pt x="5" y="24"/>
                                <a:pt x="6" y="24"/>
                              </a:cubicBezTo>
                              <a:cubicBezTo>
                                <a:pt x="7" y="24"/>
                                <a:pt x="7" y="23"/>
                                <a:pt x="7" y="23"/>
                              </a:cubicBezTo>
                              <a:cubicBezTo>
                                <a:pt x="8" y="22"/>
                                <a:pt x="8" y="22"/>
                                <a:pt x="8" y="20"/>
                              </a:cubicBezTo>
                              <a:lnTo>
                                <a:pt x="8" y="17"/>
                              </a:lnTo>
                              <a:close/>
                              <a:moveTo>
                                <a:pt x="4" y="11"/>
                              </a:moveTo>
                              <a:cubicBezTo>
                                <a:pt x="8" y="11"/>
                                <a:pt x="8" y="11"/>
                                <a:pt x="8" y="11"/>
                              </a:cubicBezTo>
                              <a:cubicBezTo>
                                <a:pt x="8" y="7"/>
                                <a:pt x="8" y="7"/>
                                <a:pt x="8" y="7"/>
                              </a:cubicBezTo>
                              <a:cubicBezTo>
                                <a:pt x="8" y="5"/>
                                <a:pt x="8" y="5"/>
                                <a:pt x="7" y="4"/>
                              </a:cubicBezTo>
                              <a:cubicBezTo>
                                <a:pt x="7" y="4"/>
                                <a:pt x="7" y="3"/>
                                <a:pt x="6" y="3"/>
                              </a:cubicBezTo>
                              <a:cubicBezTo>
                                <a:pt x="5" y="3"/>
                                <a:pt x="5" y="3"/>
                                <a:pt x="4" y="4"/>
                              </a:cubicBezTo>
                              <a:cubicBezTo>
                                <a:pt x="4" y="4"/>
                                <a:pt x="4" y="5"/>
                                <a:pt x="4" y="7"/>
                              </a:cubicBezTo>
                              <a:lnTo>
                                <a:pt x="4" y="1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Freeform 60"/>
                      <wps:cNvSpPr>
                        <a:spLocks/>
                      </wps:cNvSpPr>
                      <wps:spPr bwMode="auto">
                        <a:xfrm>
                          <a:off x="2229313" y="573995"/>
                          <a:ext cx="37765" cy="81999"/>
                        </a:xfrm>
                        <a:custGeom>
                          <a:avLst/>
                          <a:gdLst>
                            <a:gd name="T0" fmla="*/ 4 w 12"/>
                            <a:gd name="T1" fmla="*/ 0 h 26"/>
                            <a:gd name="T2" fmla="*/ 4 w 12"/>
                            <a:gd name="T3" fmla="*/ 2 h 26"/>
                            <a:gd name="T4" fmla="*/ 8 w 12"/>
                            <a:gd name="T5" fmla="*/ 0 h 26"/>
                            <a:gd name="T6" fmla="*/ 11 w 12"/>
                            <a:gd name="T7" fmla="*/ 2 h 26"/>
                            <a:gd name="T8" fmla="*/ 12 w 12"/>
                            <a:gd name="T9" fmla="*/ 6 h 26"/>
                            <a:gd name="T10" fmla="*/ 12 w 12"/>
                            <a:gd name="T11" fmla="*/ 26 h 26"/>
                            <a:gd name="T12" fmla="*/ 8 w 12"/>
                            <a:gd name="T13" fmla="*/ 26 h 26"/>
                            <a:gd name="T14" fmla="*/ 8 w 12"/>
                            <a:gd name="T15" fmla="*/ 7 h 26"/>
                            <a:gd name="T16" fmla="*/ 8 w 12"/>
                            <a:gd name="T17" fmla="*/ 4 h 26"/>
                            <a:gd name="T18" fmla="*/ 6 w 12"/>
                            <a:gd name="T19" fmla="*/ 3 h 26"/>
                            <a:gd name="T20" fmla="*/ 5 w 12"/>
                            <a:gd name="T21" fmla="*/ 4 h 26"/>
                            <a:gd name="T22" fmla="*/ 4 w 12"/>
                            <a:gd name="T23" fmla="*/ 7 h 26"/>
                            <a:gd name="T24" fmla="*/ 4 w 12"/>
                            <a:gd name="T25" fmla="*/ 26 h 26"/>
                            <a:gd name="T26" fmla="*/ 0 w 12"/>
                            <a:gd name="T27" fmla="*/ 26 h 26"/>
                            <a:gd name="T28" fmla="*/ 0 w 12"/>
                            <a:gd name="T29" fmla="*/ 0 h 26"/>
                            <a:gd name="T30" fmla="*/ 4 w 12"/>
                            <a:gd name="T31" fmla="*/ 0 h 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12" h="26">
                              <a:moveTo>
                                <a:pt x="4" y="0"/>
                              </a:moveTo>
                              <a:cubicBezTo>
                                <a:pt x="4" y="2"/>
                                <a:pt x="4" y="2"/>
                                <a:pt x="4" y="2"/>
                              </a:cubicBezTo>
                              <a:cubicBezTo>
                                <a:pt x="5" y="1"/>
                                <a:pt x="7" y="0"/>
                                <a:pt x="8" y="0"/>
                              </a:cubicBezTo>
                              <a:cubicBezTo>
                                <a:pt x="10" y="0"/>
                                <a:pt x="11" y="1"/>
                                <a:pt x="11" y="2"/>
                              </a:cubicBezTo>
                              <a:cubicBezTo>
                                <a:pt x="12" y="3"/>
                                <a:pt x="12" y="4"/>
                                <a:pt x="12" y="6"/>
                              </a:cubicBezTo>
                              <a:cubicBezTo>
                                <a:pt x="12" y="26"/>
                                <a:pt x="12" y="26"/>
                                <a:pt x="12" y="26"/>
                              </a:cubicBezTo>
                              <a:cubicBezTo>
                                <a:pt x="8" y="26"/>
                                <a:pt x="8" y="26"/>
                                <a:pt x="8" y="26"/>
                              </a:cubicBezTo>
                              <a:cubicBezTo>
                                <a:pt x="8" y="7"/>
                                <a:pt x="8" y="7"/>
                                <a:pt x="8" y="7"/>
                              </a:cubicBezTo>
                              <a:cubicBezTo>
                                <a:pt x="8" y="6"/>
                                <a:pt x="8" y="5"/>
                                <a:pt x="8" y="4"/>
                              </a:cubicBezTo>
                              <a:cubicBezTo>
                                <a:pt x="7" y="4"/>
                                <a:pt x="7" y="3"/>
                                <a:pt x="6" y="3"/>
                              </a:cubicBezTo>
                              <a:cubicBezTo>
                                <a:pt x="5" y="3"/>
                                <a:pt x="5" y="4"/>
                                <a:pt x="5" y="4"/>
                              </a:cubicBezTo>
                              <a:cubicBezTo>
                                <a:pt x="4" y="5"/>
                                <a:pt x="4" y="5"/>
                                <a:pt x="4" y="7"/>
                              </a:cubicBezTo>
                              <a:cubicBezTo>
                                <a:pt x="4" y="26"/>
                                <a:pt x="4" y="26"/>
                                <a:pt x="4" y="26"/>
                              </a:cubicBezTo>
                              <a:cubicBezTo>
                                <a:pt x="0" y="26"/>
                                <a:pt x="0" y="26"/>
                                <a:pt x="0" y="26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lnTo>
                                <a:pt x="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" name="Freeform 61"/>
                      <wps:cNvSpPr>
                        <a:spLocks/>
                      </wps:cNvSpPr>
                      <wps:spPr bwMode="auto">
                        <a:xfrm>
                          <a:off x="2279469" y="573995"/>
                          <a:ext cx="34815" cy="85539"/>
                        </a:xfrm>
                        <a:custGeom>
                          <a:avLst/>
                          <a:gdLst>
                            <a:gd name="T0" fmla="*/ 7 w 11"/>
                            <a:gd name="T1" fmla="*/ 16 h 27"/>
                            <a:gd name="T2" fmla="*/ 11 w 11"/>
                            <a:gd name="T3" fmla="*/ 16 h 27"/>
                            <a:gd name="T4" fmla="*/ 11 w 11"/>
                            <a:gd name="T5" fmla="*/ 20 h 27"/>
                            <a:gd name="T6" fmla="*/ 11 w 11"/>
                            <a:gd name="T7" fmla="*/ 23 h 27"/>
                            <a:gd name="T8" fmla="*/ 10 w 11"/>
                            <a:gd name="T9" fmla="*/ 25 h 27"/>
                            <a:gd name="T10" fmla="*/ 5 w 11"/>
                            <a:gd name="T11" fmla="*/ 27 h 27"/>
                            <a:gd name="T12" fmla="*/ 1 w 11"/>
                            <a:gd name="T13" fmla="*/ 25 h 27"/>
                            <a:gd name="T14" fmla="*/ 0 w 11"/>
                            <a:gd name="T15" fmla="*/ 23 h 27"/>
                            <a:gd name="T16" fmla="*/ 0 w 11"/>
                            <a:gd name="T17" fmla="*/ 20 h 27"/>
                            <a:gd name="T18" fmla="*/ 0 w 11"/>
                            <a:gd name="T19" fmla="*/ 7 h 27"/>
                            <a:gd name="T20" fmla="*/ 0 w 11"/>
                            <a:gd name="T21" fmla="*/ 4 h 27"/>
                            <a:gd name="T22" fmla="*/ 1 w 11"/>
                            <a:gd name="T23" fmla="*/ 2 h 27"/>
                            <a:gd name="T24" fmla="*/ 5 w 11"/>
                            <a:gd name="T25" fmla="*/ 0 h 27"/>
                            <a:gd name="T26" fmla="*/ 10 w 11"/>
                            <a:gd name="T27" fmla="*/ 2 h 27"/>
                            <a:gd name="T28" fmla="*/ 11 w 11"/>
                            <a:gd name="T29" fmla="*/ 4 h 27"/>
                            <a:gd name="T30" fmla="*/ 11 w 11"/>
                            <a:gd name="T31" fmla="*/ 7 h 27"/>
                            <a:gd name="T32" fmla="*/ 11 w 11"/>
                            <a:gd name="T33" fmla="*/ 10 h 27"/>
                            <a:gd name="T34" fmla="*/ 7 w 11"/>
                            <a:gd name="T35" fmla="*/ 10 h 27"/>
                            <a:gd name="T36" fmla="*/ 7 w 11"/>
                            <a:gd name="T37" fmla="*/ 7 h 27"/>
                            <a:gd name="T38" fmla="*/ 7 w 11"/>
                            <a:gd name="T39" fmla="*/ 4 h 27"/>
                            <a:gd name="T40" fmla="*/ 5 w 11"/>
                            <a:gd name="T41" fmla="*/ 3 h 27"/>
                            <a:gd name="T42" fmla="*/ 4 w 11"/>
                            <a:gd name="T43" fmla="*/ 4 h 27"/>
                            <a:gd name="T44" fmla="*/ 4 w 11"/>
                            <a:gd name="T45" fmla="*/ 7 h 27"/>
                            <a:gd name="T46" fmla="*/ 4 w 11"/>
                            <a:gd name="T47" fmla="*/ 20 h 27"/>
                            <a:gd name="T48" fmla="*/ 4 w 11"/>
                            <a:gd name="T49" fmla="*/ 23 h 27"/>
                            <a:gd name="T50" fmla="*/ 5 w 11"/>
                            <a:gd name="T51" fmla="*/ 24 h 27"/>
                            <a:gd name="T52" fmla="*/ 7 w 11"/>
                            <a:gd name="T53" fmla="*/ 23 h 27"/>
                            <a:gd name="T54" fmla="*/ 7 w 11"/>
                            <a:gd name="T55" fmla="*/ 20 h 27"/>
                            <a:gd name="T56" fmla="*/ 7 w 11"/>
                            <a:gd name="T57" fmla="*/ 16 h 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11" h="27">
                              <a:moveTo>
                                <a:pt x="7" y="16"/>
                              </a:moveTo>
                              <a:cubicBezTo>
                                <a:pt x="11" y="16"/>
                                <a:pt x="11" y="16"/>
                                <a:pt x="11" y="16"/>
                              </a:cubicBezTo>
                              <a:cubicBezTo>
                                <a:pt x="11" y="20"/>
                                <a:pt x="11" y="20"/>
                                <a:pt x="11" y="20"/>
                              </a:cubicBezTo>
                              <a:cubicBezTo>
                                <a:pt x="11" y="21"/>
                                <a:pt x="11" y="23"/>
                                <a:pt x="11" y="23"/>
                              </a:cubicBezTo>
                              <a:cubicBezTo>
                                <a:pt x="11" y="24"/>
                                <a:pt x="10" y="25"/>
                                <a:pt x="10" y="25"/>
                              </a:cubicBezTo>
                              <a:cubicBezTo>
                                <a:pt x="9" y="26"/>
                                <a:pt x="7" y="27"/>
                                <a:pt x="5" y="27"/>
                              </a:cubicBezTo>
                              <a:cubicBezTo>
                                <a:pt x="3" y="27"/>
                                <a:pt x="2" y="26"/>
                                <a:pt x="1" y="25"/>
                              </a:cubicBezTo>
                              <a:cubicBezTo>
                                <a:pt x="0" y="25"/>
                                <a:pt x="0" y="24"/>
                                <a:pt x="0" y="23"/>
                              </a:cubicBezTo>
                              <a:cubicBezTo>
                                <a:pt x="0" y="23"/>
                                <a:pt x="0" y="21"/>
                                <a:pt x="0" y="20"/>
                              </a:cubicBezTo>
                              <a:cubicBezTo>
                                <a:pt x="0" y="7"/>
                                <a:pt x="0" y="7"/>
                                <a:pt x="0" y="7"/>
                              </a:cubicBezTo>
                              <a:cubicBezTo>
                                <a:pt x="0" y="5"/>
                                <a:pt x="0" y="4"/>
                                <a:pt x="0" y="4"/>
                              </a:cubicBezTo>
                              <a:cubicBezTo>
                                <a:pt x="0" y="3"/>
                                <a:pt x="0" y="2"/>
                                <a:pt x="1" y="2"/>
                              </a:cubicBezTo>
                              <a:cubicBezTo>
                                <a:pt x="2" y="1"/>
                                <a:pt x="3" y="0"/>
                                <a:pt x="5" y="0"/>
                              </a:cubicBezTo>
                              <a:cubicBezTo>
                                <a:pt x="7" y="0"/>
                                <a:pt x="9" y="1"/>
                                <a:pt x="10" y="2"/>
                              </a:cubicBezTo>
                              <a:cubicBezTo>
                                <a:pt x="10" y="2"/>
                                <a:pt x="11" y="3"/>
                                <a:pt x="11" y="4"/>
                              </a:cubicBezTo>
                              <a:cubicBezTo>
                                <a:pt x="11" y="4"/>
                                <a:pt x="11" y="5"/>
                                <a:pt x="11" y="7"/>
                              </a:cubicBezTo>
                              <a:cubicBezTo>
                                <a:pt x="11" y="10"/>
                                <a:pt x="11" y="10"/>
                                <a:pt x="11" y="10"/>
                              </a:cubicBezTo>
                              <a:cubicBezTo>
                                <a:pt x="7" y="10"/>
                                <a:pt x="7" y="10"/>
                                <a:pt x="7" y="10"/>
                              </a:cubicBezTo>
                              <a:cubicBezTo>
                                <a:pt x="7" y="7"/>
                                <a:pt x="7" y="7"/>
                                <a:pt x="7" y="7"/>
                              </a:cubicBezTo>
                              <a:cubicBezTo>
                                <a:pt x="7" y="5"/>
                                <a:pt x="7" y="5"/>
                                <a:pt x="7" y="4"/>
                              </a:cubicBezTo>
                              <a:cubicBezTo>
                                <a:pt x="7" y="4"/>
                                <a:pt x="6" y="3"/>
                                <a:pt x="5" y="3"/>
                              </a:cubicBezTo>
                              <a:cubicBezTo>
                                <a:pt x="5" y="3"/>
                                <a:pt x="4" y="3"/>
                                <a:pt x="4" y="4"/>
                              </a:cubicBezTo>
                              <a:cubicBezTo>
                                <a:pt x="4" y="4"/>
                                <a:pt x="4" y="5"/>
                                <a:pt x="4" y="7"/>
                              </a:cubicBezTo>
                              <a:cubicBezTo>
                                <a:pt x="4" y="20"/>
                                <a:pt x="4" y="20"/>
                                <a:pt x="4" y="20"/>
                              </a:cubicBezTo>
                              <a:cubicBezTo>
                                <a:pt x="4" y="21"/>
                                <a:pt x="4" y="22"/>
                                <a:pt x="4" y="23"/>
                              </a:cubicBezTo>
                              <a:cubicBezTo>
                                <a:pt x="4" y="23"/>
                                <a:pt x="5" y="24"/>
                                <a:pt x="5" y="24"/>
                              </a:cubicBezTo>
                              <a:cubicBezTo>
                                <a:pt x="6" y="24"/>
                                <a:pt x="7" y="23"/>
                                <a:pt x="7" y="23"/>
                              </a:cubicBezTo>
                              <a:cubicBezTo>
                                <a:pt x="7" y="22"/>
                                <a:pt x="7" y="22"/>
                                <a:pt x="7" y="20"/>
                              </a:cubicBezTo>
                              <a:lnTo>
                                <a:pt x="7" y="1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62"/>
                      <wps:cNvSpPr>
                        <a:spLocks noEditPoints="1"/>
                      </wps:cNvSpPr>
                      <wps:spPr bwMode="auto">
                        <a:xfrm>
                          <a:off x="2326675" y="552168"/>
                          <a:ext cx="12982" cy="103826"/>
                        </a:xfrm>
                        <a:custGeom>
                          <a:avLst/>
                          <a:gdLst>
                            <a:gd name="T0" fmla="*/ 22 w 22"/>
                            <a:gd name="T1" fmla="*/ 0 h 176"/>
                            <a:gd name="T2" fmla="*/ 22 w 22"/>
                            <a:gd name="T3" fmla="*/ 26 h 176"/>
                            <a:gd name="T4" fmla="*/ 0 w 22"/>
                            <a:gd name="T5" fmla="*/ 26 h 176"/>
                            <a:gd name="T6" fmla="*/ 0 w 22"/>
                            <a:gd name="T7" fmla="*/ 0 h 176"/>
                            <a:gd name="T8" fmla="*/ 22 w 22"/>
                            <a:gd name="T9" fmla="*/ 0 h 176"/>
                            <a:gd name="T10" fmla="*/ 22 w 22"/>
                            <a:gd name="T11" fmla="*/ 37 h 176"/>
                            <a:gd name="T12" fmla="*/ 22 w 22"/>
                            <a:gd name="T13" fmla="*/ 176 h 176"/>
                            <a:gd name="T14" fmla="*/ 0 w 22"/>
                            <a:gd name="T15" fmla="*/ 176 h 176"/>
                            <a:gd name="T16" fmla="*/ 0 w 22"/>
                            <a:gd name="T17" fmla="*/ 37 h 176"/>
                            <a:gd name="T18" fmla="*/ 22 w 22"/>
                            <a:gd name="T19" fmla="*/ 37 h 1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22" h="176">
                              <a:moveTo>
                                <a:pt x="22" y="0"/>
                              </a:moveTo>
                              <a:lnTo>
                                <a:pt x="22" y="26"/>
                              </a:lnTo>
                              <a:lnTo>
                                <a:pt x="0" y="26"/>
                              </a:lnTo>
                              <a:lnTo>
                                <a:pt x="0" y="0"/>
                              </a:lnTo>
                              <a:lnTo>
                                <a:pt x="22" y="0"/>
                              </a:lnTo>
                              <a:close/>
                              <a:moveTo>
                                <a:pt x="22" y="37"/>
                              </a:moveTo>
                              <a:lnTo>
                                <a:pt x="22" y="176"/>
                              </a:lnTo>
                              <a:lnTo>
                                <a:pt x="0" y="176"/>
                              </a:lnTo>
                              <a:lnTo>
                                <a:pt x="0" y="37"/>
                              </a:lnTo>
                              <a:lnTo>
                                <a:pt x="2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63"/>
                      <wps:cNvSpPr>
                        <a:spLocks noEditPoints="1"/>
                      </wps:cNvSpPr>
                      <wps:spPr bwMode="auto">
                        <a:xfrm>
                          <a:off x="2339657" y="555117"/>
                          <a:ext cx="21833" cy="129193"/>
                        </a:xfrm>
                        <a:custGeom>
                          <a:avLst/>
                          <a:gdLst>
                            <a:gd name="T0" fmla="*/ 7 w 7"/>
                            <a:gd name="T1" fmla="*/ 6 h 41"/>
                            <a:gd name="T2" fmla="*/ 7 w 7"/>
                            <a:gd name="T3" fmla="*/ 33 h 41"/>
                            <a:gd name="T4" fmla="*/ 7 w 7"/>
                            <a:gd name="T5" fmla="*/ 37 h 41"/>
                            <a:gd name="T6" fmla="*/ 5 w 7"/>
                            <a:gd name="T7" fmla="*/ 40 h 41"/>
                            <a:gd name="T8" fmla="*/ 1 w 7"/>
                            <a:gd name="T9" fmla="*/ 41 h 41"/>
                            <a:gd name="T10" fmla="*/ 0 w 7"/>
                            <a:gd name="T11" fmla="*/ 41 h 41"/>
                            <a:gd name="T12" fmla="*/ 0 w 7"/>
                            <a:gd name="T13" fmla="*/ 37 h 41"/>
                            <a:gd name="T14" fmla="*/ 1 w 7"/>
                            <a:gd name="T15" fmla="*/ 37 h 41"/>
                            <a:gd name="T16" fmla="*/ 3 w 7"/>
                            <a:gd name="T17" fmla="*/ 37 h 41"/>
                            <a:gd name="T18" fmla="*/ 3 w 7"/>
                            <a:gd name="T19" fmla="*/ 36 h 41"/>
                            <a:gd name="T20" fmla="*/ 3 w 7"/>
                            <a:gd name="T21" fmla="*/ 33 h 41"/>
                            <a:gd name="T22" fmla="*/ 3 w 7"/>
                            <a:gd name="T23" fmla="*/ 6 h 41"/>
                            <a:gd name="T24" fmla="*/ 7 w 7"/>
                            <a:gd name="T25" fmla="*/ 6 h 41"/>
                            <a:gd name="T26" fmla="*/ 7 w 7"/>
                            <a:gd name="T27" fmla="*/ 0 h 41"/>
                            <a:gd name="T28" fmla="*/ 7 w 7"/>
                            <a:gd name="T29" fmla="*/ 5 h 41"/>
                            <a:gd name="T30" fmla="*/ 3 w 7"/>
                            <a:gd name="T31" fmla="*/ 5 h 41"/>
                            <a:gd name="T32" fmla="*/ 3 w 7"/>
                            <a:gd name="T33" fmla="*/ 0 h 41"/>
                            <a:gd name="T34" fmla="*/ 7 w 7"/>
                            <a:gd name="T35" fmla="*/ 0 h 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7" h="41">
                              <a:moveTo>
                                <a:pt x="7" y="6"/>
                              </a:moveTo>
                              <a:cubicBezTo>
                                <a:pt x="7" y="33"/>
                                <a:pt x="7" y="33"/>
                                <a:pt x="7" y="33"/>
                              </a:cubicBezTo>
                              <a:cubicBezTo>
                                <a:pt x="7" y="35"/>
                                <a:pt x="7" y="36"/>
                                <a:pt x="7" y="37"/>
                              </a:cubicBezTo>
                              <a:cubicBezTo>
                                <a:pt x="7" y="38"/>
                                <a:pt x="6" y="39"/>
                                <a:pt x="5" y="40"/>
                              </a:cubicBezTo>
                              <a:cubicBezTo>
                                <a:pt x="4" y="40"/>
                                <a:pt x="3" y="41"/>
                                <a:pt x="1" y="41"/>
                              </a:cubicBezTo>
                              <a:cubicBezTo>
                                <a:pt x="1" y="41"/>
                                <a:pt x="1" y="41"/>
                                <a:pt x="0" y="41"/>
                              </a:cubicBezTo>
                              <a:cubicBezTo>
                                <a:pt x="0" y="37"/>
                                <a:pt x="0" y="37"/>
                                <a:pt x="0" y="37"/>
                              </a:cubicBezTo>
                              <a:cubicBezTo>
                                <a:pt x="1" y="37"/>
                                <a:pt x="1" y="37"/>
                                <a:pt x="1" y="37"/>
                              </a:cubicBezTo>
                              <a:cubicBezTo>
                                <a:pt x="2" y="37"/>
                                <a:pt x="3" y="37"/>
                                <a:pt x="3" y="37"/>
                              </a:cubicBezTo>
                              <a:cubicBezTo>
                                <a:pt x="3" y="36"/>
                                <a:pt x="3" y="36"/>
                                <a:pt x="3" y="36"/>
                              </a:cubicBezTo>
                              <a:cubicBezTo>
                                <a:pt x="3" y="35"/>
                                <a:pt x="3" y="35"/>
                                <a:pt x="3" y="33"/>
                              </a:cubicBezTo>
                              <a:cubicBezTo>
                                <a:pt x="3" y="6"/>
                                <a:pt x="3" y="6"/>
                                <a:pt x="3" y="6"/>
                              </a:cubicBezTo>
                              <a:lnTo>
                                <a:pt x="7" y="6"/>
                              </a:lnTo>
                              <a:close/>
                              <a:moveTo>
                                <a:pt x="7" y="0"/>
                              </a:moveTo>
                              <a:cubicBezTo>
                                <a:pt x="7" y="5"/>
                                <a:pt x="7" y="5"/>
                                <a:pt x="7" y="5"/>
                              </a:cubicBezTo>
                              <a:cubicBezTo>
                                <a:pt x="3" y="5"/>
                                <a:pt x="3" y="5"/>
                                <a:pt x="3" y="5"/>
                              </a:cubicBezTo>
                              <a:cubicBezTo>
                                <a:pt x="3" y="0"/>
                                <a:pt x="3" y="0"/>
                                <a:pt x="3" y="0"/>
                              </a:cubicBezTo>
                              <a:lnTo>
                                <a:pt x="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Freeform 64"/>
                      <wps:cNvSpPr>
                        <a:spLocks noEditPoints="1"/>
                      </wps:cNvSpPr>
                      <wps:spPr bwMode="auto">
                        <a:xfrm>
                          <a:off x="2373882" y="573995"/>
                          <a:ext cx="37765" cy="85539"/>
                        </a:xfrm>
                        <a:custGeom>
                          <a:avLst/>
                          <a:gdLst>
                            <a:gd name="T0" fmla="*/ 12 w 12"/>
                            <a:gd name="T1" fmla="*/ 26 h 27"/>
                            <a:gd name="T2" fmla="*/ 8 w 12"/>
                            <a:gd name="T3" fmla="*/ 26 h 27"/>
                            <a:gd name="T4" fmla="*/ 7 w 12"/>
                            <a:gd name="T5" fmla="*/ 24 h 27"/>
                            <a:gd name="T6" fmla="*/ 6 w 12"/>
                            <a:gd name="T7" fmla="*/ 26 h 27"/>
                            <a:gd name="T8" fmla="*/ 4 w 12"/>
                            <a:gd name="T9" fmla="*/ 27 h 27"/>
                            <a:gd name="T10" fmla="*/ 0 w 12"/>
                            <a:gd name="T11" fmla="*/ 25 h 27"/>
                            <a:gd name="T12" fmla="*/ 0 w 12"/>
                            <a:gd name="T13" fmla="*/ 21 h 27"/>
                            <a:gd name="T14" fmla="*/ 0 w 12"/>
                            <a:gd name="T15" fmla="*/ 18 h 27"/>
                            <a:gd name="T16" fmla="*/ 0 w 12"/>
                            <a:gd name="T17" fmla="*/ 15 h 27"/>
                            <a:gd name="T18" fmla="*/ 3 w 12"/>
                            <a:gd name="T19" fmla="*/ 13 h 27"/>
                            <a:gd name="T20" fmla="*/ 6 w 12"/>
                            <a:gd name="T21" fmla="*/ 11 h 27"/>
                            <a:gd name="T22" fmla="*/ 7 w 12"/>
                            <a:gd name="T23" fmla="*/ 10 h 27"/>
                            <a:gd name="T24" fmla="*/ 7 w 12"/>
                            <a:gd name="T25" fmla="*/ 8 h 27"/>
                            <a:gd name="T26" fmla="*/ 7 w 12"/>
                            <a:gd name="T27" fmla="*/ 5 h 27"/>
                            <a:gd name="T28" fmla="*/ 6 w 12"/>
                            <a:gd name="T29" fmla="*/ 3 h 27"/>
                            <a:gd name="T30" fmla="*/ 4 w 12"/>
                            <a:gd name="T31" fmla="*/ 4 h 27"/>
                            <a:gd name="T32" fmla="*/ 4 w 12"/>
                            <a:gd name="T33" fmla="*/ 6 h 27"/>
                            <a:gd name="T34" fmla="*/ 4 w 12"/>
                            <a:gd name="T35" fmla="*/ 9 h 27"/>
                            <a:gd name="T36" fmla="*/ 0 w 12"/>
                            <a:gd name="T37" fmla="*/ 9 h 27"/>
                            <a:gd name="T38" fmla="*/ 0 w 12"/>
                            <a:gd name="T39" fmla="*/ 6 h 27"/>
                            <a:gd name="T40" fmla="*/ 1 w 12"/>
                            <a:gd name="T41" fmla="*/ 2 h 27"/>
                            <a:gd name="T42" fmla="*/ 6 w 12"/>
                            <a:gd name="T43" fmla="*/ 0 h 27"/>
                            <a:gd name="T44" fmla="*/ 10 w 12"/>
                            <a:gd name="T45" fmla="*/ 2 h 27"/>
                            <a:gd name="T46" fmla="*/ 11 w 12"/>
                            <a:gd name="T47" fmla="*/ 3 h 27"/>
                            <a:gd name="T48" fmla="*/ 11 w 12"/>
                            <a:gd name="T49" fmla="*/ 6 h 27"/>
                            <a:gd name="T50" fmla="*/ 11 w 12"/>
                            <a:gd name="T51" fmla="*/ 22 h 27"/>
                            <a:gd name="T52" fmla="*/ 12 w 12"/>
                            <a:gd name="T53" fmla="*/ 26 h 27"/>
                            <a:gd name="T54" fmla="*/ 7 w 12"/>
                            <a:gd name="T55" fmla="*/ 14 h 27"/>
                            <a:gd name="T56" fmla="*/ 5 w 12"/>
                            <a:gd name="T57" fmla="*/ 15 h 27"/>
                            <a:gd name="T58" fmla="*/ 4 w 12"/>
                            <a:gd name="T59" fmla="*/ 17 h 27"/>
                            <a:gd name="T60" fmla="*/ 4 w 12"/>
                            <a:gd name="T61" fmla="*/ 19 h 27"/>
                            <a:gd name="T62" fmla="*/ 4 w 12"/>
                            <a:gd name="T63" fmla="*/ 21 h 27"/>
                            <a:gd name="T64" fmla="*/ 5 w 12"/>
                            <a:gd name="T65" fmla="*/ 24 h 27"/>
                            <a:gd name="T66" fmla="*/ 7 w 12"/>
                            <a:gd name="T67" fmla="*/ 23 h 27"/>
                            <a:gd name="T68" fmla="*/ 7 w 12"/>
                            <a:gd name="T69" fmla="*/ 20 h 27"/>
                            <a:gd name="T70" fmla="*/ 7 w 12"/>
                            <a:gd name="T71" fmla="*/ 14 h 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12" h="27">
                              <a:moveTo>
                                <a:pt x="12" y="26"/>
                              </a:moveTo>
                              <a:cubicBezTo>
                                <a:pt x="8" y="26"/>
                                <a:pt x="8" y="26"/>
                                <a:pt x="8" y="26"/>
                              </a:cubicBezTo>
                              <a:cubicBezTo>
                                <a:pt x="8" y="26"/>
                                <a:pt x="8" y="25"/>
                                <a:pt x="7" y="24"/>
                              </a:cubicBezTo>
                              <a:cubicBezTo>
                                <a:pt x="7" y="25"/>
                                <a:pt x="6" y="26"/>
                                <a:pt x="6" y="26"/>
                              </a:cubicBezTo>
                              <a:cubicBezTo>
                                <a:pt x="5" y="27"/>
                                <a:pt x="4" y="27"/>
                                <a:pt x="4" y="27"/>
                              </a:cubicBezTo>
                              <a:cubicBezTo>
                                <a:pt x="2" y="27"/>
                                <a:pt x="1" y="26"/>
                                <a:pt x="0" y="25"/>
                              </a:cubicBezTo>
                              <a:cubicBezTo>
                                <a:pt x="0" y="24"/>
                                <a:pt x="0" y="23"/>
                                <a:pt x="0" y="21"/>
                              </a:cubicBezTo>
                              <a:cubicBezTo>
                                <a:pt x="0" y="18"/>
                                <a:pt x="0" y="18"/>
                                <a:pt x="0" y="18"/>
                              </a:cubicBezTo>
                              <a:cubicBezTo>
                                <a:pt x="0" y="17"/>
                                <a:pt x="0" y="15"/>
                                <a:pt x="0" y="15"/>
                              </a:cubicBezTo>
                              <a:cubicBezTo>
                                <a:pt x="1" y="14"/>
                                <a:pt x="1" y="13"/>
                                <a:pt x="3" y="13"/>
                              </a:cubicBezTo>
                              <a:cubicBezTo>
                                <a:pt x="6" y="11"/>
                                <a:pt x="6" y="11"/>
                                <a:pt x="6" y="11"/>
                              </a:cubicBezTo>
                              <a:cubicBezTo>
                                <a:pt x="7" y="10"/>
                                <a:pt x="7" y="10"/>
                                <a:pt x="7" y="10"/>
                              </a:cubicBezTo>
                              <a:cubicBezTo>
                                <a:pt x="7" y="9"/>
                                <a:pt x="7" y="9"/>
                                <a:pt x="7" y="8"/>
                              </a:cubicBezTo>
                              <a:cubicBezTo>
                                <a:pt x="7" y="5"/>
                                <a:pt x="7" y="5"/>
                                <a:pt x="7" y="5"/>
                              </a:cubicBezTo>
                              <a:cubicBezTo>
                                <a:pt x="7" y="4"/>
                                <a:pt x="7" y="3"/>
                                <a:pt x="6" y="3"/>
                              </a:cubicBezTo>
                              <a:cubicBezTo>
                                <a:pt x="5" y="3"/>
                                <a:pt x="4" y="3"/>
                                <a:pt x="4" y="4"/>
                              </a:cubicBezTo>
                              <a:cubicBezTo>
                                <a:pt x="4" y="4"/>
                                <a:pt x="4" y="5"/>
                                <a:pt x="4" y="6"/>
                              </a:cubicBezTo>
                              <a:cubicBezTo>
                                <a:pt x="4" y="9"/>
                                <a:pt x="4" y="9"/>
                                <a:pt x="4" y="9"/>
                              </a:cubicBezTo>
                              <a:cubicBezTo>
                                <a:pt x="0" y="9"/>
                                <a:pt x="0" y="9"/>
                                <a:pt x="0" y="9"/>
                              </a:cubicBezTo>
                              <a:cubicBezTo>
                                <a:pt x="0" y="6"/>
                                <a:pt x="0" y="6"/>
                                <a:pt x="0" y="6"/>
                              </a:cubicBezTo>
                              <a:cubicBezTo>
                                <a:pt x="0" y="4"/>
                                <a:pt x="0" y="3"/>
                                <a:pt x="1" y="2"/>
                              </a:cubicBezTo>
                              <a:cubicBezTo>
                                <a:pt x="2" y="1"/>
                                <a:pt x="4" y="0"/>
                                <a:pt x="6" y="0"/>
                              </a:cubicBezTo>
                              <a:cubicBezTo>
                                <a:pt x="8" y="0"/>
                                <a:pt x="9" y="1"/>
                                <a:pt x="10" y="2"/>
                              </a:cubicBezTo>
                              <a:cubicBezTo>
                                <a:pt x="11" y="2"/>
                                <a:pt x="11" y="3"/>
                                <a:pt x="11" y="3"/>
                              </a:cubicBezTo>
                              <a:cubicBezTo>
                                <a:pt x="11" y="4"/>
                                <a:pt x="11" y="5"/>
                                <a:pt x="11" y="6"/>
                              </a:cubicBezTo>
                              <a:cubicBezTo>
                                <a:pt x="11" y="22"/>
                                <a:pt x="11" y="22"/>
                                <a:pt x="11" y="22"/>
                              </a:cubicBezTo>
                              <a:cubicBezTo>
                                <a:pt x="11" y="24"/>
                                <a:pt x="12" y="25"/>
                                <a:pt x="12" y="26"/>
                              </a:cubicBezTo>
                              <a:close/>
                              <a:moveTo>
                                <a:pt x="7" y="14"/>
                              </a:moveTo>
                              <a:cubicBezTo>
                                <a:pt x="5" y="15"/>
                                <a:pt x="5" y="15"/>
                                <a:pt x="5" y="15"/>
                              </a:cubicBezTo>
                              <a:cubicBezTo>
                                <a:pt x="4" y="16"/>
                                <a:pt x="4" y="16"/>
                                <a:pt x="4" y="17"/>
                              </a:cubicBezTo>
                              <a:cubicBezTo>
                                <a:pt x="4" y="17"/>
                                <a:pt x="4" y="18"/>
                                <a:pt x="4" y="19"/>
                              </a:cubicBezTo>
                              <a:cubicBezTo>
                                <a:pt x="4" y="21"/>
                                <a:pt x="4" y="21"/>
                                <a:pt x="4" y="21"/>
                              </a:cubicBezTo>
                              <a:cubicBezTo>
                                <a:pt x="4" y="23"/>
                                <a:pt x="4" y="24"/>
                                <a:pt x="5" y="24"/>
                              </a:cubicBezTo>
                              <a:cubicBezTo>
                                <a:pt x="6" y="24"/>
                                <a:pt x="6" y="23"/>
                                <a:pt x="7" y="23"/>
                              </a:cubicBezTo>
                              <a:cubicBezTo>
                                <a:pt x="7" y="22"/>
                                <a:pt x="7" y="21"/>
                                <a:pt x="7" y="20"/>
                              </a:cubicBezTo>
                              <a:lnTo>
                                <a:pt x="7" y="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Freeform 65"/>
                      <wps:cNvSpPr>
                        <a:spLocks/>
                      </wps:cNvSpPr>
                      <wps:spPr bwMode="auto">
                        <a:xfrm>
                          <a:off x="2450002" y="573995"/>
                          <a:ext cx="37765" cy="81999"/>
                        </a:xfrm>
                        <a:custGeom>
                          <a:avLst/>
                          <a:gdLst>
                            <a:gd name="T0" fmla="*/ 64 w 64"/>
                            <a:gd name="T1" fmla="*/ 0 h 139"/>
                            <a:gd name="T2" fmla="*/ 64 w 64"/>
                            <a:gd name="T3" fmla="*/ 22 h 139"/>
                            <a:gd name="T4" fmla="*/ 21 w 64"/>
                            <a:gd name="T5" fmla="*/ 123 h 139"/>
                            <a:gd name="T6" fmla="*/ 64 w 64"/>
                            <a:gd name="T7" fmla="*/ 123 h 139"/>
                            <a:gd name="T8" fmla="*/ 64 w 64"/>
                            <a:gd name="T9" fmla="*/ 139 h 139"/>
                            <a:gd name="T10" fmla="*/ 0 w 64"/>
                            <a:gd name="T11" fmla="*/ 139 h 139"/>
                            <a:gd name="T12" fmla="*/ 0 w 64"/>
                            <a:gd name="T13" fmla="*/ 123 h 139"/>
                            <a:gd name="T14" fmla="*/ 37 w 64"/>
                            <a:gd name="T15" fmla="*/ 22 h 139"/>
                            <a:gd name="T16" fmla="*/ 5 w 64"/>
                            <a:gd name="T17" fmla="*/ 22 h 139"/>
                            <a:gd name="T18" fmla="*/ 5 w 64"/>
                            <a:gd name="T19" fmla="*/ 0 h 139"/>
                            <a:gd name="T20" fmla="*/ 64 w 64"/>
                            <a:gd name="T21" fmla="*/ 0 h 1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64" h="139">
                              <a:moveTo>
                                <a:pt x="64" y="0"/>
                              </a:moveTo>
                              <a:lnTo>
                                <a:pt x="64" y="22"/>
                              </a:lnTo>
                              <a:lnTo>
                                <a:pt x="21" y="123"/>
                              </a:lnTo>
                              <a:lnTo>
                                <a:pt x="64" y="123"/>
                              </a:lnTo>
                              <a:lnTo>
                                <a:pt x="64" y="139"/>
                              </a:lnTo>
                              <a:lnTo>
                                <a:pt x="0" y="139"/>
                              </a:lnTo>
                              <a:lnTo>
                                <a:pt x="0" y="123"/>
                              </a:lnTo>
                              <a:lnTo>
                                <a:pt x="37" y="22"/>
                              </a:lnTo>
                              <a:lnTo>
                                <a:pt x="5" y="22"/>
                              </a:lnTo>
                              <a:lnTo>
                                <a:pt x="5" y="0"/>
                              </a:lnTo>
                              <a:lnTo>
                                <a:pt x="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Freeform 66"/>
                      <wps:cNvSpPr>
                        <a:spLocks noEditPoints="1"/>
                      </wps:cNvSpPr>
                      <wps:spPr bwMode="auto">
                        <a:xfrm>
                          <a:off x="2493667" y="573995"/>
                          <a:ext cx="37765" cy="85539"/>
                        </a:xfrm>
                        <a:custGeom>
                          <a:avLst/>
                          <a:gdLst>
                            <a:gd name="T0" fmla="*/ 12 w 12"/>
                            <a:gd name="T1" fmla="*/ 26 h 27"/>
                            <a:gd name="T2" fmla="*/ 8 w 12"/>
                            <a:gd name="T3" fmla="*/ 26 h 27"/>
                            <a:gd name="T4" fmla="*/ 8 w 12"/>
                            <a:gd name="T5" fmla="*/ 24 h 27"/>
                            <a:gd name="T6" fmla="*/ 6 w 12"/>
                            <a:gd name="T7" fmla="*/ 26 h 27"/>
                            <a:gd name="T8" fmla="*/ 4 w 12"/>
                            <a:gd name="T9" fmla="*/ 27 h 27"/>
                            <a:gd name="T10" fmla="*/ 1 w 12"/>
                            <a:gd name="T11" fmla="*/ 25 h 27"/>
                            <a:gd name="T12" fmla="*/ 0 w 12"/>
                            <a:gd name="T13" fmla="*/ 21 h 27"/>
                            <a:gd name="T14" fmla="*/ 0 w 12"/>
                            <a:gd name="T15" fmla="*/ 18 h 27"/>
                            <a:gd name="T16" fmla="*/ 1 w 12"/>
                            <a:gd name="T17" fmla="*/ 15 h 27"/>
                            <a:gd name="T18" fmla="*/ 3 w 12"/>
                            <a:gd name="T19" fmla="*/ 13 h 27"/>
                            <a:gd name="T20" fmla="*/ 6 w 12"/>
                            <a:gd name="T21" fmla="*/ 11 h 27"/>
                            <a:gd name="T22" fmla="*/ 8 w 12"/>
                            <a:gd name="T23" fmla="*/ 10 h 27"/>
                            <a:gd name="T24" fmla="*/ 8 w 12"/>
                            <a:gd name="T25" fmla="*/ 8 h 27"/>
                            <a:gd name="T26" fmla="*/ 8 w 12"/>
                            <a:gd name="T27" fmla="*/ 5 h 27"/>
                            <a:gd name="T28" fmla="*/ 6 w 12"/>
                            <a:gd name="T29" fmla="*/ 3 h 27"/>
                            <a:gd name="T30" fmla="*/ 4 w 12"/>
                            <a:gd name="T31" fmla="*/ 4 h 27"/>
                            <a:gd name="T32" fmla="*/ 4 w 12"/>
                            <a:gd name="T33" fmla="*/ 6 h 27"/>
                            <a:gd name="T34" fmla="*/ 4 w 12"/>
                            <a:gd name="T35" fmla="*/ 9 h 27"/>
                            <a:gd name="T36" fmla="*/ 0 w 12"/>
                            <a:gd name="T37" fmla="*/ 9 h 27"/>
                            <a:gd name="T38" fmla="*/ 0 w 12"/>
                            <a:gd name="T39" fmla="*/ 6 h 27"/>
                            <a:gd name="T40" fmla="*/ 1 w 12"/>
                            <a:gd name="T41" fmla="*/ 2 h 27"/>
                            <a:gd name="T42" fmla="*/ 6 w 12"/>
                            <a:gd name="T43" fmla="*/ 0 h 27"/>
                            <a:gd name="T44" fmla="*/ 11 w 12"/>
                            <a:gd name="T45" fmla="*/ 2 h 27"/>
                            <a:gd name="T46" fmla="*/ 11 w 12"/>
                            <a:gd name="T47" fmla="*/ 3 h 27"/>
                            <a:gd name="T48" fmla="*/ 12 w 12"/>
                            <a:gd name="T49" fmla="*/ 6 h 27"/>
                            <a:gd name="T50" fmla="*/ 12 w 12"/>
                            <a:gd name="T51" fmla="*/ 22 h 27"/>
                            <a:gd name="T52" fmla="*/ 12 w 12"/>
                            <a:gd name="T53" fmla="*/ 26 h 27"/>
                            <a:gd name="T54" fmla="*/ 8 w 12"/>
                            <a:gd name="T55" fmla="*/ 14 h 27"/>
                            <a:gd name="T56" fmla="*/ 5 w 12"/>
                            <a:gd name="T57" fmla="*/ 15 h 27"/>
                            <a:gd name="T58" fmla="*/ 4 w 12"/>
                            <a:gd name="T59" fmla="*/ 17 h 27"/>
                            <a:gd name="T60" fmla="*/ 4 w 12"/>
                            <a:gd name="T61" fmla="*/ 19 h 27"/>
                            <a:gd name="T62" fmla="*/ 4 w 12"/>
                            <a:gd name="T63" fmla="*/ 21 h 27"/>
                            <a:gd name="T64" fmla="*/ 6 w 12"/>
                            <a:gd name="T65" fmla="*/ 24 h 27"/>
                            <a:gd name="T66" fmla="*/ 7 w 12"/>
                            <a:gd name="T67" fmla="*/ 23 h 27"/>
                            <a:gd name="T68" fmla="*/ 8 w 12"/>
                            <a:gd name="T69" fmla="*/ 20 h 27"/>
                            <a:gd name="T70" fmla="*/ 8 w 12"/>
                            <a:gd name="T71" fmla="*/ 14 h 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12" h="27">
                              <a:moveTo>
                                <a:pt x="12" y="26"/>
                              </a:moveTo>
                              <a:cubicBezTo>
                                <a:pt x="8" y="26"/>
                                <a:pt x="8" y="26"/>
                                <a:pt x="8" y="26"/>
                              </a:cubicBezTo>
                              <a:cubicBezTo>
                                <a:pt x="8" y="26"/>
                                <a:pt x="8" y="25"/>
                                <a:pt x="8" y="24"/>
                              </a:cubicBezTo>
                              <a:cubicBezTo>
                                <a:pt x="7" y="25"/>
                                <a:pt x="7" y="26"/>
                                <a:pt x="6" y="26"/>
                              </a:cubicBezTo>
                              <a:cubicBezTo>
                                <a:pt x="5" y="27"/>
                                <a:pt x="5" y="27"/>
                                <a:pt x="4" y="27"/>
                              </a:cubicBezTo>
                              <a:cubicBezTo>
                                <a:pt x="2" y="27"/>
                                <a:pt x="1" y="26"/>
                                <a:pt x="1" y="25"/>
                              </a:cubicBezTo>
                              <a:cubicBezTo>
                                <a:pt x="0" y="24"/>
                                <a:pt x="0" y="23"/>
                                <a:pt x="0" y="21"/>
                              </a:cubicBezTo>
                              <a:cubicBezTo>
                                <a:pt x="0" y="18"/>
                                <a:pt x="0" y="18"/>
                                <a:pt x="0" y="18"/>
                              </a:cubicBezTo>
                              <a:cubicBezTo>
                                <a:pt x="0" y="17"/>
                                <a:pt x="0" y="15"/>
                                <a:pt x="1" y="15"/>
                              </a:cubicBezTo>
                              <a:cubicBezTo>
                                <a:pt x="1" y="14"/>
                                <a:pt x="2" y="13"/>
                                <a:pt x="3" y="13"/>
                              </a:cubicBezTo>
                              <a:cubicBezTo>
                                <a:pt x="6" y="11"/>
                                <a:pt x="6" y="11"/>
                                <a:pt x="6" y="11"/>
                              </a:cubicBezTo>
                              <a:cubicBezTo>
                                <a:pt x="7" y="10"/>
                                <a:pt x="7" y="10"/>
                                <a:pt x="8" y="10"/>
                              </a:cubicBezTo>
                              <a:cubicBezTo>
                                <a:pt x="8" y="9"/>
                                <a:pt x="8" y="9"/>
                                <a:pt x="8" y="8"/>
                              </a:cubicBezTo>
                              <a:cubicBezTo>
                                <a:pt x="8" y="5"/>
                                <a:pt x="8" y="5"/>
                                <a:pt x="8" y="5"/>
                              </a:cubicBezTo>
                              <a:cubicBezTo>
                                <a:pt x="8" y="4"/>
                                <a:pt x="7" y="3"/>
                                <a:pt x="6" y="3"/>
                              </a:cubicBezTo>
                              <a:cubicBezTo>
                                <a:pt x="5" y="3"/>
                                <a:pt x="5" y="3"/>
                                <a:pt x="4" y="4"/>
                              </a:cubicBezTo>
                              <a:cubicBezTo>
                                <a:pt x="4" y="4"/>
                                <a:pt x="4" y="5"/>
                                <a:pt x="4" y="6"/>
                              </a:cubicBezTo>
                              <a:cubicBezTo>
                                <a:pt x="4" y="9"/>
                                <a:pt x="4" y="9"/>
                                <a:pt x="4" y="9"/>
                              </a:cubicBezTo>
                              <a:cubicBezTo>
                                <a:pt x="0" y="9"/>
                                <a:pt x="0" y="9"/>
                                <a:pt x="0" y="9"/>
                              </a:cubicBezTo>
                              <a:cubicBezTo>
                                <a:pt x="0" y="6"/>
                                <a:pt x="0" y="6"/>
                                <a:pt x="0" y="6"/>
                              </a:cubicBezTo>
                              <a:cubicBezTo>
                                <a:pt x="0" y="4"/>
                                <a:pt x="1" y="3"/>
                                <a:pt x="1" y="2"/>
                              </a:cubicBezTo>
                              <a:cubicBezTo>
                                <a:pt x="2" y="1"/>
                                <a:pt x="4" y="0"/>
                                <a:pt x="6" y="0"/>
                              </a:cubicBezTo>
                              <a:cubicBezTo>
                                <a:pt x="8" y="0"/>
                                <a:pt x="10" y="1"/>
                                <a:pt x="11" y="2"/>
                              </a:cubicBezTo>
                              <a:cubicBezTo>
                                <a:pt x="11" y="2"/>
                                <a:pt x="11" y="3"/>
                                <a:pt x="11" y="3"/>
                              </a:cubicBezTo>
                              <a:cubicBezTo>
                                <a:pt x="12" y="4"/>
                                <a:pt x="12" y="5"/>
                                <a:pt x="12" y="6"/>
                              </a:cubicBezTo>
                              <a:cubicBezTo>
                                <a:pt x="12" y="22"/>
                                <a:pt x="12" y="22"/>
                                <a:pt x="12" y="22"/>
                              </a:cubicBezTo>
                              <a:cubicBezTo>
                                <a:pt x="12" y="24"/>
                                <a:pt x="12" y="25"/>
                                <a:pt x="12" y="26"/>
                              </a:cubicBezTo>
                              <a:close/>
                              <a:moveTo>
                                <a:pt x="8" y="14"/>
                              </a:moveTo>
                              <a:cubicBezTo>
                                <a:pt x="5" y="15"/>
                                <a:pt x="5" y="15"/>
                                <a:pt x="5" y="15"/>
                              </a:cubicBezTo>
                              <a:cubicBezTo>
                                <a:pt x="5" y="16"/>
                                <a:pt x="4" y="16"/>
                                <a:pt x="4" y="17"/>
                              </a:cubicBezTo>
                              <a:cubicBezTo>
                                <a:pt x="4" y="17"/>
                                <a:pt x="4" y="18"/>
                                <a:pt x="4" y="19"/>
                              </a:cubicBezTo>
                              <a:cubicBezTo>
                                <a:pt x="4" y="21"/>
                                <a:pt x="4" y="21"/>
                                <a:pt x="4" y="21"/>
                              </a:cubicBezTo>
                              <a:cubicBezTo>
                                <a:pt x="4" y="23"/>
                                <a:pt x="5" y="24"/>
                                <a:pt x="6" y="24"/>
                              </a:cubicBezTo>
                              <a:cubicBezTo>
                                <a:pt x="6" y="24"/>
                                <a:pt x="7" y="23"/>
                                <a:pt x="7" y="23"/>
                              </a:cubicBezTo>
                              <a:cubicBezTo>
                                <a:pt x="8" y="22"/>
                                <a:pt x="8" y="21"/>
                                <a:pt x="8" y="20"/>
                              </a:cubicBezTo>
                              <a:lnTo>
                                <a:pt x="8" y="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67"/>
                      <wps:cNvSpPr>
                        <a:spLocks/>
                      </wps:cNvSpPr>
                      <wps:spPr bwMode="auto">
                        <a:xfrm>
                          <a:off x="2569787" y="558067"/>
                          <a:ext cx="24783" cy="101467"/>
                        </a:xfrm>
                        <a:custGeom>
                          <a:avLst/>
                          <a:gdLst>
                            <a:gd name="T0" fmla="*/ 6 w 8"/>
                            <a:gd name="T1" fmla="*/ 0 h 32"/>
                            <a:gd name="T2" fmla="*/ 6 w 8"/>
                            <a:gd name="T3" fmla="*/ 5 h 32"/>
                            <a:gd name="T4" fmla="*/ 8 w 8"/>
                            <a:gd name="T5" fmla="*/ 5 h 32"/>
                            <a:gd name="T6" fmla="*/ 8 w 8"/>
                            <a:gd name="T7" fmla="*/ 9 h 32"/>
                            <a:gd name="T8" fmla="*/ 6 w 8"/>
                            <a:gd name="T9" fmla="*/ 9 h 32"/>
                            <a:gd name="T10" fmla="*/ 6 w 8"/>
                            <a:gd name="T11" fmla="*/ 27 h 32"/>
                            <a:gd name="T12" fmla="*/ 6 w 8"/>
                            <a:gd name="T13" fmla="*/ 28 h 32"/>
                            <a:gd name="T14" fmla="*/ 8 w 8"/>
                            <a:gd name="T15" fmla="*/ 29 h 32"/>
                            <a:gd name="T16" fmla="*/ 8 w 8"/>
                            <a:gd name="T17" fmla="*/ 32 h 32"/>
                            <a:gd name="T18" fmla="*/ 6 w 8"/>
                            <a:gd name="T19" fmla="*/ 32 h 32"/>
                            <a:gd name="T20" fmla="*/ 3 w 8"/>
                            <a:gd name="T21" fmla="*/ 31 h 32"/>
                            <a:gd name="T22" fmla="*/ 2 w 8"/>
                            <a:gd name="T23" fmla="*/ 30 h 32"/>
                            <a:gd name="T24" fmla="*/ 2 w 8"/>
                            <a:gd name="T25" fmla="*/ 28 h 32"/>
                            <a:gd name="T26" fmla="*/ 2 w 8"/>
                            <a:gd name="T27" fmla="*/ 9 h 32"/>
                            <a:gd name="T28" fmla="*/ 0 w 8"/>
                            <a:gd name="T29" fmla="*/ 9 h 32"/>
                            <a:gd name="T30" fmla="*/ 0 w 8"/>
                            <a:gd name="T31" fmla="*/ 5 h 32"/>
                            <a:gd name="T32" fmla="*/ 2 w 8"/>
                            <a:gd name="T33" fmla="*/ 5 h 32"/>
                            <a:gd name="T34" fmla="*/ 2 w 8"/>
                            <a:gd name="T35" fmla="*/ 0 h 32"/>
                            <a:gd name="T36" fmla="*/ 6 w 8"/>
                            <a:gd name="T37" fmla="*/ 0 h 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8" h="32">
                              <a:moveTo>
                                <a:pt x="6" y="0"/>
                              </a:moveTo>
                              <a:cubicBezTo>
                                <a:pt x="6" y="5"/>
                                <a:pt x="6" y="5"/>
                                <a:pt x="6" y="5"/>
                              </a:cubicBezTo>
                              <a:cubicBezTo>
                                <a:pt x="8" y="5"/>
                                <a:pt x="8" y="5"/>
                                <a:pt x="8" y="5"/>
                              </a:cubicBezTo>
                              <a:cubicBezTo>
                                <a:pt x="8" y="9"/>
                                <a:pt x="8" y="9"/>
                                <a:pt x="8" y="9"/>
                              </a:cubicBezTo>
                              <a:cubicBezTo>
                                <a:pt x="6" y="9"/>
                                <a:pt x="6" y="9"/>
                                <a:pt x="6" y="9"/>
                              </a:cubicBezTo>
                              <a:cubicBezTo>
                                <a:pt x="6" y="27"/>
                                <a:pt x="6" y="27"/>
                                <a:pt x="6" y="27"/>
                              </a:cubicBezTo>
                              <a:cubicBezTo>
                                <a:pt x="6" y="28"/>
                                <a:pt x="6" y="28"/>
                                <a:pt x="6" y="28"/>
                              </a:cubicBezTo>
                              <a:cubicBezTo>
                                <a:pt x="7" y="28"/>
                                <a:pt x="7" y="29"/>
                                <a:pt x="8" y="29"/>
                              </a:cubicBezTo>
                              <a:cubicBezTo>
                                <a:pt x="8" y="32"/>
                                <a:pt x="8" y="32"/>
                                <a:pt x="8" y="32"/>
                              </a:cubicBezTo>
                              <a:cubicBezTo>
                                <a:pt x="7" y="32"/>
                                <a:pt x="6" y="32"/>
                                <a:pt x="6" y="32"/>
                              </a:cubicBezTo>
                              <a:cubicBezTo>
                                <a:pt x="4" y="32"/>
                                <a:pt x="3" y="31"/>
                                <a:pt x="3" y="31"/>
                              </a:cubicBezTo>
                              <a:cubicBezTo>
                                <a:pt x="2" y="30"/>
                                <a:pt x="2" y="30"/>
                                <a:pt x="2" y="30"/>
                              </a:cubicBezTo>
                              <a:cubicBezTo>
                                <a:pt x="2" y="29"/>
                                <a:pt x="2" y="28"/>
                                <a:pt x="2" y="28"/>
                              </a:cubicBezTo>
                              <a:cubicBezTo>
                                <a:pt x="2" y="9"/>
                                <a:pt x="2" y="9"/>
                                <a:pt x="2" y="9"/>
                              </a:cubicBezTo>
                              <a:cubicBezTo>
                                <a:pt x="0" y="9"/>
                                <a:pt x="0" y="9"/>
                                <a:pt x="0" y="9"/>
                              </a:cubicBezTo>
                              <a:cubicBezTo>
                                <a:pt x="0" y="5"/>
                                <a:pt x="0" y="5"/>
                                <a:pt x="0" y="5"/>
                              </a:cubicBezTo>
                              <a:cubicBezTo>
                                <a:pt x="2" y="5"/>
                                <a:pt x="2" y="5"/>
                                <a:pt x="2" y="5"/>
                              </a:cubicBezTo>
                              <a:cubicBezTo>
                                <a:pt x="2" y="0"/>
                                <a:pt x="2" y="0"/>
                                <a:pt x="2" y="0"/>
                              </a:cubicBezTo>
                              <a:lnTo>
                                <a:pt x="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68"/>
                      <wps:cNvSpPr>
                        <a:spLocks/>
                      </wps:cNvSpPr>
                      <wps:spPr bwMode="auto">
                        <a:xfrm>
                          <a:off x="2604012" y="573995"/>
                          <a:ext cx="28324" cy="81999"/>
                        </a:xfrm>
                        <a:custGeom>
                          <a:avLst/>
                          <a:gdLst>
                            <a:gd name="T0" fmla="*/ 4 w 9"/>
                            <a:gd name="T1" fmla="*/ 0 h 26"/>
                            <a:gd name="T2" fmla="*/ 4 w 9"/>
                            <a:gd name="T3" fmla="*/ 3 h 26"/>
                            <a:gd name="T4" fmla="*/ 5 w 9"/>
                            <a:gd name="T5" fmla="*/ 1 h 26"/>
                            <a:gd name="T6" fmla="*/ 8 w 9"/>
                            <a:gd name="T7" fmla="*/ 0 h 26"/>
                            <a:gd name="T8" fmla="*/ 9 w 9"/>
                            <a:gd name="T9" fmla="*/ 0 h 26"/>
                            <a:gd name="T10" fmla="*/ 9 w 9"/>
                            <a:gd name="T11" fmla="*/ 5 h 26"/>
                            <a:gd name="T12" fmla="*/ 6 w 9"/>
                            <a:gd name="T13" fmla="*/ 4 h 26"/>
                            <a:gd name="T14" fmla="*/ 4 w 9"/>
                            <a:gd name="T15" fmla="*/ 8 h 26"/>
                            <a:gd name="T16" fmla="*/ 4 w 9"/>
                            <a:gd name="T17" fmla="*/ 26 h 26"/>
                            <a:gd name="T18" fmla="*/ 0 w 9"/>
                            <a:gd name="T19" fmla="*/ 26 h 26"/>
                            <a:gd name="T20" fmla="*/ 0 w 9"/>
                            <a:gd name="T21" fmla="*/ 0 h 26"/>
                            <a:gd name="T22" fmla="*/ 4 w 9"/>
                            <a:gd name="T23" fmla="*/ 0 h 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0" t="0" r="r" b="b"/>
                          <a:pathLst>
                            <a:path w="9" h="26">
                              <a:moveTo>
                                <a:pt x="4" y="0"/>
                              </a:moveTo>
                              <a:cubicBezTo>
                                <a:pt x="4" y="3"/>
                                <a:pt x="4" y="3"/>
                                <a:pt x="4" y="3"/>
                              </a:cubicBezTo>
                              <a:cubicBezTo>
                                <a:pt x="4" y="2"/>
                                <a:pt x="5" y="1"/>
                                <a:pt x="5" y="1"/>
                              </a:cubicBezTo>
                              <a:cubicBezTo>
                                <a:pt x="6" y="0"/>
                                <a:pt x="7" y="0"/>
                                <a:pt x="8" y="0"/>
                              </a:cubicBezTo>
                              <a:cubicBezTo>
                                <a:pt x="8" y="0"/>
                                <a:pt x="8" y="0"/>
                                <a:pt x="9" y="0"/>
                              </a:cubicBezTo>
                              <a:cubicBezTo>
                                <a:pt x="9" y="5"/>
                                <a:pt x="9" y="5"/>
                                <a:pt x="9" y="5"/>
                              </a:cubicBezTo>
                              <a:cubicBezTo>
                                <a:pt x="8" y="4"/>
                                <a:pt x="7" y="4"/>
                                <a:pt x="6" y="4"/>
                              </a:cubicBezTo>
                              <a:cubicBezTo>
                                <a:pt x="5" y="4"/>
                                <a:pt x="4" y="5"/>
                                <a:pt x="4" y="8"/>
                              </a:cubicBezTo>
                              <a:cubicBezTo>
                                <a:pt x="4" y="26"/>
                                <a:pt x="4" y="26"/>
                                <a:pt x="4" y="26"/>
                              </a:cubicBezTo>
                              <a:cubicBezTo>
                                <a:pt x="0" y="26"/>
                                <a:pt x="0" y="26"/>
                                <a:pt x="0" y="26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lnTo>
                                <a:pt x="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69"/>
                      <wps:cNvSpPr>
                        <a:spLocks noEditPoints="1"/>
                      </wps:cNvSpPr>
                      <wps:spPr bwMode="auto">
                        <a:xfrm>
                          <a:off x="2638826" y="573995"/>
                          <a:ext cx="37765" cy="110316"/>
                        </a:xfrm>
                        <a:custGeom>
                          <a:avLst/>
                          <a:gdLst>
                            <a:gd name="T0" fmla="*/ 12 w 12"/>
                            <a:gd name="T1" fmla="*/ 0 h 35"/>
                            <a:gd name="T2" fmla="*/ 12 w 12"/>
                            <a:gd name="T3" fmla="*/ 28 h 35"/>
                            <a:gd name="T4" fmla="*/ 10 w 12"/>
                            <a:gd name="T5" fmla="*/ 33 h 35"/>
                            <a:gd name="T6" fmla="*/ 6 w 12"/>
                            <a:gd name="T7" fmla="*/ 35 h 35"/>
                            <a:gd name="T8" fmla="*/ 2 w 12"/>
                            <a:gd name="T9" fmla="*/ 34 h 35"/>
                            <a:gd name="T10" fmla="*/ 0 w 12"/>
                            <a:gd name="T11" fmla="*/ 31 h 35"/>
                            <a:gd name="T12" fmla="*/ 0 w 12"/>
                            <a:gd name="T13" fmla="*/ 29 h 35"/>
                            <a:gd name="T14" fmla="*/ 4 w 12"/>
                            <a:gd name="T15" fmla="*/ 29 h 35"/>
                            <a:gd name="T16" fmla="*/ 6 w 12"/>
                            <a:gd name="T17" fmla="*/ 31 h 35"/>
                            <a:gd name="T18" fmla="*/ 8 w 12"/>
                            <a:gd name="T19" fmla="*/ 29 h 35"/>
                            <a:gd name="T20" fmla="*/ 8 w 12"/>
                            <a:gd name="T21" fmla="*/ 25 h 35"/>
                            <a:gd name="T22" fmla="*/ 4 w 12"/>
                            <a:gd name="T23" fmla="*/ 27 h 35"/>
                            <a:gd name="T24" fmla="*/ 1 w 12"/>
                            <a:gd name="T25" fmla="*/ 25 h 35"/>
                            <a:gd name="T26" fmla="*/ 0 w 12"/>
                            <a:gd name="T27" fmla="*/ 24 h 35"/>
                            <a:gd name="T28" fmla="*/ 0 w 12"/>
                            <a:gd name="T29" fmla="*/ 21 h 35"/>
                            <a:gd name="T30" fmla="*/ 0 w 12"/>
                            <a:gd name="T31" fmla="*/ 6 h 35"/>
                            <a:gd name="T32" fmla="*/ 1 w 12"/>
                            <a:gd name="T33" fmla="*/ 2 h 35"/>
                            <a:gd name="T34" fmla="*/ 4 w 12"/>
                            <a:gd name="T35" fmla="*/ 0 h 35"/>
                            <a:gd name="T36" fmla="*/ 8 w 12"/>
                            <a:gd name="T37" fmla="*/ 2 h 35"/>
                            <a:gd name="T38" fmla="*/ 8 w 12"/>
                            <a:gd name="T39" fmla="*/ 0 h 35"/>
                            <a:gd name="T40" fmla="*/ 12 w 12"/>
                            <a:gd name="T41" fmla="*/ 0 h 35"/>
                            <a:gd name="T42" fmla="*/ 4 w 12"/>
                            <a:gd name="T43" fmla="*/ 7 h 35"/>
                            <a:gd name="T44" fmla="*/ 4 w 12"/>
                            <a:gd name="T45" fmla="*/ 20 h 35"/>
                            <a:gd name="T46" fmla="*/ 4 w 12"/>
                            <a:gd name="T47" fmla="*/ 22 h 35"/>
                            <a:gd name="T48" fmla="*/ 6 w 12"/>
                            <a:gd name="T49" fmla="*/ 23 h 35"/>
                            <a:gd name="T50" fmla="*/ 8 w 12"/>
                            <a:gd name="T51" fmla="*/ 23 h 35"/>
                            <a:gd name="T52" fmla="*/ 8 w 12"/>
                            <a:gd name="T53" fmla="*/ 20 h 35"/>
                            <a:gd name="T54" fmla="*/ 8 w 12"/>
                            <a:gd name="T55" fmla="*/ 7 h 35"/>
                            <a:gd name="T56" fmla="*/ 8 w 12"/>
                            <a:gd name="T57" fmla="*/ 4 h 35"/>
                            <a:gd name="T58" fmla="*/ 6 w 12"/>
                            <a:gd name="T59" fmla="*/ 3 h 35"/>
                            <a:gd name="T60" fmla="*/ 5 w 12"/>
                            <a:gd name="T61" fmla="*/ 4 h 35"/>
                            <a:gd name="T62" fmla="*/ 4 w 12"/>
                            <a:gd name="T63" fmla="*/ 7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12" h="35">
                              <a:moveTo>
                                <a:pt x="12" y="0"/>
                              </a:moveTo>
                              <a:cubicBezTo>
                                <a:pt x="12" y="28"/>
                                <a:pt x="12" y="28"/>
                                <a:pt x="12" y="28"/>
                              </a:cubicBezTo>
                              <a:cubicBezTo>
                                <a:pt x="12" y="31"/>
                                <a:pt x="11" y="32"/>
                                <a:pt x="10" y="33"/>
                              </a:cubicBezTo>
                              <a:cubicBezTo>
                                <a:pt x="9" y="34"/>
                                <a:pt x="8" y="35"/>
                                <a:pt x="6" y="35"/>
                              </a:cubicBezTo>
                              <a:cubicBezTo>
                                <a:pt x="5" y="35"/>
                                <a:pt x="3" y="34"/>
                                <a:pt x="2" y="34"/>
                              </a:cubicBezTo>
                              <a:cubicBezTo>
                                <a:pt x="1" y="33"/>
                                <a:pt x="1" y="32"/>
                                <a:pt x="0" y="31"/>
                              </a:cubicBezTo>
                              <a:cubicBezTo>
                                <a:pt x="0" y="31"/>
                                <a:pt x="0" y="30"/>
                                <a:pt x="0" y="29"/>
                              </a:cubicBezTo>
                              <a:cubicBezTo>
                                <a:pt x="4" y="29"/>
                                <a:pt x="4" y="29"/>
                                <a:pt x="4" y="29"/>
                              </a:cubicBezTo>
                              <a:cubicBezTo>
                                <a:pt x="4" y="31"/>
                                <a:pt x="5" y="31"/>
                                <a:pt x="6" y="31"/>
                              </a:cubicBezTo>
                              <a:cubicBezTo>
                                <a:pt x="7" y="31"/>
                                <a:pt x="8" y="31"/>
                                <a:pt x="8" y="29"/>
                              </a:cubicBezTo>
                              <a:cubicBezTo>
                                <a:pt x="8" y="25"/>
                                <a:pt x="8" y="25"/>
                                <a:pt x="8" y="25"/>
                              </a:cubicBezTo>
                              <a:cubicBezTo>
                                <a:pt x="7" y="26"/>
                                <a:pt x="6" y="27"/>
                                <a:pt x="4" y="27"/>
                              </a:cubicBezTo>
                              <a:cubicBezTo>
                                <a:pt x="3" y="27"/>
                                <a:pt x="2" y="26"/>
                                <a:pt x="1" y="25"/>
                              </a:cubicBezTo>
                              <a:cubicBezTo>
                                <a:pt x="1" y="25"/>
                                <a:pt x="0" y="24"/>
                                <a:pt x="0" y="24"/>
                              </a:cubicBezTo>
                              <a:cubicBezTo>
                                <a:pt x="0" y="23"/>
                                <a:pt x="0" y="22"/>
                                <a:pt x="0" y="21"/>
                              </a:cubicBezTo>
                              <a:cubicBezTo>
                                <a:pt x="0" y="6"/>
                                <a:pt x="0" y="6"/>
                                <a:pt x="0" y="6"/>
                              </a:cubicBezTo>
                              <a:cubicBezTo>
                                <a:pt x="0" y="4"/>
                                <a:pt x="0" y="3"/>
                                <a:pt x="1" y="2"/>
                              </a:cubicBezTo>
                              <a:cubicBezTo>
                                <a:pt x="2" y="1"/>
                                <a:pt x="3" y="0"/>
                                <a:pt x="4" y="0"/>
                              </a:cubicBezTo>
                              <a:cubicBezTo>
                                <a:pt x="6" y="0"/>
                                <a:pt x="7" y="1"/>
                                <a:pt x="8" y="2"/>
                              </a:cubicBezTo>
                              <a:cubicBezTo>
                                <a:pt x="8" y="0"/>
                                <a:pt x="8" y="0"/>
                                <a:pt x="8" y="0"/>
                              </a:cubicBezTo>
                              <a:lnTo>
                                <a:pt x="12" y="0"/>
                              </a:lnTo>
                              <a:close/>
                              <a:moveTo>
                                <a:pt x="4" y="7"/>
                              </a:moveTo>
                              <a:cubicBezTo>
                                <a:pt x="4" y="20"/>
                                <a:pt x="4" y="20"/>
                                <a:pt x="4" y="20"/>
                              </a:cubicBezTo>
                              <a:cubicBezTo>
                                <a:pt x="4" y="21"/>
                                <a:pt x="4" y="22"/>
                                <a:pt x="4" y="22"/>
                              </a:cubicBezTo>
                              <a:cubicBezTo>
                                <a:pt x="5" y="23"/>
                                <a:pt x="5" y="23"/>
                                <a:pt x="6" y="23"/>
                              </a:cubicBezTo>
                              <a:cubicBezTo>
                                <a:pt x="7" y="23"/>
                                <a:pt x="7" y="23"/>
                                <a:pt x="8" y="23"/>
                              </a:cubicBezTo>
                              <a:cubicBezTo>
                                <a:pt x="8" y="22"/>
                                <a:pt x="8" y="21"/>
                                <a:pt x="8" y="20"/>
                              </a:cubicBezTo>
                              <a:cubicBezTo>
                                <a:pt x="8" y="7"/>
                                <a:pt x="8" y="7"/>
                                <a:pt x="8" y="7"/>
                              </a:cubicBezTo>
                              <a:cubicBezTo>
                                <a:pt x="8" y="6"/>
                                <a:pt x="8" y="5"/>
                                <a:pt x="8" y="4"/>
                              </a:cubicBezTo>
                              <a:cubicBezTo>
                                <a:pt x="7" y="4"/>
                                <a:pt x="7" y="3"/>
                                <a:pt x="6" y="3"/>
                              </a:cubicBezTo>
                              <a:cubicBezTo>
                                <a:pt x="5" y="3"/>
                                <a:pt x="5" y="4"/>
                                <a:pt x="5" y="4"/>
                              </a:cubicBezTo>
                              <a:cubicBezTo>
                                <a:pt x="4" y="5"/>
                                <a:pt x="4" y="5"/>
                                <a:pt x="4" y="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70"/>
                      <wps:cNvSpPr>
                        <a:spLocks/>
                      </wps:cNvSpPr>
                      <wps:spPr bwMode="auto">
                        <a:xfrm>
                          <a:off x="2077663" y="725605"/>
                          <a:ext cx="37765" cy="81999"/>
                        </a:xfrm>
                        <a:custGeom>
                          <a:avLst/>
                          <a:gdLst>
                            <a:gd name="T0" fmla="*/ 12 w 12"/>
                            <a:gd name="T1" fmla="*/ 0 h 26"/>
                            <a:gd name="T2" fmla="*/ 8 w 12"/>
                            <a:gd name="T3" fmla="*/ 26 h 26"/>
                            <a:gd name="T4" fmla="*/ 3 w 12"/>
                            <a:gd name="T5" fmla="*/ 26 h 26"/>
                            <a:gd name="T6" fmla="*/ 0 w 12"/>
                            <a:gd name="T7" fmla="*/ 0 h 26"/>
                            <a:gd name="T8" fmla="*/ 3 w 12"/>
                            <a:gd name="T9" fmla="*/ 0 h 26"/>
                            <a:gd name="T10" fmla="*/ 5 w 12"/>
                            <a:gd name="T11" fmla="*/ 14 h 26"/>
                            <a:gd name="T12" fmla="*/ 6 w 12"/>
                            <a:gd name="T13" fmla="*/ 18 h 26"/>
                            <a:gd name="T14" fmla="*/ 6 w 12"/>
                            <a:gd name="T15" fmla="*/ 21 h 26"/>
                            <a:gd name="T16" fmla="*/ 6 w 12"/>
                            <a:gd name="T17" fmla="*/ 14 h 26"/>
                            <a:gd name="T18" fmla="*/ 8 w 12"/>
                            <a:gd name="T19" fmla="*/ 0 h 26"/>
                            <a:gd name="T20" fmla="*/ 12 w 12"/>
                            <a:gd name="T21" fmla="*/ 0 h 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2" h="26">
                              <a:moveTo>
                                <a:pt x="12" y="0"/>
                              </a:moveTo>
                              <a:cubicBezTo>
                                <a:pt x="8" y="26"/>
                                <a:pt x="8" y="26"/>
                                <a:pt x="8" y="26"/>
                              </a:cubicBezTo>
                              <a:cubicBezTo>
                                <a:pt x="3" y="26"/>
                                <a:pt x="3" y="26"/>
                                <a:pt x="3" y="26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3" y="0"/>
                                <a:pt x="3" y="0"/>
                                <a:pt x="3" y="0"/>
                              </a:cubicBezTo>
                              <a:cubicBezTo>
                                <a:pt x="5" y="14"/>
                                <a:pt x="5" y="14"/>
                                <a:pt x="5" y="14"/>
                              </a:cubicBezTo>
                              <a:cubicBezTo>
                                <a:pt x="5" y="15"/>
                                <a:pt x="5" y="16"/>
                                <a:pt x="6" y="18"/>
                              </a:cubicBezTo>
                              <a:cubicBezTo>
                                <a:pt x="6" y="19"/>
                                <a:pt x="6" y="20"/>
                                <a:pt x="6" y="21"/>
                              </a:cubicBezTo>
                              <a:cubicBezTo>
                                <a:pt x="6" y="18"/>
                                <a:pt x="6" y="15"/>
                                <a:pt x="6" y="14"/>
                              </a:cubicBezTo>
                              <a:cubicBezTo>
                                <a:pt x="8" y="0"/>
                                <a:pt x="8" y="0"/>
                                <a:pt x="8" y="0"/>
                              </a:cubicBezTo>
                              <a:lnTo>
                                <a:pt x="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71"/>
                      <wps:cNvSpPr>
                        <a:spLocks/>
                      </wps:cNvSpPr>
                      <wps:spPr bwMode="auto">
                        <a:xfrm>
                          <a:off x="2124869" y="725605"/>
                          <a:ext cx="28324" cy="81999"/>
                        </a:xfrm>
                        <a:custGeom>
                          <a:avLst/>
                          <a:gdLst>
                            <a:gd name="T0" fmla="*/ 4 w 9"/>
                            <a:gd name="T1" fmla="*/ 0 h 26"/>
                            <a:gd name="T2" fmla="*/ 4 w 9"/>
                            <a:gd name="T3" fmla="*/ 3 h 26"/>
                            <a:gd name="T4" fmla="*/ 6 w 9"/>
                            <a:gd name="T5" fmla="*/ 1 h 26"/>
                            <a:gd name="T6" fmla="*/ 8 w 9"/>
                            <a:gd name="T7" fmla="*/ 0 h 26"/>
                            <a:gd name="T8" fmla="*/ 9 w 9"/>
                            <a:gd name="T9" fmla="*/ 0 h 26"/>
                            <a:gd name="T10" fmla="*/ 9 w 9"/>
                            <a:gd name="T11" fmla="*/ 5 h 26"/>
                            <a:gd name="T12" fmla="*/ 7 w 9"/>
                            <a:gd name="T13" fmla="*/ 4 h 26"/>
                            <a:gd name="T14" fmla="*/ 4 w 9"/>
                            <a:gd name="T15" fmla="*/ 8 h 26"/>
                            <a:gd name="T16" fmla="*/ 4 w 9"/>
                            <a:gd name="T17" fmla="*/ 26 h 26"/>
                            <a:gd name="T18" fmla="*/ 0 w 9"/>
                            <a:gd name="T19" fmla="*/ 26 h 26"/>
                            <a:gd name="T20" fmla="*/ 0 w 9"/>
                            <a:gd name="T21" fmla="*/ 0 h 26"/>
                            <a:gd name="T22" fmla="*/ 4 w 9"/>
                            <a:gd name="T23" fmla="*/ 0 h 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0" t="0" r="r" b="b"/>
                          <a:pathLst>
                            <a:path w="9" h="26">
                              <a:moveTo>
                                <a:pt x="4" y="0"/>
                              </a:moveTo>
                              <a:cubicBezTo>
                                <a:pt x="4" y="3"/>
                                <a:pt x="4" y="3"/>
                                <a:pt x="4" y="3"/>
                              </a:cubicBezTo>
                              <a:cubicBezTo>
                                <a:pt x="4" y="2"/>
                                <a:pt x="5" y="1"/>
                                <a:pt x="6" y="1"/>
                              </a:cubicBezTo>
                              <a:cubicBezTo>
                                <a:pt x="6" y="0"/>
                                <a:pt x="7" y="0"/>
                                <a:pt x="8" y="0"/>
                              </a:cubicBezTo>
                              <a:cubicBezTo>
                                <a:pt x="8" y="0"/>
                                <a:pt x="8" y="0"/>
                                <a:pt x="9" y="0"/>
                              </a:cubicBezTo>
                              <a:cubicBezTo>
                                <a:pt x="9" y="5"/>
                                <a:pt x="9" y="5"/>
                                <a:pt x="9" y="5"/>
                              </a:cubicBezTo>
                              <a:cubicBezTo>
                                <a:pt x="8" y="4"/>
                                <a:pt x="7" y="4"/>
                                <a:pt x="7" y="4"/>
                              </a:cubicBezTo>
                              <a:cubicBezTo>
                                <a:pt x="5" y="4"/>
                                <a:pt x="4" y="5"/>
                                <a:pt x="4" y="8"/>
                              </a:cubicBezTo>
                              <a:cubicBezTo>
                                <a:pt x="4" y="26"/>
                                <a:pt x="4" y="26"/>
                                <a:pt x="4" y="26"/>
                              </a:cubicBezTo>
                              <a:cubicBezTo>
                                <a:pt x="0" y="26"/>
                                <a:pt x="0" y="26"/>
                                <a:pt x="0" y="26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lnTo>
                                <a:pt x="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72"/>
                      <wps:cNvSpPr>
                        <a:spLocks noEditPoints="1"/>
                      </wps:cNvSpPr>
                      <wps:spPr bwMode="auto">
                        <a:xfrm>
                          <a:off x="2159684" y="725605"/>
                          <a:ext cx="37765" cy="84949"/>
                        </a:xfrm>
                        <a:custGeom>
                          <a:avLst/>
                          <a:gdLst>
                            <a:gd name="T0" fmla="*/ 8 w 12"/>
                            <a:gd name="T1" fmla="*/ 17 h 27"/>
                            <a:gd name="T2" fmla="*/ 12 w 12"/>
                            <a:gd name="T3" fmla="*/ 17 h 27"/>
                            <a:gd name="T4" fmla="*/ 12 w 12"/>
                            <a:gd name="T5" fmla="*/ 20 h 27"/>
                            <a:gd name="T6" fmla="*/ 12 w 12"/>
                            <a:gd name="T7" fmla="*/ 23 h 27"/>
                            <a:gd name="T8" fmla="*/ 11 w 12"/>
                            <a:gd name="T9" fmla="*/ 25 h 27"/>
                            <a:gd name="T10" fmla="*/ 6 w 12"/>
                            <a:gd name="T11" fmla="*/ 27 h 27"/>
                            <a:gd name="T12" fmla="*/ 2 w 12"/>
                            <a:gd name="T13" fmla="*/ 25 h 27"/>
                            <a:gd name="T14" fmla="*/ 1 w 12"/>
                            <a:gd name="T15" fmla="*/ 23 h 27"/>
                            <a:gd name="T16" fmla="*/ 0 w 12"/>
                            <a:gd name="T17" fmla="*/ 20 h 27"/>
                            <a:gd name="T18" fmla="*/ 0 w 12"/>
                            <a:gd name="T19" fmla="*/ 7 h 27"/>
                            <a:gd name="T20" fmla="*/ 1 w 12"/>
                            <a:gd name="T21" fmla="*/ 4 h 27"/>
                            <a:gd name="T22" fmla="*/ 2 w 12"/>
                            <a:gd name="T23" fmla="*/ 2 h 27"/>
                            <a:gd name="T24" fmla="*/ 6 w 12"/>
                            <a:gd name="T25" fmla="*/ 0 h 27"/>
                            <a:gd name="T26" fmla="*/ 11 w 12"/>
                            <a:gd name="T27" fmla="*/ 2 h 27"/>
                            <a:gd name="T28" fmla="*/ 12 w 12"/>
                            <a:gd name="T29" fmla="*/ 4 h 27"/>
                            <a:gd name="T30" fmla="*/ 12 w 12"/>
                            <a:gd name="T31" fmla="*/ 7 h 27"/>
                            <a:gd name="T32" fmla="*/ 12 w 12"/>
                            <a:gd name="T33" fmla="*/ 14 h 27"/>
                            <a:gd name="T34" fmla="*/ 4 w 12"/>
                            <a:gd name="T35" fmla="*/ 14 h 27"/>
                            <a:gd name="T36" fmla="*/ 4 w 12"/>
                            <a:gd name="T37" fmla="*/ 20 h 27"/>
                            <a:gd name="T38" fmla="*/ 5 w 12"/>
                            <a:gd name="T39" fmla="*/ 23 h 27"/>
                            <a:gd name="T40" fmla="*/ 6 w 12"/>
                            <a:gd name="T41" fmla="*/ 24 h 27"/>
                            <a:gd name="T42" fmla="*/ 8 w 12"/>
                            <a:gd name="T43" fmla="*/ 23 h 27"/>
                            <a:gd name="T44" fmla="*/ 8 w 12"/>
                            <a:gd name="T45" fmla="*/ 20 h 27"/>
                            <a:gd name="T46" fmla="*/ 8 w 12"/>
                            <a:gd name="T47" fmla="*/ 17 h 27"/>
                            <a:gd name="T48" fmla="*/ 4 w 12"/>
                            <a:gd name="T49" fmla="*/ 11 h 27"/>
                            <a:gd name="T50" fmla="*/ 8 w 12"/>
                            <a:gd name="T51" fmla="*/ 11 h 27"/>
                            <a:gd name="T52" fmla="*/ 8 w 12"/>
                            <a:gd name="T53" fmla="*/ 7 h 27"/>
                            <a:gd name="T54" fmla="*/ 8 w 12"/>
                            <a:gd name="T55" fmla="*/ 4 h 27"/>
                            <a:gd name="T56" fmla="*/ 6 w 12"/>
                            <a:gd name="T57" fmla="*/ 3 h 27"/>
                            <a:gd name="T58" fmla="*/ 5 w 12"/>
                            <a:gd name="T59" fmla="*/ 4 h 27"/>
                            <a:gd name="T60" fmla="*/ 4 w 12"/>
                            <a:gd name="T61" fmla="*/ 7 h 27"/>
                            <a:gd name="T62" fmla="*/ 4 w 12"/>
                            <a:gd name="T63" fmla="*/ 11 h 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12" h="27">
                              <a:moveTo>
                                <a:pt x="8" y="17"/>
                              </a:moveTo>
                              <a:cubicBezTo>
                                <a:pt x="12" y="17"/>
                                <a:pt x="12" y="17"/>
                                <a:pt x="12" y="17"/>
                              </a:cubicBezTo>
                              <a:cubicBezTo>
                                <a:pt x="12" y="20"/>
                                <a:pt x="12" y="20"/>
                                <a:pt x="12" y="20"/>
                              </a:cubicBezTo>
                              <a:cubicBezTo>
                                <a:pt x="12" y="21"/>
                                <a:pt x="12" y="23"/>
                                <a:pt x="12" y="23"/>
                              </a:cubicBezTo>
                              <a:cubicBezTo>
                                <a:pt x="12" y="24"/>
                                <a:pt x="11" y="25"/>
                                <a:pt x="11" y="25"/>
                              </a:cubicBezTo>
                              <a:cubicBezTo>
                                <a:pt x="10" y="26"/>
                                <a:pt x="8" y="27"/>
                                <a:pt x="6" y="27"/>
                              </a:cubicBezTo>
                              <a:cubicBezTo>
                                <a:pt x="4" y="27"/>
                                <a:pt x="3" y="26"/>
                                <a:pt x="2" y="25"/>
                              </a:cubicBezTo>
                              <a:cubicBezTo>
                                <a:pt x="1" y="25"/>
                                <a:pt x="1" y="24"/>
                                <a:pt x="1" y="23"/>
                              </a:cubicBezTo>
                              <a:cubicBezTo>
                                <a:pt x="0" y="23"/>
                                <a:pt x="0" y="21"/>
                                <a:pt x="0" y="20"/>
                              </a:cubicBezTo>
                              <a:cubicBezTo>
                                <a:pt x="0" y="7"/>
                                <a:pt x="0" y="7"/>
                                <a:pt x="0" y="7"/>
                              </a:cubicBezTo>
                              <a:cubicBezTo>
                                <a:pt x="0" y="5"/>
                                <a:pt x="0" y="4"/>
                                <a:pt x="1" y="4"/>
                              </a:cubicBezTo>
                              <a:cubicBezTo>
                                <a:pt x="1" y="3"/>
                                <a:pt x="1" y="2"/>
                                <a:pt x="2" y="2"/>
                              </a:cubicBezTo>
                              <a:cubicBezTo>
                                <a:pt x="3" y="1"/>
                                <a:pt x="4" y="0"/>
                                <a:pt x="6" y="0"/>
                              </a:cubicBezTo>
                              <a:cubicBezTo>
                                <a:pt x="8" y="0"/>
                                <a:pt x="10" y="1"/>
                                <a:pt x="11" y="2"/>
                              </a:cubicBezTo>
                              <a:cubicBezTo>
                                <a:pt x="11" y="2"/>
                                <a:pt x="12" y="3"/>
                                <a:pt x="12" y="4"/>
                              </a:cubicBezTo>
                              <a:cubicBezTo>
                                <a:pt x="12" y="4"/>
                                <a:pt x="12" y="5"/>
                                <a:pt x="12" y="7"/>
                              </a:cubicBezTo>
                              <a:cubicBezTo>
                                <a:pt x="12" y="14"/>
                                <a:pt x="12" y="14"/>
                                <a:pt x="12" y="14"/>
                              </a:cubicBezTo>
                              <a:cubicBezTo>
                                <a:pt x="4" y="14"/>
                                <a:pt x="4" y="14"/>
                                <a:pt x="4" y="14"/>
                              </a:cubicBezTo>
                              <a:cubicBezTo>
                                <a:pt x="4" y="20"/>
                                <a:pt x="4" y="20"/>
                                <a:pt x="4" y="20"/>
                              </a:cubicBezTo>
                              <a:cubicBezTo>
                                <a:pt x="4" y="21"/>
                                <a:pt x="4" y="22"/>
                                <a:pt x="5" y="23"/>
                              </a:cubicBezTo>
                              <a:cubicBezTo>
                                <a:pt x="5" y="23"/>
                                <a:pt x="5" y="24"/>
                                <a:pt x="6" y="24"/>
                              </a:cubicBezTo>
                              <a:cubicBezTo>
                                <a:pt x="7" y="24"/>
                                <a:pt x="7" y="23"/>
                                <a:pt x="8" y="23"/>
                              </a:cubicBezTo>
                              <a:cubicBezTo>
                                <a:pt x="8" y="22"/>
                                <a:pt x="8" y="22"/>
                                <a:pt x="8" y="20"/>
                              </a:cubicBezTo>
                              <a:lnTo>
                                <a:pt x="8" y="17"/>
                              </a:lnTo>
                              <a:close/>
                              <a:moveTo>
                                <a:pt x="4" y="11"/>
                              </a:moveTo>
                              <a:cubicBezTo>
                                <a:pt x="8" y="11"/>
                                <a:pt x="8" y="11"/>
                                <a:pt x="8" y="11"/>
                              </a:cubicBezTo>
                              <a:cubicBezTo>
                                <a:pt x="8" y="7"/>
                                <a:pt x="8" y="7"/>
                                <a:pt x="8" y="7"/>
                              </a:cubicBezTo>
                              <a:cubicBezTo>
                                <a:pt x="8" y="5"/>
                                <a:pt x="8" y="5"/>
                                <a:pt x="8" y="4"/>
                              </a:cubicBezTo>
                              <a:cubicBezTo>
                                <a:pt x="8" y="4"/>
                                <a:pt x="7" y="3"/>
                                <a:pt x="6" y="3"/>
                              </a:cubicBezTo>
                              <a:cubicBezTo>
                                <a:pt x="5" y="3"/>
                                <a:pt x="5" y="3"/>
                                <a:pt x="5" y="4"/>
                              </a:cubicBezTo>
                              <a:cubicBezTo>
                                <a:pt x="4" y="4"/>
                                <a:pt x="4" y="5"/>
                                <a:pt x="4" y="7"/>
                              </a:cubicBezTo>
                              <a:lnTo>
                                <a:pt x="4" y="1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73"/>
                      <wps:cNvSpPr>
                        <a:spLocks noEditPoints="1"/>
                      </wps:cNvSpPr>
                      <wps:spPr bwMode="auto">
                        <a:xfrm>
                          <a:off x="2206890" y="703188"/>
                          <a:ext cx="37765" cy="107366"/>
                        </a:xfrm>
                        <a:custGeom>
                          <a:avLst/>
                          <a:gdLst>
                            <a:gd name="T0" fmla="*/ 12 w 12"/>
                            <a:gd name="T1" fmla="*/ 0 h 34"/>
                            <a:gd name="T2" fmla="*/ 12 w 12"/>
                            <a:gd name="T3" fmla="*/ 33 h 34"/>
                            <a:gd name="T4" fmla="*/ 8 w 12"/>
                            <a:gd name="T5" fmla="*/ 33 h 34"/>
                            <a:gd name="T6" fmla="*/ 8 w 12"/>
                            <a:gd name="T7" fmla="*/ 32 h 34"/>
                            <a:gd name="T8" fmla="*/ 5 w 12"/>
                            <a:gd name="T9" fmla="*/ 34 h 34"/>
                            <a:gd name="T10" fmla="*/ 1 w 12"/>
                            <a:gd name="T11" fmla="*/ 32 h 34"/>
                            <a:gd name="T12" fmla="*/ 1 w 12"/>
                            <a:gd name="T13" fmla="*/ 31 h 34"/>
                            <a:gd name="T14" fmla="*/ 0 w 12"/>
                            <a:gd name="T15" fmla="*/ 28 h 34"/>
                            <a:gd name="T16" fmla="*/ 0 w 12"/>
                            <a:gd name="T17" fmla="*/ 13 h 34"/>
                            <a:gd name="T18" fmla="*/ 1 w 12"/>
                            <a:gd name="T19" fmla="*/ 10 h 34"/>
                            <a:gd name="T20" fmla="*/ 1 w 12"/>
                            <a:gd name="T21" fmla="*/ 9 h 34"/>
                            <a:gd name="T22" fmla="*/ 2 w 12"/>
                            <a:gd name="T23" fmla="*/ 8 h 34"/>
                            <a:gd name="T24" fmla="*/ 4 w 12"/>
                            <a:gd name="T25" fmla="*/ 7 h 34"/>
                            <a:gd name="T26" fmla="*/ 8 w 12"/>
                            <a:gd name="T27" fmla="*/ 9 h 34"/>
                            <a:gd name="T28" fmla="*/ 8 w 12"/>
                            <a:gd name="T29" fmla="*/ 0 h 34"/>
                            <a:gd name="T30" fmla="*/ 12 w 12"/>
                            <a:gd name="T31" fmla="*/ 0 h 34"/>
                            <a:gd name="T32" fmla="*/ 4 w 12"/>
                            <a:gd name="T33" fmla="*/ 14 h 34"/>
                            <a:gd name="T34" fmla="*/ 4 w 12"/>
                            <a:gd name="T35" fmla="*/ 27 h 34"/>
                            <a:gd name="T36" fmla="*/ 5 w 12"/>
                            <a:gd name="T37" fmla="*/ 29 h 34"/>
                            <a:gd name="T38" fmla="*/ 6 w 12"/>
                            <a:gd name="T39" fmla="*/ 30 h 34"/>
                            <a:gd name="T40" fmla="*/ 8 w 12"/>
                            <a:gd name="T41" fmla="*/ 30 h 34"/>
                            <a:gd name="T42" fmla="*/ 8 w 12"/>
                            <a:gd name="T43" fmla="*/ 27 h 34"/>
                            <a:gd name="T44" fmla="*/ 8 w 12"/>
                            <a:gd name="T45" fmla="*/ 14 h 34"/>
                            <a:gd name="T46" fmla="*/ 8 w 12"/>
                            <a:gd name="T47" fmla="*/ 11 h 34"/>
                            <a:gd name="T48" fmla="*/ 6 w 12"/>
                            <a:gd name="T49" fmla="*/ 10 h 34"/>
                            <a:gd name="T50" fmla="*/ 5 w 12"/>
                            <a:gd name="T51" fmla="*/ 11 h 34"/>
                            <a:gd name="T52" fmla="*/ 4 w 12"/>
                            <a:gd name="T53" fmla="*/ 14 h 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12" h="34">
                              <a:moveTo>
                                <a:pt x="12" y="0"/>
                              </a:moveTo>
                              <a:cubicBezTo>
                                <a:pt x="12" y="33"/>
                                <a:pt x="12" y="33"/>
                                <a:pt x="12" y="33"/>
                              </a:cubicBezTo>
                              <a:cubicBezTo>
                                <a:pt x="8" y="33"/>
                                <a:pt x="8" y="33"/>
                                <a:pt x="8" y="33"/>
                              </a:cubicBezTo>
                              <a:cubicBezTo>
                                <a:pt x="8" y="32"/>
                                <a:pt x="8" y="32"/>
                                <a:pt x="8" y="32"/>
                              </a:cubicBezTo>
                              <a:cubicBezTo>
                                <a:pt x="7" y="33"/>
                                <a:pt x="6" y="34"/>
                                <a:pt x="5" y="34"/>
                              </a:cubicBezTo>
                              <a:cubicBezTo>
                                <a:pt x="3" y="34"/>
                                <a:pt x="2" y="33"/>
                                <a:pt x="1" y="32"/>
                              </a:cubicBezTo>
                              <a:cubicBezTo>
                                <a:pt x="1" y="32"/>
                                <a:pt x="1" y="31"/>
                                <a:pt x="1" y="31"/>
                              </a:cubicBezTo>
                              <a:cubicBezTo>
                                <a:pt x="0" y="30"/>
                                <a:pt x="0" y="29"/>
                                <a:pt x="0" y="28"/>
                              </a:cubicBezTo>
                              <a:cubicBezTo>
                                <a:pt x="0" y="13"/>
                                <a:pt x="0" y="13"/>
                                <a:pt x="0" y="13"/>
                              </a:cubicBezTo>
                              <a:cubicBezTo>
                                <a:pt x="0" y="12"/>
                                <a:pt x="0" y="11"/>
                                <a:pt x="1" y="10"/>
                              </a:cubicBezTo>
                              <a:cubicBezTo>
                                <a:pt x="1" y="10"/>
                                <a:pt x="1" y="9"/>
                                <a:pt x="1" y="9"/>
                              </a:cubicBezTo>
                              <a:cubicBezTo>
                                <a:pt x="1" y="8"/>
                                <a:pt x="2" y="8"/>
                                <a:pt x="2" y="8"/>
                              </a:cubicBezTo>
                              <a:cubicBezTo>
                                <a:pt x="3" y="7"/>
                                <a:pt x="4" y="7"/>
                                <a:pt x="4" y="7"/>
                              </a:cubicBezTo>
                              <a:cubicBezTo>
                                <a:pt x="6" y="7"/>
                                <a:pt x="7" y="8"/>
                                <a:pt x="8" y="9"/>
                              </a:cubicBezTo>
                              <a:cubicBezTo>
                                <a:pt x="8" y="0"/>
                                <a:pt x="8" y="0"/>
                                <a:pt x="8" y="0"/>
                              </a:cubicBezTo>
                              <a:lnTo>
                                <a:pt x="12" y="0"/>
                              </a:lnTo>
                              <a:close/>
                              <a:moveTo>
                                <a:pt x="4" y="14"/>
                              </a:moveTo>
                              <a:cubicBezTo>
                                <a:pt x="4" y="27"/>
                                <a:pt x="4" y="27"/>
                                <a:pt x="4" y="27"/>
                              </a:cubicBezTo>
                              <a:cubicBezTo>
                                <a:pt x="4" y="28"/>
                                <a:pt x="4" y="29"/>
                                <a:pt x="5" y="29"/>
                              </a:cubicBezTo>
                              <a:cubicBezTo>
                                <a:pt x="5" y="30"/>
                                <a:pt x="5" y="30"/>
                                <a:pt x="6" y="30"/>
                              </a:cubicBezTo>
                              <a:cubicBezTo>
                                <a:pt x="7" y="30"/>
                                <a:pt x="7" y="30"/>
                                <a:pt x="8" y="30"/>
                              </a:cubicBezTo>
                              <a:cubicBezTo>
                                <a:pt x="8" y="29"/>
                                <a:pt x="8" y="28"/>
                                <a:pt x="8" y="27"/>
                              </a:cubicBezTo>
                              <a:cubicBezTo>
                                <a:pt x="8" y="14"/>
                                <a:pt x="8" y="14"/>
                                <a:pt x="8" y="14"/>
                              </a:cubicBezTo>
                              <a:cubicBezTo>
                                <a:pt x="8" y="13"/>
                                <a:pt x="8" y="12"/>
                                <a:pt x="8" y="11"/>
                              </a:cubicBezTo>
                              <a:cubicBezTo>
                                <a:pt x="8" y="11"/>
                                <a:pt x="7" y="10"/>
                                <a:pt x="6" y="10"/>
                              </a:cubicBezTo>
                              <a:cubicBezTo>
                                <a:pt x="5" y="10"/>
                                <a:pt x="5" y="11"/>
                                <a:pt x="5" y="11"/>
                              </a:cubicBezTo>
                              <a:cubicBezTo>
                                <a:pt x="4" y="12"/>
                                <a:pt x="4" y="12"/>
                                <a:pt x="4" y="1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74"/>
                      <wps:cNvSpPr>
                        <a:spLocks/>
                      </wps:cNvSpPr>
                      <wps:spPr bwMode="auto">
                        <a:xfrm>
                          <a:off x="2257636" y="725605"/>
                          <a:ext cx="34224" cy="81999"/>
                        </a:xfrm>
                        <a:custGeom>
                          <a:avLst/>
                          <a:gdLst>
                            <a:gd name="T0" fmla="*/ 4 w 11"/>
                            <a:gd name="T1" fmla="*/ 0 h 26"/>
                            <a:gd name="T2" fmla="*/ 4 w 11"/>
                            <a:gd name="T3" fmla="*/ 2 h 26"/>
                            <a:gd name="T4" fmla="*/ 8 w 11"/>
                            <a:gd name="T5" fmla="*/ 0 h 26"/>
                            <a:gd name="T6" fmla="*/ 11 w 11"/>
                            <a:gd name="T7" fmla="*/ 2 h 26"/>
                            <a:gd name="T8" fmla="*/ 11 w 11"/>
                            <a:gd name="T9" fmla="*/ 6 h 26"/>
                            <a:gd name="T10" fmla="*/ 11 w 11"/>
                            <a:gd name="T11" fmla="*/ 26 h 26"/>
                            <a:gd name="T12" fmla="*/ 8 w 11"/>
                            <a:gd name="T13" fmla="*/ 26 h 26"/>
                            <a:gd name="T14" fmla="*/ 8 w 11"/>
                            <a:gd name="T15" fmla="*/ 7 h 26"/>
                            <a:gd name="T16" fmla="*/ 7 w 11"/>
                            <a:gd name="T17" fmla="*/ 4 h 26"/>
                            <a:gd name="T18" fmla="*/ 6 w 11"/>
                            <a:gd name="T19" fmla="*/ 3 h 26"/>
                            <a:gd name="T20" fmla="*/ 4 w 11"/>
                            <a:gd name="T21" fmla="*/ 4 h 26"/>
                            <a:gd name="T22" fmla="*/ 4 w 11"/>
                            <a:gd name="T23" fmla="*/ 7 h 26"/>
                            <a:gd name="T24" fmla="*/ 4 w 11"/>
                            <a:gd name="T25" fmla="*/ 26 h 26"/>
                            <a:gd name="T26" fmla="*/ 0 w 11"/>
                            <a:gd name="T27" fmla="*/ 26 h 26"/>
                            <a:gd name="T28" fmla="*/ 0 w 11"/>
                            <a:gd name="T29" fmla="*/ 0 h 26"/>
                            <a:gd name="T30" fmla="*/ 4 w 11"/>
                            <a:gd name="T31" fmla="*/ 0 h 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11" h="26">
                              <a:moveTo>
                                <a:pt x="4" y="0"/>
                              </a:moveTo>
                              <a:cubicBezTo>
                                <a:pt x="4" y="2"/>
                                <a:pt x="4" y="2"/>
                                <a:pt x="4" y="2"/>
                              </a:cubicBezTo>
                              <a:cubicBezTo>
                                <a:pt x="5" y="1"/>
                                <a:pt x="6" y="0"/>
                                <a:pt x="8" y="0"/>
                              </a:cubicBezTo>
                              <a:cubicBezTo>
                                <a:pt x="9" y="0"/>
                                <a:pt x="10" y="1"/>
                                <a:pt x="11" y="2"/>
                              </a:cubicBezTo>
                              <a:cubicBezTo>
                                <a:pt x="11" y="3"/>
                                <a:pt x="11" y="4"/>
                                <a:pt x="11" y="6"/>
                              </a:cubicBezTo>
                              <a:cubicBezTo>
                                <a:pt x="11" y="26"/>
                                <a:pt x="11" y="26"/>
                                <a:pt x="11" y="26"/>
                              </a:cubicBezTo>
                              <a:cubicBezTo>
                                <a:pt x="8" y="26"/>
                                <a:pt x="8" y="26"/>
                                <a:pt x="8" y="26"/>
                              </a:cubicBezTo>
                              <a:cubicBezTo>
                                <a:pt x="8" y="7"/>
                                <a:pt x="8" y="7"/>
                                <a:pt x="8" y="7"/>
                              </a:cubicBezTo>
                              <a:cubicBezTo>
                                <a:pt x="8" y="6"/>
                                <a:pt x="7" y="5"/>
                                <a:pt x="7" y="4"/>
                              </a:cubicBezTo>
                              <a:cubicBezTo>
                                <a:pt x="7" y="4"/>
                                <a:pt x="7" y="3"/>
                                <a:pt x="6" y="3"/>
                              </a:cubicBezTo>
                              <a:cubicBezTo>
                                <a:pt x="5" y="3"/>
                                <a:pt x="4" y="4"/>
                                <a:pt x="4" y="4"/>
                              </a:cubicBezTo>
                              <a:cubicBezTo>
                                <a:pt x="4" y="5"/>
                                <a:pt x="4" y="5"/>
                                <a:pt x="4" y="7"/>
                              </a:cubicBezTo>
                              <a:cubicBezTo>
                                <a:pt x="4" y="26"/>
                                <a:pt x="4" y="26"/>
                                <a:pt x="4" y="26"/>
                              </a:cubicBezTo>
                              <a:cubicBezTo>
                                <a:pt x="0" y="26"/>
                                <a:pt x="0" y="26"/>
                                <a:pt x="0" y="26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lnTo>
                                <a:pt x="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75"/>
                      <wps:cNvSpPr>
                        <a:spLocks noEditPoints="1"/>
                      </wps:cNvSpPr>
                      <wps:spPr bwMode="auto">
                        <a:xfrm>
                          <a:off x="2304843" y="725605"/>
                          <a:ext cx="37765" cy="84949"/>
                        </a:xfrm>
                        <a:custGeom>
                          <a:avLst/>
                          <a:gdLst>
                            <a:gd name="T0" fmla="*/ 12 w 12"/>
                            <a:gd name="T1" fmla="*/ 7 h 27"/>
                            <a:gd name="T2" fmla="*/ 12 w 12"/>
                            <a:gd name="T3" fmla="*/ 20 h 27"/>
                            <a:gd name="T4" fmla="*/ 12 w 12"/>
                            <a:gd name="T5" fmla="*/ 23 h 27"/>
                            <a:gd name="T6" fmla="*/ 11 w 12"/>
                            <a:gd name="T7" fmla="*/ 25 h 27"/>
                            <a:gd name="T8" fmla="*/ 6 w 12"/>
                            <a:gd name="T9" fmla="*/ 27 h 27"/>
                            <a:gd name="T10" fmla="*/ 1 w 12"/>
                            <a:gd name="T11" fmla="*/ 25 h 27"/>
                            <a:gd name="T12" fmla="*/ 0 w 12"/>
                            <a:gd name="T13" fmla="*/ 23 h 27"/>
                            <a:gd name="T14" fmla="*/ 0 w 12"/>
                            <a:gd name="T15" fmla="*/ 20 h 27"/>
                            <a:gd name="T16" fmla="*/ 0 w 12"/>
                            <a:gd name="T17" fmla="*/ 6 h 27"/>
                            <a:gd name="T18" fmla="*/ 2 w 12"/>
                            <a:gd name="T19" fmla="*/ 2 h 27"/>
                            <a:gd name="T20" fmla="*/ 6 w 12"/>
                            <a:gd name="T21" fmla="*/ 0 h 27"/>
                            <a:gd name="T22" fmla="*/ 11 w 12"/>
                            <a:gd name="T23" fmla="*/ 2 h 27"/>
                            <a:gd name="T24" fmla="*/ 12 w 12"/>
                            <a:gd name="T25" fmla="*/ 4 h 27"/>
                            <a:gd name="T26" fmla="*/ 12 w 12"/>
                            <a:gd name="T27" fmla="*/ 7 h 27"/>
                            <a:gd name="T28" fmla="*/ 4 w 12"/>
                            <a:gd name="T29" fmla="*/ 7 h 27"/>
                            <a:gd name="T30" fmla="*/ 4 w 12"/>
                            <a:gd name="T31" fmla="*/ 20 h 27"/>
                            <a:gd name="T32" fmla="*/ 4 w 12"/>
                            <a:gd name="T33" fmla="*/ 23 h 27"/>
                            <a:gd name="T34" fmla="*/ 6 w 12"/>
                            <a:gd name="T35" fmla="*/ 24 h 27"/>
                            <a:gd name="T36" fmla="*/ 7 w 12"/>
                            <a:gd name="T37" fmla="*/ 23 h 27"/>
                            <a:gd name="T38" fmla="*/ 8 w 12"/>
                            <a:gd name="T39" fmla="*/ 20 h 27"/>
                            <a:gd name="T40" fmla="*/ 8 w 12"/>
                            <a:gd name="T41" fmla="*/ 7 h 27"/>
                            <a:gd name="T42" fmla="*/ 8 w 12"/>
                            <a:gd name="T43" fmla="*/ 4 h 27"/>
                            <a:gd name="T44" fmla="*/ 6 w 12"/>
                            <a:gd name="T45" fmla="*/ 3 h 27"/>
                            <a:gd name="T46" fmla="*/ 4 w 12"/>
                            <a:gd name="T47" fmla="*/ 4 h 27"/>
                            <a:gd name="T48" fmla="*/ 4 w 12"/>
                            <a:gd name="T49" fmla="*/ 7 h 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12" h="27">
                              <a:moveTo>
                                <a:pt x="12" y="7"/>
                              </a:moveTo>
                              <a:cubicBezTo>
                                <a:pt x="12" y="20"/>
                                <a:pt x="12" y="20"/>
                                <a:pt x="12" y="20"/>
                              </a:cubicBezTo>
                              <a:cubicBezTo>
                                <a:pt x="12" y="21"/>
                                <a:pt x="12" y="23"/>
                                <a:pt x="12" y="23"/>
                              </a:cubicBezTo>
                              <a:cubicBezTo>
                                <a:pt x="11" y="24"/>
                                <a:pt x="11" y="25"/>
                                <a:pt x="11" y="25"/>
                              </a:cubicBezTo>
                              <a:cubicBezTo>
                                <a:pt x="10" y="26"/>
                                <a:pt x="8" y="27"/>
                                <a:pt x="6" y="27"/>
                              </a:cubicBezTo>
                              <a:cubicBezTo>
                                <a:pt x="4" y="27"/>
                                <a:pt x="2" y="26"/>
                                <a:pt x="1" y="25"/>
                              </a:cubicBezTo>
                              <a:cubicBezTo>
                                <a:pt x="1" y="25"/>
                                <a:pt x="1" y="24"/>
                                <a:pt x="0" y="23"/>
                              </a:cubicBezTo>
                              <a:cubicBezTo>
                                <a:pt x="0" y="23"/>
                                <a:pt x="0" y="21"/>
                                <a:pt x="0" y="20"/>
                              </a:cubicBezTo>
                              <a:cubicBezTo>
                                <a:pt x="0" y="6"/>
                                <a:pt x="0" y="6"/>
                                <a:pt x="0" y="6"/>
                              </a:cubicBezTo>
                              <a:cubicBezTo>
                                <a:pt x="0" y="4"/>
                                <a:pt x="1" y="3"/>
                                <a:pt x="2" y="2"/>
                              </a:cubicBezTo>
                              <a:cubicBezTo>
                                <a:pt x="3" y="1"/>
                                <a:pt x="4" y="0"/>
                                <a:pt x="6" y="0"/>
                              </a:cubicBezTo>
                              <a:cubicBezTo>
                                <a:pt x="8" y="0"/>
                                <a:pt x="10" y="1"/>
                                <a:pt x="11" y="2"/>
                              </a:cubicBezTo>
                              <a:cubicBezTo>
                                <a:pt x="11" y="2"/>
                                <a:pt x="11" y="3"/>
                                <a:pt x="12" y="4"/>
                              </a:cubicBezTo>
                              <a:cubicBezTo>
                                <a:pt x="12" y="4"/>
                                <a:pt x="12" y="5"/>
                                <a:pt x="12" y="7"/>
                              </a:cubicBezTo>
                              <a:close/>
                              <a:moveTo>
                                <a:pt x="4" y="7"/>
                              </a:moveTo>
                              <a:cubicBezTo>
                                <a:pt x="4" y="20"/>
                                <a:pt x="4" y="20"/>
                                <a:pt x="4" y="20"/>
                              </a:cubicBezTo>
                              <a:cubicBezTo>
                                <a:pt x="4" y="21"/>
                                <a:pt x="4" y="22"/>
                                <a:pt x="4" y="23"/>
                              </a:cubicBezTo>
                              <a:cubicBezTo>
                                <a:pt x="5" y="23"/>
                                <a:pt x="5" y="24"/>
                                <a:pt x="6" y="24"/>
                              </a:cubicBezTo>
                              <a:cubicBezTo>
                                <a:pt x="7" y="24"/>
                                <a:pt x="7" y="23"/>
                                <a:pt x="7" y="23"/>
                              </a:cubicBezTo>
                              <a:cubicBezTo>
                                <a:pt x="8" y="22"/>
                                <a:pt x="8" y="22"/>
                                <a:pt x="8" y="20"/>
                              </a:cubicBezTo>
                              <a:cubicBezTo>
                                <a:pt x="8" y="7"/>
                                <a:pt x="8" y="7"/>
                                <a:pt x="8" y="7"/>
                              </a:cubicBezTo>
                              <a:cubicBezTo>
                                <a:pt x="8" y="5"/>
                                <a:pt x="8" y="5"/>
                                <a:pt x="8" y="4"/>
                              </a:cubicBezTo>
                              <a:cubicBezTo>
                                <a:pt x="7" y="4"/>
                                <a:pt x="7" y="3"/>
                                <a:pt x="6" y="3"/>
                              </a:cubicBezTo>
                              <a:cubicBezTo>
                                <a:pt x="5" y="3"/>
                                <a:pt x="5" y="3"/>
                                <a:pt x="4" y="4"/>
                              </a:cubicBezTo>
                              <a:cubicBezTo>
                                <a:pt x="4" y="4"/>
                                <a:pt x="4" y="5"/>
                                <a:pt x="4" y="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76"/>
                      <wps:cNvSpPr>
                        <a:spLocks/>
                      </wps:cNvSpPr>
                      <wps:spPr bwMode="auto">
                        <a:xfrm>
                          <a:off x="2349098" y="725605"/>
                          <a:ext cx="37765" cy="84949"/>
                        </a:xfrm>
                        <a:custGeom>
                          <a:avLst/>
                          <a:gdLst>
                            <a:gd name="T0" fmla="*/ 12 w 12"/>
                            <a:gd name="T1" fmla="*/ 8 h 27"/>
                            <a:gd name="T2" fmla="*/ 8 w 12"/>
                            <a:gd name="T3" fmla="*/ 8 h 27"/>
                            <a:gd name="T4" fmla="*/ 8 w 12"/>
                            <a:gd name="T5" fmla="*/ 7 h 27"/>
                            <a:gd name="T6" fmla="*/ 6 w 12"/>
                            <a:gd name="T7" fmla="*/ 3 h 27"/>
                            <a:gd name="T8" fmla="*/ 5 w 12"/>
                            <a:gd name="T9" fmla="*/ 6 h 27"/>
                            <a:gd name="T10" fmla="*/ 6 w 12"/>
                            <a:gd name="T11" fmla="*/ 10 h 27"/>
                            <a:gd name="T12" fmla="*/ 8 w 12"/>
                            <a:gd name="T13" fmla="*/ 12 h 27"/>
                            <a:gd name="T14" fmla="*/ 11 w 12"/>
                            <a:gd name="T15" fmla="*/ 16 h 27"/>
                            <a:gd name="T16" fmla="*/ 12 w 12"/>
                            <a:gd name="T17" fmla="*/ 20 h 27"/>
                            <a:gd name="T18" fmla="*/ 11 w 12"/>
                            <a:gd name="T19" fmla="*/ 25 h 27"/>
                            <a:gd name="T20" fmla="*/ 6 w 12"/>
                            <a:gd name="T21" fmla="*/ 27 h 27"/>
                            <a:gd name="T22" fmla="*/ 0 w 12"/>
                            <a:gd name="T23" fmla="*/ 19 h 27"/>
                            <a:gd name="T24" fmla="*/ 0 w 12"/>
                            <a:gd name="T25" fmla="*/ 17 h 27"/>
                            <a:gd name="T26" fmla="*/ 4 w 12"/>
                            <a:gd name="T27" fmla="*/ 17 h 27"/>
                            <a:gd name="T28" fmla="*/ 4 w 12"/>
                            <a:gd name="T29" fmla="*/ 19 h 27"/>
                            <a:gd name="T30" fmla="*/ 4 w 12"/>
                            <a:gd name="T31" fmla="*/ 19 h 27"/>
                            <a:gd name="T32" fmla="*/ 4 w 12"/>
                            <a:gd name="T33" fmla="*/ 21 h 27"/>
                            <a:gd name="T34" fmla="*/ 5 w 12"/>
                            <a:gd name="T35" fmla="*/ 22 h 27"/>
                            <a:gd name="T36" fmla="*/ 6 w 12"/>
                            <a:gd name="T37" fmla="*/ 23 h 27"/>
                            <a:gd name="T38" fmla="*/ 9 w 12"/>
                            <a:gd name="T39" fmla="*/ 20 h 27"/>
                            <a:gd name="T40" fmla="*/ 8 w 12"/>
                            <a:gd name="T41" fmla="*/ 18 h 27"/>
                            <a:gd name="T42" fmla="*/ 6 w 12"/>
                            <a:gd name="T43" fmla="*/ 16 h 27"/>
                            <a:gd name="T44" fmla="*/ 5 w 12"/>
                            <a:gd name="T45" fmla="*/ 14 h 27"/>
                            <a:gd name="T46" fmla="*/ 2 w 12"/>
                            <a:gd name="T47" fmla="*/ 10 h 27"/>
                            <a:gd name="T48" fmla="*/ 1 w 12"/>
                            <a:gd name="T49" fmla="*/ 6 h 27"/>
                            <a:gd name="T50" fmla="*/ 2 w 12"/>
                            <a:gd name="T51" fmla="*/ 2 h 27"/>
                            <a:gd name="T52" fmla="*/ 7 w 12"/>
                            <a:gd name="T53" fmla="*/ 0 h 27"/>
                            <a:gd name="T54" fmla="*/ 11 w 12"/>
                            <a:gd name="T55" fmla="*/ 2 h 27"/>
                            <a:gd name="T56" fmla="*/ 12 w 12"/>
                            <a:gd name="T57" fmla="*/ 7 h 27"/>
                            <a:gd name="T58" fmla="*/ 12 w 12"/>
                            <a:gd name="T59" fmla="*/ 8 h 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12" h="27">
                              <a:moveTo>
                                <a:pt x="12" y="8"/>
                              </a:moveTo>
                              <a:cubicBezTo>
                                <a:pt x="8" y="8"/>
                                <a:pt x="8" y="8"/>
                                <a:pt x="8" y="8"/>
                              </a:cubicBezTo>
                              <a:cubicBezTo>
                                <a:pt x="8" y="7"/>
                                <a:pt x="8" y="7"/>
                                <a:pt x="8" y="7"/>
                              </a:cubicBezTo>
                              <a:cubicBezTo>
                                <a:pt x="8" y="5"/>
                                <a:pt x="8" y="3"/>
                                <a:pt x="6" y="3"/>
                              </a:cubicBezTo>
                              <a:cubicBezTo>
                                <a:pt x="5" y="3"/>
                                <a:pt x="5" y="4"/>
                                <a:pt x="5" y="6"/>
                              </a:cubicBezTo>
                              <a:cubicBezTo>
                                <a:pt x="5" y="7"/>
                                <a:pt x="5" y="9"/>
                                <a:pt x="6" y="10"/>
                              </a:cubicBezTo>
                              <a:cubicBezTo>
                                <a:pt x="8" y="12"/>
                                <a:pt x="8" y="12"/>
                                <a:pt x="8" y="12"/>
                              </a:cubicBezTo>
                              <a:cubicBezTo>
                                <a:pt x="10" y="13"/>
                                <a:pt x="11" y="14"/>
                                <a:pt x="11" y="16"/>
                              </a:cubicBezTo>
                              <a:cubicBezTo>
                                <a:pt x="12" y="17"/>
                                <a:pt x="12" y="18"/>
                                <a:pt x="12" y="20"/>
                              </a:cubicBezTo>
                              <a:cubicBezTo>
                                <a:pt x="12" y="22"/>
                                <a:pt x="12" y="23"/>
                                <a:pt x="11" y="25"/>
                              </a:cubicBezTo>
                              <a:cubicBezTo>
                                <a:pt x="10" y="26"/>
                                <a:pt x="8" y="27"/>
                                <a:pt x="6" y="27"/>
                              </a:cubicBezTo>
                              <a:cubicBezTo>
                                <a:pt x="2" y="27"/>
                                <a:pt x="0" y="24"/>
                                <a:pt x="0" y="19"/>
                              </a:cubicBezTo>
                              <a:cubicBezTo>
                                <a:pt x="0" y="17"/>
                                <a:pt x="0" y="17"/>
                                <a:pt x="0" y="17"/>
                              </a:cubicBezTo>
                              <a:cubicBezTo>
                                <a:pt x="4" y="17"/>
                                <a:pt x="4" y="17"/>
                                <a:pt x="4" y="17"/>
                              </a:cubicBezTo>
                              <a:cubicBezTo>
                                <a:pt x="4" y="19"/>
                                <a:pt x="4" y="19"/>
                                <a:pt x="4" y="19"/>
                              </a:cubicBezTo>
                              <a:cubicBezTo>
                                <a:pt x="4" y="19"/>
                                <a:pt x="4" y="19"/>
                                <a:pt x="4" y="19"/>
                              </a:cubicBezTo>
                              <a:cubicBezTo>
                                <a:pt x="4" y="19"/>
                                <a:pt x="4" y="20"/>
                                <a:pt x="4" y="21"/>
                              </a:cubicBezTo>
                              <a:cubicBezTo>
                                <a:pt x="4" y="21"/>
                                <a:pt x="4" y="22"/>
                                <a:pt x="5" y="22"/>
                              </a:cubicBezTo>
                              <a:cubicBezTo>
                                <a:pt x="5" y="23"/>
                                <a:pt x="5" y="23"/>
                                <a:pt x="6" y="23"/>
                              </a:cubicBezTo>
                              <a:cubicBezTo>
                                <a:pt x="8" y="23"/>
                                <a:pt x="9" y="22"/>
                                <a:pt x="9" y="20"/>
                              </a:cubicBezTo>
                              <a:cubicBezTo>
                                <a:pt x="9" y="19"/>
                                <a:pt x="8" y="19"/>
                                <a:pt x="8" y="18"/>
                              </a:cubicBezTo>
                              <a:cubicBezTo>
                                <a:pt x="8" y="17"/>
                                <a:pt x="7" y="17"/>
                                <a:pt x="6" y="16"/>
                              </a:cubicBezTo>
                              <a:cubicBezTo>
                                <a:pt x="5" y="14"/>
                                <a:pt x="5" y="14"/>
                                <a:pt x="5" y="14"/>
                              </a:cubicBezTo>
                              <a:cubicBezTo>
                                <a:pt x="3" y="12"/>
                                <a:pt x="2" y="11"/>
                                <a:pt x="2" y="10"/>
                              </a:cubicBezTo>
                              <a:cubicBezTo>
                                <a:pt x="1" y="9"/>
                                <a:pt x="1" y="8"/>
                                <a:pt x="1" y="6"/>
                              </a:cubicBezTo>
                              <a:cubicBezTo>
                                <a:pt x="1" y="4"/>
                                <a:pt x="1" y="3"/>
                                <a:pt x="2" y="2"/>
                              </a:cubicBezTo>
                              <a:cubicBezTo>
                                <a:pt x="3" y="1"/>
                                <a:pt x="5" y="0"/>
                                <a:pt x="7" y="0"/>
                              </a:cubicBezTo>
                              <a:cubicBezTo>
                                <a:pt x="8" y="0"/>
                                <a:pt x="10" y="1"/>
                                <a:pt x="11" y="2"/>
                              </a:cubicBezTo>
                              <a:cubicBezTo>
                                <a:pt x="12" y="3"/>
                                <a:pt x="12" y="4"/>
                                <a:pt x="12" y="7"/>
                              </a:cubicBezTo>
                              <a:lnTo>
                                <a:pt x="12" y="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77"/>
                      <wps:cNvSpPr>
                        <a:spLocks/>
                      </wps:cNvSpPr>
                      <wps:spPr bwMode="auto">
                        <a:xfrm>
                          <a:off x="2392764" y="709677"/>
                          <a:ext cx="28324" cy="100877"/>
                        </a:xfrm>
                        <a:custGeom>
                          <a:avLst/>
                          <a:gdLst>
                            <a:gd name="T0" fmla="*/ 6 w 9"/>
                            <a:gd name="T1" fmla="*/ 0 h 32"/>
                            <a:gd name="T2" fmla="*/ 6 w 9"/>
                            <a:gd name="T3" fmla="*/ 5 h 32"/>
                            <a:gd name="T4" fmla="*/ 9 w 9"/>
                            <a:gd name="T5" fmla="*/ 5 h 32"/>
                            <a:gd name="T6" fmla="*/ 9 w 9"/>
                            <a:gd name="T7" fmla="*/ 9 h 32"/>
                            <a:gd name="T8" fmla="*/ 6 w 9"/>
                            <a:gd name="T9" fmla="*/ 9 h 32"/>
                            <a:gd name="T10" fmla="*/ 6 w 9"/>
                            <a:gd name="T11" fmla="*/ 27 h 32"/>
                            <a:gd name="T12" fmla="*/ 7 w 9"/>
                            <a:gd name="T13" fmla="*/ 28 h 32"/>
                            <a:gd name="T14" fmla="*/ 9 w 9"/>
                            <a:gd name="T15" fmla="*/ 29 h 32"/>
                            <a:gd name="T16" fmla="*/ 9 w 9"/>
                            <a:gd name="T17" fmla="*/ 32 h 32"/>
                            <a:gd name="T18" fmla="*/ 7 w 9"/>
                            <a:gd name="T19" fmla="*/ 32 h 32"/>
                            <a:gd name="T20" fmla="*/ 3 w 9"/>
                            <a:gd name="T21" fmla="*/ 31 h 32"/>
                            <a:gd name="T22" fmla="*/ 3 w 9"/>
                            <a:gd name="T23" fmla="*/ 30 h 32"/>
                            <a:gd name="T24" fmla="*/ 3 w 9"/>
                            <a:gd name="T25" fmla="*/ 28 h 32"/>
                            <a:gd name="T26" fmla="*/ 3 w 9"/>
                            <a:gd name="T27" fmla="*/ 9 h 32"/>
                            <a:gd name="T28" fmla="*/ 0 w 9"/>
                            <a:gd name="T29" fmla="*/ 9 h 32"/>
                            <a:gd name="T30" fmla="*/ 0 w 9"/>
                            <a:gd name="T31" fmla="*/ 5 h 32"/>
                            <a:gd name="T32" fmla="*/ 3 w 9"/>
                            <a:gd name="T33" fmla="*/ 5 h 32"/>
                            <a:gd name="T34" fmla="*/ 3 w 9"/>
                            <a:gd name="T35" fmla="*/ 0 h 32"/>
                            <a:gd name="T36" fmla="*/ 6 w 9"/>
                            <a:gd name="T37" fmla="*/ 0 h 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9" h="32">
                              <a:moveTo>
                                <a:pt x="6" y="0"/>
                              </a:moveTo>
                              <a:cubicBezTo>
                                <a:pt x="6" y="5"/>
                                <a:pt x="6" y="5"/>
                                <a:pt x="6" y="5"/>
                              </a:cubicBezTo>
                              <a:cubicBezTo>
                                <a:pt x="9" y="5"/>
                                <a:pt x="9" y="5"/>
                                <a:pt x="9" y="5"/>
                              </a:cubicBezTo>
                              <a:cubicBezTo>
                                <a:pt x="9" y="9"/>
                                <a:pt x="9" y="9"/>
                                <a:pt x="9" y="9"/>
                              </a:cubicBezTo>
                              <a:cubicBezTo>
                                <a:pt x="6" y="9"/>
                                <a:pt x="6" y="9"/>
                                <a:pt x="6" y="9"/>
                              </a:cubicBezTo>
                              <a:cubicBezTo>
                                <a:pt x="6" y="27"/>
                                <a:pt x="6" y="27"/>
                                <a:pt x="6" y="27"/>
                              </a:cubicBezTo>
                              <a:cubicBezTo>
                                <a:pt x="6" y="28"/>
                                <a:pt x="7" y="28"/>
                                <a:pt x="7" y="28"/>
                              </a:cubicBezTo>
                              <a:cubicBezTo>
                                <a:pt x="8" y="28"/>
                                <a:pt x="8" y="29"/>
                                <a:pt x="9" y="29"/>
                              </a:cubicBezTo>
                              <a:cubicBezTo>
                                <a:pt x="9" y="32"/>
                                <a:pt x="9" y="32"/>
                                <a:pt x="9" y="32"/>
                              </a:cubicBezTo>
                              <a:cubicBezTo>
                                <a:pt x="8" y="32"/>
                                <a:pt x="7" y="32"/>
                                <a:pt x="7" y="32"/>
                              </a:cubicBezTo>
                              <a:cubicBezTo>
                                <a:pt x="5" y="32"/>
                                <a:pt x="4" y="31"/>
                                <a:pt x="3" y="31"/>
                              </a:cubicBezTo>
                              <a:cubicBezTo>
                                <a:pt x="3" y="30"/>
                                <a:pt x="3" y="30"/>
                                <a:pt x="3" y="30"/>
                              </a:cubicBezTo>
                              <a:cubicBezTo>
                                <a:pt x="3" y="29"/>
                                <a:pt x="3" y="28"/>
                                <a:pt x="3" y="28"/>
                              </a:cubicBezTo>
                              <a:cubicBezTo>
                                <a:pt x="3" y="9"/>
                                <a:pt x="3" y="9"/>
                                <a:pt x="3" y="9"/>
                              </a:cubicBezTo>
                              <a:cubicBezTo>
                                <a:pt x="0" y="9"/>
                                <a:pt x="0" y="9"/>
                                <a:pt x="0" y="9"/>
                              </a:cubicBezTo>
                              <a:cubicBezTo>
                                <a:pt x="0" y="5"/>
                                <a:pt x="0" y="5"/>
                                <a:pt x="0" y="5"/>
                              </a:cubicBezTo>
                              <a:cubicBezTo>
                                <a:pt x="3" y="5"/>
                                <a:pt x="3" y="5"/>
                                <a:pt x="3" y="5"/>
                              </a:cubicBezTo>
                              <a:cubicBezTo>
                                <a:pt x="3" y="0"/>
                                <a:pt x="3" y="0"/>
                                <a:pt x="3" y="0"/>
                              </a:cubicBezTo>
                              <a:lnTo>
                                <a:pt x="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78"/>
                      <wps:cNvSpPr>
                        <a:spLocks/>
                      </wps:cNvSpPr>
                      <wps:spPr bwMode="auto">
                        <a:xfrm>
                          <a:off x="2427579" y="725605"/>
                          <a:ext cx="37765" cy="81999"/>
                        </a:xfrm>
                        <a:custGeom>
                          <a:avLst/>
                          <a:gdLst>
                            <a:gd name="T0" fmla="*/ 4 w 12"/>
                            <a:gd name="T1" fmla="*/ 0 h 26"/>
                            <a:gd name="T2" fmla="*/ 4 w 12"/>
                            <a:gd name="T3" fmla="*/ 2 h 26"/>
                            <a:gd name="T4" fmla="*/ 8 w 12"/>
                            <a:gd name="T5" fmla="*/ 0 h 26"/>
                            <a:gd name="T6" fmla="*/ 12 w 12"/>
                            <a:gd name="T7" fmla="*/ 2 h 26"/>
                            <a:gd name="T8" fmla="*/ 12 w 12"/>
                            <a:gd name="T9" fmla="*/ 6 h 26"/>
                            <a:gd name="T10" fmla="*/ 12 w 12"/>
                            <a:gd name="T11" fmla="*/ 26 h 26"/>
                            <a:gd name="T12" fmla="*/ 8 w 12"/>
                            <a:gd name="T13" fmla="*/ 26 h 26"/>
                            <a:gd name="T14" fmla="*/ 8 w 12"/>
                            <a:gd name="T15" fmla="*/ 7 h 26"/>
                            <a:gd name="T16" fmla="*/ 8 w 12"/>
                            <a:gd name="T17" fmla="*/ 4 h 26"/>
                            <a:gd name="T18" fmla="*/ 6 w 12"/>
                            <a:gd name="T19" fmla="*/ 3 h 26"/>
                            <a:gd name="T20" fmla="*/ 5 w 12"/>
                            <a:gd name="T21" fmla="*/ 4 h 26"/>
                            <a:gd name="T22" fmla="*/ 4 w 12"/>
                            <a:gd name="T23" fmla="*/ 7 h 26"/>
                            <a:gd name="T24" fmla="*/ 4 w 12"/>
                            <a:gd name="T25" fmla="*/ 26 h 26"/>
                            <a:gd name="T26" fmla="*/ 0 w 12"/>
                            <a:gd name="T27" fmla="*/ 26 h 26"/>
                            <a:gd name="T28" fmla="*/ 0 w 12"/>
                            <a:gd name="T29" fmla="*/ 0 h 26"/>
                            <a:gd name="T30" fmla="*/ 4 w 12"/>
                            <a:gd name="T31" fmla="*/ 0 h 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12" h="26">
                              <a:moveTo>
                                <a:pt x="4" y="0"/>
                              </a:moveTo>
                              <a:cubicBezTo>
                                <a:pt x="4" y="2"/>
                                <a:pt x="4" y="2"/>
                                <a:pt x="4" y="2"/>
                              </a:cubicBezTo>
                              <a:cubicBezTo>
                                <a:pt x="6" y="1"/>
                                <a:pt x="7" y="0"/>
                                <a:pt x="8" y="0"/>
                              </a:cubicBezTo>
                              <a:cubicBezTo>
                                <a:pt x="10" y="0"/>
                                <a:pt x="11" y="1"/>
                                <a:pt x="12" y="2"/>
                              </a:cubicBezTo>
                              <a:cubicBezTo>
                                <a:pt x="12" y="3"/>
                                <a:pt x="12" y="4"/>
                                <a:pt x="12" y="6"/>
                              </a:cubicBezTo>
                              <a:cubicBezTo>
                                <a:pt x="12" y="26"/>
                                <a:pt x="12" y="26"/>
                                <a:pt x="12" y="26"/>
                              </a:cubicBezTo>
                              <a:cubicBezTo>
                                <a:pt x="8" y="26"/>
                                <a:pt x="8" y="26"/>
                                <a:pt x="8" y="26"/>
                              </a:cubicBezTo>
                              <a:cubicBezTo>
                                <a:pt x="8" y="7"/>
                                <a:pt x="8" y="7"/>
                                <a:pt x="8" y="7"/>
                              </a:cubicBezTo>
                              <a:cubicBezTo>
                                <a:pt x="8" y="6"/>
                                <a:pt x="8" y="5"/>
                                <a:pt x="8" y="4"/>
                              </a:cubicBezTo>
                              <a:cubicBezTo>
                                <a:pt x="8" y="4"/>
                                <a:pt x="7" y="3"/>
                                <a:pt x="6" y="3"/>
                              </a:cubicBezTo>
                              <a:cubicBezTo>
                                <a:pt x="6" y="3"/>
                                <a:pt x="5" y="4"/>
                                <a:pt x="5" y="4"/>
                              </a:cubicBezTo>
                              <a:cubicBezTo>
                                <a:pt x="5" y="5"/>
                                <a:pt x="4" y="5"/>
                                <a:pt x="4" y="7"/>
                              </a:cubicBezTo>
                              <a:cubicBezTo>
                                <a:pt x="4" y="26"/>
                                <a:pt x="4" y="26"/>
                                <a:pt x="4" y="26"/>
                              </a:cubicBezTo>
                              <a:cubicBezTo>
                                <a:pt x="0" y="26"/>
                                <a:pt x="0" y="26"/>
                                <a:pt x="0" y="26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lnTo>
                                <a:pt x="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79"/>
                      <wps:cNvSpPr>
                        <a:spLocks noEditPoints="1"/>
                      </wps:cNvSpPr>
                      <wps:spPr bwMode="auto">
                        <a:xfrm>
                          <a:off x="2478325" y="703188"/>
                          <a:ext cx="12392" cy="104416"/>
                        </a:xfrm>
                        <a:custGeom>
                          <a:avLst/>
                          <a:gdLst>
                            <a:gd name="T0" fmla="*/ 21 w 21"/>
                            <a:gd name="T1" fmla="*/ 0 h 177"/>
                            <a:gd name="T2" fmla="*/ 21 w 21"/>
                            <a:gd name="T3" fmla="*/ 27 h 177"/>
                            <a:gd name="T4" fmla="*/ 0 w 21"/>
                            <a:gd name="T5" fmla="*/ 27 h 177"/>
                            <a:gd name="T6" fmla="*/ 0 w 21"/>
                            <a:gd name="T7" fmla="*/ 0 h 177"/>
                            <a:gd name="T8" fmla="*/ 21 w 21"/>
                            <a:gd name="T9" fmla="*/ 0 h 177"/>
                            <a:gd name="T10" fmla="*/ 21 w 21"/>
                            <a:gd name="T11" fmla="*/ 38 h 177"/>
                            <a:gd name="T12" fmla="*/ 21 w 21"/>
                            <a:gd name="T13" fmla="*/ 177 h 177"/>
                            <a:gd name="T14" fmla="*/ 0 w 21"/>
                            <a:gd name="T15" fmla="*/ 177 h 177"/>
                            <a:gd name="T16" fmla="*/ 0 w 21"/>
                            <a:gd name="T17" fmla="*/ 38 h 177"/>
                            <a:gd name="T18" fmla="*/ 21 w 21"/>
                            <a:gd name="T19" fmla="*/ 38 h 17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21" h="177">
                              <a:moveTo>
                                <a:pt x="21" y="0"/>
                              </a:moveTo>
                              <a:lnTo>
                                <a:pt x="21" y="27"/>
                              </a:lnTo>
                              <a:lnTo>
                                <a:pt x="0" y="27"/>
                              </a:lnTo>
                              <a:lnTo>
                                <a:pt x="0" y="0"/>
                              </a:lnTo>
                              <a:lnTo>
                                <a:pt x="21" y="0"/>
                              </a:lnTo>
                              <a:close/>
                              <a:moveTo>
                                <a:pt x="21" y="38"/>
                              </a:moveTo>
                              <a:lnTo>
                                <a:pt x="21" y="177"/>
                              </a:lnTo>
                              <a:lnTo>
                                <a:pt x="0" y="177"/>
                              </a:lnTo>
                              <a:lnTo>
                                <a:pt x="0" y="38"/>
                              </a:lnTo>
                              <a:lnTo>
                                <a:pt x="21" y="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80"/>
                      <wps:cNvSpPr>
                        <a:spLocks/>
                      </wps:cNvSpPr>
                      <wps:spPr bwMode="auto">
                        <a:xfrm>
                          <a:off x="2503109" y="703188"/>
                          <a:ext cx="34815" cy="104416"/>
                        </a:xfrm>
                        <a:custGeom>
                          <a:avLst/>
                          <a:gdLst>
                            <a:gd name="T0" fmla="*/ 4 w 11"/>
                            <a:gd name="T1" fmla="*/ 0 h 33"/>
                            <a:gd name="T2" fmla="*/ 4 w 11"/>
                            <a:gd name="T3" fmla="*/ 9 h 33"/>
                            <a:gd name="T4" fmla="*/ 8 w 11"/>
                            <a:gd name="T5" fmla="*/ 7 h 33"/>
                            <a:gd name="T6" fmla="*/ 11 w 11"/>
                            <a:gd name="T7" fmla="*/ 9 h 33"/>
                            <a:gd name="T8" fmla="*/ 11 w 11"/>
                            <a:gd name="T9" fmla="*/ 13 h 33"/>
                            <a:gd name="T10" fmla="*/ 11 w 11"/>
                            <a:gd name="T11" fmla="*/ 33 h 33"/>
                            <a:gd name="T12" fmla="*/ 7 w 11"/>
                            <a:gd name="T13" fmla="*/ 33 h 33"/>
                            <a:gd name="T14" fmla="*/ 7 w 11"/>
                            <a:gd name="T15" fmla="*/ 14 h 33"/>
                            <a:gd name="T16" fmla="*/ 7 w 11"/>
                            <a:gd name="T17" fmla="*/ 11 h 33"/>
                            <a:gd name="T18" fmla="*/ 6 w 11"/>
                            <a:gd name="T19" fmla="*/ 10 h 33"/>
                            <a:gd name="T20" fmla="*/ 4 w 11"/>
                            <a:gd name="T21" fmla="*/ 11 h 33"/>
                            <a:gd name="T22" fmla="*/ 4 w 11"/>
                            <a:gd name="T23" fmla="*/ 14 h 33"/>
                            <a:gd name="T24" fmla="*/ 4 w 11"/>
                            <a:gd name="T25" fmla="*/ 33 h 33"/>
                            <a:gd name="T26" fmla="*/ 0 w 11"/>
                            <a:gd name="T27" fmla="*/ 33 h 33"/>
                            <a:gd name="T28" fmla="*/ 0 w 11"/>
                            <a:gd name="T29" fmla="*/ 0 h 33"/>
                            <a:gd name="T30" fmla="*/ 4 w 11"/>
                            <a:gd name="T31" fmla="*/ 0 h 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11" h="33">
                              <a:moveTo>
                                <a:pt x="4" y="0"/>
                              </a:moveTo>
                              <a:cubicBezTo>
                                <a:pt x="4" y="9"/>
                                <a:pt x="4" y="9"/>
                                <a:pt x="4" y="9"/>
                              </a:cubicBezTo>
                              <a:cubicBezTo>
                                <a:pt x="5" y="8"/>
                                <a:pt x="6" y="7"/>
                                <a:pt x="8" y="7"/>
                              </a:cubicBezTo>
                              <a:cubicBezTo>
                                <a:pt x="9" y="7"/>
                                <a:pt x="10" y="8"/>
                                <a:pt x="11" y="9"/>
                              </a:cubicBezTo>
                              <a:cubicBezTo>
                                <a:pt x="11" y="10"/>
                                <a:pt x="11" y="11"/>
                                <a:pt x="11" y="13"/>
                              </a:cubicBezTo>
                              <a:cubicBezTo>
                                <a:pt x="11" y="33"/>
                                <a:pt x="11" y="33"/>
                                <a:pt x="11" y="33"/>
                              </a:cubicBezTo>
                              <a:cubicBezTo>
                                <a:pt x="7" y="33"/>
                                <a:pt x="7" y="33"/>
                                <a:pt x="7" y="33"/>
                              </a:cubicBezTo>
                              <a:cubicBezTo>
                                <a:pt x="7" y="14"/>
                                <a:pt x="7" y="14"/>
                                <a:pt x="7" y="14"/>
                              </a:cubicBezTo>
                              <a:cubicBezTo>
                                <a:pt x="7" y="13"/>
                                <a:pt x="7" y="12"/>
                                <a:pt x="7" y="11"/>
                              </a:cubicBezTo>
                              <a:cubicBezTo>
                                <a:pt x="7" y="11"/>
                                <a:pt x="6" y="10"/>
                                <a:pt x="6" y="10"/>
                              </a:cubicBezTo>
                              <a:cubicBezTo>
                                <a:pt x="5" y="10"/>
                                <a:pt x="4" y="11"/>
                                <a:pt x="4" y="11"/>
                              </a:cubicBezTo>
                              <a:cubicBezTo>
                                <a:pt x="4" y="12"/>
                                <a:pt x="4" y="12"/>
                                <a:pt x="4" y="14"/>
                              </a:cubicBezTo>
                              <a:cubicBezTo>
                                <a:pt x="4" y="33"/>
                                <a:pt x="4" y="33"/>
                                <a:pt x="4" y="33"/>
                              </a:cubicBezTo>
                              <a:cubicBezTo>
                                <a:pt x="0" y="33"/>
                                <a:pt x="0" y="33"/>
                                <a:pt x="0" y="33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lnTo>
                                <a:pt x="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81"/>
                      <wps:cNvSpPr>
                        <a:spLocks noEditPoints="1"/>
                      </wps:cNvSpPr>
                      <wps:spPr bwMode="auto">
                        <a:xfrm>
                          <a:off x="2582179" y="725605"/>
                          <a:ext cx="34815" cy="110316"/>
                        </a:xfrm>
                        <a:custGeom>
                          <a:avLst/>
                          <a:gdLst>
                            <a:gd name="T0" fmla="*/ 0 w 11"/>
                            <a:gd name="T1" fmla="*/ 35 h 35"/>
                            <a:gd name="T2" fmla="*/ 0 w 11"/>
                            <a:gd name="T3" fmla="*/ 0 h 35"/>
                            <a:gd name="T4" fmla="*/ 4 w 11"/>
                            <a:gd name="T5" fmla="*/ 0 h 35"/>
                            <a:gd name="T6" fmla="*/ 4 w 11"/>
                            <a:gd name="T7" fmla="*/ 2 h 35"/>
                            <a:gd name="T8" fmla="*/ 7 w 11"/>
                            <a:gd name="T9" fmla="*/ 0 h 35"/>
                            <a:gd name="T10" fmla="*/ 11 w 11"/>
                            <a:gd name="T11" fmla="*/ 2 h 35"/>
                            <a:gd name="T12" fmla="*/ 11 w 11"/>
                            <a:gd name="T13" fmla="*/ 3 h 35"/>
                            <a:gd name="T14" fmla="*/ 11 w 11"/>
                            <a:gd name="T15" fmla="*/ 6 h 35"/>
                            <a:gd name="T16" fmla="*/ 11 w 11"/>
                            <a:gd name="T17" fmla="*/ 21 h 35"/>
                            <a:gd name="T18" fmla="*/ 11 w 11"/>
                            <a:gd name="T19" fmla="*/ 23 h 35"/>
                            <a:gd name="T20" fmla="*/ 11 w 11"/>
                            <a:gd name="T21" fmla="*/ 25 h 35"/>
                            <a:gd name="T22" fmla="*/ 9 w 11"/>
                            <a:gd name="T23" fmla="*/ 26 h 35"/>
                            <a:gd name="T24" fmla="*/ 7 w 11"/>
                            <a:gd name="T25" fmla="*/ 27 h 35"/>
                            <a:gd name="T26" fmla="*/ 4 w 11"/>
                            <a:gd name="T27" fmla="*/ 25 h 35"/>
                            <a:gd name="T28" fmla="*/ 4 w 11"/>
                            <a:gd name="T29" fmla="*/ 35 h 35"/>
                            <a:gd name="T30" fmla="*/ 0 w 11"/>
                            <a:gd name="T31" fmla="*/ 35 h 35"/>
                            <a:gd name="T32" fmla="*/ 7 w 11"/>
                            <a:gd name="T33" fmla="*/ 20 h 35"/>
                            <a:gd name="T34" fmla="*/ 7 w 11"/>
                            <a:gd name="T35" fmla="*/ 7 h 35"/>
                            <a:gd name="T36" fmla="*/ 7 w 11"/>
                            <a:gd name="T37" fmla="*/ 4 h 35"/>
                            <a:gd name="T38" fmla="*/ 6 w 11"/>
                            <a:gd name="T39" fmla="*/ 3 h 35"/>
                            <a:gd name="T40" fmla="*/ 4 w 11"/>
                            <a:gd name="T41" fmla="*/ 4 h 35"/>
                            <a:gd name="T42" fmla="*/ 4 w 11"/>
                            <a:gd name="T43" fmla="*/ 7 h 35"/>
                            <a:gd name="T44" fmla="*/ 4 w 11"/>
                            <a:gd name="T45" fmla="*/ 20 h 35"/>
                            <a:gd name="T46" fmla="*/ 4 w 11"/>
                            <a:gd name="T47" fmla="*/ 22 h 35"/>
                            <a:gd name="T48" fmla="*/ 6 w 11"/>
                            <a:gd name="T49" fmla="*/ 23 h 35"/>
                            <a:gd name="T50" fmla="*/ 7 w 11"/>
                            <a:gd name="T51" fmla="*/ 23 h 35"/>
                            <a:gd name="T52" fmla="*/ 7 w 11"/>
                            <a:gd name="T53" fmla="*/ 2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11" h="35">
                              <a:moveTo>
                                <a:pt x="0" y="35"/>
                              </a:move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4" y="0"/>
                                <a:pt x="4" y="0"/>
                                <a:pt x="4" y="0"/>
                              </a:cubicBezTo>
                              <a:cubicBezTo>
                                <a:pt x="4" y="2"/>
                                <a:pt x="4" y="2"/>
                                <a:pt x="4" y="2"/>
                              </a:cubicBezTo>
                              <a:cubicBezTo>
                                <a:pt x="5" y="1"/>
                                <a:pt x="6" y="0"/>
                                <a:pt x="7" y="0"/>
                              </a:cubicBezTo>
                              <a:cubicBezTo>
                                <a:pt x="9" y="0"/>
                                <a:pt x="10" y="1"/>
                                <a:pt x="11" y="2"/>
                              </a:cubicBezTo>
                              <a:cubicBezTo>
                                <a:pt x="11" y="2"/>
                                <a:pt x="11" y="3"/>
                                <a:pt x="11" y="3"/>
                              </a:cubicBezTo>
                              <a:cubicBezTo>
                                <a:pt x="11" y="4"/>
                                <a:pt x="11" y="4"/>
                                <a:pt x="11" y="6"/>
                              </a:cubicBezTo>
                              <a:cubicBezTo>
                                <a:pt x="11" y="21"/>
                                <a:pt x="11" y="21"/>
                                <a:pt x="11" y="21"/>
                              </a:cubicBezTo>
                              <a:cubicBezTo>
                                <a:pt x="11" y="22"/>
                                <a:pt x="11" y="23"/>
                                <a:pt x="11" y="23"/>
                              </a:cubicBezTo>
                              <a:cubicBezTo>
                                <a:pt x="11" y="24"/>
                                <a:pt x="11" y="24"/>
                                <a:pt x="11" y="25"/>
                              </a:cubicBezTo>
                              <a:cubicBezTo>
                                <a:pt x="10" y="25"/>
                                <a:pt x="10" y="26"/>
                                <a:pt x="9" y="26"/>
                              </a:cubicBezTo>
                              <a:cubicBezTo>
                                <a:pt x="9" y="27"/>
                                <a:pt x="8" y="27"/>
                                <a:pt x="7" y="27"/>
                              </a:cubicBezTo>
                              <a:cubicBezTo>
                                <a:pt x="6" y="27"/>
                                <a:pt x="5" y="26"/>
                                <a:pt x="4" y="25"/>
                              </a:cubicBezTo>
                              <a:cubicBezTo>
                                <a:pt x="4" y="35"/>
                                <a:pt x="4" y="35"/>
                                <a:pt x="4" y="35"/>
                              </a:cubicBezTo>
                              <a:lnTo>
                                <a:pt x="0" y="35"/>
                              </a:lnTo>
                              <a:close/>
                              <a:moveTo>
                                <a:pt x="7" y="20"/>
                              </a:moveTo>
                              <a:cubicBezTo>
                                <a:pt x="7" y="7"/>
                                <a:pt x="7" y="7"/>
                                <a:pt x="7" y="7"/>
                              </a:cubicBezTo>
                              <a:cubicBezTo>
                                <a:pt x="7" y="6"/>
                                <a:pt x="7" y="5"/>
                                <a:pt x="7" y="4"/>
                              </a:cubicBezTo>
                              <a:cubicBezTo>
                                <a:pt x="7" y="4"/>
                                <a:pt x="6" y="3"/>
                                <a:pt x="6" y="3"/>
                              </a:cubicBezTo>
                              <a:cubicBezTo>
                                <a:pt x="5" y="3"/>
                                <a:pt x="4" y="4"/>
                                <a:pt x="4" y="4"/>
                              </a:cubicBezTo>
                              <a:cubicBezTo>
                                <a:pt x="4" y="5"/>
                                <a:pt x="4" y="5"/>
                                <a:pt x="4" y="7"/>
                              </a:cubicBezTo>
                              <a:cubicBezTo>
                                <a:pt x="4" y="20"/>
                                <a:pt x="4" y="20"/>
                                <a:pt x="4" y="20"/>
                              </a:cubicBezTo>
                              <a:cubicBezTo>
                                <a:pt x="4" y="21"/>
                                <a:pt x="4" y="22"/>
                                <a:pt x="4" y="22"/>
                              </a:cubicBezTo>
                              <a:cubicBezTo>
                                <a:pt x="4" y="23"/>
                                <a:pt x="5" y="23"/>
                                <a:pt x="6" y="23"/>
                              </a:cubicBezTo>
                              <a:cubicBezTo>
                                <a:pt x="6" y="23"/>
                                <a:pt x="7" y="23"/>
                                <a:pt x="7" y="23"/>
                              </a:cubicBezTo>
                              <a:cubicBezTo>
                                <a:pt x="7" y="22"/>
                                <a:pt x="7" y="21"/>
                                <a:pt x="7" y="2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82"/>
                      <wps:cNvSpPr>
                        <a:spLocks noEditPoints="1"/>
                      </wps:cNvSpPr>
                      <wps:spPr bwMode="auto">
                        <a:xfrm>
                          <a:off x="2629385" y="725605"/>
                          <a:ext cx="37765" cy="84949"/>
                        </a:xfrm>
                        <a:custGeom>
                          <a:avLst/>
                          <a:gdLst>
                            <a:gd name="T0" fmla="*/ 12 w 12"/>
                            <a:gd name="T1" fmla="*/ 26 h 27"/>
                            <a:gd name="T2" fmla="*/ 8 w 12"/>
                            <a:gd name="T3" fmla="*/ 26 h 27"/>
                            <a:gd name="T4" fmla="*/ 7 w 12"/>
                            <a:gd name="T5" fmla="*/ 24 h 27"/>
                            <a:gd name="T6" fmla="*/ 6 w 12"/>
                            <a:gd name="T7" fmla="*/ 26 h 27"/>
                            <a:gd name="T8" fmla="*/ 3 w 12"/>
                            <a:gd name="T9" fmla="*/ 27 h 27"/>
                            <a:gd name="T10" fmla="*/ 0 w 12"/>
                            <a:gd name="T11" fmla="*/ 25 h 27"/>
                            <a:gd name="T12" fmla="*/ 0 w 12"/>
                            <a:gd name="T13" fmla="*/ 21 h 27"/>
                            <a:gd name="T14" fmla="*/ 0 w 12"/>
                            <a:gd name="T15" fmla="*/ 18 h 27"/>
                            <a:gd name="T16" fmla="*/ 0 w 12"/>
                            <a:gd name="T17" fmla="*/ 15 h 27"/>
                            <a:gd name="T18" fmla="*/ 3 w 12"/>
                            <a:gd name="T19" fmla="*/ 13 h 27"/>
                            <a:gd name="T20" fmla="*/ 6 w 12"/>
                            <a:gd name="T21" fmla="*/ 11 h 27"/>
                            <a:gd name="T22" fmla="*/ 7 w 12"/>
                            <a:gd name="T23" fmla="*/ 10 h 27"/>
                            <a:gd name="T24" fmla="*/ 7 w 12"/>
                            <a:gd name="T25" fmla="*/ 8 h 27"/>
                            <a:gd name="T26" fmla="*/ 7 w 12"/>
                            <a:gd name="T27" fmla="*/ 5 h 27"/>
                            <a:gd name="T28" fmla="*/ 6 w 12"/>
                            <a:gd name="T29" fmla="*/ 3 h 27"/>
                            <a:gd name="T30" fmla="*/ 4 w 12"/>
                            <a:gd name="T31" fmla="*/ 4 h 27"/>
                            <a:gd name="T32" fmla="*/ 4 w 12"/>
                            <a:gd name="T33" fmla="*/ 6 h 27"/>
                            <a:gd name="T34" fmla="*/ 4 w 12"/>
                            <a:gd name="T35" fmla="*/ 9 h 27"/>
                            <a:gd name="T36" fmla="*/ 0 w 12"/>
                            <a:gd name="T37" fmla="*/ 9 h 27"/>
                            <a:gd name="T38" fmla="*/ 0 w 12"/>
                            <a:gd name="T39" fmla="*/ 6 h 27"/>
                            <a:gd name="T40" fmla="*/ 1 w 12"/>
                            <a:gd name="T41" fmla="*/ 2 h 27"/>
                            <a:gd name="T42" fmla="*/ 5 w 12"/>
                            <a:gd name="T43" fmla="*/ 0 h 27"/>
                            <a:gd name="T44" fmla="*/ 10 w 12"/>
                            <a:gd name="T45" fmla="*/ 2 h 27"/>
                            <a:gd name="T46" fmla="*/ 11 w 12"/>
                            <a:gd name="T47" fmla="*/ 3 h 27"/>
                            <a:gd name="T48" fmla="*/ 11 w 12"/>
                            <a:gd name="T49" fmla="*/ 6 h 27"/>
                            <a:gd name="T50" fmla="*/ 11 w 12"/>
                            <a:gd name="T51" fmla="*/ 22 h 27"/>
                            <a:gd name="T52" fmla="*/ 12 w 12"/>
                            <a:gd name="T53" fmla="*/ 26 h 27"/>
                            <a:gd name="T54" fmla="*/ 7 w 12"/>
                            <a:gd name="T55" fmla="*/ 14 h 27"/>
                            <a:gd name="T56" fmla="*/ 5 w 12"/>
                            <a:gd name="T57" fmla="*/ 15 h 27"/>
                            <a:gd name="T58" fmla="*/ 4 w 12"/>
                            <a:gd name="T59" fmla="*/ 17 h 27"/>
                            <a:gd name="T60" fmla="*/ 4 w 12"/>
                            <a:gd name="T61" fmla="*/ 19 h 27"/>
                            <a:gd name="T62" fmla="*/ 4 w 12"/>
                            <a:gd name="T63" fmla="*/ 21 h 27"/>
                            <a:gd name="T64" fmla="*/ 5 w 12"/>
                            <a:gd name="T65" fmla="*/ 24 h 27"/>
                            <a:gd name="T66" fmla="*/ 7 w 12"/>
                            <a:gd name="T67" fmla="*/ 23 h 27"/>
                            <a:gd name="T68" fmla="*/ 7 w 12"/>
                            <a:gd name="T69" fmla="*/ 20 h 27"/>
                            <a:gd name="T70" fmla="*/ 7 w 12"/>
                            <a:gd name="T71" fmla="*/ 14 h 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12" h="27">
                              <a:moveTo>
                                <a:pt x="12" y="26"/>
                              </a:moveTo>
                              <a:cubicBezTo>
                                <a:pt x="8" y="26"/>
                                <a:pt x="8" y="26"/>
                                <a:pt x="8" y="26"/>
                              </a:cubicBezTo>
                              <a:cubicBezTo>
                                <a:pt x="8" y="26"/>
                                <a:pt x="7" y="25"/>
                                <a:pt x="7" y="24"/>
                              </a:cubicBezTo>
                              <a:cubicBezTo>
                                <a:pt x="7" y="25"/>
                                <a:pt x="6" y="26"/>
                                <a:pt x="6" y="26"/>
                              </a:cubicBezTo>
                              <a:cubicBezTo>
                                <a:pt x="5" y="27"/>
                                <a:pt x="4" y="27"/>
                                <a:pt x="3" y="27"/>
                              </a:cubicBezTo>
                              <a:cubicBezTo>
                                <a:pt x="2" y="27"/>
                                <a:pt x="1" y="26"/>
                                <a:pt x="0" y="25"/>
                              </a:cubicBezTo>
                              <a:cubicBezTo>
                                <a:pt x="0" y="24"/>
                                <a:pt x="0" y="23"/>
                                <a:pt x="0" y="21"/>
                              </a:cubicBezTo>
                              <a:cubicBezTo>
                                <a:pt x="0" y="18"/>
                                <a:pt x="0" y="18"/>
                                <a:pt x="0" y="18"/>
                              </a:cubicBezTo>
                              <a:cubicBezTo>
                                <a:pt x="0" y="17"/>
                                <a:pt x="0" y="15"/>
                                <a:pt x="0" y="15"/>
                              </a:cubicBezTo>
                              <a:cubicBezTo>
                                <a:pt x="1" y="14"/>
                                <a:pt x="1" y="13"/>
                                <a:pt x="3" y="13"/>
                              </a:cubicBezTo>
                              <a:cubicBezTo>
                                <a:pt x="6" y="11"/>
                                <a:pt x="6" y="11"/>
                                <a:pt x="6" y="11"/>
                              </a:cubicBezTo>
                              <a:cubicBezTo>
                                <a:pt x="6" y="10"/>
                                <a:pt x="7" y="10"/>
                                <a:pt x="7" y="10"/>
                              </a:cubicBezTo>
                              <a:cubicBezTo>
                                <a:pt x="7" y="9"/>
                                <a:pt x="7" y="9"/>
                                <a:pt x="7" y="8"/>
                              </a:cubicBezTo>
                              <a:cubicBezTo>
                                <a:pt x="7" y="5"/>
                                <a:pt x="7" y="5"/>
                                <a:pt x="7" y="5"/>
                              </a:cubicBezTo>
                              <a:cubicBezTo>
                                <a:pt x="7" y="4"/>
                                <a:pt x="7" y="3"/>
                                <a:pt x="6" y="3"/>
                              </a:cubicBezTo>
                              <a:cubicBezTo>
                                <a:pt x="5" y="3"/>
                                <a:pt x="4" y="3"/>
                                <a:pt x="4" y="4"/>
                              </a:cubicBezTo>
                              <a:cubicBezTo>
                                <a:pt x="4" y="4"/>
                                <a:pt x="4" y="5"/>
                                <a:pt x="4" y="6"/>
                              </a:cubicBezTo>
                              <a:cubicBezTo>
                                <a:pt x="4" y="9"/>
                                <a:pt x="4" y="9"/>
                                <a:pt x="4" y="9"/>
                              </a:cubicBezTo>
                              <a:cubicBezTo>
                                <a:pt x="0" y="9"/>
                                <a:pt x="0" y="9"/>
                                <a:pt x="0" y="9"/>
                              </a:cubicBezTo>
                              <a:cubicBezTo>
                                <a:pt x="0" y="6"/>
                                <a:pt x="0" y="6"/>
                                <a:pt x="0" y="6"/>
                              </a:cubicBezTo>
                              <a:cubicBezTo>
                                <a:pt x="0" y="4"/>
                                <a:pt x="0" y="3"/>
                                <a:pt x="1" y="2"/>
                              </a:cubicBezTo>
                              <a:cubicBezTo>
                                <a:pt x="2" y="1"/>
                                <a:pt x="3" y="0"/>
                                <a:pt x="5" y="0"/>
                              </a:cubicBezTo>
                              <a:cubicBezTo>
                                <a:pt x="7" y="0"/>
                                <a:pt x="9" y="1"/>
                                <a:pt x="10" y="2"/>
                              </a:cubicBezTo>
                              <a:cubicBezTo>
                                <a:pt x="11" y="2"/>
                                <a:pt x="11" y="3"/>
                                <a:pt x="11" y="3"/>
                              </a:cubicBezTo>
                              <a:cubicBezTo>
                                <a:pt x="11" y="4"/>
                                <a:pt x="11" y="5"/>
                                <a:pt x="11" y="6"/>
                              </a:cubicBezTo>
                              <a:cubicBezTo>
                                <a:pt x="11" y="22"/>
                                <a:pt x="11" y="22"/>
                                <a:pt x="11" y="22"/>
                              </a:cubicBezTo>
                              <a:cubicBezTo>
                                <a:pt x="11" y="24"/>
                                <a:pt x="12" y="25"/>
                                <a:pt x="12" y="26"/>
                              </a:cubicBezTo>
                              <a:close/>
                              <a:moveTo>
                                <a:pt x="7" y="14"/>
                              </a:moveTo>
                              <a:cubicBezTo>
                                <a:pt x="5" y="15"/>
                                <a:pt x="5" y="15"/>
                                <a:pt x="5" y="15"/>
                              </a:cubicBezTo>
                              <a:cubicBezTo>
                                <a:pt x="4" y="16"/>
                                <a:pt x="4" y="16"/>
                                <a:pt x="4" y="17"/>
                              </a:cubicBezTo>
                              <a:cubicBezTo>
                                <a:pt x="4" y="17"/>
                                <a:pt x="4" y="18"/>
                                <a:pt x="4" y="19"/>
                              </a:cubicBezTo>
                              <a:cubicBezTo>
                                <a:pt x="4" y="21"/>
                                <a:pt x="4" y="21"/>
                                <a:pt x="4" y="21"/>
                              </a:cubicBezTo>
                              <a:cubicBezTo>
                                <a:pt x="4" y="23"/>
                                <a:pt x="4" y="24"/>
                                <a:pt x="5" y="24"/>
                              </a:cubicBezTo>
                              <a:cubicBezTo>
                                <a:pt x="6" y="24"/>
                                <a:pt x="6" y="23"/>
                                <a:pt x="7" y="23"/>
                              </a:cubicBezTo>
                              <a:cubicBezTo>
                                <a:pt x="7" y="22"/>
                                <a:pt x="7" y="21"/>
                                <a:pt x="7" y="20"/>
                              </a:cubicBezTo>
                              <a:lnTo>
                                <a:pt x="7" y="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83"/>
                      <wps:cNvSpPr>
                        <a:spLocks noEditPoints="1"/>
                      </wps:cNvSpPr>
                      <wps:spPr bwMode="auto">
                        <a:xfrm>
                          <a:off x="2676591" y="725605"/>
                          <a:ext cx="37765" cy="110316"/>
                        </a:xfrm>
                        <a:custGeom>
                          <a:avLst/>
                          <a:gdLst>
                            <a:gd name="T0" fmla="*/ 0 w 12"/>
                            <a:gd name="T1" fmla="*/ 35 h 35"/>
                            <a:gd name="T2" fmla="*/ 0 w 12"/>
                            <a:gd name="T3" fmla="*/ 0 h 35"/>
                            <a:gd name="T4" fmla="*/ 4 w 12"/>
                            <a:gd name="T5" fmla="*/ 0 h 35"/>
                            <a:gd name="T6" fmla="*/ 4 w 12"/>
                            <a:gd name="T7" fmla="*/ 2 h 35"/>
                            <a:gd name="T8" fmla="*/ 8 w 12"/>
                            <a:gd name="T9" fmla="*/ 0 h 35"/>
                            <a:gd name="T10" fmla="*/ 11 w 12"/>
                            <a:gd name="T11" fmla="*/ 2 h 35"/>
                            <a:gd name="T12" fmla="*/ 12 w 12"/>
                            <a:gd name="T13" fmla="*/ 3 h 35"/>
                            <a:gd name="T14" fmla="*/ 12 w 12"/>
                            <a:gd name="T15" fmla="*/ 6 h 35"/>
                            <a:gd name="T16" fmla="*/ 12 w 12"/>
                            <a:gd name="T17" fmla="*/ 21 h 35"/>
                            <a:gd name="T18" fmla="*/ 12 w 12"/>
                            <a:gd name="T19" fmla="*/ 23 h 35"/>
                            <a:gd name="T20" fmla="*/ 11 w 12"/>
                            <a:gd name="T21" fmla="*/ 25 h 35"/>
                            <a:gd name="T22" fmla="*/ 10 w 12"/>
                            <a:gd name="T23" fmla="*/ 26 h 35"/>
                            <a:gd name="T24" fmla="*/ 8 w 12"/>
                            <a:gd name="T25" fmla="*/ 27 h 35"/>
                            <a:gd name="T26" fmla="*/ 4 w 12"/>
                            <a:gd name="T27" fmla="*/ 25 h 35"/>
                            <a:gd name="T28" fmla="*/ 4 w 12"/>
                            <a:gd name="T29" fmla="*/ 35 h 35"/>
                            <a:gd name="T30" fmla="*/ 0 w 12"/>
                            <a:gd name="T31" fmla="*/ 35 h 35"/>
                            <a:gd name="T32" fmla="*/ 8 w 12"/>
                            <a:gd name="T33" fmla="*/ 20 h 35"/>
                            <a:gd name="T34" fmla="*/ 8 w 12"/>
                            <a:gd name="T35" fmla="*/ 7 h 35"/>
                            <a:gd name="T36" fmla="*/ 8 w 12"/>
                            <a:gd name="T37" fmla="*/ 4 h 35"/>
                            <a:gd name="T38" fmla="*/ 6 w 12"/>
                            <a:gd name="T39" fmla="*/ 3 h 35"/>
                            <a:gd name="T40" fmla="*/ 4 w 12"/>
                            <a:gd name="T41" fmla="*/ 4 h 35"/>
                            <a:gd name="T42" fmla="*/ 4 w 12"/>
                            <a:gd name="T43" fmla="*/ 7 h 35"/>
                            <a:gd name="T44" fmla="*/ 4 w 12"/>
                            <a:gd name="T45" fmla="*/ 20 h 35"/>
                            <a:gd name="T46" fmla="*/ 4 w 12"/>
                            <a:gd name="T47" fmla="*/ 22 h 35"/>
                            <a:gd name="T48" fmla="*/ 6 w 12"/>
                            <a:gd name="T49" fmla="*/ 23 h 35"/>
                            <a:gd name="T50" fmla="*/ 7 w 12"/>
                            <a:gd name="T51" fmla="*/ 23 h 35"/>
                            <a:gd name="T52" fmla="*/ 8 w 12"/>
                            <a:gd name="T53" fmla="*/ 2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12" h="35">
                              <a:moveTo>
                                <a:pt x="0" y="35"/>
                              </a:move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4" y="0"/>
                                <a:pt x="4" y="0"/>
                                <a:pt x="4" y="0"/>
                              </a:cubicBezTo>
                              <a:cubicBezTo>
                                <a:pt x="4" y="2"/>
                                <a:pt x="4" y="2"/>
                                <a:pt x="4" y="2"/>
                              </a:cubicBezTo>
                              <a:cubicBezTo>
                                <a:pt x="5" y="1"/>
                                <a:pt x="6" y="0"/>
                                <a:pt x="8" y="0"/>
                              </a:cubicBezTo>
                              <a:cubicBezTo>
                                <a:pt x="9" y="0"/>
                                <a:pt x="10" y="1"/>
                                <a:pt x="11" y="2"/>
                              </a:cubicBezTo>
                              <a:cubicBezTo>
                                <a:pt x="11" y="2"/>
                                <a:pt x="12" y="3"/>
                                <a:pt x="12" y="3"/>
                              </a:cubicBezTo>
                              <a:cubicBezTo>
                                <a:pt x="12" y="4"/>
                                <a:pt x="12" y="4"/>
                                <a:pt x="12" y="6"/>
                              </a:cubicBezTo>
                              <a:cubicBezTo>
                                <a:pt x="12" y="21"/>
                                <a:pt x="12" y="21"/>
                                <a:pt x="12" y="21"/>
                              </a:cubicBezTo>
                              <a:cubicBezTo>
                                <a:pt x="12" y="22"/>
                                <a:pt x="12" y="23"/>
                                <a:pt x="12" y="23"/>
                              </a:cubicBezTo>
                              <a:cubicBezTo>
                                <a:pt x="12" y="24"/>
                                <a:pt x="11" y="24"/>
                                <a:pt x="11" y="25"/>
                              </a:cubicBezTo>
                              <a:cubicBezTo>
                                <a:pt x="11" y="25"/>
                                <a:pt x="10" y="26"/>
                                <a:pt x="10" y="26"/>
                              </a:cubicBezTo>
                              <a:cubicBezTo>
                                <a:pt x="9" y="27"/>
                                <a:pt x="8" y="27"/>
                                <a:pt x="8" y="27"/>
                              </a:cubicBezTo>
                              <a:cubicBezTo>
                                <a:pt x="6" y="27"/>
                                <a:pt x="5" y="26"/>
                                <a:pt x="4" y="25"/>
                              </a:cubicBezTo>
                              <a:cubicBezTo>
                                <a:pt x="4" y="35"/>
                                <a:pt x="4" y="35"/>
                                <a:pt x="4" y="35"/>
                              </a:cubicBezTo>
                              <a:lnTo>
                                <a:pt x="0" y="35"/>
                              </a:lnTo>
                              <a:close/>
                              <a:moveTo>
                                <a:pt x="8" y="20"/>
                              </a:moveTo>
                              <a:cubicBezTo>
                                <a:pt x="8" y="7"/>
                                <a:pt x="8" y="7"/>
                                <a:pt x="8" y="7"/>
                              </a:cubicBezTo>
                              <a:cubicBezTo>
                                <a:pt x="8" y="6"/>
                                <a:pt x="8" y="5"/>
                                <a:pt x="8" y="4"/>
                              </a:cubicBezTo>
                              <a:cubicBezTo>
                                <a:pt x="7" y="4"/>
                                <a:pt x="7" y="3"/>
                                <a:pt x="6" y="3"/>
                              </a:cubicBezTo>
                              <a:cubicBezTo>
                                <a:pt x="5" y="3"/>
                                <a:pt x="5" y="4"/>
                                <a:pt x="4" y="4"/>
                              </a:cubicBezTo>
                              <a:cubicBezTo>
                                <a:pt x="4" y="5"/>
                                <a:pt x="4" y="5"/>
                                <a:pt x="4" y="7"/>
                              </a:cubicBezTo>
                              <a:cubicBezTo>
                                <a:pt x="4" y="20"/>
                                <a:pt x="4" y="20"/>
                                <a:pt x="4" y="20"/>
                              </a:cubicBezTo>
                              <a:cubicBezTo>
                                <a:pt x="4" y="21"/>
                                <a:pt x="4" y="22"/>
                                <a:pt x="4" y="22"/>
                              </a:cubicBezTo>
                              <a:cubicBezTo>
                                <a:pt x="5" y="23"/>
                                <a:pt x="5" y="23"/>
                                <a:pt x="6" y="23"/>
                              </a:cubicBezTo>
                              <a:cubicBezTo>
                                <a:pt x="7" y="23"/>
                                <a:pt x="7" y="23"/>
                                <a:pt x="7" y="23"/>
                              </a:cubicBezTo>
                              <a:cubicBezTo>
                                <a:pt x="8" y="22"/>
                                <a:pt x="8" y="21"/>
                                <a:pt x="8" y="2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84"/>
                      <wps:cNvSpPr>
                        <a:spLocks noEditPoints="1"/>
                      </wps:cNvSpPr>
                      <wps:spPr bwMode="auto">
                        <a:xfrm>
                          <a:off x="2723798" y="703188"/>
                          <a:ext cx="12982" cy="104416"/>
                        </a:xfrm>
                        <a:custGeom>
                          <a:avLst/>
                          <a:gdLst>
                            <a:gd name="T0" fmla="*/ 22 w 22"/>
                            <a:gd name="T1" fmla="*/ 0 h 177"/>
                            <a:gd name="T2" fmla="*/ 22 w 22"/>
                            <a:gd name="T3" fmla="*/ 27 h 177"/>
                            <a:gd name="T4" fmla="*/ 0 w 22"/>
                            <a:gd name="T5" fmla="*/ 27 h 177"/>
                            <a:gd name="T6" fmla="*/ 0 w 22"/>
                            <a:gd name="T7" fmla="*/ 0 h 177"/>
                            <a:gd name="T8" fmla="*/ 22 w 22"/>
                            <a:gd name="T9" fmla="*/ 0 h 177"/>
                            <a:gd name="T10" fmla="*/ 22 w 22"/>
                            <a:gd name="T11" fmla="*/ 38 h 177"/>
                            <a:gd name="T12" fmla="*/ 22 w 22"/>
                            <a:gd name="T13" fmla="*/ 177 h 177"/>
                            <a:gd name="T14" fmla="*/ 0 w 22"/>
                            <a:gd name="T15" fmla="*/ 177 h 177"/>
                            <a:gd name="T16" fmla="*/ 0 w 22"/>
                            <a:gd name="T17" fmla="*/ 38 h 177"/>
                            <a:gd name="T18" fmla="*/ 22 w 22"/>
                            <a:gd name="T19" fmla="*/ 38 h 17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22" h="177">
                              <a:moveTo>
                                <a:pt x="22" y="0"/>
                              </a:moveTo>
                              <a:lnTo>
                                <a:pt x="22" y="27"/>
                              </a:lnTo>
                              <a:lnTo>
                                <a:pt x="0" y="27"/>
                              </a:lnTo>
                              <a:lnTo>
                                <a:pt x="0" y="0"/>
                              </a:lnTo>
                              <a:lnTo>
                                <a:pt x="22" y="0"/>
                              </a:lnTo>
                              <a:close/>
                              <a:moveTo>
                                <a:pt x="22" y="38"/>
                              </a:moveTo>
                              <a:lnTo>
                                <a:pt x="22" y="177"/>
                              </a:lnTo>
                              <a:lnTo>
                                <a:pt x="0" y="177"/>
                              </a:lnTo>
                              <a:lnTo>
                                <a:pt x="0" y="38"/>
                              </a:lnTo>
                              <a:lnTo>
                                <a:pt x="22" y="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85"/>
                      <wps:cNvSpPr>
                        <a:spLocks/>
                      </wps:cNvSpPr>
                      <wps:spPr bwMode="auto">
                        <a:xfrm>
                          <a:off x="2749171" y="725605"/>
                          <a:ext cx="28324" cy="81999"/>
                        </a:xfrm>
                        <a:custGeom>
                          <a:avLst/>
                          <a:gdLst>
                            <a:gd name="T0" fmla="*/ 4 w 9"/>
                            <a:gd name="T1" fmla="*/ 0 h 26"/>
                            <a:gd name="T2" fmla="*/ 4 w 9"/>
                            <a:gd name="T3" fmla="*/ 3 h 26"/>
                            <a:gd name="T4" fmla="*/ 6 w 9"/>
                            <a:gd name="T5" fmla="*/ 1 h 26"/>
                            <a:gd name="T6" fmla="*/ 8 w 9"/>
                            <a:gd name="T7" fmla="*/ 0 h 26"/>
                            <a:gd name="T8" fmla="*/ 9 w 9"/>
                            <a:gd name="T9" fmla="*/ 0 h 26"/>
                            <a:gd name="T10" fmla="*/ 9 w 9"/>
                            <a:gd name="T11" fmla="*/ 5 h 26"/>
                            <a:gd name="T12" fmla="*/ 7 w 9"/>
                            <a:gd name="T13" fmla="*/ 4 h 26"/>
                            <a:gd name="T14" fmla="*/ 4 w 9"/>
                            <a:gd name="T15" fmla="*/ 8 h 26"/>
                            <a:gd name="T16" fmla="*/ 4 w 9"/>
                            <a:gd name="T17" fmla="*/ 26 h 26"/>
                            <a:gd name="T18" fmla="*/ 0 w 9"/>
                            <a:gd name="T19" fmla="*/ 26 h 26"/>
                            <a:gd name="T20" fmla="*/ 0 w 9"/>
                            <a:gd name="T21" fmla="*/ 0 h 26"/>
                            <a:gd name="T22" fmla="*/ 4 w 9"/>
                            <a:gd name="T23" fmla="*/ 0 h 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0" t="0" r="r" b="b"/>
                          <a:pathLst>
                            <a:path w="9" h="26">
                              <a:moveTo>
                                <a:pt x="4" y="0"/>
                              </a:moveTo>
                              <a:cubicBezTo>
                                <a:pt x="4" y="3"/>
                                <a:pt x="4" y="3"/>
                                <a:pt x="4" y="3"/>
                              </a:cubicBezTo>
                              <a:cubicBezTo>
                                <a:pt x="5" y="2"/>
                                <a:pt x="5" y="1"/>
                                <a:pt x="6" y="1"/>
                              </a:cubicBezTo>
                              <a:cubicBezTo>
                                <a:pt x="7" y="0"/>
                                <a:pt x="7" y="0"/>
                                <a:pt x="8" y="0"/>
                              </a:cubicBezTo>
                              <a:cubicBezTo>
                                <a:pt x="9" y="0"/>
                                <a:pt x="9" y="0"/>
                                <a:pt x="9" y="0"/>
                              </a:cubicBezTo>
                              <a:cubicBezTo>
                                <a:pt x="9" y="5"/>
                                <a:pt x="9" y="5"/>
                                <a:pt x="9" y="5"/>
                              </a:cubicBezTo>
                              <a:cubicBezTo>
                                <a:pt x="8" y="4"/>
                                <a:pt x="8" y="4"/>
                                <a:pt x="7" y="4"/>
                              </a:cubicBezTo>
                              <a:cubicBezTo>
                                <a:pt x="5" y="4"/>
                                <a:pt x="4" y="5"/>
                                <a:pt x="4" y="8"/>
                              </a:cubicBezTo>
                              <a:cubicBezTo>
                                <a:pt x="4" y="26"/>
                                <a:pt x="4" y="26"/>
                                <a:pt x="4" y="26"/>
                              </a:cubicBezTo>
                              <a:cubicBezTo>
                                <a:pt x="0" y="26"/>
                                <a:pt x="0" y="26"/>
                                <a:pt x="0" y="26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lnTo>
                                <a:pt x="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86"/>
                      <wps:cNvSpPr>
                        <a:spLocks noEditPoints="1"/>
                      </wps:cNvSpPr>
                      <wps:spPr bwMode="auto">
                        <a:xfrm>
                          <a:off x="2774544" y="706728"/>
                          <a:ext cx="21833" cy="129193"/>
                        </a:xfrm>
                        <a:custGeom>
                          <a:avLst/>
                          <a:gdLst>
                            <a:gd name="T0" fmla="*/ 7 w 7"/>
                            <a:gd name="T1" fmla="*/ 6 h 41"/>
                            <a:gd name="T2" fmla="*/ 7 w 7"/>
                            <a:gd name="T3" fmla="*/ 33 h 41"/>
                            <a:gd name="T4" fmla="*/ 7 w 7"/>
                            <a:gd name="T5" fmla="*/ 37 h 41"/>
                            <a:gd name="T6" fmla="*/ 5 w 7"/>
                            <a:gd name="T7" fmla="*/ 40 h 41"/>
                            <a:gd name="T8" fmla="*/ 1 w 7"/>
                            <a:gd name="T9" fmla="*/ 41 h 41"/>
                            <a:gd name="T10" fmla="*/ 0 w 7"/>
                            <a:gd name="T11" fmla="*/ 41 h 41"/>
                            <a:gd name="T12" fmla="*/ 0 w 7"/>
                            <a:gd name="T13" fmla="*/ 37 h 41"/>
                            <a:gd name="T14" fmla="*/ 1 w 7"/>
                            <a:gd name="T15" fmla="*/ 37 h 41"/>
                            <a:gd name="T16" fmla="*/ 3 w 7"/>
                            <a:gd name="T17" fmla="*/ 37 h 41"/>
                            <a:gd name="T18" fmla="*/ 3 w 7"/>
                            <a:gd name="T19" fmla="*/ 36 h 41"/>
                            <a:gd name="T20" fmla="*/ 3 w 7"/>
                            <a:gd name="T21" fmla="*/ 33 h 41"/>
                            <a:gd name="T22" fmla="*/ 3 w 7"/>
                            <a:gd name="T23" fmla="*/ 6 h 41"/>
                            <a:gd name="T24" fmla="*/ 7 w 7"/>
                            <a:gd name="T25" fmla="*/ 6 h 41"/>
                            <a:gd name="T26" fmla="*/ 7 w 7"/>
                            <a:gd name="T27" fmla="*/ 0 h 41"/>
                            <a:gd name="T28" fmla="*/ 7 w 7"/>
                            <a:gd name="T29" fmla="*/ 5 h 41"/>
                            <a:gd name="T30" fmla="*/ 3 w 7"/>
                            <a:gd name="T31" fmla="*/ 5 h 41"/>
                            <a:gd name="T32" fmla="*/ 3 w 7"/>
                            <a:gd name="T33" fmla="*/ 0 h 41"/>
                            <a:gd name="T34" fmla="*/ 7 w 7"/>
                            <a:gd name="T35" fmla="*/ 0 h 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7" h="41">
                              <a:moveTo>
                                <a:pt x="7" y="6"/>
                              </a:moveTo>
                              <a:cubicBezTo>
                                <a:pt x="7" y="33"/>
                                <a:pt x="7" y="33"/>
                                <a:pt x="7" y="33"/>
                              </a:cubicBezTo>
                              <a:cubicBezTo>
                                <a:pt x="7" y="35"/>
                                <a:pt x="7" y="36"/>
                                <a:pt x="7" y="37"/>
                              </a:cubicBezTo>
                              <a:cubicBezTo>
                                <a:pt x="7" y="38"/>
                                <a:pt x="6" y="39"/>
                                <a:pt x="5" y="40"/>
                              </a:cubicBezTo>
                              <a:cubicBezTo>
                                <a:pt x="5" y="40"/>
                                <a:pt x="3" y="41"/>
                                <a:pt x="1" y="41"/>
                              </a:cubicBezTo>
                              <a:cubicBezTo>
                                <a:pt x="1" y="41"/>
                                <a:pt x="1" y="41"/>
                                <a:pt x="0" y="41"/>
                              </a:cubicBezTo>
                              <a:cubicBezTo>
                                <a:pt x="0" y="37"/>
                                <a:pt x="0" y="37"/>
                                <a:pt x="0" y="37"/>
                              </a:cubicBezTo>
                              <a:cubicBezTo>
                                <a:pt x="1" y="37"/>
                                <a:pt x="1" y="37"/>
                                <a:pt x="1" y="37"/>
                              </a:cubicBezTo>
                              <a:cubicBezTo>
                                <a:pt x="2" y="37"/>
                                <a:pt x="3" y="37"/>
                                <a:pt x="3" y="37"/>
                              </a:cubicBezTo>
                              <a:cubicBezTo>
                                <a:pt x="3" y="36"/>
                                <a:pt x="3" y="36"/>
                                <a:pt x="3" y="36"/>
                              </a:cubicBezTo>
                              <a:cubicBezTo>
                                <a:pt x="3" y="35"/>
                                <a:pt x="3" y="35"/>
                                <a:pt x="3" y="33"/>
                              </a:cubicBezTo>
                              <a:cubicBezTo>
                                <a:pt x="3" y="6"/>
                                <a:pt x="3" y="6"/>
                                <a:pt x="3" y="6"/>
                              </a:cubicBezTo>
                              <a:lnTo>
                                <a:pt x="7" y="6"/>
                              </a:lnTo>
                              <a:close/>
                              <a:moveTo>
                                <a:pt x="7" y="0"/>
                              </a:moveTo>
                              <a:cubicBezTo>
                                <a:pt x="7" y="5"/>
                                <a:pt x="7" y="5"/>
                                <a:pt x="7" y="5"/>
                              </a:cubicBezTo>
                              <a:cubicBezTo>
                                <a:pt x="3" y="5"/>
                                <a:pt x="3" y="5"/>
                                <a:pt x="3" y="5"/>
                              </a:cubicBezTo>
                              <a:cubicBezTo>
                                <a:pt x="3" y="0"/>
                                <a:pt x="3" y="0"/>
                                <a:pt x="3" y="0"/>
                              </a:cubicBezTo>
                              <a:lnTo>
                                <a:pt x="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87"/>
                      <wps:cNvSpPr>
                        <a:spLocks noEditPoints="1"/>
                      </wps:cNvSpPr>
                      <wps:spPr bwMode="auto">
                        <a:xfrm>
                          <a:off x="2809359" y="725605"/>
                          <a:ext cx="37765" cy="84949"/>
                        </a:xfrm>
                        <a:custGeom>
                          <a:avLst/>
                          <a:gdLst>
                            <a:gd name="T0" fmla="*/ 8 w 12"/>
                            <a:gd name="T1" fmla="*/ 17 h 27"/>
                            <a:gd name="T2" fmla="*/ 12 w 12"/>
                            <a:gd name="T3" fmla="*/ 17 h 27"/>
                            <a:gd name="T4" fmla="*/ 12 w 12"/>
                            <a:gd name="T5" fmla="*/ 20 h 27"/>
                            <a:gd name="T6" fmla="*/ 11 w 12"/>
                            <a:gd name="T7" fmla="*/ 23 h 27"/>
                            <a:gd name="T8" fmla="*/ 10 w 12"/>
                            <a:gd name="T9" fmla="*/ 25 h 27"/>
                            <a:gd name="T10" fmla="*/ 6 w 12"/>
                            <a:gd name="T11" fmla="*/ 27 h 27"/>
                            <a:gd name="T12" fmla="*/ 1 w 12"/>
                            <a:gd name="T13" fmla="*/ 25 h 27"/>
                            <a:gd name="T14" fmla="*/ 0 w 12"/>
                            <a:gd name="T15" fmla="*/ 23 h 27"/>
                            <a:gd name="T16" fmla="*/ 0 w 12"/>
                            <a:gd name="T17" fmla="*/ 20 h 27"/>
                            <a:gd name="T18" fmla="*/ 0 w 12"/>
                            <a:gd name="T19" fmla="*/ 7 h 27"/>
                            <a:gd name="T20" fmla="*/ 0 w 12"/>
                            <a:gd name="T21" fmla="*/ 4 h 27"/>
                            <a:gd name="T22" fmla="*/ 1 w 12"/>
                            <a:gd name="T23" fmla="*/ 2 h 27"/>
                            <a:gd name="T24" fmla="*/ 6 w 12"/>
                            <a:gd name="T25" fmla="*/ 0 h 27"/>
                            <a:gd name="T26" fmla="*/ 10 w 12"/>
                            <a:gd name="T27" fmla="*/ 2 h 27"/>
                            <a:gd name="T28" fmla="*/ 11 w 12"/>
                            <a:gd name="T29" fmla="*/ 4 h 27"/>
                            <a:gd name="T30" fmla="*/ 12 w 12"/>
                            <a:gd name="T31" fmla="*/ 7 h 27"/>
                            <a:gd name="T32" fmla="*/ 12 w 12"/>
                            <a:gd name="T33" fmla="*/ 14 h 27"/>
                            <a:gd name="T34" fmla="*/ 4 w 12"/>
                            <a:gd name="T35" fmla="*/ 14 h 27"/>
                            <a:gd name="T36" fmla="*/ 4 w 12"/>
                            <a:gd name="T37" fmla="*/ 20 h 27"/>
                            <a:gd name="T38" fmla="*/ 4 w 12"/>
                            <a:gd name="T39" fmla="*/ 23 h 27"/>
                            <a:gd name="T40" fmla="*/ 6 w 12"/>
                            <a:gd name="T41" fmla="*/ 24 h 27"/>
                            <a:gd name="T42" fmla="*/ 7 w 12"/>
                            <a:gd name="T43" fmla="*/ 23 h 27"/>
                            <a:gd name="T44" fmla="*/ 8 w 12"/>
                            <a:gd name="T45" fmla="*/ 20 h 27"/>
                            <a:gd name="T46" fmla="*/ 8 w 12"/>
                            <a:gd name="T47" fmla="*/ 17 h 27"/>
                            <a:gd name="T48" fmla="*/ 4 w 12"/>
                            <a:gd name="T49" fmla="*/ 11 h 27"/>
                            <a:gd name="T50" fmla="*/ 8 w 12"/>
                            <a:gd name="T51" fmla="*/ 11 h 27"/>
                            <a:gd name="T52" fmla="*/ 8 w 12"/>
                            <a:gd name="T53" fmla="*/ 7 h 27"/>
                            <a:gd name="T54" fmla="*/ 7 w 12"/>
                            <a:gd name="T55" fmla="*/ 4 h 27"/>
                            <a:gd name="T56" fmla="*/ 6 w 12"/>
                            <a:gd name="T57" fmla="*/ 3 h 27"/>
                            <a:gd name="T58" fmla="*/ 4 w 12"/>
                            <a:gd name="T59" fmla="*/ 4 h 27"/>
                            <a:gd name="T60" fmla="*/ 4 w 12"/>
                            <a:gd name="T61" fmla="*/ 7 h 27"/>
                            <a:gd name="T62" fmla="*/ 4 w 12"/>
                            <a:gd name="T63" fmla="*/ 11 h 2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12" h="27">
                              <a:moveTo>
                                <a:pt x="8" y="17"/>
                              </a:moveTo>
                              <a:cubicBezTo>
                                <a:pt x="12" y="17"/>
                                <a:pt x="12" y="17"/>
                                <a:pt x="12" y="17"/>
                              </a:cubicBezTo>
                              <a:cubicBezTo>
                                <a:pt x="12" y="20"/>
                                <a:pt x="12" y="20"/>
                                <a:pt x="12" y="20"/>
                              </a:cubicBezTo>
                              <a:cubicBezTo>
                                <a:pt x="12" y="21"/>
                                <a:pt x="12" y="23"/>
                                <a:pt x="11" y="23"/>
                              </a:cubicBezTo>
                              <a:cubicBezTo>
                                <a:pt x="11" y="24"/>
                                <a:pt x="11" y="25"/>
                                <a:pt x="10" y="25"/>
                              </a:cubicBezTo>
                              <a:cubicBezTo>
                                <a:pt x="9" y="26"/>
                                <a:pt x="8" y="27"/>
                                <a:pt x="6" y="27"/>
                              </a:cubicBezTo>
                              <a:cubicBezTo>
                                <a:pt x="4" y="27"/>
                                <a:pt x="2" y="26"/>
                                <a:pt x="1" y="25"/>
                              </a:cubicBezTo>
                              <a:cubicBezTo>
                                <a:pt x="1" y="25"/>
                                <a:pt x="0" y="24"/>
                                <a:pt x="0" y="23"/>
                              </a:cubicBezTo>
                              <a:cubicBezTo>
                                <a:pt x="0" y="23"/>
                                <a:pt x="0" y="21"/>
                                <a:pt x="0" y="20"/>
                              </a:cubicBezTo>
                              <a:cubicBezTo>
                                <a:pt x="0" y="7"/>
                                <a:pt x="0" y="7"/>
                                <a:pt x="0" y="7"/>
                              </a:cubicBezTo>
                              <a:cubicBezTo>
                                <a:pt x="0" y="5"/>
                                <a:pt x="0" y="4"/>
                                <a:pt x="0" y="4"/>
                              </a:cubicBezTo>
                              <a:cubicBezTo>
                                <a:pt x="0" y="3"/>
                                <a:pt x="1" y="2"/>
                                <a:pt x="1" y="2"/>
                              </a:cubicBezTo>
                              <a:cubicBezTo>
                                <a:pt x="2" y="1"/>
                                <a:pt x="4" y="0"/>
                                <a:pt x="6" y="0"/>
                              </a:cubicBezTo>
                              <a:cubicBezTo>
                                <a:pt x="8" y="0"/>
                                <a:pt x="9" y="1"/>
                                <a:pt x="10" y="2"/>
                              </a:cubicBezTo>
                              <a:cubicBezTo>
                                <a:pt x="11" y="2"/>
                                <a:pt x="11" y="3"/>
                                <a:pt x="11" y="4"/>
                              </a:cubicBezTo>
                              <a:cubicBezTo>
                                <a:pt x="12" y="4"/>
                                <a:pt x="12" y="5"/>
                                <a:pt x="12" y="7"/>
                              </a:cubicBezTo>
                              <a:cubicBezTo>
                                <a:pt x="12" y="14"/>
                                <a:pt x="12" y="14"/>
                                <a:pt x="12" y="14"/>
                              </a:cubicBezTo>
                              <a:cubicBezTo>
                                <a:pt x="4" y="14"/>
                                <a:pt x="4" y="14"/>
                                <a:pt x="4" y="14"/>
                              </a:cubicBezTo>
                              <a:cubicBezTo>
                                <a:pt x="4" y="20"/>
                                <a:pt x="4" y="20"/>
                                <a:pt x="4" y="20"/>
                              </a:cubicBezTo>
                              <a:cubicBezTo>
                                <a:pt x="4" y="21"/>
                                <a:pt x="4" y="22"/>
                                <a:pt x="4" y="23"/>
                              </a:cubicBezTo>
                              <a:cubicBezTo>
                                <a:pt x="4" y="23"/>
                                <a:pt x="5" y="24"/>
                                <a:pt x="6" y="24"/>
                              </a:cubicBezTo>
                              <a:cubicBezTo>
                                <a:pt x="7" y="24"/>
                                <a:pt x="7" y="23"/>
                                <a:pt x="7" y="23"/>
                              </a:cubicBezTo>
                              <a:cubicBezTo>
                                <a:pt x="8" y="22"/>
                                <a:pt x="8" y="22"/>
                                <a:pt x="8" y="20"/>
                              </a:cubicBezTo>
                              <a:lnTo>
                                <a:pt x="8" y="17"/>
                              </a:lnTo>
                              <a:close/>
                              <a:moveTo>
                                <a:pt x="4" y="11"/>
                              </a:moveTo>
                              <a:cubicBezTo>
                                <a:pt x="8" y="11"/>
                                <a:pt x="8" y="11"/>
                                <a:pt x="8" y="11"/>
                              </a:cubicBezTo>
                              <a:cubicBezTo>
                                <a:pt x="8" y="7"/>
                                <a:pt x="8" y="7"/>
                                <a:pt x="8" y="7"/>
                              </a:cubicBezTo>
                              <a:cubicBezTo>
                                <a:pt x="8" y="5"/>
                                <a:pt x="8" y="5"/>
                                <a:pt x="7" y="4"/>
                              </a:cubicBezTo>
                              <a:cubicBezTo>
                                <a:pt x="7" y="4"/>
                                <a:pt x="7" y="3"/>
                                <a:pt x="6" y="3"/>
                              </a:cubicBezTo>
                              <a:cubicBezTo>
                                <a:pt x="5" y="3"/>
                                <a:pt x="5" y="3"/>
                                <a:pt x="4" y="4"/>
                              </a:cubicBezTo>
                              <a:cubicBezTo>
                                <a:pt x="4" y="4"/>
                                <a:pt x="4" y="5"/>
                                <a:pt x="4" y="7"/>
                              </a:cubicBezTo>
                              <a:lnTo>
                                <a:pt x="4" y="1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88"/>
                      <wps:cNvSpPr>
                        <a:spLocks/>
                      </wps:cNvSpPr>
                      <wps:spPr bwMode="auto">
                        <a:xfrm>
                          <a:off x="2853025" y="725605"/>
                          <a:ext cx="41305" cy="81999"/>
                        </a:xfrm>
                        <a:custGeom>
                          <a:avLst/>
                          <a:gdLst>
                            <a:gd name="T0" fmla="*/ 13 w 13"/>
                            <a:gd name="T1" fmla="*/ 0 h 26"/>
                            <a:gd name="T2" fmla="*/ 9 w 13"/>
                            <a:gd name="T3" fmla="*/ 26 h 26"/>
                            <a:gd name="T4" fmla="*/ 4 w 13"/>
                            <a:gd name="T5" fmla="*/ 26 h 26"/>
                            <a:gd name="T6" fmla="*/ 0 w 13"/>
                            <a:gd name="T7" fmla="*/ 0 h 26"/>
                            <a:gd name="T8" fmla="*/ 4 w 13"/>
                            <a:gd name="T9" fmla="*/ 0 h 26"/>
                            <a:gd name="T10" fmla="*/ 6 w 13"/>
                            <a:gd name="T11" fmla="*/ 14 h 26"/>
                            <a:gd name="T12" fmla="*/ 6 w 13"/>
                            <a:gd name="T13" fmla="*/ 18 h 26"/>
                            <a:gd name="T14" fmla="*/ 6 w 13"/>
                            <a:gd name="T15" fmla="*/ 21 h 26"/>
                            <a:gd name="T16" fmla="*/ 7 w 13"/>
                            <a:gd name="T17" fmla="*/ 14 h 26"/>
                            <a:gd name="T18" fmla="*/ 9 w 13"/>
                            <a:gd name="T19" fmla="*/ 0 h 26"/>
                            <a:gd name="T20" fmla="*/ 13 w 13"/>
                            <a:gd name="T21" fmla="*/ 0 h 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3" h="26">
                              <a:moveTo>
                                <a:pt x="13" y="0"/>
                              </a:moveTo>
                              <a:cubicBezTo>
                                <a:pt x="9" y="26"/>
                                <a:pt x="9" y="26"/>
                                <a:pt x="9" y="26"/>
                              </a:cubicBezTo>
                              <a:cubicBezTo>
                                <a:pt x="4" y="26"/>
                                <a:pt x="4" y="26"/>
                                <a:pt x="4" y="26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4" y="0"/>
                                <a:pt x="4" y="0"/>
                                <a:pt x="4" y="0"/>
                              </a:cubicBezTo>
                              <a:cubicBezTo>
                                <a:pt x="6" y="14"/>
                                <a:pt x="6" y="14"/>
                                <a:pt x="6" y="14"/>
                              </a:cubicBezTo>
                              <a:cubicBezTo>
                                <a:pt x="6" y="15"/>
                                <a:pt x="6" y="16"/>
                                <a:pt x="6" y="18"/>
                              </a:cubicBezTo>
                              <a:cubicBezTo>
                                <a:pt x="6" y="19"/>
                                <a:pt x="6" y="20"/>
                                <a:pt x="6" y="21"/>
                              </a:cubicBezTo>
                              <a:cubicBezTo>
                                <a:pt x="7" y="18"/>
                                <a:pt x="7" y="15"/>
                                <a:pt x="7" y="14"/>
                              </a:cubicBezTo>
                              <a:cubicBezTo>
                                <a:pt x="9" y="0"/>
                                <a:pt x="9" y="0"/>
                                <a:pt x="9" y="0"/>
                              </a:cubicBezTo>
                              <a:lnTo>
                                <a:pt x="1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F606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</wp:inline>
          </w:drawing>
        </mc:Choice>
        <mc:Fallback>
          <w:pict>
            <v:group w14:anchorId="458A2CE8" id="Canvas 49" o:spid="_x0000_s1026" editas="canvas" style="width:227.9pt;height:75.25pt;mso-position-horizontal-relative:char;mso-position-vertical-relative:line" coordsize="28943,9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28943;height:9556;visibility:visible;mso-wrap-style:square">
                <v:fill o:detectmouseclick="t"/>
                <v:path o:connecttype="none"/>
              </v:shape>
              <v:rect id="Rectangle 51" o:spid="_x0000_s1028" style="position:absolute;left:8290;width:3310;height:3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W+1cEA&#10;AADaAAAADwAAAGRycy9kb3ducmV2LnhtbERPTYvCMBC9C/6HMII3Td3D4naNIoKL7EHQevA4NrNt&#10;dptJaWJb/fVGEPY0PN7nLFa9rURLjTeOFcymCQji3GnDhYJTtp3MQfiArLFyTApu5GG1HA4WmGrX&#10;8YHaYyhEDGGfooIyhDqV0uclWfRTVxNH7sc1FkOETSF1g10Mt5V8S5J3adFwbCixpk1J+d/xahXM&#10;6X7dZ7tD1rfm+2I+avfV/Z6VGo/69SeIQH34F7/cOx3nw/OV55X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VvtXBAAAA2gAAAA8AAAAAAAAAAAAAAAAAmAIAAGRycy9kb3du&#10;cmV2LnhtbFBLBQYAAAAABAAEAPUAAACGAwAAAAA=&#10;" fillcolor="#c9cbcc" stroked="f"/>
              <v:shape id="Freeform 52" o:spid="_x0000_s1029" style="position:absolute;left:11600;top:5521;width:3311;height:4006;visibility:visible;mso-wrap-style:square;v-text-anchor:top" coordsize="105,1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duAsMA&#10;AADaAAAADwAAAGRycy9kb3ducmV2LnhtbESPQWsCMRSE74L/ITzBm2a7B1m2RqkFYaEU0Qr2+Ni8&#10;bhY3L0sSddtfbwShx2FmvmGW68F24ko+tI4VvMwzEMS10y03Co5f21kBIkRkjZ1jUvBLAdar8WiJ&#10;pXY33tP1EBuRIBxKVGBi7EspQ23IYpi7njh5P85bjEn6RmqPtwS3ncyzbCEttpwWDPb0bqg+Hy5W&#10;gTx98O6v2Gff1bk4+f5zs6lyo9R0Mry9gog0xP/ws11pBTk8rqQbIF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duAsMAAADaAAAADwAAAAAAAAAAAAAAAACYAgAAZHJzL2Rv&#10;d25yZXYueG1sUEsFBgAAAAAEAAQA9QAAAIgDAAAAAA==&#10;" path="m,127c,108,,108,,108v16,,16,,16,c16,19,16,19,16,19,,19,,19,,19,,,,,,,59,,59,,59,v,,,,,c59,,59,,59,,76,,88,5,95,13v,,,,,c95,13,95,13,95,13v7,9,10,19,10,29c105,42,105,42,105,42v,9,-3,19,-8,26c97,68,97,68,97,68v,,,,,c97,68,97,68,97,68,93,74,86,78,80,81v,,,,,c73,83,65,84,58,84v,,,,,c49,84,49,84,49,84v,-19,,-19,,-19c55,65,55,65,55,65v,,,,,c55,65,55,65,55,65v6,,11,,16,-2c71,63,71,63,71,63v5,-1,9,-3,12,-8c83,55,83,55,83,55v2,-4,3,-8,3,-13c86,42,86,42,86,42v,,,,,c86,42,86,42,86,42v,,,,,c86,42,86,42,86,42v,-4,-1,-9,-2,-12c84,30,84,30,84,30v-1,,-1,,-1,c81,25,77,23,73,21v,,,,,c69,19,64,19,58,19v,,,,,c58,18,58,18,58,18v,1,,1,,1c35,19,35,19,35,19v,108,,108,,108c,127,,127,,127xe" fillcolor="black" stroked="f">
                <v:path arrowok="t" o:connecttype="custom" o:connectlocs="0,400558;0,340632;50443,340632;50443,59926;0,59926;0,0;186009,0;186009,0;186009,0;299506,41002;299506,41002;299506,41002;331033,132468;331033,132468;305811,214472;305811,214472;305811,214472;305811,214472;252216,255474;252216,255474;182856,264936;182856,264936;154482,264936;154482,205010;173398,205010;173398,205010;173398,205010;223841,198702;223841,198702;261674,173470;261674,173470;271132,132468;271132,132468;271132,132468;271132,132468;271132,132468;271132,132468;264826,94620;264826,94620;261674,94620;230147,66234;230147,66234;182856,59926;182856,59926;182856,56772;182856,59926;110344,59926;110344,400558;0,400558" o:connectangles="0,0,0,0,0,0,0,0,0,0,0,0,0,0,0,0,0,0,0,0,0,0,0,0,0,0,0,0,0,0,0,0,0,0,0,0,0,0,0,0,0,0,0,0,0,0,0,0,0"/>
              </v:shape>
              <v:shape id="Freeform 53" o:spid="_x0000_s1030" style="position:absolute;left:3847;top:5521;width:7376;height:4006;visibility:visible;mso-wrap-style:square;v-text-anchor:top" coordsize="1250,6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HPS8AA&#10;AADaAAAADwAAAGRycy9kb3ducmV2LnhtbESPQYvCMBSE7wv+h/AEb9tUkUWqUUQq6M3Vonh7NM+2&#10;2LyUJmr990YQPA4z8w0zW3SmFndqXWVZwTCKQRDnVldcKMgO698JCOeRNdaWScGTHCzmvZ8ZJto+&#10;+J/ue1+IAGGXoILS+yaR0uUlGXSRbYiDd7GtQR9kW0jd4iPATS1HcfwnDVYcFkpsaFVSft3fjIK0&#10;k9k2XaWnTTE6Z0ezm+Dz7JQa9LvlFISnzn/Dn/ZGKxjD+0q4AX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ZHPS8AAAADaAAAADwAAAAAAAAAAAAAAAACYAgAAZHJzL2Rvd25y&#10;ZXYueG1sUEsFBgAAAAAEAAQA9QAAAIUDAAAAAA==&#10;" path="m256,679r,l256,101r-155,l101,171,,171,,,689,,892,545,1053,101r-97,l956,r294,l1250,101r-91,l951,679r-118,l620,101r-262,l358,577r91,l449,679r-193,xe" fillcolor="black" stroked="f">
                <v:path arrowok="t" o:connecttype="custom" o:connectlocs="151060,400558;151060,400558;151060,400558;151060,59582;59598,59582;59598,100877;0,100877;0,0;406563,0;526349,321508;621352,59582;564114,59582;564114,0;737597,0;737597,59582;683900,59582;561164,400558;491535,400558;365848,59582;211248,59582;211248,340386;264945,340386;264945,400558;151060,400558;151060,400558" o:connectangles="0,0,0,0,0,0,0,0,0,0,0,0,0,0,0,0,0,0,0,0,0,0,0,0,0"/>
              </v:shape>
              <v:shape id="Freeform 54" o:spid="_x0000_s1031" style="position:absolute;left:29;top:5521;width:4414;height:4006;visibility:visible;mso-wrap-style:square;v-text-anchor:top" coordsize="748,6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sHacIA&#10;AADaAAAADwAAAGRycy9kb3ducmV2LnhtbESPX2vCMBTF3wW/Q7jC3jTVsbFVozhhThjC5vbi26W5&#10;NsXmpjaxtt/eCIKPh/Pnx5ktWluKhmpfOFYwHiUgiDOnC84V/P99Dt9A+ICssXRMCjrysJj3ezNM&#10;tbvwLzW7kIs4wj5FBSaEKpXSZ4Ys+pGriKN3cLXFEGWdS13jJY7bUk6S5FVaLDgSDFa0MpQdd2d7&#10;4/6ctpPvj/e1ffbN6WvfmbDqlHoatMspiEBteITv7Y1W8AK3K/EGyP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ewdpwgAAANoAAAAPAAAAAAAAAAAAAAAAAJgCAABkcnMvZG93&#10;bnJldi54bWxQSwUGAAAAAAQABAD1AAAAhwMAAAAA&#10;" path="m658,577l423,,305,,81,577,,577,,679r284,l284,577r-97,l364,112r91,235l348,347,310,449r187,l588,679r160,l748,577r-90,xe" fillcolor="#f15d22" stroked="f">
                <v:path arrowok="t" o:connecttype="custom" o:connectlocs="388271,340386;249603,0;179974,0;47796,340386;0,340386;0,400558;167582,400558;167582,340386;110345,340386;214788,66071;268485,204703;205347,204703;182924,264876;293269,264876;346966,400558;441378,400558;441378,340386;388271,340386" o:connectangles="0,0,0,0,0,0,0,0,0,0,0,0,0,0,0,0,0,0"/>
              </v:shape>
              <v:rect id="Rectangle 55" o:spid="_x0000_s1032" style="position:absolute;left:29;top:4383;width:2148;height:21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rsYb4A&#10;AADaAAAADwAAAGRycy9kb3ducmV2LnhtbESPQYvCMBSE74L/ITzBm6YKilSjiKB4UnT1/mzeNnWb&#10;l9JEbf+9EYQ9DjPzDbNYNbYUT6p94VjBaJiAIM6cLjhXcPnZDmYgfEDWWDomBS15WC27nQWm2r34&#10;RM9zyEWEsE9RgQmhSqX0mSGLfugq4uj9utpiiLLOpa7xFeG2lOMkmUqLBccFgxVtDGV/54dVcGXe&#10;2p2h9r653dm2s8fkOD4o1e816zmIQE34D3/be61gCp8r8QbI5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Z67GG+AAAA2gAAAA8AAAAAAAAAAAAAAAAAmAIAAGRycy9kb3ducmV2&#10;LnhtbFBLBQYAAAAABAAEAPUAAACDAwAAAAA=&#10;" fillcolor="#5f6062" stroked="f"/>
              <v:rect id="Rectangle 56" o:spid="_x0000_s1033" style="position:absolute;left:19171;top:5521;width:1068;height:10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fjw8IA&#10;AADaAAAADwAAAGRycy9kb3ducmV2LnhtbESPwW7CMBBE70j8g7VI3IpTDm0JGFQh0XKoiqD9gFW8&#10;xIF4N8RuSP++roTEcTQzbzSLVe9r1VEbKmEDj5MMFHEhtuLSwPfX5uEFVIjIFmthMvBLAVbL4WCB&#10;uZUr76k7xFIlCIccDbgYm1zrUDjyGCbSECfvKK3HmGRbatviNcF9radZ9qQ9VpwWHDa0dlScDz/e&#10;wEmkXh/Pb9375SIfnxk5P9s5Y8aj/nUOKlIf7+Fbe2sNPMP/lXQD9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F+PDwgAAANoAAAAPAAAAAAAAAAAAAAAAAJgCAABkcnMvZG93&#10;bnJldi54bWxQSwUGAAAAAAQABAD1AAAAhwMAAAAA&#10;" fillcolor="#f15d22" stroked="f"/>
              <v:shape id="Freeform 57" o:spid="_x0000_s1034" style="position:absolute;left:20776;top:5521;width:472;height:1038;visibility:visible;mso-wrap-style:square;v-text-anchor:top" coordsize="15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+asAA&#10;AADaAAAADwAAAGRycy9kb3ducmV2LnhtbERPTWsCMRC9F/ofwgjealYLWrZGsUJBPQiuPbS3YTPd&#10;XUwmYRM1/ntzEDw+3vd8mawRF+pD51jBeFSAIK6d7rhR8HP8fvsAESKyRuOYFNwowHLx+jLHUrsr&#10;H+hSxUbkEA4lKmhj9KWUoW7JYhg5T5y5f9dbjBn2jdQ9XnO4NXJSFFNpsePc0KKndUv1qTpbBbuZ&#10;2XRmOmnWf7/nr3163/pkvFLDQVp9goiU4lP8cG+0grw1X8k3QC7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DF+asAAAADaAAAADwAAAAAAAAAAAAAAAACYAgAAZHJzL2Rvd25y&#10;ZXYueG1sUEsFBgAAAAAEAAQA9QAAAIUDAAAAAA==&#10;" path="m10,27v-5,,-5,,-5,c4,33,4,33,4,33,,33,,33,,33,4,,4,,4,v6,,6,,6,c15,33,15,33,15,33v-4,,-4,,-4,l10,27xm9,23c8,12,8,12,8,12,7,9,7,7,7,5v,2,,4,-1,7c5,23,5,23,5,23r4,xe" fillcolor="#5f6062" stroked="f">
                <v:path arrowok="t" o:connecttype="custom" o:connectlocs="31471,84949;15735,84949;12588,103826;0,103826;12588,0;31471,0;47206,103826;34618,103826;31471,84949;28324,72364;25177,37755;22029,15731;18882,37755;15735,72364;28324,72364" o:connectangles="0,0,0,0,0,0,0,0,0,0,0,0,0,0,0"/>
                <o:lock v:ext="edit" verticies="t"/>
              </v:shape>
              <v:shape id="Freeform 58" o:spid="_x0000_s1035" style="position:absolute;left:21343;top:5739;width:348;height:1104;visibility:visible;mso-wrap-style:square;v-text-anchor:top" coordsize="11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RglcEA&#10;AADaAAAADwAAAGRycy9kb3ducmV2LnhtbESP3YrCMBSE74V9h3CEvdPUVat2jSLCgjci/jzAITn9&#10;YZuT0kTbffuNIHg5zMw3zHrb21o8qPWVYwWTcQKCWDtTcaHgdv0ZLUH4gGywdkwK/sjDdvMxWGNm&#10;XMdnelxCISKEfYYKyhCaTEqvS7Lox64hjl7uWoshyraQpsUuwm0tv5IklRYrjgslNrQvSf9e7lbB&#10;8ppT0LP6Ns/Tkz5W065ZJIVSn8N+9w0iUB/e4Vf7YBSs4Hkl3gC5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0YJXBAAAA2gAAAA8AAAAAAAAAAAAAAAAAmAIAAGRycy9kb3du&#10;cmV2LnhtbFBLBQYAAAAABAAEAPUAAACGAwAAAAA=&#10;" path="m11,v,28,,28,,28c11,31,11,32,10,33,9,34,7,35,6,35,4,35,3,34,2,34,1,33,,32,,31v,,,-1,,-2c4,29,4,29,4,29v,2,,2,2,2c7,31,7,31,7,29v,-4,,-4,,-4c7,26,5,27,4,27,2,27,1,26,1,25,,25,,24,,24,,23,,22,,21,,6,,6,,6,,4,,3,,2,1,1,2,,4,,5,,6,1,7,2,7,,7,,7,r4,xm4,7v,13,,13,,13c4,21,4,22,4,22v,1,1,1,2,1c6,23,7,23,7,23v,-1,,-2,,-3c7,7,7,7,7,7,7,6,7,5,7,4,7,4,6,3,6,3,5,3,4,4,4,4v,1,,1,,3xe" fillcolor="#5f6062" stroked="f">
                <v:path arrowok="t" o:connecttype="custom" o:connectlocs="34815,0;34815,88253;31650,104012;18990,110316;6330,107164;0,97708;0,91405;12660,91405;18990,97708;22155,91405;22155,78797;12660,85101;3165,78797;0,75645;0,66190;0,18911;0,6304;12660,0;22155,6304;22155,0;34815,0;12660,22063;12660,63038;12660,69341;18990,72493;22155,72493;22155,63038;22155,22063;22155,12608;18990,9456;12660,12608;12660,22063" o:connectangles="0,0,0,0,0,0,0,0,0,0,0,0,0,0,0,0,0,0,0,0,0,0,0,0,0,0,0,0,0,0,0,0"/>
                <o:lock v:ext="edit" verticies="t"/>
              </v:shape>
              <v:shape id="Freeform 59" o:spid="_x0000_s1036" style="position:absolute;left:21815;top:5739;width:383;height:856;visibility:visible;mso-wrap-style:square;v-text-anchor:top" coordsize="12,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zPtMMA&#10;AADbAAAADwAAAGRycy9kb3ducmV2LnhtbESPQW/CMAyF75P2HyJP4jZSOCDUERCqmLQTqMC2q9V4&#10;bbXEqZIA5d/jw6TdbL3n9z6vNqN36kox9YENzKYFKOIm2J5bA+fT++sSVMrIFl1gMnCnBJv189MK&#10;SxtuXNP1mFslIZxKNNDlPJRap6Yjj2kaBmLRfkL0mGWNrbYRbxLunZ4XxUJ77FkaOhyo6qj5PV68&#10;gfrbjScslj6dd4evWRU/q33tjJm8jNs3UJnG/G/+u/6wgi/08osMo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zPtMMAAADbAAAADwAAAAAAAAAAAAAAAACYAgAAZHJzL2Rv&#10;d25yZXYueG1sUEsFBgAAAAAEAAQA9QAAAIgDAAAAAA==&#10;" path="m8,17v4,,4,,4,c12,20,12,20,12,20v,1,,3,-1,3c11,24,11,25,10,25,9,26,8,27,6,27,4,27,2,26,1,25,1,25,,24,,23v,,,-2,,-3c,7,,7,,7,,5,,4,,4,,3,1,2,1,2,2,1,4,,6,v2,,3,1,4,2c11,2,11,3,11,4v1,,1,1,1,3c12,14,12,14,12,14v-8,,-8,,-8,c4,20,4,20,4,20v,1,,2,,3c5,23,5,24,6,24v1,,1,-1,1,-1c8,22,8,22,8,20r,-3xm4,11v4,,4,,4,c8,7,8,7,8,7,8,5,8,5,7,4,7,4,7,3,6,3,5,3,5,3,4,4v,,,1,,3l4,11xe" fillcolor="#5f6062" stroked="f">
                <v:path arrowok="t" o:connecttype="custom" o:connectlocs="25570,53858;38355,53858;38355,63362;35159,72867;31963,79203;19178,85539;3196,79203;0,72867;0,63362;0,22177;0,12672;3196,6336;19178,0;31963,6336;35159,12672;38355,22177;38355,44354;12785,44354;12785,63362;12785,72867;19178,76035;22374,72867;25570,63362;25570,53858;12785,34849;25570,34849;25570,22177;22374,12672;19178,9504;12785,12672;12785,22177;12785,34849" o:connectangles="0,0,0,0,0,0,0,0,0,0,0,0,0,0,0,0,0,0,0,0,0,0,0,0,0,0,0,0,0,0,0,0"/>
                <o:lock v:ext="edit" verticies="t"/>
              </v:shape>
              <v:shape id="Freeform 60" o:spid="_x0000_s1037" style="position:absolute;left:22293;top:5739;width:377;height:820;visibility:visible;mso-wrap-style:square;v-text-anchor:top" coordsize="12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LHUL8A&#10;AADbAAAADwAAAGRycy9kb3ducmV2LnhtbERPTWvDMAy9F/YfjAa7tU57GCOtW0ZhsEMpzCn0KmIt&#10;DovlEGtJ+u/nQmE3Pd6ndoc5dGqkIbWRDaxXBSjiOrqWGwOX6mP5BioJssMuMhm4UYLD/mmxw9LF&#10;ib9otNKoHMKpRANepC+1TrWngGkVe+LMfcchoGQ4NNoNOOXw0OlNUbzqgC3nBo89HT3VP/Y3GNg4&#10;f7xWVuzp3N36urJunGYx5uV5ft+CEprlX/xwf7o8fw33X/IBe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9YsdQvwAAANsAAAAPAAAAAAAAAAAAAAAAAJgCAABkcnMvZG93bnJl&#10;di54bWxQSwUGAAAAAAQABAD1AAAAhAMAAAAA&#10;" path="m4,v,2,,2,,2c5,1,7,,8,v2,,3,1,3,2c12,3,12,4,12,6v,20,,20,,20c8,26,8,26,8,26,8,7,8,7,8,7,8,6,8,5,8,4,7,4,7,3,6,3,5,3,5,4,5,4,4,5,4,5,4,7v,19,,19,,19c,26,,26,,26,,,,,,l4,xe" fillcolor="#5f6062" stroked="f">
                <v:path arrowok="t" o:connecttype="custom" o:connectlocs="12588,0;12588,6308;25177,0;34618,6308;37765,18923;37765,81999;25177,81999;25177,22077;25177,12615;18883,9461;15735,12615;12588,22077;12588,81999;0,81999;0,0;12588,0" o:connectangles="0,0,0,0,0,0,0,0,0,0,0,0,0,0,0,0"/>
              </v:shape>
              <v:shape id="Freeform 61" o:spid="_x0000_s1038" style="position:absolute;left:22794;top:5739;width:348;height:856;visibility:visible;mso-wrap-style:square;v-text-anchor:top" coordsize="11,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qrzr0A&#10;AADbAAAADwAAAGRycy9kb3ducmV2LnhtbERPS4vCMBC+C/6HMMLeNLWsUrpGkUVhrz4u3oZkNik2&#10;k9Jktf77jSB4m4/vOavN4Ftxoz42gRXMZwUIYh1Mw1bB+bSfViBiQjbYBiYFD4qwWY9HK6xNuPOB&#10;bsdkRQ7hWKMCl1JXSxm1I49xFjrizP2G3mPKsLfS9HjP4b6VZVEspceGc4PDjr4d6evxzys4UVXO&#10;raaFo9bqT73c6XjZKfUxGbZfIBIN6S1+uX9Mnl/C85d8gFz/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Bqrzr0AAADbAAAADwAAAAAAAAAAAAAAAACYAgAAZHJzL2Rvd25yZXYu&#10;eG1sUEsFBgAAAAAEAAQA9QAAAIIDAAAAAA==&#10;" path="m7,16v4,,4,,4,c11,20,11,20,11,20v,1,,3,,3c11,24,10,25,10,25,9,26,7,27,5,27,3,27,2,26,1,25,,25,,24,,23v,,,-2,,-3c,7,,7,,7,,5,,4,,4,,3,,2,1,2,2,1,3,,5,v2,,4,1,5,2c10,2,11,3,11,4v,,,1,,3c11,10,11,10,11,10v-4,,-4,,-4,c7,7,7,7,7,7,7,5,7,5,7,4,7,4,6,3,5,3v,,-1,,-1,1c4,4,4,5,4,7v,13,,13,,13c4,21,4,22,4,23v,,1,1,1,1c6,24,7,23,7,23v,-1,,-1,,-3l7,16xe" fillcolor="#5f6062" stroked="f">
                <v:path arrowok="t" o:connecttype="custom" o:connectlocs="22155,50690;34815,50690;34815,63362;34815,72867;31650,79203;15825,85539;3165,79203;0,72867;0,63362;0,22177;0,12672;3165,6336;15825,0;31650,6336;34815,12672;34815,22177;34815,31681;22155,31681;22155,22177;22155,12672;15825,9504;12660,12672;12660,22177;12660,63362;12660,72867;15825,76035;22155,72867;22155,63362;22155,50690" o:connectangles="0,0,0,0,0,0,0,0,0,0,0,0,0,0,0,0,0,0,0,0,0,0,0,0,0,0,0,0,0"/>
              </v:shape>
              <v:shape id="Freeform 62" o:spid="_x0000_s1039" style="position:absolute;left:23266;top:5521;width:130;height:1038;visibility:visible;mso-wrap-style:square;v-text-anchor:top" coordsize="22,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yoQ8EA&#10;AADbAAAADwAAAGRycy9kb3ducmV2LnhtbERPTWsCMRC9F/wPYQRvNWuXlrIaRQqCBy9aLXobk3F3&#10;cTPZTaJu/31TKPQ2j/c5s0VvG3EnH2rHCibjDASxdqbmUsH+c/X8DiJEZIONY1LwTQEW88HTDAvj&#10;Hryl+y6WIoVwKFBBFWNbSBl0RRbD2LXEibs4bzEm6EtpPD5SuG3kS5a9SYs1p4YKW/qoSF93N6vg&#10;lO89na0+eNlt869upbvX40ap0bBfTkFE6uO/+M+9Nml+Dr+/pAPk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sqEPBAAAA2wAAAA8AAAAAAAAAAAAAAAAAmAIAAGRycy9kb3du&#10;cmV2LnhtbFBLBQYAAAAABAAEAPUAAACGAwAAAAA=&#10;" path="m22,r,26l,26,,,22,xm22,37r,139l,176,,37r22,xe" fillcolor="#5f6062" stroked="f">
                <v:path arrowok="t" o:connecttype="custom" o:connectlocs="12982,0;12982,15338;0,15338;0,0;12982,0;12982,21827;12982,103826;0,103826;0,21827;12982,21827" o:connectangles="0,0,0,0,0,0,0,0,0,0"/>
                <o:lock v:ext="edit" verticies="t"/>
              </v:shape>
              <v:shape id="Freeform 63" o:spid="_x0000_s1040" style="position:absolute;left:23396;top:5551;width:218;height:1292;visibility:visible;mso-wrap-style:square;v-text-anchor:top" coordsize="7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s7ib8A&#10;AADbAAAADwAAAGRycy9kb3ducmV2LnhtbERPzYrCMBC+L/gOYQQvi6aKK1JNi8gKe7X1AYZmbKvN&#10;pDSp7fr0ZkHY23x8v7NPR9OIB3WutqxguYhAEBdW11wquOSn+RaE88gaG8uk4JccpMnkY4+xtgOf&#10;6ZH5UoQQdjEqqLxvYyldUZFBt7AtceCutjPoA+xKqTscQrhp5CqKNtJgzaGhwpaOFRX3rDcK1s3J&#10;feV5dvush61ZPvtv2eNFqdl0POxAeBr9v/jt/tFh/hr+fgkH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5GzuJvwAAANsAAAAPAAAAAAAAAAAAAAAAAJgCAABkcnMvZG93bnJl&#10;di54bWxQSwUGAAAAAAQABAD1AAAAhAMAAAAA&#10;" path="m7,6v,27,,27,,27c7,35,7,36,7,37v,1,-1,2,-2,3c4,40,3,41,1,41v,,,,-1,c,37,,37,,37v1,,1,,1,c2,37,3,37,3,37v,-1,,-1,,-1c3,35,3,35,3,33,3,6,3,6,3,6r4,xm7,v,5,,5,,5c3,5,3,5,3,5,3,,3,,3,l7,xe" fillcolor="#5f6062" stroked="f">
                <v:path arrowok="t" o:connecttype="custom" o:connectlocs="21833,18906;21833,103985;21833,116589;15595,126042;3119,129193;0,129193;0,116589;3119,116589;9357,116589;9357,113438;9357,103985;9357,18906;21833,18906;21833,0;21833,15755;9357,15755;9357,0;21833,0" o:connectangles="0,0,0,0,0,0,0,0,0,0,0,0,0,0,0,0,0,0"/>
                <o:lock v:ext="edit" verticies="t"/>
              </v:shape>
              <v:shape id="Freeform 64" o:spid="_x0000_s1041" style="position:absolute;left:23738;top:5739;width:378;height:856;visibility:visible;mso-wrap-style:square;v-text-anchor:top" coordsize="12,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sLMEA&#10;AADbAAAADwAAAGRycy9kb3ducmV2LnhtbERP32vCMBB+F/Y/hBvsTVOFDammZZQJe9qoVn09mrMt&#10;JpeSZNr998tgsLf7+H7etpysETfyYXCsYLnIQBC3Tg/cKWgOu/kaRIjIGo1jUvBNAcriYbbFXLs7&#10;13Tbx06kEA45KuhjHHMpQ9uTxbBwI3HiLs5bjAn6TmqP9xRujVxl2Yu0OHBq6HGkqqf2uv+yCuqz&#10;mQ6YrW1o3j5Py8ofq4/aKPX0OL1uQESa4r/4z/2u0/xn+P0lHSC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rbCzBAAAA2wAAAA8AAAAAAAAAAAAAAAAAmAIAAGRycy9kb3du&#10;cmV2LnhtbFBLBQYAAAAABAAEAPUAAACGAwAAAAA=&#10;" path="m12,26v-4,,-4,,-4,c8,26,8,25,7,24v,1,-1,2,-1,2c5,27,4,27,4,27,2,27,1,26,,25,,24,,23,,21,,18,,18,,18,,17,,15,,15,1,14,1,13,3,13,6,11,6,11,6,11,7,10,7,10,7,10,7,9,7,9,7,8,7,5,7,5,7,5,7,4,7,3,6,3,5,3,4,3,4,4v,,,1,,2c4,9,4,9,4,9,,9,,9,,9,,6,,6,,6,,4,,3,1,2,2,1,4,,6,v2,,3,1,4,2c11,2,11,3,11,3v,1,,2,,3c11,22,11,22,11,22v,2,1,3,1,4xm7,14c5,15,5,15,5,15,4,16,4,16,4,17v,,,1,,2c4,21,4,21,4,21v,2,,3,1,3c6,24,6,23,7,23v,-1,,-2,,-3l7,14xe" fillcolor="#5f6062" stroked="f">
                <v:path arrowok="t" o:connecttype="custom" o:connectlocs="37765,82371;25177,82371;22030,76035;18883,82371;12588,85539;0,79203;0,66530;0,57026;0,47522;9441,41185;18883,34849;22030,31681;22030,25345;22030,15841;18883,9504;12588,12672;12588,19009;12588,28513;0,28513;0,19009;3147,6336;18883,0;31471,6336;34618,9504;34618,19009;34618,69698;37765,82371;22030,44354;15735,47522;12588,53858;12588,60194;12588,66530;15735,76035;22030,72867;22030,63362;22030,44354" o:connectangles="0,0,0,0,0,0,0,0,0,0,0,0,0,0,0,0,0,0,0,0,0,0,0,0,0,0,0,0,0,0,0,0,0,0,0,0"/>
                <o:lock v:ext="edit" verticies="t"/>
              </v:shape>
              <v:shape id="Freeform 65" o:spid="_x0000_s1042" style="position:absolute;left:24500;top:5739;width:377;height:820;visibility:visible;mso-wrap-style:square;v-text-anchor:top" coordsize="64,1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v968IA&#10;AADbAAAADwAAAGRycy9kb3ducmV2LnhtbERPTWvCQBC9F/wPywi9SN2kB7Wpq4jWYqGXquB1yE6T&#10;YHY2ZKcx9de7BaG3ebzPmS97V6uO2lB5NpCOE1DEubcVFwaOh+3TDFQQZIu1ZzLwSwGWi8HDHDPr&#10;L/xF3V4KFUM4ZGigFGkyrUNeksMw9g1x5L5961AibAttW7zEcFfr5ySZaIcVx4YSG1qXlJ/3P85A&#10;XYzczr6d0s8Pfr9Ot5sXsVMx5nHYr15BCfXyL767dzbOn8DfL/EAv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q/3rwgAAANsAAAAPAAAAAAAAAAAAAAAAAJgCAABkcnMvZG93&#10;bnJldi54bWxQSwUGAAAAAAQABAD1AAAAhwMAAAAA&#10;" path="m64,r,22l21,123r43,l64,139,,139,,123,37,22,5,22,5,,64,xe" fillcolor="#5f6062" stroked="f">
                <v:path arrowok="t" o:connecttype="custom" o:connectlocs="37765,0;37765,12978;12392,72560;37765,72560;37765,81999;0,81999;0,72560;21833,12978;2950,12978;2950,0;37765,0" o:connectangles="0,0,0,0,0,0,0,0,0,0,0"/>
              </v:shape>
              <v:shape id="Freeform 66" o:spid="_x0000_s1043" style="position:absolute;left:24936;top:5739;width:378;height:856;visibility:visible;mso-wrap-style:square;v-text-anchor:top" coordsize="12,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VXwMEA&#10;AADbAAAADwAAAGRycy9kb3ducmV2LnhtbERPTWvCQBC9C/0PyxR6040eWoluQgkVemqJRr0O2TEJ&#10;7s6G3a2m/75bKPQ2j/c523KyRtzIh8GxguUiA0HcOj1wp6A57OZrECEiazSOScE3BSiLh9kWc+3u&#10;XNNtHzuRQjjkqKCPccylDG1PFsPCjcSJuzhvMSboO6k93lO4NXKVZc/S4sCpoceRqp7a6/7LKqjP&#10;Zjpgtrahefs8LSt/rD5qo9TT4/S6ARFpiv/iP/e7TvNf4PeXdIAs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1V8DBAAAA2wAAAA8AAAAAAAAAAAAAAAAAmAIAAGRycy9kb3du&#10;cmV2LnhtbFBLBQYAAAAABAAEAPUAAACGAwAAAAA=&#10;" path="m12,26v-4,,-4,,-4,c8,26,8,25,8,24,7,25,7,26,6,26,5,27,5,27,4,27,2,27,1,26,1,25,,24,,23,,21,,18,,18,,18,,17,,15,1,15v,-1,1,-2,2,-2c6,11,6,11,6,11,7,10,7,10,8,10,8,9,8,9,8,8,8,5,8,5,8,5,8,4,7,3,6,3,5,3,5,3,4,4v,,,1,,2c4,9,4,9,4,9,,9,,9,,9,,6,,6,,6,,4,1,3,1,2,2,1,4,,6,v2,,4,1,5,2c11,2,11,3,11,3v1,1,1,2,1,3c12,22,12,22,12,22v,2,,3,,4xm8,14c5,15,5,15,5,15v,1,-1,1,-1,2c4,17,4,18,4,19v,2,,2,,2c4,23,5,24,6,24v,,1,-1,1,-1c8,22,8,21,8,20r,-6xe" fillcolor="#5f6062" stroked="f">
                <v:path arrowok="t" o:connecttype="custom" o:connectlocs="37765,82371;25177,82371;25177,76035;18883,82371;12588,85539;3147,79203;0,66530;0,57026;3147,47522;9441,41185;18883,34849;25177,31681;25177,25345;25177,15841;18883,9504;12588,12672;12588,19009;12588,28513;0,28513;0,19009;3147,6336;18883,0;34618,6336;34618,9504;37765,19009;37765,69698;37765,82371;25177,44354;15735,47522;12588,53858;12588,60194;12588,66530;18883,76035;22030,72867;25177,63362;25177,44354" o:connectangles="0,0,0,0,0,0,0,0,0,0,0,0,0,0,0,0,0,0,0,0,0,0,0,0,0,0,0,0,0,0,0,0,0,0,0,0"/>
                <o:lock v:ext="edit" verticies="t"/>
              </v:shape>
              <v:shape id="Freeform 67" o:spid="_x0000_s1044" style="position:absolute;left:25697;top:5580;width:248;height:1015;visibility:visible;mso-wrap-style:square;v-text-anchor:top" coordsize="8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DOsIA&#10;AADbAAAADwAAAGRycy9kb3ducmV2LnhtbESPzWoCMRDH7wXfIYzQS6lZC0pZjVIEQYQW3fYBxs10&#10;s+1msiRR17fvHAreZvh/zG+W68F36kIxtYENTCcFKOI62JYbA1+f2+dXUCkjW+wCk4EbJVivRg9L&#10;LG248pEuVW6UlHAq0YDLuS+1TrUjj2kSemLRvkP0mGWNjbYRr1LuO/1SFHPtsWW54LCnjaP6tzp7&#10;Az/oT0+72U3U9w+HeoqzQ9wb8zge3hagMg35bv5P76zgC6z8IgPo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IcM6wgAAANsAAAAPAAAAAAAAAAAAAAAAAJgCAABkcnMvZG93&#10;bnJldi54bWxQSwUGAAAAAAQABAD1AAAAhwMAAAAA&#10;" path="m6,v,5,,5,,5c8,5,8,5,8,5v,4,,4,,4c6,9,6,9,6,9v,18,,18,,18c6,28,6,28,6,28v1,,1,1,2,1c8,32,8,32,8,32v-1,,-2,,-2,c4,32,3,31,3,31,2,30,2,30,2,30v,-1,,-2,,-2c2,9,2,9,2,9,,9,,9,,9,,5,,5,,5v2,,2,,2,c2,,2,,2,l6,xe" fillcolor="#5f6062" stroked="f">
                <v:path arrowok="t" o:connecttype="custom" o:connectlocs="18587,0;18587,15854;24783,15854;24783,28538;18587,28538;18587,85613;18587,88784;24783,91954;24783,101467;18587,101467;9294,98296;6196,95125;6196,88784;6196,28538;0,28538;0,15854;6196,15854;6196,0;18587,0" o:connectangles="0,0,0,0,0,0,0,0,0,0,0,0,0,0,0,0,0,0,0"/>
              </v:shape>
              <v:shape id="Freeform 68" o:spid="_x0000_s1045" style="position:absolute;left:26040;top:5739;width:283;height:820;visibility:visible;mso-wrap-style:square;v-text-anchor:top" coordsize="9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V20sMA&#10;AADbAAAADwAAAGRycy9kb3ducmV2LnhtbERPTWvCQBC9F/oflin0EnRjD5JGV6mKtGA9aLXnITvN&#10;pmZnQ3aN8d+7QqG3ebzPmc57W4uOWl85VjAapiCIC6crLhUcvtaDDIQPyBprx6TgSh7ms8eHKeba&#10;XXhH3T6UIoawz1GBCaHJpfSFIYt+6BriyP241mKIsC2lbvESw20tX9J0LC1WHBsMNrQ0VJz2Z6ug&#10;+/48brLMncd+sf01ySpJ3ylR6vmpf5uACNSHf/Gf+0PH+a9w/yUeIG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XV20sMAAADbAAAADwAAAAAAAAAAAAAAAACYAgAAZHJzL2Rv&#10;d25yZXYueG1sUEsFBgAAAAAEAAQA9QAAAIgDAAAAAA==&#10;" path="m4,v,3,,3,,3c4,2,5,1,5,1,6,,7,,8,v,,,,1,c9,5,9,5,9,5,8,4,7,4,6,4,5,4,4,5,4,8v,18,,18,,18c,26,,26,,26,,,,,,l4,xe" fillcolor="#5f6062" stroked="f">
                <v:path arrowok="t" o:connecttype="custom" o:connectlocs="12588,0;12588,9461;15736,3154;25177,0;28324,0;28324,15769;18883,12615;12588,25230;12588,81999;0,81999;0,0;12588,0" o:connectangles="0,0,0,0,0,0,0,0,0,0,0,0"/>
              </v:shape>
              <v:shape id="Freeform 69" o:spid="_x0000_s1046" style="position:absolute;left:26388;top:5739;width:377;height:1104;visibility:visible;mso-wrap-style:square;v-text-anchor:top" coordsize="12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XWfL8A&#10;AADbAAAADwAAAGRycy9kb3ducmV2LnhtbERPPW/CMBDdK/U/WFeJpQIHBloFDIJKiK5J6X6Kjzgi&#10;Pke2C6G/vjdUYnx63+vt6Ht1pZi6wAbmswIUcRNsx62B09dh+g4qZWSLfWAycKcE283z0xpLG25c&#10;0bXOrZIQTiUacDkPpdapceQxzcJALNw5RI9ZYGy1jXiTcN/rRVEstceOpcHhQB+Omkv94w0s3orX&#10;+W8f2+OBdvd6X43uu9obM3kZdytQmcb8EP+7P634ZL18kR+gN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tdZ8vwAAANsAAAAPAAAAAAAAAAAAAAAAAJgCAABkcnMvZG93bnJl&#10;di54bWxQSwUGAAAAAAQABAD1AAAAhAMAAAAA&#10;" path="m12,v,28,,28,,28c12,31,11,32,10,33,9,34,8,35,6,35,5,35,3,34,2,34,1,33,1,32,,31v,,,-1,,-2c4,29,4,29,4,29v,2,1,2,2,2c7,31,8,31,8,29v,-4,,-4,,-4c7,26,6,27,4,27,3,27,2,26,1,25,1,25,,24,,24,,23,,22,,21,,6,,6,,6,,4,,3,1,2,2,1,3,,4,,6,,7,1,8,2,8,,8,,8,r4,xm4,7v,13,,13,,13c4,21,4,22,4,22v1,1,1,1,2,1c7,23,7,23,8,23v,-1,,-2,,-3c8,7,8,7,8,7,8,6,8,5,8,4,7,4,7,3,6,3,5,3,5,4,5,4,4,5,4,5,4,7xe" fillcolor="#5f6062" stroked="f">
                <v:path arrowok="t" o:connecttype="custom" o:connectlocs="37765,0;37765,88253;31471,104012;18883,110316;6294,107164;0,97708;0,91405;12588,91405;18883,97708;25177,91405;25177,78797;12588,85101;3147,78797;0,75645;0,66190;0,18911;3147,6304;12588,0;25177,6304;25177,0;37765,0;12588,22063;12588,63038;12588,69341;18883,72493;25177,72493;25177,63038;25177,22063;25177,12608;18883,9456;15735,12608;12588,22063" o:connectangles="0,0,0,0,0,0,0,0,0,0,0,0,0,0,0,0,0,0,0,0,0,0,0,0,0,0,0,0,0,0,0,0"/>
                <o:lock v:ext="edit" verticies="t"/>
              </v:shape>
              <v:shape id="Freeform 70" o:spid="_x0000_s1047" style="position:absolute;left:20776;top:7256;width:378;height:820;visibility:visible;mso-wrap-style:square;v-text-anchor:top" coordsize="12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4N7cEA&#10;AADbAAAADwAAAGRycy9kb3ducmV2LnhtbESPwWrDMBBE74H+g9hCb4mcHEpxooQSKPQQApUDuS7W&#10;1jK1Vsba2s7fV4FAj8PMm2F2hzl0aqQhtZENrFcFKOI6upYbA5fqY/kGKgmywy4yGbhRgsP+abHD&#10;0sWJv2i00qhcwqlEA16kL7VOtaeAaRV74ux9xyGgZDk02g045fLQ6U1RvOqALecFjz0dPdU/9jcY&#10;2Dh/vFZW7Onc3fq6sm6cZjHm5Xl+34ISmuU//KA/XebWcP+Sf4De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ODe3BAAAA2wAAAA8AAAAAAAAAAAAAAAAAmAIAAGRycy9kb3du&#10;cmV2LnhtbFBLBQYAAAAABAAEAPUAAACGAwAAAAA=&#10;" path="m12,c8,26,8,26,8,26v-5,,-5,,-5,c,,,,,,3,,3,,3,,5,14,5,14,5,14v,1,,2,1,4c6,19,6,20,6,21v,-3,,-6,,-7c8,,8,,8,r4,xe" fillcolor="#5f6062" stroked="f">
                <v:path arrowok="t" o:connecttype="custom" o:connectlocs="37765,0;25177,81999;9441,81999;0,0;9441,0;15735,44153;18883,56769;18883,66230;18883,44153;25177,0;37765,0" o:connectangles="0,0,0,0,0,0,0,0,0,0,0"/>
              </v:shape>
              <v:shape id="Freeform 71" o:spid="_x0000_s1048" style="position:absolute;left:21248;top:7256;width:283;height:820;visibility:visible;mso-wrap-style:square;v-text-anchor:top" coordsize="9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0uHsUA&#10;AADbAAAADwAAAGRycy9kb3ducmV2LnhtbESPQWvCQBSE7wX/w/KEXoJumoOE6CpqKS3UHrTV8yP7&#10;zKbNvg3ZNab/3i0UPA4z8w2zWA22ET11vnas4GmagiAuna65UvD1+TLJQfiArLFxTAp+ycNqOXpY&#10;YKHdlffUH0IlIoR9gQpMCG0hpS8NWfRT1xJH7+w6iyHKrpK6w2uE20ZmaTqTFmuOCwZb2hoqfw4X&#10;q6A/7Y7vee4uM7/5+DbJc5K+UqLU43hYz0EEGsI9/N9+0wqyDP6+xB8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vS4exQAAANsAAAAPAAAAAAAAAAAAAAAAAJgCAABkcnMv&#10;ZG93bnJldi54bWxQSwUGAAAAAAQABAD1AAAAigMAAAAA&#10;" path="m4,v,3,,3,,3c4,2,5,1,6,1,6,,7,,8,v,,,,1,c9,5,9,5,9,5,8,4,7,4,7,4,5,4,4,5,4,8v,18,,18,,18c,26,,26,,26,,,,,,l4,xe" fillcolor="#5f6062" stroked="f">
                <v:path arrowok="t" o:connecttype="custom" o:connectlocs="12588,0;12588,9461;18883,3154;25177,0;28324,0;28324,15769;22030,12615;12588,25230;12588,81999;0,81999;0,0;12588,0" o:connectangles="0,0,0,0,0,0,0,0,0,0,0,0"/>
              </v:shape>
              <v:shape id="Freeform 72" o:spid="_x0000_s1049" style="position:absolute;left:21596;top:7256;width:378;height:849;visibility:visible;mso-wrap-style:square;v-text-anchor:top" coordsize="12,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KbfsIA&#10;AADbAAAADwAAAGRycy9kb3ducmV2LnhtbESPT2sCMRTE7wW/Q3iCt5pVochqFFkUerKsf6+PzXN3&#10;MXlZklTXb98UCj0OM/MbZrnurREP8qF1rGAyzkAQV063XCs4HXfvcxAhIms0jknBiwKsV4O3Jeba&#10;PbmkxyHWIkE45KigibHLpQxVQxbD2HXEybs5bzEm6WupPT4T3Bo5zbIPabHltNBgR0VD1f3wbRWU&#10;V9MfMZvbcNp+XSaFPxf70ig1GvabBYhIffwP/7U/tYLpDH6/pB8gV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opt+wgAAANsAAAAPAAAAAAAAAAAAAAAAAJgCAABkcnMvZG93&#10;bnJldi54bWxQSwUGAAAAAAQABAD1AAAAhwMAAAAA&#10;" path="m8,17v4,,4,,4,c12,20,12,20,12,20v,1,,3,,3c12,24,11,25,11,25v-1,1,-3,2,-5,2c4,27,3,26,2,25,1,25,1,24,1,23,,23,,21,,20,,7,,7,,7,,5,,4,1,4,1,3,1,2,2,2,3,1,4,,6,v2,,4,1,5,2c11,2,12,3,12,4v,,,1,,3c12,14,12,14,12,14v-8,,-8,,-8,c4,20,4,20,4,20v,1,,2,1,3c5,23,5,24,6,24v1,,1,-1,2,-1c8,22,8,22,8,20r,-3xm4,11v4,,4,,4,c8,7,8,7,8,7,8,5,8,5,8,4,8,4,7,3,6,3,5,3,5,3,5,4,4,4,4,5,4,7r,4xe" fillcolor="#5f6062" stroked="f">
                <v:path arrowok="t" o:connecttype="custom" o:connectlocs="25177,53486;37765,53486;37765,62925;37765,72364;34618,78656;18883,84949;6294,78656;3147,72364;0,62925;0,22024;3147,12585;6294,6293;18883,0;34618,6293;37765,12585;37765,22024;37765,44048;12588,44048;12588,62925;15735,72364;18883,75510;25177,72364;25177,62925;25177,53486;12588,34609;25177,34609;25177,22024;25177,12585;18883,9439;15735,12585;12588,22024;12588,34609" o:connectangles="0,0,0,0,0,0,0,0,0,0,0,0,0,0,0,0,0,0,0,0,0,0,0,0,0,0,0,0,0,0,0,0"/>
                <o:lock v:ext="edit" verticies="t"/>
              </v:shape>
              <v:shape id="Freeform 73" o:spid="_x0000_s1050" style="position:absolute;left:22068;top:7031;width:378;height:1074;visibility:visible;mso-wrap-style:square;v-text-anchor:top" coordsize="12,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kckcQA&#10;AADbAAAADwAAAGRycy9kb3ducmV2LnhtbESPT2vCQBTE7wW/w/IEb3W3NpQSs0oVWrwUMRXx+Mi+&#10;/MHs25DdmrSfvisUPA4z8xsmW4+2FVfqfeNYw9NcgSAunGm40nD8en98BeEDssHWMWn4IQ/r1eQh&#10;w9S4gQ90zUMlIoR9ihrqELpUSl/UZNHPXUccvdL1FkOUfSVNj0OE21YulHqRFhuOCzV2tK2puOTf&#10;VsPnaZ8fkmdEpF9bqPPGlif1ofVsOr4tQQQawz38394ZDYsE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3JHJHEAAAA2wAAAA8AAAAAAAAAAAAAAAAAmAIAAGRycy9k&#10;b3ducmV2LnhtbFBLBQYAAAAABAAEAPUAAACJAwAAAAA=&#10;" path="m12,v,33,,33,,33c8,33,8,33,8,33v,-1,,-1,,-1c7,33,6,34,5,34,3,34,2,33,1,32v,,,-1,,-1c,30,,29,,28,,13,,13,,13,,12,,11,1,10v,,,-1,,-1c1,8,2,8,2,8,3,7,4,7,4,7v2,,3,1,4,2c8,,8,,8,r4,xm4,14v,13,,13,,13c4,28,4,29,5,29v,1,,1,1,1c7,30,7,30,8,30v,-1,,-2,,-3c8,14,8,14,8,14v,-1,,-2,,-3c8,11,7,10,6,10v-1,,-1,1,-1,1c4,12,4,12,4,14xe" fillcolor="#5f6062" stroked="f">
                <v:path arrowok="t" o:connecttype="custom" o:connectlocs="37765,0;37765,104208;25177,104208;25177,101050;15735,107366;3147,101050;3147,97893;0,88419;0,41052;3147,31578;3147,28420;6294,25263;12588,22105;25177,28420;25177,0;37765,0;12588,44210;12588,85261;15735,91577;18883,94735;25177,94735;25177,85261;25177,44210;25177,34736;18883,31578;15735,34736;12588,44210" o:connectangles="0,0,0,0,0,0,0,0,0,0,0,0,0,0,0,0,0,0,0,0,0,0,0,0,0,0,0"/>
                <o:lock v:ext="edit" verticies="t"/>
              </v:shape>
              <v:shape id="Freeform 74" o:spid="_x0000_s1051" style="position:absolute;left:22576;top:7256;width:342;height:820;visibility:visible;mso-wrap-style:square;v-text-anchor:top" coordsize="11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VxrcQA&#10;AADbAAAADwAAAGRycy9kb3ducmV2LnhtbESPW4vCMBSE3wX/QziCb5oqeKEaZVl2YR9E8MKuj4fm&#10;2JZtTkITtfXXG0HwcZiZb5jlujGVuFLtS8sKRsMEBHFmdcm5guPhezAH4QOyxsoyKWjJw3rV7Swx&#10;1fbGO7ruQy4ihH2KCooQXCqlzwoy6IfWEUfvbGuDIco6l7rGW4SbSo6TZCoNlhwXCnT0WVD2v78Y&#10;Bfd2OzOjQ7vL/n6nLly+JqfN2SnV7zUfCxCBmvAOv9o/WsF4As8v8QfI1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Fca3EAAAA2wAAAA8AAAAAAAAAAAAAAAAAmAIAAGRycy9k&#10;b3ducmV2LnhtbFBLBQYAAAAABAAEAPUAAACJAwAAAAA=&#10;" path="m4,v,2,,2,,2c5,1,6,,8,v1,,2,1,3,2c11,3,11,4,11,6v,20,,20,,20c8,26,8,26,8,26,8,7,8,7,8,7,8,6,7,5,7,4,7,4,7,3,6,3,5,3,4,4,4,4v,1,,1,,3c4,26,4,26,4,26,,26,,26,,26,,,,,,l4,xe" fillcolor="#5f6062" stroked="f">
                <v:path arrowok="t" o:connecttype="custom" o:connectlocs="12445,0;12445,6308;24890,0;34224,6308;34224,18923;34224,81999;24890,81999;24890,22077;21779,12615;18668,9461;12445,12615;12445,22077;12445,81999;0,81999;0,0;12445,0" o:connectangles="0,0,0,0,0,0,0,0,0,0,0,0,0,0,0,0"/>
              </v:shape>
              <v:shape id="Freeform 75" o:spid="_x0000_s1052" style="position:absolute;left:23048;top:7256;width:378;height:849;visibility:visible;mso-wrap-style:square;v-text-anchor:top" coordsize="12,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U45sEA&#10;AADbAAAADwAAAGRycy9kb3ducmV2LnhtbESPT4vCMBTE7wt+h/CEva2pHkSqUaQo7Empf6+P5tkW&#10;k5eSZLX77Y2wsMdhZn7DLFa9NeJBPrSOFYxHGQjiyumWawWn4/ZrBiJEZI3GMSn4pQCr5eBjgbl2&#10;Ty7pcYi1SBAOOSpoYuxyKUPVkMUwch1x8m7OW4xJ+lpqj88Et0ZOsmwqLbacFhrsqGiouh9+rILy&#10;avojZjMbTpv9ZVz4c7ErjVKfw349BxGpj//hv/a3VjCZwvtL+gFy+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VOObBAAAA2wAAAA8AAAAAAAAAAAAAAAAAmAIAAGRycy9kb3du&#10;cmV2LnhtbFBLBQYAAAAABAAEAPUAAACGAwAAAAA=&#10;" path="m12,7v,13,,13,,13c12,21,12,23,12,23v-1,1,-1,2,-1,2c10,26,8,27,6,27,4,27,2,26,1,25v,,,-1,-1,-2c,23,,21,,20,,6,,6,,6,,4,1,3,2,2,3,1,4,,6,v2,,4,1,5,2c11,2,11,3,12,4v,,,1,,3xm4,7v,13,,13,,13c4,21,4,22,4,23v1,,1,1,2,1c7,24,7,23,7,23,8,22,8,22,8,20,8,7,8,7,8,7,8,5,8,5,8,4,7,4,7,3,6,3,5,3,5,3,4,4v,,,1,,3xe" fillcolor="#5f6062" stroked="f">
                <v:path arrowok="t" o:connecttype="custom" o:connectlocs="37765,22024;37765,62925;37765,72364;34618,78656;18883,84949;3147,78656;0,72364;0,62925;0,18878;6294,6293;18883,0;34618,6293;37765,12585;37765,22024;12588,22024;12588,62925;12588,72364;18883,75510;22030,72364;25177,62925;25177,22024;25177,12585;18883,9439;12588,12585;12588,22024" o:connectangles="0,0,0,0,0,0,0,0,0,0,0,0,0,0,0,0,0,0,0,0,0,0,0,0,0"/>
                <o:lock v:ext="edit" verticies="t"/>
              </v:shape>
              <v:shape id="Freeform 76" o:spid="_x0000_s1053" style="position:absolute;left:23490;top:7256;width:378;height:849;visibility:visible;mso-wrap-style:square;v-text-anchor:top" coordsize="12,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mdfcIA&#10;AADbAAAADwAAAGRycy9kb3ducmV2LnhtbESPT2sCMRTE7wW/Q3iCt5rVg5XVKLIo9GRZ/14fm+fu&#10;YvKyJKmu374pFHocZuY3zHLdWyMe5EPrWMFknIEgrpxuuVZwOu7e5yBCRNZoHJOCFwVYrwZvS8y1&#10;e3JJj0OsRYJwyFFBE2OXSxmqhiyGseuIk3dz3mJM0tdSe3wmuDVymmUzabHltNBgR0VD1f3wbRWU&#10;V9MfMZvbcNp+XSaFPxf70ig1GvabBYhIffwP/7U/tYLpB/x+ST9Ar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mZ19wgAAANsAAAAPAAAAAAAAAAAAAAAAAJgCAABkcnMvZG93&#10;bnJldi54bWxQSwUGAAAAAAQABAD1AAAAhwMAAAAA&#10;" path="m12,8c8,8,8,8,8,8,8,7,8,7,8,7,8,5,8,3,6,3,5,3,5,4,5,6v,1,,3,1,4c8,12,8,12,8,12v2,1,3,2,3,4c12,17,12,18,12,20v,2,,3,-1,5c10,26,8,27,6,27,2,27,,24,,19,,17,,17,,17v4,,4,,4,c4,19,4,19,4,19v,,,,,c4,19,4,20,4,21v,,,1,1,1c5,23,5,23,6,23v2,,3,-1,3,-3c9,19,8,19,8,18,8,17,7,17,6,16,5,14,5,14,5,14,3,12,2,11,2,10,1,9,1,8,1,6,1,4,1,3,2,2,3,1,5,,7,v1,,3,1,4,2c12,3,12,4,12,7r,1xe" fillcolor="#5f6062" stroked="f">
                <v:path arrowok="t" o:connecttype="custom" o:connectlocs="37765,25170;25177,25170;25177,22024;18883,9439;15735,18878;18883,31463;25177,37755;34618,50340;37765,62925;34618,78656;18883,84949;0,59779;0,53486;12588,53486;12588,59779;12588,59779;12588,66071;15735,69218;18883,72364;28324,62925;25177,56633;18883,50340;15735,44048;6294,31463;3147,18878;6294,6293;22030,0;34618,6293;37765,22024;37765,25170" o:connectangles="0,0,0,0,0,0,0,0,0,0,0,0,0,0,0,0,0,0,0,0,0,0,0,0,0,0,0,0,0,0"/>
              </v:shape>
              <v:shape id="Freeform 77" o:spid="_x0000_s1054" style="position:absolute;left:23927;top:7096;width:283;height:1009;visibility:visible;mso-wrap-style:square;v-text-anchor:top" coordsize="9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FKBMAA&#10;AADbAAAADwAAAGRycy9kb3ducmV2LnhtbERPy4rCMBTdC/5DuII7TXVRpDaKCEWHAcEH4vLSXNtq&#10;c1OaqNWvN4uBWR7OO112phZPal1lWcFkHIEgzq2uuFBwOmajGQjnkTXWlknBmxwsF/1eiom2L97T&#10;8+ALEULYJaig9L5JpHR5SQbd2DbEgbva1qAPsC2kbvEVwk0tp1EUS4MVh4YSG1qXlN8PD6Ng/2Oy&#10;OKsu58/vKtvsCnuM5eOm1HDQreYgPHX+X/zn3moF0zA2fAk/QC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dFKBMAAAADbAAAADwAAAAAAAAAAAAAAAACYAgAAZHJzL2Rvd25y&#10;ZXYueG1sUEsFBgAAAAAEAAQA9QAAAIUDAAAAAA==&#10;" path="m6,v,5,,5,,5c9,5,9,5,9,5v,4,,4,,4c6,9,6,9,6,9v,18,,18,,18c6,28,7,28,7,28v1,,1,1,2,1c9,32,9,32,9,32v-1,,-2,,-2,c5,32,4,31,3,31v,-1,,-1,,-1c3,29,3,28,3,28,3,9,3,9,3,9,,9,,9,,9,,5,,5,,5v3,,3,,3,c3,,3,,3,l6,xe" fillcolor="#5f6062" stroked="f">
                <v:path arrowok="t" o:connecttype="custom" o:connectlocs="18883,0;18883,15762;28324,15762;28324,28372;18883,28372;18883,85115;22030,88267;28324,91420;28324,100877;22030,100877;9441,97725;9441,94572;9441,88267;9441,28372;0,28372;0,15762;9441,15762;9441,0;18883,0" o:connectangles="0,0,0,0,0,0,0,0,0,0,0,0,0,0,0,0,0,0,0"/>
              </v:shape>
              <v:shape id="Freeform 78" o:spid="_x0000_s1055" style="position:absolute;left:24275;top:7256;width:378;height:820;visibility:visible;mso-wrap-style:square;v-text-anchor:top" coordsize="12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gB68EA&#10;AADbAAAADwAAAGRycy9kb3ducmV2LnhtbESPwWrDMBBE74X+g9hCb43cHErjRAkhUOihFCIHcl2s&#10;jWVirYy1tZ2/rwqBHoeZN8NsdnPo1EhDaiMbeF0UoIjr6FpuDJyqj5d3UEmQHXaRycCNEuy2jw8b&#10;LF2c+EijlUblEk4lGvAifal1qj0FTIvYE2fvEoeAkuXQaDfglMtDp5dF8aYDtpwXPPZ08FRf7U8w&#10;sHT+cK6s2K/v7tbXlXXjNIsxz0/zfg1KaJb/8J3+dJlbwd+X/AP0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14AevBAAAA2wAAAA8AAAAAAAAAAAAAAAAAmAIAAGRycy9kb3du&#10;cmV2LnhtbFBLBQYAAAAABAAEAPUAAACGAwAAAAA=&#10;" path="m4,v,2,,2,,2c6,1,7,,8,v2,,3,1,4,2c12,3,12,4,12,6v,20,,20,,20c8,26,8,26,8,26,8,7,8,7,8,7,8,6,8,5,8,4,8,4,7,3,6,3,6,3,5,4,5,4,5,5,4,5,4,7v,19,,19,,19c,26,,26,,26,,,,,,l4,xe" fillcolor="#5f6062" stroked="f">
                <v:path arrowok="t" o:connecttype="custom" o:connectlocs="12588,0;12588,6308;25177,0;37765,6308;37765,18923;37765,81999;25177,81999;25177,22077;25177,12615;18883,9461;15735,12615;12588,22077;12588,81999;0,81999;0,0;12588,0" o:connectangles="0,0,0,0,0,0,0,0,0,0,0,0,0,0,0,0"/>
              </v:shape>
              <v:shape id="Freeform 79" o:spid="_x0000_s1056" style="position:absolute;left:24783;top:7031;width:124;height:1045;visibility:visible;mso-wrap-style:square;v-text-anchor:top" coordsize="2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Zm+8UA&#10;AADbAAAADwAAAGRycy9kb3ducmV2LnhtbESPTWvCQBCG7wX/wzJCL0U3VSgaXUUsQi1F8OPibciO&#10;STA7G7NbTf5951DwOLzzPvPMfNm6St2pCaVnA+/DBBRx5m3JuYHTcTOYgAoR2WLlmQx0FGC56L3M&#10;MbX+wXu6H2KuBMIhRQNFjHWqdcgKchiGviaW7OIbh1HGJte2wYfAXaVHSfKhHZYsFwqsaV1Qdj38&#10;OtHw3dtt+rMbbz9Pvjvvtt/X8obGvPbb1QxUpDY+l//bX9bAWOzlFwGAXv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Zmb7xQAAANsAAAAPAAAAAAAAAAAAAAAAAJgCAABkcnMv&#10;ZG93bnJldi54bWxQSwUGAAAAAAQABAD1AAAAigMAAAAA&#10;" path="m21,r,27l,27,,,21,xm21,38r,139l,177,,38r21,xe" fillcolor="#5f6062" stroked="f">
                <v:path arrowok="t" o:connecttype="custom" o:connectlocs="12392,0;12392,15928;0,15928;0,0;12392,0;12392,22417;12392,104416;0,104416;0,22417;12392,22417" o:connectangles="0,0,0,0,0,0,0,0,0,0"/>
                <o:lock v:ext="edit" verticies="t"/>
              </v:shape>
              <v:shape id="Freeform 80" o:spid="_x0000_s1057" style="position:absolute;left:25031;top:7031;width:348;height:1045;visibility:visible;mso-wrap-style:square;v-text-anchor:top" coordsize="11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P2ccMA&#10;AADbAAAADwAAAGRycy9kb3ducmV2LnhtbESPX2vCMBTF3wd+h3AHvs1UJ0OrUaSjIPg0dYO+XZtr&#10;W5bc1CZq/fbLYLDHw/nz4yzXvTXiRp1vHCsYjxIQxKXTDVcKjof8ZQbCB2SNxjEpeJCH9WrwtMRU&#10;uzt/0G0fKhFH2KeooA6hTaX0ZU0W/ci1xNE7u85iiLKrpO7wHsetkZMkeZMWG46EGlvKaiq/91cb&#10;uW0o3t1ldzK+KKeczz+/ssIoNXzuNwsQgfrwH/5rb7WC1zH8fok/QK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P2ccMAAADbAAAADwAAAAAAAAAAAAAAAACYAgAAZHJzL2Rv&#10;d25yZXYueG1sUEsFBgAAAAAEAAQA9QAAAIgDAAAAAA==&#10;" path="m4,v,9,,9,,9c5,8,6,7,8,7v1,,2,1,3,2c11,10,11,11,11,13v,20,,20,,20c7,33,7,33,7,33,7,14,7,14,7,14v,-1,,-2,,-3c7,11,6,10,6,10v-1,,-2,1,-2,1c4,12,4,12,4,14v,19,,19,,19c,33,,33,,33,,,,,,l4,xe" fillcolor="#5f6062" stroked="f">
                <v:path arrowok="t" o:connecttype="custom" o:connectlocs="12660,0;12660,28477;25320,22149;34815,28477;34815,41134;34815,104416;22155,104416;22155,44298;22155,34805;18990,31641;12660,34805;12660,44298;12660,104416;0,104416;0,0;12660,0" o:connectangles="0,0,0,0,0,0,0,0,0,0,0,0,0,0,0,0"/>
              </v:shape>
              <v:shape id="Freeform 81" o:spid="_x0000_s1058" style="position:absolute;left:25821;top:7256;width:348;height:1103;visibility:visible;mso-wrap-style:square;v-text-anchor:top" coordsize="11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USacMA&#10;AADbAAAADwAAAGRycy9kb3ducmV2LnhtbESP3WrCQBSE7wu+w3IE7+qmxqaSuooUCr0RUfMAh92T&#10;H5o9G7JrEt++Kwi9HGbmG2a7n2wrBup941jB2zIBQaydabhSUFy/XzcgfEA22DomBXfysN/NXraY&#10;GzfymYZLqESEsM9RQR1Cl0vpdU0W/dJ1xNErXW8xRNlX0vQ4Rrht5SpJMmmx4bhQY0dfNenfy80q&#10;2FxLCnrdFu9ldtLHJh27j6RSajGfDp8gAk3hP/xs/xgF6QoeX+IPkL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ZUSacMAAADbAAAADwAAAAAAAAAAAAAAAACYAgAAZHJzL2Rv&#10;d25yZXYueG1sUEsFBgAAAAAEAAQA9QAAAIgDAAAAAA==&#10;" path="m,35c,,,,,,4,,4,,4,v,2,,2,,2c5,1,6,,7,v2,,3,1,4,2c11,2,11,3,11,3v,1,,1,,3c11,21,11,21,11,21v,1,,2,,2c11,24,11,24,11,25v-1,,-1,1,-2,1c9,27,8,27,7,27,6,27,5,26,4,25v,10,,10,,10l,35xm7,20c7,7,7,7,7,7,7,6,7,5,7,4,7,4,6,3,6,3,5,3,4,4,4,4v,1,,1,,3c4,20,4,20,4,20v,1,,2,,2c4,23,5,23,6,23v,,1,,1,c7,22,7,21,7,20xe" fillcolor="#5f6062" stroked="f">
                <v:path arrowok="t" o:connecttype="custom" o:connectlocs="0,110316;0,0;12660,0;12660,6304;22155,0;34815,6304;34815,9456;34815,18911;34815,66190;34815,72493;34815,78797;28485,81949;22155,85101;12660,78797;12660,110316;0,110316;22155,63038;22155,22063;22155,12608;18990,9456;12660,12608;12660,22063;12660,63038;12660,69341;18990,72493;22155,72493;22155,63038" o:connectangles="0,0,0,0,0,0,0,0,0,0,0,0,0,0,0,0,0,0,0,0,0,0,0,0,0,0,0"/>
                <o:lock v:ext="edit" verticies="t"/>
              </v:shape>
              <v:shape id="Freeform 82" o:spid="_x0000_s1059" style="position:absolute;left:26293;top:7256;width:378;height:849;visibility:visible;mso-wrap-style:square;v-text-anchor:top" coordsize="12,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sNo8IA&#10;AADbAAAADwAAAGRycy9kb3ducmV2LnhtbESPT2sCMRTE7wW/Q3hCbzWrQpHVKLIoeLKsf6+PzXN3&#10;MXlZkqjbb98UCj0OM/MbZrHqrRFP8qF1rGA8ykAQV063XCs4HbcfMxAhIms0jknBNwVYLQdvC8y1&#10;e3FJz0OsRYJwyFFBE2OXSxmqhiyGkeuIk3dz3mJM0tdSe3wluDVykmWf0mLLaaHBjoqGqvvhYRWU&#10;V9MfMZvZcNp8XcaFPxf70ij1PuzXcxCR+vgf/mvvtILpFH6/pB8gl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ew2jwgAAANsAAAAPAAAAAAAAAAAAAAAAAJgCAABkcnMvZG93&#10;bnJldi54bWxQSwUGAAAAAAQABAD1AAAAhwMAAAAA&#10;" path="m12,26v-4,,-4,,-4,c8,26,7,25,7,24v,1,-1,2,-1,2c5,27,4,27,3,27,2,27,1,26,,25,,24,,23,,21,,18,,18,,18,,17,,15,,15,1,14,1,13,3,13,6,11,6,11,6,11v,-1,1,-1,1,-1c7,9,7,9,7,8,7,5,7,5,7,5,7,4,7,3,6,3,5,3,4,3,4,4v,,,1,,2c4,9,4,9,4,9,,9,,9,,9,,6,,6,,6,,4,,3,1,2,2,1,3,,5,v2,,4,1,5,2c11,2,11,3,11,3v,1,,2,,3c11,22,11,22,11,22v,2,1,3,1,4xm7,14c5,15,5,15,5,15,4,16,4,16,4,17v,,,1,,2c4,21,4,21,4,21v,2,,3,1,3c6,24,6,23,7,23v,-1,,-2,,-3l7,14xe" fillcolor="#5f6062" stroked="f">
                <v:path arrowok="t" o:connecttype="custom" o:connectlocs="37765,81803;25177,81803;22030,75510;18883,81803;9441,84949;0,78656;0,66071;0,56633;0,47194;9441,40901;18883,34609;22030,31463;22030,25170;22030,15731;18883,9439;12588,12585;12588,18878;12588,28316;0,28316;0,18878;3147,6293;15735,0;31471,6293;34618,9439;34618,18878;34618,69218;37765,81803;22030,44048;15735,47194;12588,53486;12588,59779;12588,66071;15735,75510;22030,72364;22030,62925;22030,44048" o:connectangles="0,0,0,0,0,0,0,0,0,0,0,0,0,0,0,0,0,0,0,0,0,0,0,0,0,0,0,0,0,0,0,0,0,0,0,0"/>
                <o:lock v:ext="edit" verticies="t"/>
              </v:shape>
              <v:shape id="Freeform 83" o:spid="_x0000_s1060" style="position:absolute;left:26765;top:7256;width:378;height:1103;visibility:visible;mso-wrap-style:square;v-text-anchor:top" coordsize="12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dGosIA&#10;AADbAAAADwAAAGRycy9kb3ducmV2LnhtbESPQWsCMRSE7wX/Q3hCL6Vm1dLKahQVxF53q/fH5rlZ&#10;3LwsSdS1v94IhR6HmfmGWax624or+dA4VjAeZSCIK6cbrhUcfnbvMxAhImtsHZOCOwVYLQcvC8y1&#10;u3FB1zLWIkE45KjAxNjlUobKkMUwch1x8k7OW4xJ+lpqj7cEt62cZNmntNhwWjDY0dZQdS4vVsHk&#10;K3sb/7a+3u9ofS83RW+OxUap12G/noOI1Mf/8F/7WyuYfsDzS/oB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V0aiwgAAANsAAAAPAAAAAAAAAAAAAAAAAJgCAABkcnMvZG93&#10;bnJldi54bWxQSwUGAAAAAAQABAD1AAAAhwMAAAAA&#10;" path="m,35c,,,,,,4,,4,,4,v,2,,2,,2c5,1,6,,8,v1,,2,1,3,2c11,2,12,3,12,3v,1,,1,,3c12,21,12,21,12,21v,1,,2,,2c12,24,11,24,11,25v,,-1,1,-1,1c9,27,8,27,8,27,6,27,5,26,4,25v,10,,10,,10l,35xm8,20c8,7,8,7,8,7,8,6,8,5,8,4,7,4,7,3,6,3,5,3,5,4,4,4v,1,,1,,3c4,20,4,20,4,20v,1,,2,,2c5,23,5,23,6,23v1,,1,,1,c8,22,8,21,8,20xe" fillcolor="#5f6062" stroked="f">
                <v:path arrowok="t" o:connecttype="custom" o:connectlocs="0,110316;0,0;12588,0;12588,6304;25177,0;34618,6304;37765,9456;37765,18911;37765,66190;37765,72493;34618,78797;31471,81949;25177,85101;12588,78797;12588,110316;0,110316;25177,63038;25177,22063;25177,12608;18883,9456;12588,12608;12588,22063;12588,63038;12588,69341;18883,72493;22030,72493;25177,63038" o:connectangles="0,0,0,0,0,0,0,0,0,0,0,0,0,0,0,0,0,0,0,0,0,0,0,0,0,0,0"/>
                <o:lock v:ext="edit" verticies="t"/>
              </v:shape>
              <v:shape id="Freeform 84" o:spid="_x0000_s1061" style="position:absolute;left:27237;top:7031;width:130;height:1045;visibility:visible;mso-wrap-style:square;v-text-anchor:top" coordsize="22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pB8MA&#10;AADbAAAADwAAAGRycy9kb3ducmV2LnhtbESPT4vCMBTE78J+h/CEvcia7qqLVqPIwhY9iX/w/Gie&#10;bbF5KU1s67c3guBxmJnfMItVZ0rRUO0Kywq+hxEI4tTqgjMFp+P/1xSE88gaS8uk4E4OVsuP3gJj&#10;bVveU3PwmQgQdjEqyL2vYildmpNBN7QVcfAutjbog6wzqWtsA9yU8ieKfqXBgsNCjhX95ZReDzej&#10;IMp223M7TWbNicfJOG2SwQSNUp/9bj0H4anz7/CrvdEKRhN4fgk/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CDpB8MAAADbAAAADwAAAAAAAAAAAAAAAACYAgAAZHJzL2Rv&#10;d25yZXYueG1sUEsFBgAAAAAEAAQA9QAAAIgDAAAAAA==&#10;" path="m22,r,27l,27,,,22,xm22,38r,139l,177,,38r22,xe" fillcolor="#5f6062" stroked="f">
                <v:path arrowok="t" o:connecttype="custom" o:connectlocs="12982,0;12982,15928;0,15928;0,0;12982,0;12982,22417;12982,104416;0,104416;0,22417;12982,22417" o:connectangles="0,0,0,0,0,0,0,0,0,0"/>
                <o:lock v:ext="edit" verticies="t"/>
              </v:shape>
              <v:shape id="Freeform 85" o:spid="_x0000_s1062" style="position:absolute;left:27491;top:7256;width:283;height:820;visibility:visible;mso-wrap-style:square;v-text-anchor:top" coordsize="9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++wMUA&#10;AADbAAAADwAAAGRycy9kb3ducmV2LnhtbESPzWrDMBCE74W+g9hCLyaR04AxTpSQppQW2h7ye16s&#10;jeXUWhlLcZy3rwqFHoeZ+YaZLwfbiJ46XztWMBmnIIhLp2uuFOx3r6MchA/IGhvHpOBGHpaL+7s5&#10;FtpdeUP9NlQiQtgXqMCE0BZS+tKQRT92LXH0Tq6zGKLsKqk7vEa4beRTmmbSYs1xwWBLa0Pl9/Zi&#10;FfTHz8NHnrtL5p+/ziZ5SdI3SpR6fBhWMxCBhvAf/mu/awXTDH6/xB8gF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X77AxQAAANsAAAAPAAAAAAAAAAAAAAAAAJgCAABkcnMv&#10;ZG93bnJldi54bWxQSwUGAAAAAAQABAD1AAAAigMAAAAA&#10;" path="m4,v,3,,3,,3c5,2,5,1,6,1,7,,7,,8,,9,,9,,9,v,5,,5,,5c8,4,8,4,7,4,5,4,4,5,4,8v,18,,18,,18c,26,,26,,26,,,,,,l4,xe" fillcolor="#5f6062" stroked="f">
                <v:path arrowok="t" o:connecttype="custom" o:connectlocs="12588,0;12588,9461;18883,3154;25177,0;28324,0;28324,15769;22030,12615;12588,25230;12588,81999;0,81999;0,0;12588,0" o:connectangles="0,0,0,0,0,0,0,0,0,0,0,0"/>
              </v:shape>
              <v:shape id="Freeform 86" o:spid="_x0000_s1063" style="position:absolute;left:27745;top:7067;width:218;height:1292;visibility:visible;mso-wrap-style:square;v-text-anchor:top" coordsize="7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z5nsMA&#10;AADbAAAADwAAAGRycy9kb3ducmV2LnhtbESPzWrDMBCE74G+g9hCL6GRnSatcaKEEhroNbYfYLG2&#10;tlNrZSz5p336qhDIcZiZb5j9cTatGKl3jWUF8SoCQVxa3XCloMjPzwkI55E1tpZJwQ85OB4eFntM&#10;tZ34QmPmKxEg7FJUUHvfpVK6siaDbmU74uB92d6gD7KvpO5xCnDTynUUvUqDDYeFGjs61VR+Z4NR&#10;sGnPbpvn2XXZTImJf4cPOWCh1NPj/L4D4Wn29/Ct/akVvLzB/5fwA+Th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z5nsMAAADbAAAADwAAAAAAAAAAAAAAAACYAgAAZHJzL2Rv&#10;d25yZXYueG1sUEsFBgAAAAAEAAQA9QAAAIgDAAAAAA==&#10;" path="m7,6v,27,,27,,27c7,35,7,36,7,37v,1,-1,2,-2,3c5,40,3,41,1,41v,,,,-1,c,37,,37,,37v1,,1,,1,c2,37,3,37,3,37v,-1,,-1,,-1c3,35,3,35,3,33,3,6,3,6,3,6r4,xm7,v,5,,5,,5c3,5,3,5,3,5,3,,3,,3,l7,xe" fillcolor="#5f6062" stroked="f">
                <v:path arrowok="t" o:connecttype="custom" o:connectlocs="21833,18906;21833,103985;21833,116589;15595,126042;3119,129193;0,129193;0,116589;3119,116589;9357,116589;9357,113438;9357,103985;9357,18906;21833,18906;21833,0;21833,15755;9357,15755;9357,0;21833,0" o:connectangles="0,0,0,0,0,0,0,0,0,0,0,0,0,0,0,0,0,0"/>
                <o:lock v:ext="edit" verticies="t"/>
              </v:shape>
              <v:shape id="Freeform 87" o:spid="_x0000_s1064" style="position:absolute;left:28093;top:7256;width:378;height:849;visibility:visible;mso-wrap-style:square;v-text-anchor:top" coordsize="12,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+f0sAA&#10;AADbAAAADwAAAGRycy9kb3ducmV2LnhtbERPz2vCMBS+D/wfwhN2W1M3GKUzyigKnhytVa+P5q0t&#10;S15Kkmn33y+HwY4f3+/1drZG3MiH0bGCVZaDIO6cHrlX0J72TwWIEJE1Gsek4IcCbDeLhzWW2t25&#10;plsTe5FCOJSoYIhxKqUM3UAWQ+Ym4sR9Om8xJuh7qT3eU7g18jnPX6XFkVPDgBNVA3VfzbdVUF/N&#10;fMK8sKHdfVxWlT9Xx9oo9bic399ARJrjv/jPfdAKXtLY9CX9ALn5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+f0sAAAADbAAAADwAAAAAAAAAAAAAAAACYAgAAZHJzL2Rvd25y&#10;ZXYueG1sUEsFBgAAAAAEAAQA9QAAAIUDAAAAAA==&#10;" path="m8,17v4,,4,,4,c12,20,12,20,12,20v,1,,3,-1,3c11,24,11,25,10,25,9,26,8,27,6,27,4,27,2,26,1,25,1,25,,24,,23v,,,-2,,-3c,7,,7,,7,,5,,4,,4,,3,1,2,1,2,2,1,4,,6,v2,,3,1,4,2c11,2,11,3,11,4v1,,1,1,1,3c12,14,12,14,12,14v-8,,-8,,-8,c4,20,4,20,4,20v,1,,2,,3c4,23,5,24,6,24v1,,1,-1,1,-1c8,22,8,22,8,20r,-3xm4,11v4,,4,,4,c8,7,8,7,8,7,8,5,8,5,7,4,7,4,7,3,6,3,5,3,5,3,4,4v,,,1,,3l4,11xe" fillcolor="#5f6062" stroked="f">
                <v:path arrowok="t" o:connecttype="custom" o:connectlocs="25177,53486;37765,53486;37765,62925;34618,72364;31471,78656;18883,84949;3147,78656;0,72364;0,62925;0,22024;0,12585;3147,6293;18883,0;31471,6293;34618,12585;37765,22024;37765,44048;12588,44048;12588,62925;12588,72364;18883,75510;22030,72364;25177,62925;25177,53486;12588,34609;25177,34609;25177,22024;22030,12585;18883,9439;12588,12585;12588,22024;12588,34609" o:connectangles="0,0,0,0,0,0,0,0,0,0,0,0,0,0,0,0,0,0,0,0,0,0,0,0,0,0,0,0,0,0,0,0"/>
                <o:lock v:ext="edit" verticies="t"/>
              </v:shape>
              <v:shape id="Freeform 88" o:spid="_x0000_s1065" style="position:absolute;left:28530;top:7256;width:413;height:820;visibility:visible;mso-wrap-style:square;v-text-anchor:top" coordsize="13,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YupcQA&#10;AADbAAAADwAAAGRycy9kb3ducmV2LnhtbESP3YrCMBSE7xd8h3AE7zR1BX+qUWRB3IVFsSri3aE5&#10;tsXmpDRZrW9vBGEvh5n5hpktGlOKG9WusKyg34tAEKdWF5wpOOxX3TEI55E1lpZJwYMcLOatjxnG&#10;2t55R7fEZyJA2MWoIPe+iqV0aU4GXc9WxMG72NqgD7LOpK7xHuCmlJ9RNJQGCw4LOVb0lVN6Tf6M&#10;guP6OPw9jC6r03adRI+NOe/J/CjVaTfLKQhPjf8Pv9vfWsFgAq8v4Qf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mLqXEAAAA2wAAAA8AAAAAAAAAAAAAAAAAmAIAAGRycy9k&#10;b3ducmV2LnhtbFBLBQYAAAAABAAEAPUAAACJAwAAAAA=&#10;" path="m13,c9,26,9,26,9,26v-5,,-5,,-5,c,,,,,,4,,4,,4,,6,14,6,14,6,14v,1,,2,,4c6,19,6,20,6,21,7,18,7,15,7,14,9,,9,,9,r4,xe" fillcolor="#5f6062" stroked="f">
                <v:path arrowok="t" o:connecttype="custom" o:connectlocs="41305,0;28596,81999;12709,81999;0,0;12709,0;19064,44153;19064,56769;19064,66230;22241,44153;28596,0;41305,0" o:connectangles="0,0,0,0,0,0,0,0,0,0,0"/>
              </v:shape>
              <w10:anchorlock/>
            </v:group>
          </w:pict>
        </mc:Fallback>
      </mc:AlternateContent>
    </w:r>
    <w:r w:rsidR="00C55288">
      <w:t xml:space="preserve">    </w:t>
    </w:r>
  </w:p>
  <w:p w:rsidR="006F3B87" w:rsidRDefault="006F3B8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11A99"/>
    <w:multiLevelType w:val="hybridMultilevel"/>
    <w:tmpl w:val="3C0AA0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776F0"/>
    <w:multiLevelType w:val="hybridMultilevel"/>
    <w:tmpl w:val="259E638C"/>
    <w:lvl w:ilvl="0" w:tplc="DE9EF55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71523"/>
    <w:multiLevelType w:val="hybridMultilevel"/>
    <w:tmpl w:val="E6084E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003F7"/>
    <w:multiLevelType w:val="hybridMultilevel"/>
    <w:tmpl w:val="056A27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713E17"/>
    <w:multiLevelType w:val="hybridMultilevel"/>
    <w:tmpl w:val="491620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D64BA8"/>
    <w:multiLevelType w:val="hybridMultilevel"/>
    <w:tmpl w:val="737250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B351B"/>
    <w:multiLevelType w:val="hybridMultilevel"/>
    <w:tmpl w:val="214E0224"/>
    <w:lvl w:ilvl="0" w:tplc="042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41CC6C4F"/>
    <w:multiLevelType w:val="hybridMultilevel"/>
    <w:tmpl w:val="10748B0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A851B2"/>
    <w:multiLevelType w:val="hybridMultilevel"/>
    <w:tmpl w:val="771CE1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7376C8"/>
    <w:multiLevelType w:val="hybridMultilevel"/>
    <w:tmpl w:val="721E6A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93327C"/>
    <w:multiLevelType w:val="hybridMultilevel"/>
    <w:tmpl w:val="2BA84BF0"/>
    <w:lvl w:ilvl="0" w:tplc="B41AD75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7"/>
  </w:num>
  <w:num w:numId="5">
    <w:abstractNumId w:val="4"/>
  </w:num>
  <w:num w:numId="6">
    <w:abstractNumId w:val="9"/>
  </w:num>
  <w:num w:numId="7">
    <w:abstractNumId w:val="8"/>
  </w:num>
  <w:num w:numId="8">
    <w:abstractNumId w:val="2"/>
  </w:num>
  <w:num w:numId="9">
    <w:abstractNumId w:val="3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1134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C96"/>
    <w:rsid w:val="00004105"/>
    <w:rsid w:val="00010949"/>
    <w:rsid w:val="00010B34"/>
    <w:rsid w:val="0002782C"/>
    <w:rsid w:val="00034DE9"/>
    <w:rsid w:val="0004436F"/>
    <w:rsid w:val="000449E9"/>
    <w:rsid w:val="000716A1"/>
    <w:rsid w:val="00071B0D"/>
    <w:rsid w:val="00084008"/>
    <w:rsid w:val="0008673F"/>
    <w:rsid w:val="0009017B"/>
    <w:rsid w:val="000D6D6D"/>
    <w:rsid w:val="00107C20"/>
    <w:rsid w:val="00111B75"/>
    <w:rsid w:val="00114341"/>
    <w:rsid w:val="00121D0F"/>
    <w:rsid w:val="001276EE"/>
    <w:rsid w:val="00127D37"/>
    <w:rsid w:val="00154EBE"/>
    <w:rsid w:val="00156EF1"/>
    <w:rsid w:val="001655F0"/>
    <w:rsid w:val="00183E5D"/>
    <w:rsid w:val="00190F11"/>
    <w:rsid w:val="00193864"/>
    <w:rsid w:val="00195369"/>
    <w:rsid w:val="001B09AF"/>
    <w:rsid w:val="001B0FF4"/>
    <w:rsid w:val="001C6870"/>
    <w:rsid w:val="001D0E1D"/>
    <w:rsid w:val="001E55C0"/>
    <w:rsid w:val="001F3844"/>
    <w:rsid w:val="002043DD"/>
    <w:rsid w:val="00222A49"/>
    <w:rsid w:val="002831EC"/>
    <w:rsid w:val="002854B3"/>
    <w:rsid w:val="00287AC6"/>
    <w:rsid w:val="0029764E"/>
    <w:rsid w:val="002A7890"/>
    <w:rsid w:val="002B11F2"/>
    <w:rsid w:val="002C4511"/>
    <w:rsid w:val="0032358F"/>
    <w:rsid w:val="00323730"/>
    <w:rsid w:val="00331D73"/>
    <w:rsid w:val="00342208"/>
    <w:rsid w:val="00353CD3"/>
    <w:rsid w:val="00353DED"/>
    <w:rsid w:val="0036778F"/>
    <w:rsid w:val="00370A55"/>
    <w:rsid w:val="003C0989"/>
    <w:rsid w:val="003D1B67"/>
    <w:rsid w:val="003D47D5"/>
    <w:rsid w:val="003E23AB"/>
    <w:rsid w:val="003E52B9"/>
    <w:rsid w:val="003F0C96"/>
    <w:rsid w:val="0040204B"/>
    <w:rsid w:val="004223D2"/>
    <w:rsid w:val="00427401"/>
    <w:rsid w:val="00436AA3"/>
    <w:rsid w:val="004437F7"/>
    <w:rsid w:val="00445F03"/>
    <w:rsid w:val="00453561"/>
    <w:rsid w:val="00470968"/>
    <w:rsid w:val="004826B8"/>
    <w:rsid w:val="004A2B66"/>
    <w:rsid w:val="004A6665"/>
    <w:rsid w:val="004B541C"/>
    <w:rsid w:val="004B5AB8"/>
    <w:rsid w:val="004D6E39"/>
    <w:rsid w:val="004E38A5"/>
    <w:rsid w:val="004E6EE0"/>
    <w:rsid w:val="004F5A90"/>
    <w:rsid w:val="00514A33"/>
    <w:rsid w:val="00515472"/>
    <w:rsid w:val="00525794"/>
    <w:rsid w:val="0052603C"/>
    <w:rsid w:val="0053560E"/>
    <w:rsid w:val="00541629"/>
    <w:rsid w:val="0054399A"/>
    <w:rsid w:val="00550020"/>
    <w:rsid w:val="005611F7"/>
    <w:rsid w:val="005676D3"/>
    <w:rsid w:val="00593197"/>
    <w:rsid w:val="005A797B"/>
    <w:rsid w:val="005A79D4"/>
    <w:rsid w:val="005B75EE"/>
    <w:rsid w:val="005C0426"/>
    <w:rsid w:val="005C4305"/>
    <w:rsid w:val="005D0C4D"/>
    <w:rsid w:val="00603817"/>
    <w:rsid w:val="006130C7"/>
    <w:rsid w:val="0061457E"/>
    <w:rsid w:val="00615E63"/>
    <w:rsid w:val="0062051F"/>
    <w:rsid w:val="006205ED"/>
    <w:rsid w:val="00630147"/>
    <w:rsid w:val="00633C9E"/>
    <w:rsid w:val="00643497"/>
    <w:rsid w:val="0065381F"/>
    <w:rsid w:val="006647D4"/>
    <w:rsid w:val="006674F7"/>
    <w:rsid w:val="00680C28"/>
    <w:rsid w:val="006A31F7"/>
    <w:rsid w:val="006D22B1"/>
    <w:rsid w:val="006F3B87"/>
    <w:rsid w:val="00731497"/>
    <w:rsid w:val="007400B3"/>
    <w:rsid w:val="00740956"/>
    <w:rsid w:val="00740ED4"/>
    <w:rsid w:val="00745FBA"/>
    <w:rsid w:val="0075552C"/>
    <w:rsid w:val="0077149F"/>
    <w:rsid w:val="00795A54"/>
    <w:rsid w:val="007A3113"/>
    <w:rsid w:val="007B2E17"/>
    <w:rsid w:val="007B3399"/>
    <w:rsid w:val="007C05D1"/>
    <w:rsid w:val="007D42D0"/>
    <w:rsid w:val="007E5871"/>
    <w:rsid w:val="007F0845"/>
    <w:rsid w:val="00802FC7"/>
    <w:rsid w:val="00813E70"/>
    <w:rsid w:val="008175F6"/>
    <w:rsid w:val="008240C2"/>
    <w:rsid w:val="0083101C"/>
    <w:rsid w:val="00834C57"/>
    <w:rsid w:val="008513BA"/>
    <w:rsid w:val="00857829"/>
    <w:rsid w:val="00897ECB"/>
    <w:rsid w:val="008A2D84"/>
    <w:rsid w:val="008B2568"/>
    <w:rsid w:val="008B4F8C"/>
    <w:rsid w:val="008C081F"/>
    <w:rsid w:val="008D58A7"/>
    <w:rsid w:val="00915D23"/>
    <w:rsid w:val="00917965"/>
    <w:rsid w:val="0092220A"/>
    <w:rsid w:val="009262D6"/>
    <w:rsid w:val="00956A56"/>
    <w:rsid w:val="0096332C"/>
    <w:rsid w:val="00974259"/>
    <w:rsid w:val="009A1414"/>
    <w:rsid w:val="009A48B1"/>
    <w:rsid w:val="009B0015"/>
    <w:rsid w:val="009C6439"/>
    <w:rsid w:val="009D5564"/>
    <w:rsid w:val="009F5BAA"/>
    <w:rsid w:val="00A0591B"/>
    <w:rsid w:val="00A1306B"/>
    <w:rsid w:val="00A22195"/>
    <w:rsid w:val="00A222B9"/>
    <w:rsid w:val="00A23B56"/>
    <w:rsid w:val="00A264CD"/>
    <w:rsid w:val="00A35832"/>
    <w:rsid w:val="00A84732"/>
    <w:rsid w:val="00A85887"/>
    <w:rsid w:val="00AB2990"/>
    <w:rsid w:val="00AD1A86"/>
    <w:rsid w:val="00AD72EC"/>
    <w:rsid w:val="00B13CBA"/>
    <w:rsid w:val="00B41FB4"/>
    <w:rsid w:val="00B574CB"/>
    <w:rsid w:val="00B760AF"/>
    <w:rsid w:val="00B76CA2"/>
    <w:rsid w:val="00B772D7"/>
    <w:rsid w:val="00BA21D4"/>
    <w:rsid w:val="00BC1267"/>
    <w:rsid w:val="00BF007E"/>
    <w:rsid w:val="00BF7154"/>
    <w:rsid w:val="00BF7CAC"/>
    <w:rsid w:val="00C15341"/>
    <w:rsid w:val="00C2255F"/>
    <w:rsid w:val="00C2364E"/>
    <w:rsid w:val="00C4515D"/>
    <w:rsid w:val="00C454B8"/>
    <w:rsid w:val="00C545A7"/>
    <w:rsid w:val="00C55288"/>
    <w:rsid w:val="00C9787C"/>
    <w:rsid w:val="00CC3A9B"/>
    <w:rsid w:val="00CD7DD4"/>
    <w:rsid w:val="00CE5E40"/>
    <w:rsid w:val="00CF1CC0"/>
    <w:rsid w:val="00D1160F"/>
    <w:rsid w:val="00D2737A"/>
    <w:rsid w:val="00D3149B"/>
    <w:rsid w:val="00D359CC"/>
    <w:rsid w:val="00D45329"/>
    <w:rsid w:val="00D46461"/>
    <w:rsid w:val="00D531CA"/>
    <w:rsid w:val="00D57D96"/>
    <w:rsid w:val="00D63CBC"/>
    <w:rsid w:val="00D667FC"/>
    <w:rsid w:val="00D765D6"/>
    <w:rsid w:val="00D862B3"/>
    <w:rsid w:val="00D96CF7"/>
    <w:rsid w:val="00DA4E1B"/>
    <w:rsid w:val="00DC7ADA"/>
    <w:rsid w:val="00DD6987"/>
    <w:rsid w:val="00DD70BA"/>
    <w:rsid w:val="00DE4D45"/>
    <w:rsid w:val="00DE530C"/>
    <w:rsid w:val="00DE622F"/>
    <w:rsid w:val="00DE623F"/>
    <w:rsid w:val="00DE64F7"/>
    <w:rsid w:val="00DF03E2"/>
    <w:rsid w:val="00E000C0"/>
    <w:rsid w:val="00E03518"/>
    <w:rsid w:val="00E270BF"/>
    <w:rsid w:val="00E539D4"/>
    <w:rsid w:val="00E57259"/>
    <w:rsid w:val="00E64884"/>
    <w:rsid w:val="00E70B8E"/>
    <w:rsid w:val="00E94B61"/>
    <w:rsid w:val="00E95C55"/>
    <w:rsid w:val="00E96C12"/>
    <w:rsid w:val="00EA38F0"/>
    <w:rsid w:val="00EC14FF"/>
    <w:rsid w:val="00EC4178"/>
    <w:rsid w:val="00ED3678"/>
    <w:rsid w:val="00ED3F69"/>
    <w:rsid w:val="00ED4FF7"/>
    <w:rsid w:val="00EE74A4"/>
    <w:rsid w:val="00F059A5"/>
    <w:rsid w:val="00F0766B"/>
    <w:rsid w:val="00F12C17"/>
    <w:rsid w:val="00F3327F"/>
    <w:rsid w:val="00F35AB5"/>
    <w:rsid w:val="00F75D50"/>
    <w:rsid w:val="00F80F08"/>
    <w:rsid w:val="00F8523C"/>
    <w:rsid w:val="00F95285"/>
    <w:rsid w:val="00FA3898"/>
    <w:rsid w:val="00FA7FDB"/>
    <w:rsid w:val="00FB199C"/>
    <w:rsid w:val="00FD5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93A4FE4-1C2F-400C-85D8-B010788D8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9D4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aliases w:val="APEK-1"/>
    <w:next w:val="Normal"/>
    <w:link w:val="Heading1Char"/>
    <w:qFormat/>
    <w:rsid w:val="003F0C96"/>
    <w:pPr>
      <w:jc w:val="center"/>
      <w:outlineLvl w:val="0"/>
    </w:pPr>
    <w:rPr>
      <w:rFonts w:eastAsia="Times New Roman" w:cs="Arial"/>
      <w:b/>
      <w:bCs/>
      <w:sz w:val="28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03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3E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F1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2C17"/>
  </w:style>
  <w:style w:type="paragraph" w:styleId="Footer">
    <w:name w:val="footer"/>
    <w:basedOn w:val="Normal"/>
    <w:link w:val="FooterChar"/>
    <w:uiPriority w:val="99"/>
    <w:unhideWhenUsed/>
    <w:rsid w:val="00F1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2C17"/>
  </w:style>
  <w:style w:type="table" w:styleId="TableGrid">
    <w:name w:val="Table Grid"/>
    <w:basedOn w:val="TableNormal"/>
    <w:uiPriority w:val="59"/>
    <w:rsid w:val="00D96CF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F0766B"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sid w:val="00F0766B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02782C"/>
    <w:rPr>
      <w:color w:val="808080"/>
    </w:rPr>
  </w:style>
  <w:style w:type="character" w:customStyle="1" w:styleId="Heading1Char">
    <w:name w:val="Heading 1 Char"/>
    <w:aliases w:val="APEK-1 Char"/>
    <w:basedOn w:val="DefaultParagraphFont"/>
    <w:link w:val="Heading1"/>
    <w:rsid w:val="003F0C96"/>
    <w:rPr>
      <w:rFonts w:eastAsia="Times New Roman" w:cs="Arial"/>
      <w:b/>
      <w:bCs/>
      <w:sz w:val="28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3F0C96"/>
    <w:pPr>
      <w:ind w:left="720"/>
      <w:contextualSpacing/>
    </w:pPr>
    <w:rPr>
      <w:rFonts w:asciiTheme="minorHAnsi" w:eastAsiaTheme="minorEastAsia" w:hAnsiTheme="minorHAnsi" w:cstheme="minorBidi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9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52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228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fs\Vol2\MSOffice\Template\ATVP\dopPrimo&#382;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7B0AE-91B9-4B5B-BC84-9B92267BD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dopPrimožD</Template>
  <TotalTime>0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Atvp</Company>
  <LinksUpToDate>false</LinksUpToDate>
  <CharactersWithSpaces>3271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damjanb</dc:creator>
  <cp:lastModifiedBy>damjanb</cp:lastModifiedBy>
  <cp:revision>3</cp:revision>
  <cp:lastPrinted>2017-03-15T08:10:00Z</cp:lastPrinted>
  <dcterms:created xsi:type="dcterms:W3CDTF">2017-03-16T06:44:00Z</dcterms:created>
  <dcterms:modified xsi:type="dcterms:W3CDTF">2017-03-16T06:44:00Z</dcterms:modified>
</cp:coreProperties>
</file>