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9D4BA6">
        <w:rPr>
          <w:b/>
          <w:sz w:val="28"/>
          <w:szCs w:val="28"/>
        </w:rPr>
        <w:t>VZ</w:t>
      </w:r>
      <w:r w:rsidR="00CD3E02">
        <w:rPr>
          <w:b/>
          <w:sz w:val="28"/>
          <w:szCs w:val="28"/>
        </w:rPr>
        <w:t>-</w:t>
      </w:r>
      <w:r w:rsidR="006006AE">
        <w:rPr>
          <w:b/>
          <w:sz w:val="28"/>
          <w:szCs w:val="28"/>
        </w:rPr>
        <w:t>31</w:t>
      </w:r>
      <w:r w:rsidRPr="00135B17">
        <w:rPr>
          <w:b/>
          <w:sz w:val="28"/>
          <w:szCs w:val="28"/>
        </w:rPr>
        <w:t>-0</w:t>
      </w:r>
      <w:r w:rsidR="006006AE">
        <w:rPr>
          <w:b/>
          <w:sz w:val="28"/>
          <w:szCs w:val="28"/>
        </w:rPr>
        <w:t>13</w:t>
      </w:r>
      <w:r w:rsidRPr="00135B17">
        <w:rPr>
          <w:b/>
          <w:sz w:val="28"/>
          <w:szCs w:val="28"/>
        </w:rPr>
        <w:t>/1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>-</w:t>
      </w:r>
      <w:r w:rsidR="00BB66E4">
        <w:rPr>
          <w:b/>
          <w:sz w:val="28"/>
          <w:szCs w:val="28"/>
        </w:rPr>
        <w:t>S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</w:t>
      </w:r>
      <w:r w:rsidR="006006AE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proofErr w:type="gramEnd"/>
      <w:r w:rsidR="006006AE">
        <w:rPr>
          <w:b/>
          <w:sz w:val="28"/>
          <w:szCs w:val="28"/>
        </w:rPr>
        <w:t>Pogarancijsko</w:t>
      </w:r>
      <w:proofErr w:type="spellEnd"/>
      <w:r w:rsidR="006006AE">
        <w:rPr>
          <w:b/>
          <w:sz w:val="28"/>
          <w:szCs w:val="28"/>
        </w:rPr>
        <w:t xml:space="preserve"> v</w:t>
      </w:r>
      <w:r w:rsidR="00BB66E4">
        <w:rPr>
          <w:b/>
          <w:sz w:val="28"/>
          <w:szCs w:val="28"/>
        </w:rPr>
        <w:t xml:space="preserve">zdrževanje </w:t>
      </w:r>
      <w:r w:rsidR="006006AE">
        <w:rPr>
          <w:b/>
          <w:sz w:val="28"/>
          <w:szCs w:val="28"/>
        </w:rPr>
        <w:t>tračne podatkovne infrastrukture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6006AE">
        <w:rPr>
          <w:b/>
          <w:sz w:val="28"/>
          <w:szCs w:val="28"/>
        </w:rPr>
        <w:t>13</w:t>
      </w:r>
      <w:r w:rsidRPr="00887DC6">
        <w:rPr>
          <w:b/>
          <w:sz w:val="28"/>
          <w:szCs w:val="28"/>
        </w:rPr>
        <w:t>.</w:t>
      </w:r>
      <w:r w:rsidR="006006AE">
        <w:rPr>
          <w:b/>
          <w:sz w:val="28"/>
          <w:szCs w:val="28"/>
        </w:rPr>
        <w:t>11</w:t>
      </w:r>
      <w:r w:rsidRPr="00796BDC">
        <w:rPr>
          <w:b/>
          <w:sz w:val="28"/>
          <w:szCs w:val="28"/>
        </w:rPr>
        <w:t>.201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 xml:space="preserve"> do </w:t>
      </w:r>
      <w:r w:rsidR="009D4BA6">
        <w:rPr>
          <w:b/>
          <w:sz w:val="28"/>
          <w:szCs w:val="28"/>
        </w:rPr>
        <w:t>12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9D4BA6" w:rsidRDefault="009D4BA6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93EF9"/>
    <w:rsid w:val="003A6BE9"/>
    <w:rsid w:val="00436E1E"/>
    <w:rsid w:val="006006AE"/>
    <w:rsid w:val="00702FAD"/>
    <w:rsid w:val="00761C92"/>
    <w:rsid w:val="007744DA"/>
    <w:rsid w:val="00796BDC"/>
    <w:rsid w:val="007C4C0C"/>
    <w:rsid w:val="00887DC6"/>
    <w:rsid w:val="009D4BA6"/>
    <w:rsid w:val="009E3F98"/>
    <w:rsid w:val="00B900C2"/>
    <w:rsid w:val="00BB66E4"/>
    <w:rsid w:val="00C32A62"/>
    <w:rsid w:val="00C77FB0"/>
    <w:rsid w:val="00CD3E02"/>
    <w:rsid w:val="00D01F9F"/>
    <w:rsid w:val="00D13E7C"/>
    <w:rsid w:val="00D37BBA"/>
    <w:rsid w:val="00DD7E82"/>
    <w:rsid w:val="00E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5A800DD5</Template>
  <TotalTime>45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30</cp:revision>
  <cp:lastPrinted>2017-10-06T11:57:00Z</cp:lastPrinted>
  <dcterms:created xsi:type="dcterms:W3CDTF">2015-03-23T08:28:00Z</dcterms:created>
  <dcterms:modified xsi:type="dcterms:W3CDTF">2017-10-06T11:57:00Z</dcterms:modified>
</cp:coreProperties>
</file>