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Default Extension="png" ContentType="image/png"/>
  <Override PartName="/word/header3.xml" ContentType="application/vnd.openxmlformats-officedocument.wordprocessingml.header+xml"/>
  <Override PartName="/word/footer3.xml" ContentType="application/vnd.openxmlformats-officedocument.wordprocessingml.footer+xml"/>
  <Default Extension="jpg" ContentType="image/jp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311.820007pt;margin-top:623.159973pt;width:9.66pt;height:20.7pt;mso-position-horizontal-relative:page;mso-position-vertical-relative:page;z-index:-5830" coordorigin="6236,12463" coordsize="193,414">
            <v:shape style="position:absolute;left:6236;top:12463;width:193;height:414" coordorigin="6236,12463" coordsize="193,414" path="m6236,12877l6430,12877,6430,12463,6236,12463,6236,12877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649.859985pt;width:9.66pt;height:20.7pt;mso-position-horizontal-relative:page;mso-position-vertical-relative:page;z-index:-5829" coordorigin="6236,12997" coordsize="193,414">
            <v:shape style="position:absolute;left:6236;top:12997;width:193;height:414" coordorigin="6236,12997" coordsize="193,414" path="m6236,13411l6430,13411,6430,12997,6236,12997,6236,13411e" filled="t" fillcolor="#FF0000" stroked="f">
              <v:path arrowok="t"/>
              <v:fill/>
            </v:shape>
          </v:group>
          <w10:wrap type="none"/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2947" w:right="2938"/>
        <w:jc w:val="center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Raziskovalno</w:t>
      </w:r>
      <w:r>
        <w:rPr>
          <w:rFonts w:ascii="Arial" w:hAnsi="Arial" w:cs="Arial" w:eastAsia="Arial"/>
          <w:sz w:val="28"/>
          <w:szCs w:val="28"/>
          <w:spacing w:val="-18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razvojni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99"/>
          <w:b/>
          <w:bCs/>
          <w:i/>
        </w:rPr>
        <w:t>projekt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506" w:lineRule="exact"/>
        <w:ind w:left="346" w:right="336"/>
        <w:jc w:val="center"/>
        <w:rPr>
          <w:rFonts w:ascii="Arial" w:hAnsi="Arial" w:cs="Arial" w:eastAsia="Arial"/>
          <w:sz w:val="44"/>
          <w:szCs w:val="44"/>
        </w:rPr>
      </w:pPr>
      <w:rPr/>
      <w:r>
        <w:rPr/>
        <w:pict>
          <v:group style="position:absolute;margin-left:311.820007pt;margin-top:56.240318pt;width:6.66pt;height:13.8pt;mso-position-horizontal-relative:page;mso-position-vertical-relative:paragraph;z-index:-5841" coordorigin="6236,1125" coordsize="133,276">
            <v:shape style="position:absolute;left:6236;top:1125;width:133;height:276" coordorigin="6236,1125" coordsize="133,276" path="m6236,1401l6370,1401,6370,1125,6236,1125,6236,1401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76.040321pt;width:6.66pt;height:13.8pt;mso-position-horizontal-relative:page;mso-position-vertical-relative:paragraph;z-index:-5840" coordorigin="6236,1521" coordsize="133,276">
            <v:shape style="position:absolute;left:6236;top:1521;width:133;height:276" coordorigin="6236,1521" coordsize="133,276" path="m6236,1797l6370,1797,6370,1521,6236,1521,6236,1797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95.840317pt;width:6.66pt;height:13.8pt;mso-position-horizontal-relative:page;mso-position-vertical-relative:paragraph;z-index:-5839" coordorigin="6236,1917" coordsize="133,276">
            <v:shape style="position:absolute;left:6236;top:1917;width:133;height:276" coordorigin="6236,1917" coordsize="133,276" path="m6236,2193l6370,2193,6370,1917,6236,1917,6236,2193e" filled="t" fillcolor="#FF0000" stroked="f">
              <v:path arrowok="t"/>
              <v:fill/>
            </v:shape>
          </v:group>
          <w10:wrap type="none"/>
        </w:pic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Metodologija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vzdrževanja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sloja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državnih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cest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s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postavitvijo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podatkovnega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4"/>
          <w:szCs w:val="44"/>
          <w:spacing w:val="0"/>
          <w:w w:val="100"/>
          <w:b/>
          <w:bCs/>
          <w:i/>
        </w:rPr>
        <w:t>modela</w:t>
      </w:r>
      <w:r>
        <w:rPr>
          <w:rFonts w:ascii="Arial" w:hAnsi="Arial" w:cs="Arial" w:eastAsia="Arial"/>
          <w:sz w:val="44"/>
          <w:szCs w:val="4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71" w:lineRule="exact"/>
        <w:ind w:left="4412" w:right="4402"/>
        <w:jc w:val="center"/>
        <w:rPr>
          <w:rFonts w:ascii="Arial" w:hAnsi="Arial" w:cs="Arial" w:eastAsia="Arial"/>
          <w:sz w:val="24"/>
          <w:szCs w:val="24"/>
        </w:rPr>
      </w:pPr>
      <w:rPr/>
      <w:r>
        <w:rPr/>
        <w:pict>
          <v:group style="position:absolute;margin-left:311.820007pt;margin-top:-38.053856pt;width:6.66pt;height:13.8pt;mso-position-horizontal-relative:page;mso-position-vertical-relative:paragraph;z-index:-5838" coordorigin="6236,-761" coordsize="133,276">
            <v:shape style="position:absolute;left:6236;top:-761;width:133;height:276" coordorigin="6236,-761" coordsize="133,276" path="m6236,-485l6370,-485,6370,-761,6236,-761,6236,-485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-18.253855pt;width:6.66pt;height:13.8pt;mso-position-horizontal-relative:page;mso-position-vertical-relative:paragraph;z-index:-5837" coordorigin="6236,-365" coordsize="133,276">
            <v:shape style="position:absolute;left:6236;top:-365;width:133;height:276" coordorigin="6236,-365" coordsize="133,276" path="m6236,-89l6370,-89,6370,-365,6236,-365,6236,-89e" filled="t" fillcolor="#FF0000" stroked="f">
              <v:path arrowok="t"/>
              <v:fill/>
            </v:shape>
          </v:group>
          <w10:wrap type="none"/>
        </w:pic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  <w:position w:val="-1"/>
        </w:rPr>
        <w:t>Priloga</w:t>
      </w:r>
      <w:r>
        <w:rPr>
          <w:rFonts w:ascii="Arial" w:hAnsi="Arial" w:cs="Arial" w:eastAsia="Arial"/>
          <w:sz w:val="24"/>
          <w:szCs w:val="24"/>
          <w:spacing w:val="-7"/>
          <w:w w:val="100"/>
          <w:b/>
          <w:bCs/>
          <w:i/>
          <w:position w:val="-1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  <w:position w:val="-1"/>
        </w:rPr>
        <w:t>3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552" w:lineRule="exact"/>
        <w:ind w:left="4476" w:right="397" w:firstLine="-3986"/>
        <w:jc w:val="left"/>
        <w:rPr>
          <w:rFonts w:ascii="Arial" w:hAnsi="Arial" w:cs="Arial" w:eastAsia="Arial"/>
          <w:sz w:val="48"/>
          <w:szCs w:val="48"/>
        </w:rPr>
      </w:pPr>
      <w:rPr/>
      <w:r>
        <w:rPr/>
        <w:pict>
          <v:group style="position:absolute;margin-left:311.820007pt;margin-top:-19.809708pt;width:6.66pt;height:13.8pt;mso-position-horizontal-relative:page;mso-position-vertical-relative:paragraph;z-index:-5836" coordorigin="6236,-396" coordsize="133,276">
            <v:shape style="position:absolute;left:6236;top:-396;width:133;height:276" coordorigin="6236,-396" coordsize="133,276" path="m6236,-120l6370,-120,6370,-396,6236,-396,6236,-120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61.190292pt;width:6.42pt;height:13.8pt;mso-position-horizontal-relative:page;mso-position-vertical-relative:paragraph;z-index:-5835" coordorigin="6236,1224" coordsize="128,276">
            <v:shape style="position:absolute;left:6236;top:1224;width:128;height:276" coordorigin="6236,1224" coordsize="128,276" path="m6236,1500l6365,1500,6365,1224,6236,1224,6236,1500e" filled="t" fillcolor="#FF0000" stroked="f">
              <v:path arrowok="t"/>
              <v:fill/>
            </v:shape>
          </v:group>
          <w10:wrap type="none"/>
        </w:pic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Metodologija</w:t>
      </w:r>
      <w:r>
        <w:rPr>
          <w:rFonts w:ascii="Arial" w:hAnsi="Arial" w:cs="Arial" w:eastAsia="Arial"/>
          <w:sz w:val="48"/>
          <w:szCs w:val="48"/>
          <w:spacing w:val="-30"/>
          <w:w w:val="100"/>
          <w:b/>
          <w:bCs/>
          <w:i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vzdrževanja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48"/>
          <w:szCs w:val="48"/>
          <w:spacing w:val="-4"/>
          <w:w w:val="100"/>
          <w:b/>
          <w:bCs/>
          <w:i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zajema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48"/>
          <w:szCs w:val="48"/>
          <w:spacing w:val="0"/>
          <w:w w:val="100"/>
          <w:b/>
          <w:bCs/>
          <w:i/>
        </w:rPr>
        <w:t>cest</w:t>
      </w:r>
      <w:r>
        <w:rPr>
          <w:rFonts w:ascii="Arial" w:hAnsi="Arial" w:cs="Arial" w:eastAsia="Arial"/>
          <w:sz w:val="48"/>
          <w:szCs w:val="4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29" w:after="0" w:line="240" w:lineRule="auto"/>
        <w:ind w:left="4332" w:right="4321"/>
        <w:jc w:val="center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Verzija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2.0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3979" w:right="3969"/>
        <w:jc w:val="center"/>
        <w:rPr>
          <w:rFonts w:ascii="Arial" w:hAnsi="Arial" w:cs="Arial" w:eastAsia="Arial"/>
          <w:sz w:val="24"/>
          <w:szCs w:val="24"/>
        </w:rPr>
      </w:pPr>
      <w:rPr/>
      <w:r>
        <w:rPr/>
        <w:pict>
          <v:group style="position:absolute;margin-left:311.820007pt;margin-top:19.896164pt;width:9.66pt;height:20.7pt;mso-position-horizontal-relative:page;mso-position-vertical-relative:paragraph;z-index:-5834" coordorigin="6236,398" coordsize="193,414">
            <v:shape style="position:absolute;left:6236;top:398;width:193;height:414" coordorigin="6236,398" coordsize="193,414" path="m6236,812l6430,812,6430,398,6236,398,6236,812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46.596165pt;width:9.66pt;height:20.7pt;mso-position-horizontal-relative:page;mso-position-vertical-relative:paragraph;z-index:-5833" coordorigin="6236,932" coordsize="193,414">
            <v:shape style="position:absolute;left:6236;top:932;width:193;height:414" coordorigin="6236,932" coordsize="193,414" path="m6236,1346l6430,1346,6430,932,6236,932,6236,1346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73.296165pt;width:9.66pt;height:20.7pt;mso-position-horizontal-relative:page;mso-position-vertical-relative:paragraph;z-index:-5832" coordorigin="6236,1466" coordsize="193,414">
            <v:shape style="position:absolute;left:6236;top:1466;width:193;height:414" coordorigin="6236,1466" coordsize="193,414" path="m6236,1880l6430,1880,6430,1466,6236,1466,6236,1880e" filled="t" fillcolor="#FF00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11.820007pt;margin-top:99.996162pt;width:9.66pt;height:20.7pt;mso-position-horizontal-relative:page;mso-position-vertical-relative:paragraph;z-index:-5831" coordorigin="6236,2000" coordsize="193,414">
            <v:shape style="position:absolute;left:6236;top:2000;width:193;height:414" coordorigin="6236,2000" coordsize="193,414" path="m6236,2414l6430,2414,6430,2000,6236,2000,6236,2414e" filled="t" fillcolor="#FF0000" stroked="f">
              <v:path arrowok="t"/>
              <v:fill/>
            </v:shape>
          </v:group>
          <w10:wrap type="none"/>
        </w:pic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Datum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31.3.2007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jc w:val="center"/>
        <w:spacing w:after="0"/>
        <w:sectPr>
          <w:pgNumType w:start="1"/>
          <w:pgMar w:header="656" w:footer="715" w:top="920" w:bottom="900" w:left="1280" w:right="700"/>
          <w:headerReference w:type="default" r:id="rId7"/>
          <w:footerReference w:type="default" r:id="rId8"/>
          <w:type w:val="continuous"/>
          <w:pgSz w:w="11920" w:h="16840"/>
        </w:sectPr>
      </w:pPr>
      <w:rPr/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Kazalo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1.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3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UVOD</w:t>
      </w:r>
      <w:r>
        <w:rPr>
          <w:rFonts w:ascii="Arial" w:hAnsi="Arial" w:cs="Arial" w:eastAsia="Arial"/>
          <w:sz w:val="18"/>
          <w:szCs w:val="18"/>
          <w:color w:val="0000FF"/>
          <w:spacing w:val="-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7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3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KOORDINATNI</w:t>
      </w:r>
      <w:r>
        <w:rPr>
          <w:rFonts w:ascii="Arial" w:hAnsi="Arial" w:cs="Arial" w:eastAsia="Arial"/>
          <w:sz w:val="18"/>
          <w:szCs w:val="18"/>
          <w:color w:val="0000FF"/>
          <w:spacing w:val="-13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SISTE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6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6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6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6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8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2.1.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Geodetski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tum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2.2.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Koor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2.2.1.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restri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ni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2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2.2.2.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Lok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2.3.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ansformaci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med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</w:rPr>
        <w:t>i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2.3.1.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ansformaci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med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ba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koo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</w:rPr>
        <w:t>i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2.4.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Kartografska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ekci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7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100"/>
          <w:i/>
        </w:rPr>
        <w:t>11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2.5.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Slov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ski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2.5.1.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ek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pra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ika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u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abi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uss-Kru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ger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ve</w:t>
      </w:r>
      <w:r>
        <w:rPr>
          <w:rFonts w:ascii="Arial" w:hAnsi="Arial" w:cs="Arial" w:eastAsia="Arial"/>
          <w:sz w:val="18"/>
          <w:szCs w:val="18"/>
          <w:color w:val="0000FF"/>
          <w:spacing w:val="-3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ojek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ije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(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U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št.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36)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  <w:t>: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12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2.5.2.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Preh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13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2.5.3.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Nova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vna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rtografska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pro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ekci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14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39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2.5.4.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Postopek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sfo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mac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je</w:t>
      </w:r>
      <w:r>
        <w:rPr>
          <w:rFonts w:ascii="Arial" w:hAnsi="Arial" w:cs="Arial" w:eastAsia="Arial"/>
          <w:sz w:val="18"/>
          <w:szCs w:val="18"/>
          <w:color w:val="0000FF"/>
          <w:spacing w:val="-6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med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ordi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sist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2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5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2" w:after="0" w:line="240" w:lineRule="auto"/>
        <w:ind w:left="138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3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DIGITALNI</w:t>
      </w:r>
      <w:r>
        <w:rPr>
          <w:rFonts w:ascii="Arial" w:hAnsi="Arial" w:cs="Arial" w:eastAsia="Arial"/>
          <w:sz w:val="18"/>
          <w:szCs w:val="18"/>
          <w:color w:val="0000FF"/>
          <w:spacing w:val="-9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PODATKI</w:t>
      </w:r>
      <w:r>
        <w:rPr>
          <w:rFonts w:ascii="Arial" w:hAnsi="Arial" w:cs="Arial" w:eastAsia="Arial"/>
          <w:sz w:val="18"/>
          <w:szCs w:val="18"/>
          <w:color w:val="0000FF"/>
          <w:spacing w:val="-8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OSI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CEST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3.1.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Defini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ceste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3.1.1.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Potek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cest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2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3.1.2.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Dolo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odse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ov</w:t>
      </w:r>
      <w:r>
        <w:rPr>
          <w:rFonts w:ascii="Arial" w:hAnsi="Arial" w:cs="Arial" w:eastAsia="Arial"/>
          <w:sz w:val="18"/>
          <w:szCs w:val="18"/>
          <w:color w:val="0000FF"/>
          <w:spacing w:val="-1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3.1.3.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Pol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osi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19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3.2.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Osnovni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afi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ob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ekt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2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100"/>
          <w:i/>
        </w:rPr>
        <w:t>38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3.2.1.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Geometri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39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39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3.2.2.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opo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40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3.2.3.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Usmerj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nost</w:t>
      </w:r>
      <w:r>
        <w:rPr>
          <w:rFonts w:ascii="Arial" w:hAnsi="Arial" w:cs="Arial" w:eastAsia="Arial"/>
          <w:sz w:val="18"/>
          <w:szCs w:val="18"/>
          <w:color w:val="0000FF"/>
          <w:spacing w:val="-1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3.2.4.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Iden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ifikator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3.3.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ani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b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kti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42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3.3.1.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opo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42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3.3.2.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Usmerj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nost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od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s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ek</w:t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2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3.4.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Gener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ija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3.4.1.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ena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kr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99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š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9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3.4.2.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Kraki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kr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š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7"/>
          <w:w w:val="99"/>
          <w:i/>
          <w:u w:val="single" w:color="0000FF"/>
        </w:rPr>
        <w:t>h</w:t>
      </w:r>
      <w:r>
        <w:rPr>
          <w:rFonts w:ascii="Arial" w:hAnsi="Arial" w:cs="Arial" w:eastAsia="Arial"/>
          <w:sz w:val="18"/>
          <w:szCs w:val="18"/>
          <w:color w:val="0000FF"/>
          <w:spacing w:val="7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7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7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100"/>
          <w:i/>
        </w:rPr>
        <w:t>4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39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3.4.3.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Del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lni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paso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-1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7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49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3.4.4.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š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7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100"/>
          <w:i/>
        </w:rPr>
        <w:t>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0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3.5.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Atributni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tki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1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3.5.1.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Iden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ifikato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ji</w:t>
      </w:r>
      <w:r>
        <w:rPr>
          <w:rFonts w:ascii="Arial" w:hAnsi="Arial" w:cs="Arial" w:eastAsia="Arial"/>
          <w:sz w:val="18"/>
          <w:szCs w:val="18"/>
          <w:color w:val="0000FF"/>
          <w:spacing w:val="-1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3.5.2.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Podatki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h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hi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č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no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nje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3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3.5.3.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Atributni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tki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eomet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ijo</w:t>
      </w:r>
      <w:r>
        <w:rPr>
          <w:rFonts w:ascii="Arial" w:hAnsi="Arial" w:cs="Arial" w:eastAsia="Arial"/>
          <w:sz w:val="18"/>
          <w:szCs w:val="18"/>
          <w:color w:val="0000FF"/>
          <w:spacing w:val="-1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3.5.4.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Drugi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atributi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5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55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1" w:after="0" w:line="240" w:lineRule="auto"/>
        <w:ind w:left="138"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3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IZDELAVA</w:t>
      </w:r>
      <w:r>
        <w:rPr>
          <w:rFonts w:ascii="Arial" w:hAnsi="Arial" w:cs="Arial" w:eastAsia="Arial"/>
          <w:sz w:val="18"/>
          <w:szCs w:val="18"/>
          <w:color w:val="0000FF"/>
          <w:spacing w:val="-9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NETWORK</w:t>
      </w:r>
      <w:r>
        <w:rPr>
          <w:rFonts w:ascii="Arial" w:hAnsi="Arial" w:cs="Arial" w:eastAsia="Arial"/>
          <w:sz w:val="18"/>
          <w:szCs w:val="18"/>
          <w:color w:val="0000FF"/>
          <w:spacing w:val="-1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OMREŽJA</w:t>
      </w:r>
      <w:r>
        <w:rPr>
          <w:rFonts w:ascii="Arial" w:hAnsi="Arial" w:cs="Arial" w:eastAsia="Arial"/>
          <w:sz w:val="18"/>
          <w:szCs w:val="18"/>
          <w:color w:val="0000FF"/>
          <w:spacing w:val="-1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ZA</w:t>
      </w:r>
      <w:r>
        <w:rPr>
          <w:rFonts w:ascii="Arial" w:hAnsi="Arial" w:cs="Arial" w:eastAsia="Arial"/>
          <w:sz w:val="18"/>
          <w:szCs w:val="18"/>
          <w:color w:val="0000FF"/>
          <w:spacing w:val="-3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VODENJE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PROMETA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4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4.1.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ansport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omr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4.2.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eorija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grafov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–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fini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ija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graf</w:t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56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1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4.3.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Pov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in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h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ova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struktura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3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4.4.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Osnovne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stnosti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afov</w:t>
      </w:r>
      <w:r>
        <w:rPr>
          <w:rFonts w:ascii="Arial" w:hAnsi="Arial" w:cs="Arial" w:eastAsia="Arial"/>
          <w:sz w:val="18"/>
          <w:szCs w:val="18"/>
          <w:color w:val="0000FF"/>
          <w:spacing w:val="-1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80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4.5.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Mere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in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lci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teor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afov</w:t>
      </w:r>
      <w:r>
        <w:rPr>
          <w:rFonts w:ascii="Arial" w:hAnsi="Arial" w:cs="Arial" w:eastAsia="Arial"/>
          <w:sz w:val="18"/>
          <w:szCs w:val="18"/>
          <w:color w:val="0000FF"/>
          <w:spacing w:val="-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4.5.1.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Mere</w:t>
      </w:r>
      <w:r>
        <w:rPr>
          <w:rFonts w:ascii="Arial" w:hAnsi="Arial" w:cs="Arial" w:eastAsia="Arial"/>
          <w:sz w:val="18"/>
          <w:szCs w:val="18"/>
          <w:color w:val="0000FF"/>
          <w:spacing w:val="-20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57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39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4.5.2.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c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11"/>
          <w:w w:val="99"/>
          <w:i/>
        </w:rPr>
        <w:t>i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3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4.6.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Podatko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mo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ž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3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58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7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4.6.1.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T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opo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l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og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59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4.6.2.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Kartograf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6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60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4.6.3.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Geoko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d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ira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je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24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7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61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4.6.4.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Rout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i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ng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usm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pr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m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et</w:t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5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2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62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62" w:after="0" w:line="240" w:lineRule="auto"/>
        <w:ind w:left="423" w:right="-20"/>
        <w:jc w:val="left"/>
        <w:tabs>
          <w:tab w:pos="98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4.7.</w:t>
      </w:r>
      <w:r>
        <w:rPr>
          <w:rFonts w:ascii="Arial" w:hAnsi="Arial" w:cs="Arial" w:eastAsia="Arial"/>
          <w:sz w:val="18"/>
          <w:szCs w:val="18"/>
          <w:color w:val="0000FF"/>
          <w:spacing w:val="-47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Nastavitev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odat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k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b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8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63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58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4.7.1.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Osnovni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p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is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b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3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e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-32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-3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63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40" w:after="0" w:line="240" w:lineRule="auto"/>
        <w:ind w:left="706" w:right="-20"/>
        <w:jc w:val="left"/>
        <w:tabs>
          <w:tab w:pos="1540" w:val="left"/>
        </w:tabs>
        <w:rPr>
          <w:rFonts w:ascii="Arial" w:hAnsi="Arial" w:cs="Arial" w:eastAsia="Arial"/>
          <w:sz w:val="18"/>
          <w:szCs w:val="18"/>
        </w:rPr>
      </w:pPr>
      <w:rPr/>
      <w:r>
        <w:rPr>
          <w:rFonts w:ascii="Arial" w:hAnsi="Arial" w:cs="Arial" w:eastAsia="Arial"/>
          <w:sz w:val="18"/>
          <w:szCs w:val="18"/>
          <w:color w:val="0000FF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4.7.2.</w:t>
      </w:r>
      <w:r>
        <w:rPr>
          <w:rFonts w:ascii="Arial" w:hAnsi="Arial" w:cs="Arial" w:eastAsia="Arial"/>
          <w:sz w:val="18"/>
          <w:szCs w:val="18"/>
          <w:color w:val="0000FF"/>
          <w:spacing w:val="-46"/>
          <w:w w:val="100"/>
          <w:i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  <w:tab/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Slo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j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no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na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r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av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-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  <w:t>n</w:t>
      </w:r>
      <w:r>
        <w:rPr>
          <w:rFonts w:ascii="Arial" w:hAnsi="Arial" w:cs="Arial" w:eastAsia="Arial"/>
          <w:sz w:val="18"/>
          <w:szCs w:val="18"/>
          <w:color w:val="0000FF"/>
          <w:spacing w:val="1"/>
          <w:w w:val="100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100"/>
          <w:i/>
          <w:u w:val="single" w:color="0000FF"/>
        </w:rPr>
        <w:t> </w:t>
      </w:r>
      <w:r>
        <w:rPr>
          <w:rFonts w:ascii="Arial" w:hAnsi="Arial" w:cs="Arial" w:eastAsia="Arial"/>
          <w:sz w:val="18"/>
          <w:szCs w:val="18"/>
          <w:color w:val="0000FF"/>
          <w:spacing w:val="0"/>
          <w:w w:val="99"/>
          <w:i/>
          <w:u w:val="single" w:color="0000FF"/>
        </w:rPr>
        <w:t>b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  <w:t>z</w:t>
      </w:r>
      <w:r>
        <w:rPr>
          <w:rFonts w:ascii="Arial" w:hAnsi="Arial" w:cs="Arial" w:eastAsia="Arial"/>
          <w:sz w:val="18"/>
          <w:szCs w:val="18"/>
          <w:color w:val="0000FF"/>
          <w:spacing w:val="-4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9"/>
          <w:i/>
          <w:u w:val="single" w:color="0000FF"/>
        </w:rPr>
        <w:t>a</w:t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9"/>
          <w:i/>
          <w:u w:val="single" w:color="0000FF"/>
        </w:rPr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FF"/>
          <w:spacing w:val="12"/>
          <w:w w:val="99"/>
          <w:i/>
        </w:rPr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99"/>
          <w:i/>
        </w:rPr>
        <w:t>....................................................................................................................</w:t>
      </w:r>
      <w:r>
        <w:rPr>
          <w:rFonts w:ascii="Arial" w:hAnsi="Arial" w:cs="Arial" w:eastAsia="Arial"/>
          <w:sz w:val="18"/>
          <w:szCs w:val="18"/>
          <w:color w:val="000000"/>
          <w:spacing w:val="1"/>
          <w:w w:val="99"/>
          <w:i/>
        </w:rPr>
        <w:t> 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  <w:i/>
        </w:rPr>
        <w:t>64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5" w:after="0" w:line="240" w:lineRule="auto"/>
        <w:ind w:left="145" w:right="-20"/>
        <w:jc w:val="left"/>
        <w:tabs>
          <w:tab w:pos="930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69.09446pt;margin-top:18.412952pt;width:485.460544pt;height:.1pt;mso-position-horizontal-relative:page;mso-position-vertical-relative:paragraph;z-index:-5827" coordorigin="1382,368" coordsize="9709,2">
            <v:shape style="position:absolute;left:1382;top:368;width:9709;height:2" coordorigin="1382,368" coordsize="9709,0" path="m1382,368l11091,368e" filled="f" stroked="t" strokeweight=".719734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Metodologij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a</w:t>
      </w:r>
      <w:r>
        <w:rPr>
          <w:rFonts w:ascii="Arial" w:hAnsi="Arial" w:cs="Arial" w:eastAsia="Arial"/>
          <w:sz w:val="15"/>
          <w:szCs w:val="15"/>
          <w:spacing w:val="-23"/>
          <w:w w:val="116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vzdrievanja</w:t>
      </w:r>
      <w:r>
        <w:rPr>
          <w:rFonts w:ascii="Arial" w:hAnsi="Arial" w:cs="Arial" w:eastAsia="Arial"/>
          <w:sz w:val="15"/>
          <w:szCs w:val="15"/>
          <w:spacing w:val="28"/>
          <w:w w:val="116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sloja</w:t>
      </w:r>
      <w:r>
        <w:rPr>
          <w:rFonts w:ascii="Arial" w:hAnsi="Arial" w:cs="Arial" w:eastAsia="Arial"/>
          <w:sz w:val="15"/>
          <w:szCs w:val="15"/>
          <w:spacing w:val="10"/>
          <w:w w:val="116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00"/>
          <w:i/>
        </w:rPr>
        <w:t>osi</w:t>
      </w:r>
      <w:r>
        <w:rPr>
          <w:rFonts w:ascii="Arial" w:hAnsi="Arial" w:cs="Arial" w:eastAsia="Arial"/>
          <w:sz w:val="15"/>
          <w:szCs w:val="15"/>
          <w:spacing w:val="39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22"/>
          <w:i/>
        </w:rPr>
        <w:t>driavnih</w:t>
      </w:r>
      <w:r>
        <w:rPr>
          <w:rFonts w:ascii="Arial" w:hAnsi="Arial" w:cs="Arial" w:eastAsia="Arial"/>
          <w:sz w:val="15"/>
          <w:szCs w:val="15"/>
          <w:spacing w:val="13"/>
          <w:w w:val="122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22"/>
          <w:i/>
        </w:rPr>
        <w:t>ces</w:t>
      </w:r>
      <w:r>
        <w:rPr>
          <w:rFonts w:ascii="Arial" w:hAnsi="Arial" w:cs="Arial" w:eastAsia="Arial"/>
          <w:sz w:val="15"/>
          <w:szCs w:val="15"/>
          <w:spacing w:val="0"/>
          <w:w w:val="122"/>
          <w:i/>
        </w:rPr>
        <w:t>t</w:t>
      </w:r>
      <w:r>
        <w:rPr>
          <w:rFonts w:ascii="Arial" w:hAnsi="Arial" w:cs="Arial" w:eastAsia="Arial"/>
          <w:sz w:val="15"/>
          <w:szCs w:val="15"/>
          <w:spacing w:val="-24"/>
          <w:w w:val="122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00"/>
          <w:i/>
        </w:rPr>
        <w:t>s</w:t>
      </w:r>
      <w:r>
        <w:rPr>
          <w:rFonts w:ascii="Arial" w:hAnsi="Arial" w:cs="Arial" w:eastAsia="Arial"/>
          <w:sz w:val="15"/>
          <w:szCs w:val="15"/>
          <w:spacing w:val="20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postavitvij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o</w:t>
      </w:r>
      <w:r>
        <w:rPr>
          <w:rFonts w:ascii="Arial" w:hAnsi="Arial" w:cs="Arial" w:eastAsia="Arial"/>
          <w:sz w:val="15"/>
          <w:szCs w:val="15"/>
          <w:spacing w:val="21"/>
          <w:w w:val="116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podatkovneg</w:t>
      </w:r>
      <w:r>
        <w:rPr>
          <w:rFonts w:ascii="Arial" w:hAnsi="Arial" w:cs="Arial" w:eastAsia="Arial"/>
          <w:sz w:val="15"/>
          <w:szCs w:val="15"/>
          <w:spacing w:val="0"/>
          <w:w w:val="116"/>
          <w:i/>
        </w:rPr>
        <w:t>a</w:t>
      </w:r>
      <w:r>
        <w:rPr>
          <w:rFonts w:ascii="Arial" w:hAnsi="Arial" w:cs="Arial" w:eastAsia="Arial"/>
          <w:sz w:val="15"/>
          <w:szCs w:val="15"/>
          <w:spacing w:val="-20"/>
          <w:w w:val="116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00"/>
          <w:i/>
        </w:rPr>
        <w:t>mode/a</w:t>
      </w:r>
      <w:r>
        <w:rPr>
          <w:rFonts w:ascii="Arial" w:hAnsi="Arial" w:cs="Arial" w:eastAsia="Arial"/>
          <w:sz w:val="15"/>
          <w:szCs w:val="15"/>
          <w:spacing w:val="8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spacing w:val="0"/>
          <w:w w:val="100"/>
          <w:i/>
        </w:rPr>
        <w:tab/>
      </w:r>
      <w:r>
        <w:rPr>
          <w:rFonts w:ascii="Arial" w:hAnsi="Arial" w:cs="Arial" w:eastAsia="Arial"/>
          <w:sz w:val="15"/>
          <w:szCs w:val="15"/>
          <w:spacing w:val="0"/>
          <w:w w:val="100"/>
          <w:i/>
        </w:rPr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  <w:b/>
          <w:bCs/>
          <w:i/>
        </w:rPr>
        <w:t>3167</w:t>
      </w:r>
      <w:r>
        <w:rPr>
          <w:rFonts w:ascii="Times New Roman" w:hAnsi="Times New Roman" w:cs="Times New Roman" w:eastAsia="Times New Roman"/>
          <w:sz w:val="24"/>
          <w:szCs w:val="24"/>
          <w:spacing w:val="0"/>
          <w:w w:val="100"/>
        </w:rPr>
      </w:r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192" w:lineRule="exact"/>
        <w:ind w:left="1570" w:right="-20"/>
        <w:jc w:val="left"/>
        <w:tabs>
          <w:tab w:pos="8960" w:val="left"/>
        </w:tabs>
        <w:rPr>
          <w:rFonts w:ascii="Arial" w:hAnsi="Arial" w:cs="Arial" w:eastAsia="Arial"/>
          <w:sz w:val="17"/>
          <w:szCs w:val="17"/>
        </w:rPr>
      </w:pPr>
      <w:rPr/>
      <w:r>
        <w:rPr/>
        <w:pict>
          <v:group style="position:absolute;margin-left:84.239998pt;margin-top:.775943pt;width:125.382513pt;height:47.880001pt;mso-position-horizontal-relative:page;mso-position-vertical-relative:paragraph;z-index:-5828" coordorigin="1685,16" coordsize="2508,958">
            <v:shape style="position:absolute;left:1685;top:16;width:770;height:958" type="#_x0000_t75">
              <v:imagedata r:id="rId11" o:title=""/>
            </v:shape>
            <v:group style="position:absolute;left:2274;top:458;width:1907;height:2" coordorigin="2274,458" coordsize="1907,2">
              <v:shape style="position:absolute;left:2274;top:458;width:1907;height:2" coordorigin="2274,458" coordsize="1907,0" path="m2274,458l4182,458e" filled="f" stroked="t" strokeweight="1.0796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  <w:position w:val="-1"/>
        </w:rPr>
        <w:t>Objektn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  <w:position w:val="-1"/>
        </w:rPr>
        <w:t>o</w:t>
      </w:r>
      <w:r>
        <w:rPr>
          <w:rFonts w:ascii="Arial" w:hAnsi="Arial" w:cs="Arial" w:eastAsia="Arial"/>
          <w:sz w:val="17"/>
          <w:szCs w:val="17"/>
          <w:color w:val="0000FF"/>
          <w:spacing w:val="41"/>
          <w:w w:val="100"/>
          <w:i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  <w:position w:val="-1"/>
        </w:rPr>
        <w:t>naravnana</w:t>
      </w:r>
      <w:r>
        <w:rPr>
          <w:rFonts w:ascii="Arial" w:hAnsi="Arial" w:cs="Arial" w:eastAsia="Arial"/>
          <w:sz w:val="17"/>
          <w:szCs w:val="17"/>
          <w:color w:val="0000FF"/>
          <w:spacing w:val="39"/>
          <w:w w:val="100"/>
          <w:i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  <w:position w:val="-1"/>
        </w:rPr>
        <w:t>baza</w:t>
      </w:r>
      <w:r>
        <w:rPr>
          <w:rFonts w:ascii="Arial" w:hAnsi="Arial" w:cs="Arial" w:eastAsia="Arial"/>
          <w:sz w:val="17"/>
          <w:szCs w:val="17"/>
          <w:color w:val="0000FF"/>
          <w:spacing w:val="21"/>
          <w:w w:val="100"/>
          <w:i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4"/>
          <w:position w:val="-1"/>
        </w:rPr>
        <w:t>....</w:t>
      </w:r>
      <w:r>
        <w:rPr>
          <w:rFonts w:ascii="Arial" w:hAnsi="Arial" w:cs="Arial" w:eastAsia="Arial"/>
          <w:sz w:val="17"/>
          <w:szCs w:val="17"/>
          <w:color w:val="000000"/>
          <w:spacing w:val="3"/>
          <w:w w:val="104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7E7E7E"/>
          <w:spacing w:val="-9"/>
          <w:w w:val="168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9"/>
          <w:position w:val="-1"/>
        </w:rPr>
        <w:t>..</w:t>
      </w:r>
      <w:r>
        <w:rPr>
          <w:rFonts w:ascii="Arial" w:hAnsi="Arial" w:cs="Arial" w:eastAsia="Arial"/>
          <w:sz w:val="17"/>
          <w:szCs w:val="17"/>
          <w:color w:val="000000"/>
          <w:spacing w:val="3"/>
          <w:w w:val="109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545454"/>
          <w:spacing w:val="-9"/>
          <w:w w:val="168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3B3B3B"/>
          <w:spacing w:val="-9"/>
          <w:w w:val="126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-9"/>
          <w:w w:val="168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3B3B3B"/>
          <w:spacing w:val="-9"/>
          <w:w w:val="126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7E7E7E"/>
          <w:spacing w:val="-9"/>
          <w:w w:val="168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26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7"/>
          <w:szCs w:val="17"/>
          <w:color w:val="000000"/>
          <w:spacing w:val="3"/>
          <w:w w:val="100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-1"/>
        </w:rPr>
        <w:t>.....</w:t>
      </w:r>
      <w:r>
        <w:rPr>
          <w:rFonts w:ascii="Arial" w:hAnsi="Arial" w:cs="Arial" w:eastAsia="Arial"/>
          <w:sz w:val="17"/>
          <w:szCs w:val="17"/>
          <w:color w:val="000000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6"/>
          <w:i/>
          <w:position w:val="-1"/>
        </w:rPr>
        <w:t>66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Mar w:header="0" w:footer="715" w:top="560" w:bottom="900" w:left="1280" w:right="700"/>
          <w:headerReference w:type="default" r:id="rId9"/>
          <w:footerReference w:type="default" r:id="rId10"/>
          <w:pgSz w:w="11920" w:h="16840"/>
        </w:sectPr>
      </w:pPr>
      <w:rPr/>
    </w:p>
    <w:p>
      <w:pPr>
        <w:spacing w:before="82" w:after="0" w:line="240" w:lineRule="auto"/>
        <w:ind w:left="994" w:right="-65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Model</w:t>
      </w:r>
      <w:r>
        <w:rPr>
          <w:rFonts w:ascii="Arial" w:hAnsi="Arial" w:cs="Arial" w:eastAsia="Arial"/>
          <w:sz w:val="17"/>
          <w:szCs w:val="17"/>
          <w:color w:val="0000FF"/>
          <w:spacing w:val="35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podatkovn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e</w:t>
      </w:r>
      <w:r>
        <w:rPr>
          <w:rFonts w:ascii="Arial" w:hAnsi="Arial" w:cs="Arial" w:eastAsia="Arial"/>
          <w:sz w:val="17"/>
          <w:szCs w:val="17"/>
          <w:color w:val="0000FF"/>
          <w:spacing w:val="37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baze</w:t>
      </w:r>
      <w:r>
        <w:rPr>
          <w:rFonts w:ascii="Arial" w:hAnsi="Arial" w:cs="Arial" w:eastAsia="Arial"/>
          <w:sz w:val="17"/>
          <w:szCs w:val="17"/>
          <w:color w:val="0000FF"/>
          <w:spacing w:val="34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6"/>
        </w:rPr>
        <w:t>..................</w:t>
      </w:r>
      <w:r>
        <w:rPr>
          <w:rFonts w:ascii="Arial" w:hAnsi="Arial" w:cs="Arial" w:eastAsia="Arial"/>
          <w:sz w:val="17"/>
          <w:szCs w:val="17"/>
          <w:color w:val="000000"/>
          <w:spacing w:val="3"/>
          <w:w w:val="106"/>
        </w:rPr>
        <w:t>.</w:t>
      </w:r>
      <w:r>
        <w:rPr>
          <w:rFonts w:ascii="Arial" w:hAnsi="Arial" w:cs="Arial" w:eastAsia="Arial"/>
          <w:sz w:val="17"/>
          <w:szCs w:val="17"/>
          <w:color w:val="3B3B3B"/>
          <w:spacing w:val="0"/>
          <w:w w:val="168"/>
        </w:rPr>
        <w:t>.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63" w:after="0" w:line="240" w:lineRule="auto"/>
        <w:ind w:left="1556"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Lastnost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7"/>
          <w:szCs w:val="17"/>
          <w:color w:val="0000FF"/>
          <w:spacing w:val="44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6"/>
          <w:i/>
        </w:rPr>
        <w:t>omrezja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49" w:after="0" w:line="240" w:lineRule="auto"/>
        <w:ind w:left="1556"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Atribut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i</w:t>
      </w:r>
      <w:r>
        <w:rPr>
          <w:rFonts w:ascii="Arial" w:hAnsi="Arial" w:cs="Arial" w:eastAsia="Arial"/>
          <w:sz w:val="17"/>
          <w:szCs w:val="17"/>
          <w:color w:val="0000FF"/>
          <w:spacing w:val="20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0"/>
          <w:i/>
        </w:rPr>
        <w:t>v</w:t>
      </w:r>
      <w:r>
        <w:rPr>
          <w:rFonts w:ascii="Arial" w:hAnsi="Arial" w:cs="Arial" w:eastAsia="Arial"/>
          <w:sz w:val="17"/>
          <w:szCs w:val="17"/>
          <w:color w:val="0000FF"/>
          <w:spacing w:val="2"/>
          <w:w w:val="100"/>
          <w:i/>
        </w:rPr>
        <w:t> </w:t>
      </w:r>
      <w:r>
        <w:rPr>
          <w:rFonts w:ascii="Arial" w:hAnsi="Arial" w:cs="Arial" w:eastAsia="Arial"/>
          <w:sz w:val="17"/>
          <w:szCs w:val="17"/>
          <w:color w:val="0000FF"/>
          <w:spacing w:val="0"/>
          <w:w w:val="107"/>
          <w:i/>
        </w:rPr>
        <w:t>omrezju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82" w:after="0" w:line="240" w:lineRule="auto"/>
        <w:ind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/>
        <w:br w:type="column"/>
      </w:r>
      <w:r>
        <w:rPr>
          <w:rFonts w:ascii="Arial" w:hAnsi="Arial" w:cs="Arial" w:eastAsia="Arial"/>
          <w:sz w:val="17"/>
          <w:szCs w:val="17"/>
          <w:spacing w:val="-2"/>
          <w:w w:val="105"/>
        </w:rPr>
        <w:t>.</w:t>
      </w:r>
      <w:r>
        <w:rPr>
          <w:rFonts w:ascii="Arial" w:hAnsi="Arial" w:cs="Arial" w:eastAsia="Arial"/>
          <w:sz w:val="17"/>
          <w:szCs w:val="17"/>
          <w:spacing w:val="0"/>
          <w:w w:val="105"/>
        </w:rPr>
        <w:t>......</w:t>
      </w:r>
      <w:r>
        <w:rPr>
          <w:rFonts w:ascii="Arial" w:hAnsi="Arial" w:cs="Arial" w:eastAsia="Arial"/>
          <w:sz w:val="17"/>
          <w:szCs w:val="17"/>
          <w:spacing w:val="0"/>
          <w:w w:val="105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05"/>
          <w:i/>
        </w:rPr>
        <w:t>67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spacing w:before="63" w:after="0" w:line="240" w:lineRule="auto"/>
        <w:ind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spacing w:val="0"/>
          <w:w w:val="100"/>
        </w:rPr>
        <w:t>.......</w:t>
      </w:r>
      <w:r>
        <w:rPr>
          <w:rFonts w:ascii="Arial" w:hAnsi="Arial" w:cs="Arial" w:eastAsia="Arial"/>
          <w:sz w:val="17"/>
          <w:szCs w:val="17"/>
          <w:spacing w:val="18"/>
          <w:w w:val="10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07"/>
          <w:i/>
        </w:rPr>
        <w:t>67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spacing w:before="49" w:after="0" w:line="240" w:lineRule="auto"/>
        <w:ind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spacing w:val="0"/>
          <w:w w:val="100"/>
        </w:rPr>
        <w:t>.......</w:t>
      </w:r>
      <w:r>
        <w:rPr>
          <w:rFonts w:ascii="Arial" w:hAnsi="Arial" w:cs="Arial" w:eastAsia="Arial"/>
          <w:sz w:val="17"/>
          <w:szCs w:val="17"/>
          <w:spacing w:val="18"/>
          <w:w w:val="100"/>
        </w:rPr>
        <w:t> </w:t>
      </w:r>
      <w:r>
        <w:rPr>
          <w:rFonts w:ascii="Arial" w:hAnsi="Arial" w:cs="Arial" w:eastAsia="Arial"/>
          <w:sz w:val="17"/>
          <w:szCs w:val="17"/>
          <w:spacing w:val="0"/>
          <w:w w:val="107"/>
          <w:i/>
        </w:rPr>
        <w:t>67</w:t>
      </w:r>
      <w:r>
        <w:rPr>
          <w:rFonts w:ascii="Arial" w:hAnsi="Arial" w:cs="Arial" w:eastAsia="Arial"/>
          <w:sz w:val="17"/>
          <w:szCs w:val="17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4000" w:space="4911"/>
            <w:col w:w="1029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9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1.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Uvod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31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stah.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este,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toru.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0s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tavljena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1995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rževale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97.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GURS.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2003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ostavlj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zahtev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vklju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rebe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nsport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navigaci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ture,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celovito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metodologi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vzdrževan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9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okviru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vzdržev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kakšnem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gitalni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izdelati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navodilo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kakšen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(DOF,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TTN5),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meritve,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projekti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DXF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formatu.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Navodi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opremlje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rikazi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meznih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rešitev.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5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Metodol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rževanja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posegih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</w:p>
    <w:p>
      <w:pPr>
        <w:jc w:val="left"/>
        <w:spacing w:after="0"/>
        <w:sectPr>
          <w:pgNumType w:start="4"/>
          <w:pgMar w:header="656" w:footer="715" w:top="920" w:bottom="900" w:left="1280" w:right="700"/>
          <w:headerReference w:type="default" r:id="rId12"/>
          <w:footerReference w:type="default" r:id="rId13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9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2.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sistemi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18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Matemati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tvorijo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ploskovni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ementi.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predstavl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(x,y,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vektorskih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ografskih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eno-,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zsežne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-razsež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Gauss-Krue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kartografski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projekciji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obravnava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posebnem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misli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Zemljinega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(npr.: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ETRS89).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polarnem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geografski</w:t>
      </w:r>
    </w:p>
    <w:p>
      <w:pPr>
        <w:spacing w:before="0" w:after="0" w:line="293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em)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rdinate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pisane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deli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3"/>
        </w:rPr>
        <w:t>(</w:t>
      </w:r>
      <w:r>
        <w:rPr>
          <w:rFonts w:ascii="Meiryo" w:hAnsi="Meiryo" w:cs="Meiryo" w:eastAsia="Meiryo"/>
          <w:sz w:val="20"/>
          <w:szCs w:val="20"/>
          <w:spacing w:val="0"/>
          <w:w w:val="63"/>
          <w:position w:val="3"/>
        </w:rPr>
        <w:t>ϕ,</w:t>
      </w:r>
      <w:r>
        <w:rPr>
          <w:rFonts w:ascii="Meiryo" w:hAnsi="Meiryo" w:cs="Meiryo" w:eastAsia="Meiryo"/>
          <w:sz w:val="20"/>
          <w:szCs w:val="20"/>
          <w:spacing w:val="-15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1"/>
          <w:w w:val="100"/>
          <w:position w:val="3"/>
        </w:rPr>
        <w:t>λ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)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2" w:after="0" w:line="240" w:lineRule="auto"/>
        <w:ind w:left="138" w:right="19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poglavju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opisane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sistemov,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porablja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geomatiki,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ss-Kr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uveljavljati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2007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2008.</w:t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2.1.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Geodetski</w:t>
      </w:r>
      <w:r>
        <w:rPr>
          <w:rFonts w:ascii="Arial" w:hAnsi="Arial" w:cs="Arial" w:eastAsia="Arial"/>
          <w:sz w:val="28"/>
          <w:szCs w:val="28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datum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36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Refe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Ploskev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ritrje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(tere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etskem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entri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absolutni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datum.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Refe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psoid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terestr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ajbolje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eoid,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psoida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rientiral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azovanj.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36"/>
        <w:jc w:val="left"/>
        <w:rPr>
          <w:rFonts w:ascii="Tahoma" w:hAnsi="Tahoma" w:cs="Tahoma" w:eastAsia="Tahoma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Višinski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atum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etrov,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itev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višinskem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atum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t.i.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srednjim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Srednji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kev,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izbr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išin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geometri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nega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nivel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praksi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obi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aj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nado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eš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sa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viši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sko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re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f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eren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k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množi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c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viši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skih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referen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h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k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,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ki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v</w:t>
      </w:r>
      <w:r>
        <w:rPr>
          <w:rFonts w:ascii="Tahoma" w:hAnsi="Tahoma" w:cs="Tahoma" w:eastAsia="Tahoma"/>
          <w:sz w:val="20"/>
          <w:szCs w:val="20"/>
          <w:spacing w:val="1"/>
          <w:w w:val="100"/>
        </w:rPr>
        <w:t>s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ne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leži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j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1"/>
          <w:w w:val="100"/>
        </w:rPr>
        <w:t>s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ekvipotenc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alni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ploskvi.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d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ejst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v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vodi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d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viši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ske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refere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ne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ploskve,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ki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ekvipotenc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alna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l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os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k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ev.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647"/>
        <w:jc w:val="left"/>
        <w:rPr>
          <w:rFonts w:ascii="Tahoma" w:hAnsi="Tahoma" w:cs="Tahoma" w:eastAsia="Tahoma"/>
          <w:sz w:val="20"/>
          <w:szCs w:val="20"/>
        </w:rPr>
      </w:pPr>
      <w:rPr/>
      <w:r>
        <w:rPr>
          <w:rFonts w:ascii="Tahoma" w:hAnsi="Tahoma" w:cs="Tahoma" w:eastAsia="Tahoma"/>
          <w:sz w:val="20"/>
          <w:szCs w:val="20"/>
          <w:spacing w:val="0"/>
          <w:w w:val="100"/>
        </w:rPr>
        <w:t>Astro</w:t>
      </w:r>
      <w:r>
        <w:rPr>
          <w:rFonts w:ascii="Tahoma" w:hAnsi="Tahoma" w:cs="Tahoma" w:eastAsia="Tahoma"/>
          <w:sz w:val="20"/>
          <w:szCs w:val="20"/>
          <w:spacing w:val="-2"/>
          <w:w w:val="100"/>
        </w:rPr>
        <w:t>g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eodetski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datum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in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viši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ski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geod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e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tski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d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tum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skup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j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m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ogo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t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dolo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tev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po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l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oža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j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a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tr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-raz</w:t>
      </w:r>
      <w:r>
        <w:rPr>
          <w:rFonts w:ascii="Tahoma" w:hAnsi="Tahoma" w:cs="Tahoma" w:eastAsia="Tahoma"/>
          <w:sz w:val="20"/>
          <w:szCs w:val="20"/>
          <w:spacing w:val="1"/>
          <w:w w:val="100"/>
        </w:rPr>
        <w:t>s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ež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nem</w:t>
      </w:r>
      <w:r>
        <w:rPr>
          <w:rFonts w:ascii="Tahoma" w:hAnsi="Tahoma" w:cs="Tahoma" w:eastAsia="Tahoma"/>
          <w:sz w:val="20"/>
          <w:szCs w:val="20"/>
          <w:spacing w:val="-1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prostoru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v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klasi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č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ni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 </w:t>
      </w:r>
      <w:r>
        <w:rPr>
          <w:rFonts w:ascii="Tahoma" w:hAnsi="Tahoma" w:cs="Tahoma" w:eastAsia="Tahoma"/>
          <w:sz w:val="20"/>
          <w:szCs w:val="20"/>
          <w:spacing w:val="0"/>
          <w:w w:val="100"/>
        </w:rPr>
        <w:t>geodeziji.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2.2.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8"/>
          <w:szCs w:val="28"/>
          <w:spacing w:val="-16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sistemi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geodeziji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2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atami.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n-razsežnem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solutno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relativne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atek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etrijsk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o-,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dvo-,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kov:</w:t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teoreti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teoret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efinir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fiz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nim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ektom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8" w:after="0" w:line="230" w:lineRule="exact"/>
        <w:ind w:left="138" w:right="3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ostavitve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</w:p>
    <w:p>
      <w:pPr>
        <w:spacing w:before="17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-raz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tip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nijske,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kotne)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lega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izhod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ordinatne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(top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ntr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ocentr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…)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merilo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(enota)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koordinatn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2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teoreti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avanim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stabil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Prakti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iran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enuj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metode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delave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ašajo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9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(x,y,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opisujejo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hodi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stema.</w:t>
      </w:r>
    </w:p>
    <w:p>
      <w:pPr>
        <w:spacing w:before="13" w:after="0" w:line="152" w:lineRule="auto"/>
        <w:ind w:left="138" w:right="22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rina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0"/>
        </w:rPr>
        <w:t>ϕ</w:t>
      </w:r>
      <w:r>
        <w:rPr>
          <w:rFonts w:ascii="Meiryo" w:hAnsi="Meiryo" w:cs="Meiryo" w:eastAsia="Meiryo"/>
          <w:sz w:val="20"/>
          <w:szCs w:val="20"/>
          <w:spacing w:val="15"/>
          <w:w w:val="6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normala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žina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λ</w:t>
      </w:r>
      <w:r>
        <w:rPr>
          <w:rFonts w:ascii="Meiryo" w:hAnsi="Meiryo" w:cs="Meiryo" w:eastAsia="Meiryo"/>
          <w:sz w:val="20"/>
          <w:szCs w:val="20"/>
          <w:spacing w:val="-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</w:p>
    <w:p>
      <w:pPr>
        <w:spacing w:before="0" w:after="0" w:line="215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merid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rebuj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</w:p>
    <w:p>
      <w:pPr>
        <w:spacing w:before="0" w:after="0" w:line="240" w:lineRule="auto"/>
        <w:ind w:left="138" w:right="77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91.529999pt;margin-top:26.069918pt;width:240.64005pt;height:205.36001pt;mso-position-horizontal-relative:page;mso-position-vertical-relative:paragraph;z-index:-5826" coordorigin="3831,521" coordsize="4813,4107">
            <v:shape style="position:absolute;left:3846;top:532;width:4790;height:4086" type="#_x0000_t75">
              <v:imagedata r:id="rId14" o:title=""/>
            </v:shape>
            <v:group style="position:absolute;left:3836;top:527;width:4801;height:2" coordorigin="3836,527" coordsize="4801,2">
              <v:shape style="position:absolute;left:3836;top:527;width:4801;height:2" coordorigin="3836,527" coordsize="4801,0" path="m3836,527l8638,527e" filled="f" stroked="t" strokeweight=".58001pt" strokecolor="#000000">
                <v:path arrowok="t"/>
              </v:shape>
            </v:group>
            <v:group style="position:absolute;left:3841;top:532;width:2;height:4086" coordorigin="3841,532" coordsize="2,4086">
              <v:shape style="position:absolute;left:3841;top:532;width:2;height:4086" coordorigin="3841,532" coordsize="0,4086" path="m3841,532l3841,4618e" filled="f" stroked="t" strokeweight=".58001pt" strokecolor="#000000">
                <v:path arrowok="t"/>
              </v:shape>
            </v:group>
            <v:group style="position:absolute;left:8633;top:532;width:2;height:4086" coordorigin="8633,532" coordsize="2,4086">
              <v:shape style="position:absolute;left:8633;top:532;width:2;height:4086" coordorigin="8633,532" coordsize="0,4086" path="m8633,532l8633,4618e" filled="f" stroked="t" strokeweight=".58004pt" strokecolor="#000000">
                <v:path arrowok="t"/>
              </v:shape>
            </v:group>
            <v:group style="position:absolute;left:3836;top:4623;width:4801;height:2" coordorigin="3836,4623" coordsize="4801,2">
              <v:shape style="position:absolute;left:3836;top:4623;width:4801;height:2" coordorigin="3836,4623" coordsize="4801,0" path="m3836,4623l8638,4623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soidno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ploskve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left="22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Skica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5.1: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koordin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1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steme.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krogle.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emlje.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najbol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ledi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težiš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39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WGS-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nutno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ITRSyy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tehnologijo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RS89,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veljavnem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leto</w:t>
      </w:r>
    </w:p>
    <w:p>
      <w:pPr>
        <w:spacing w:before="0" w:after="0" w:line="229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1989.0.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</w:p>
    <w:p>
      <w:pPr>
        <w:spacing w:before="4" w:after="0" w:line="230" w:lineRule="exact"/>
        <w:ind w:left="138" w:right="1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tirn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satelitov.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(prakt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2.2.1.</w:t>
      </w:r>
      <w:r>
        <w:rPr>
          <w:rFonts w:ascii="Arial" w:hAnsi="Arial" w:cs="Arial" w:eastAsia="Arial"/>
          <w:sz w:val="24"/>
          <w:szCs w:val="24"/>
          <w:spacing w:val="46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Terestri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4"/>
          <w:szCs w:val="24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s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stemi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efinira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rialnih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površini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izhodiš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poš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emljo,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nomiji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satelitski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eziji.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2.2.1.1.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ITRS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sistemi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satelitskih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IERS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(Internatio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Earth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Rotation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Servic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IERS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ICRS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(IERS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System)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ritrjen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dogov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IERS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mljin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(IRP)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1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(IERS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zvrstila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(ITRF89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nutno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2004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ITRFyy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verzija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ica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asovno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ITRSyy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temelji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poznavan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tektonsk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dvigovanjih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popra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milimeter.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(Satellite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ngin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ng),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VLBI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(Very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Baseline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Interfer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metry)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azovanjih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00).</w:t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2.2.1.2.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WGS84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sistem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WGS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SLR,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VLBI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opazova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zornih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Geometrijsko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mlje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Orientacija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z-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smeri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konv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nega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eljske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pola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(CT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efinira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BIH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-os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WGS84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elne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dia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CTP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vatorja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-os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klju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uje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osu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orto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5" w:after="0" w:line="239" w:lineRule="auto"/>
        <w:ind w:left="138" w:right="37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WGS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okviru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itvijo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izbol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84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okviru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cm.</w:t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2.2.1.3.</w:t>
      </w:r>
      <w:r>
        <w:rPr>
          <w:rFonts w:ascii="Arial" w:hAnsi="Arial" w:cs="Arial" w:eastAsia="Arial"/>
          <w:sz w:val="22"/>
          <w:szCs w:val="22"/>
          <w:spacing w:val="6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ETRS89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sistem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39" w:lineRule="auto"/>
        <w:ind w:left="138" w:right="4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ETRS89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Fram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uvrš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UREF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okviru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IAG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(Inter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ational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esy).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etku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pritrj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zijske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Sprejeto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plikacij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nkcija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ETRF89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ITRF89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evropskih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VLBI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epohi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89.0.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kampa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EUREF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GPS89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ETRF89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SLR/VLBI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EUREF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EUREF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otrebe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(Stopar,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2.2.2.</w:t>
      </w:r>
      <w:r>
        <w:rPr>
          <w:rFonts w:ascii="Arial" w:hAnsi="Arial" w:cs="Arial" w:eastAsia="Arial"/>
          <w:sz w:val="24"/>
          <w:szCs w:val="24"/>
          <w:spacing w:val="46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Lokalni</w:t>
      </w:r>
      <w:r>
        <w:rPr>
          <w:rFonts w:ascii="Arial" w:hAnsi="Arial" w:cs="Arial" w:eastAsia="Arial"/>
          <w:sz w:val="24"/>
          <w:szCs w:val="24"/>
          <w:spacing w:val="-7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4"/>
          <w:szCs w:val="24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sistemi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8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3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žave,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predstavlja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izbrani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astrogeod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ntalne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oložaje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nivelma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4" w:after="0" w:line="240" w:lineRule="auto"/>
        <w:ind w:left="138" w:right="2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Kla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ašajo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ploskev.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osema.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otni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natama.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s-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gerjev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stvu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ezije,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likave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0" w:lineRule="exact"/>
        <w:ind w:left="138" w:right="5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poglavju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2.5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m).</w:t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2.3.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Transformacije</w:t>
      </w:r>
      <w:r>
        <w:rPr>
          <w:rFonts w:ascii="Arial" w:hAnsi="Arial" w:cs="Arial" w:eastAsia="Arial"/>
          <w:sz w:val="28"/>
          <w:szCs w:val="28"/>
          <w:spacing w:val="-20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med</w:t>
      </w:r>
      <w:r>
        <w:rPr>
          <w:rFonts w:ascii="Arial" w:hAnsi="Arial" w:cs="Arial" w:eastAsia="Arial"/>
          <w:sz w:val="28"/>
          <w:szCs w:val="28"/>
          <w:spacing w:val="-6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koordinatnimi</w:t>
      </w:r>
      <w:r>
        <w:rPr>
          <w:rFonts w:ascii="Arial" w:hAnsi="Arial" w:cs="Arial" w:eastAsia="Arial"/>
          <w:sz w:val="28"/>
          <w:szCs w:val="28"/>
          <w:spacing w:val="-18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sistemi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1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2.3.1.</w:t>
      </w:r>
      <w:r>
        <w:rPr>
          <w:rFonts w:ascii="Arial" w:hAnsi="Arial" w:cs="Arial" w:eastAsia="Arial"/>
          <w:sz w:val="24"/>
          <w:szCs w:val="24"/>
          <w:spacing w:val="46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Transformacije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med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globalnimi</w:t>
      </w:r>
      <w:r>
        <w:rPr>
          <w:rFonts w:ascii="Arial" w:hAnsi="Arial" w:cs="Arial" w:eastAsia="Arial"/>
          <w:sz w:val="24"/>
          <w:szCs w:val="24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lokal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mi</w:t>
      </w:r>
      <w:r>
        <w:rPr>
          <w:rFonts w:ascii="Arial" w:hAnsi="Arial" w:cs="Arial" w:eastAsia="Arial"/>
          <w:sz w:val="24"/>
          <w:szCs w:val="24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koordinatnimi</w:t>
      </w:r>
      <w:r>
        <w:rPr>
          <w:rFonts w:ascii="Arial" w:hAnsi="Arial" w:cs="Arial" w:eastAsia="Arial"/>
          <w:sz w:val="24"/>
          <w:szCs w:val="24"/>
          <w:spacing w:val="-15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siste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11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zultate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rikazati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torskimi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rmacijo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aša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temelji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astro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ntaciji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ravokotnem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tir-ra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3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sformacij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forma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zahteve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rmiranih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arametri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osema.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4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Matemati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Zamen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odvisna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oreditve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zanesljivo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rešitev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komerno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primeru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dobili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rešitev,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možnih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</w:p>
    <w:p>
      <w:pPr>
        <w:spacing w:before="0" w:after="0" w:line="239" w:lineRule="auto"/>
        <w:ind w:left="138" w:right="1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skupni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tretjo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praksi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zalo,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štiri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tevilnih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azovanj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ustrezno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etrov.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9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Pogosto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transfor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podro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razdelje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parametre.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gotoviti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pnji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verjet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16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možn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seboj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ijskega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primeru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rezultatov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izmere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rmacijo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sedmimi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parametri:</w:t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ede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druge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spreme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ba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rila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3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rmaciji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reh.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transformaciji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nijo.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acij.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oraba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ntacije.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1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2.3.1.1.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temati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ni</w:t>
      </w:r>
      <w:r>
        <w:rPr>
          <w:rFonts w:ascii="Arial" w:hAnsi="Arial" w:cs="Arial" w:eastAsia="Arial"/>
          <w:sz w:val="22"/>
          <w:szCs w:val="22"/>
          <w:spacing w:val="-13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model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podobnostne</w:t>
      </w:r>
      <w:r>
        <w:rPr>
          <w:rFonts w:ascii="Arial" w:hAnsi="Arial" w:cs="Arial" w:eastAsia="Arial"/>
          <w:sz w:val="22"/>
          <w:szCs w:val="22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transformacije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Funkci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nalni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S</w:t>
      </w:r>
      <w:r>
        <w:rPr>
          <w:rFonts w:ascii="Arial" w:hAnsi="Arial" w:cs="Arial" w:eastAsia="Arial"/>
          <w:sz w:val="13"/>
          <w:szCs w:val="13"/>
          <w:spacing w:val="18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3"/>
          <w:szCs w:val="13"/>
          <w:spacing w:val="1"/>
          <w:w w:val="100"/>
          <w:position w:val="-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danih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koordinatn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emih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T,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izrazom:</w:t>
      </w:r>
    </w:p>
    <w:p>
      <w:pPr>
        <w:spacing w:before="0" w:after="0" w:line="474" w:lineRule="exact"/>
        <w:ind w:left="182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80.160004pt;margin-top:16.497938pt;width:79.456166pt;height:4.937300pt;mso-position-horizontal-relative:page;mso-position-vertical-relative:paragraph;z-index:-5825" type="#_x0000_t202" filled="f" stroked="f">
            <v:textbox inset="0,0,0,0">
              <w:txbxContent>
                <w:p>
                  <w:pPr>
                    <w:spacing w:before="0" w:after="0" w:line="99" w:lineRule="exact"/>
                    <w:ind w:right="-55"/>
                    <w:jc w:val="left"/>
                    <w:tabs>
                      <w:tab w:pos="1520" w:val="left"/>
                    </w:tabs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Pr/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T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ab/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T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3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=</w:t>
      </w:r>
      <w:r>
        <w:rPr>
          <w:rFonts w:ascii="Arial" w:hAnsi="Arial" w:cs="Arial" w:eastAsia="Arial"/>
          <w:sz w:val="20"/>
          <w:szCs w:val="20"/>
          <w:spacing w:val="-14"/>
          <w:w w:val="100"/>
          <w:position w:val="3"/>
        </w:rPr>
        <w:t> </w:t>
      </w:r>
      <w:r>
        <w:rPr>
          <w:rFonts w:ascii="Meiryo" w:hAnsi="Meiryo" w:cs="Meiryo" w:eastAsia="Meiryo"/>
          <w:sz w:val="27"/>
          <w:szCs w:val="27"/>
          <w:spacing w:val="2"/>
          <w:w w:val="66"/>
          <w:position w:val="2"/>
        </w:rPr>
        <w:t>(</w:t>
      </w:r>
      <w:r>
        <w:rPr>
          <w:rFonts w:ascii="Arial" w:hAnsi="Arial" w:cs="Arial" w:eastAsia="Arial"/>
          <w:sz w:val="20"/>
          <w:szCs w:val="20"/>
          <w:spacing w:val="8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3"/>
        </w:rPr>
        <w:t>+</w:t>
      </w:r>
      <w:r>
        <w:rPr>
          <w:rFonts w:ascii="Arial" w:hAnsi="Arial" w:cs="Arial" w:eastAsia="Arial"/>
          <w:sz w:val="20"/>
          <w:szCs w:val="20"/>
          <w:spacing w:val="-2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13"/>
          <w:w w:val="100"/>
          <w:position w:val="3"/>
        </w:rPr>
        <w:t>m</w:t>
      </w:r>
      <w:r>
        <w:rPr>
          <w:rFonts w:ascii="Meiryo" w:hAnsi="Meiryo" w:cs="Meiryo" w:eastAsia="Meiryo"/>
          <w:sz w:val="27"/>
          <w:szCs w:val="27"/>
          <w:spacing w:val="0"/>
          <w:w w:val="66"/>
          <w:position w:val="2"/>
        </w:rPr>
        <w:t>)</w:t>
      </w:r>
      <w:r>
        <w:rPr>
          <w:rFonts w:ascii="Meiryo" w:hAnsi="Meiryo" w:cs="Meiryo" w:eastAsia="Meiryo"/>
          <w:sz w:val="27"/>
          <w:szCs w:val="27"/>
          <w:spacing w:val="-64"/>
          <w:w w:val="100"/>
          <w:position w:val="2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3"/>
        </w:rPr>
        <w:t>⋅</w:t>
      </w:r>
      <w:r>
        <w:rPr>
          <w:rFonts w:ascii="Meiryo" w:hAnsi="Meiryo" w:cs="Meiryo" w:eastAsia="Meiryo"/>
          <w:sz w:val="20"/>
          <w:szCs w:val="20"/>
          <w:spacing w:val="-46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24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3"/>
        </w:rPr>
        <w:t>⋅</w:t>
      </w:r>
      <w:r>
        <w:rPr>
          <w:rFonts w:ascii="Meiryo" w:hAnsi="Meiryo" w:cs="Meiryo" w:eastAsia="Meiryo"/>
          <w:sz w:val="20"/>
          <w:szCs w:val="20"/>
          <w:spacing w:val="-28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2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+</w:t>
      </w:r>
      <w:r>
        <w:rPr>
          <w:rFonts w:ascii="Arial" w:hAnsi="Arial" w:cs="Arial" w:eastAsia="Arial"/>
          <w:sz w:val="20"/>
          <w:szCs w:val="20"/>
          <w:spacing w:val="-2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je: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ortogona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(1+dm):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vektor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18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Rotacijska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sestavljena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ukta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zitiven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tivnega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t.i.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rotacijska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32" w:lineRule="exact"/>
        <w:ind w:left="1430" w:right="-20"/>
        <w:jc w:val="left"/>
        <w:tabs>
          <w:tab w:pos="46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1"/>
          <w:w w:val="38"/>
        </w:rPr>
        <w:t>⎡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β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γ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  </w:t>
      </w:r>
      <w:r>
        <w:rPr>
          <w:rFonts w:ascii="Arial" w:hAnsi="Arial" w:cs="Arial" w:eastAsia="Arial"/>
          <w:sz w:val="20"/>
          <w:szCs w:val="20"/>
          <w:spacing w:val="-23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c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α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γ</w:t>
      </w:r>
      <w:r>
        <w:rPr>
          <w:rFonts w:ascii="Arial" w:hAnsi="Arial" w:cs="Arial" w:eastAsia="Arial"/>
          <w:sz w:val="20"/>
          <w:szCs w:val="20"/>
          <w:spacing w:val="-3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+</w:t>
      </w:r>
      <w:r>
        <w:rPr>
          <w:rFonts w:ascii="Arial" w:hAnsi="Arial" w:cs="Arial" w:eastAsia="Arial"/>
          <w:sz w:val="20"/>
          <w:szCs w:val="20"/>
          <w:spacing w:val="-36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α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β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co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γ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4"/>
        </w:rPr>
        <w:t>α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γ</w:t>
      </w:r>
      <w:r>
        <w:rPr>
          <w:rFonts w:ascii="Arial" w:hAnsi="Arial" w:cs="Arial" w:eastAsia="Arial"/>
          <w:sz w:val="20"/>
          <w:szCs w:val="20"/>
          <w:spacing w:val="-28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-</w:t>
      </w:r>
      <w:r>
        <w:rPr>
          <w:rFonts w:ascii="Arial" w:hAnsi="Arial" w:cs="Arial" w:eastAsia="Arial"/>
          <w:sz w:val="20"/>
          <w:szCs w:val="20"/>
          <w:spacing w:val="-3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c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4"/>
        </w:rPr>
        <w:t>α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4"/>
        </w:rPr>
        <w:t>β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4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γ</w:t>
      </w:r>
      <w:r>
        <w:rPr>
          <w:rFonts w:ascii="Arial" w:hAnsi="Arial" w:cs="Arial" w:eastAsia="Arial"/>
          <w:sz w:val="20"/>
          <w:szCs w:val="20"/>
          <w:spacing w:val="-33"/>
          <w:w w:val="100"/>
          <w:position w:val="4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0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7" w:lineRule="exact"/>
        <w:ind w:left="160" w:right="-20"/>
        <w:jc w:val="left"/>
        <w:tabs>
          <w:tab w:pos="2500" w:val="left"/>
          <w:tab w:pos="46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31"/>
          <w:position w:val="-2"/>
        </w:rPr>
        <w:t>R</w:t>
      </w:r>
      <w:r>
        <w:rPr>
          <w:rFonts w:ascii="Arial" w:hAnsi="Arial" w:cs="Arial" w:eastAsia="Arial"/>
          <w:sz w:val="20"/>
          <w:szCs w:val="20"/>
          <w:spacing w:val="0"/>
          <w:position w:val="-2"/>
        </w:rPr>
        <w:t>=</w:t>
      </w:r>
      <w:r>
        <w:rPr>
          <w:rFonts w:ascii="Arial" w:hAnsi="Arial" w:cs="Arial" w:eastAsia="Arial"/>
          <w:sz w:val="20"/>
          <w:szCs w:val="20"/>
          <w:spacing w:val="-35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9"/>
          <w:position w:val="-2"/>
        </w:rPr>
        <w:t>R</w:t>
      </w:r>
      <w:r>
        <w:rPr>
          <w:rFonts w:ascii="Meiryo" w:hAnsi="Meiryo" w:cs="Meiryo" w:eastAsia="Meiryo"/>
          <w:sz w:val="27"/>
          <w:szCs w:val="27"/>
          <w:spacing w:val="16"/>
          <w:w w:val="59"/>
          <w:position w:val="-3"/>
        </w:rPr>
        <w:t>(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α</w:t>
      </w:r>
      <w:r>
        <w:rPr>
          <w:rFonts w:ascii="Arial" w:hAnsi="Arial" w:cs="Arial" w:eastAsia="Arial"/>
          <w:sz w:val="20"/>
          <w:szCs w:val="20"/>
          <w:spacing w:val="7"/>
          <w:w w:val="100"/>
          <w:position w:val="-2"/>
        </w:rPr>
        <w:t>,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β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,</w:t>
      </w:r>
      <w:r>
        <w:rPr>
          <w:rFonts w:ascii="Arial" w:hAnsi="Arial" w:cs="Arial" w:eastAsia="Arial"/>
          <w:sz w:val="20"/>
          <w:szCs w:val="20"/>
          <w:spacing w:val="-41"/>
          <w:w w:val="100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  <w:position w:val="-2"/>
        </w:rPr>
        <w:t>γ</w:t>
      </w:r>
      <w:r>
        <w:rPr>
          <w:rFonts w:ascii="Meiryo" w:hAnsi="Meiryo" w:cs="Meiryo" w:eastAsia="Meiryo"/>
          <w:sz w:val="27"/>
          <w:szCs w:val="27"/>
          <w:spacing w:val="0"/>
          <w:w w:val="59"/>
          <w:position w:val="-3"/>
        </w:rPr>
        <w:t>)</w:t>
      </w:r>
      <w:r>
        <w:rPr>
          <w:rFonts w:ascii="Meiryo" w:hAnsi="Meiryo" w:cs="Meiryo" w:eastAsia="Meiryo"/>
          <w:sz w:val="27"/>
          <w:szCs w:val="27"/>
          <w:spacing w:val="-50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=</w:t>
      </w:r>
      <w:r>
        <w:rPr>
          <w:rFonts w:ascii="Arial" w:hAnsi="Arial" w:cs="Arial" w:eastAsia="Arial"/>
          <w:sz w:val="20"/>
          <w:szCs w:val="20"/>
          <w:spacing w:val="-20"/>
          <w:w w:val="100"/>
          <w:position w:val="-2"/>
        </w:rPr>
        <w:t> </w:t>
      </w:r>
      <w:r>
        <w:rPr>
          <w:rFonts w:ascii="Meiryo" w:hAnsi="Meiryo" w:cs="Meiryo" w:eastAsia="Meiryo"/>
          <w:sz w:val="24"/>
          <w:szCs w:val="24"/>
          <w:spacing w:val="-2"/>
          <w:w w:val="38"/>
          <w:position w:val="7"/>
        </w:rPr>
        <w:t>⎢</w:t>
      </w:r>
      <w:r>
        <w:rPr>
          <w:rFonts w:ascii="Arial" w:hAnsi="Arial" w:cs="Arial" w:eastAsia="Arial"/>
          <w:sz w:val="20"/>
          <w:szCs w:val="20"/>
          <w:spacing w:val="-8"/>
          <w:w w:val="100"/>
          <w:position w:val="-2"/>
        </w:rPr>
        <w:t>-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c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β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γ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-2"/>
        </w:rPr>
        <w:t>α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γ</w:t>
      </w:r>
      <w:r>
        <w:rPr>
          <w:rFonts w:ascii="Arial" w:hAnsi="Arial" w:cs="Arial" w:eastAsia="Arial"/>
          <w:sz w:val="20"/>
          <w:szCs w:val="20"/>
          <w:spacing w:val="-28"/>
          <w:w w:val="100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-</w:t>
      </w:r>
      <w:r>
        <w:rPr>
          <w:rFonts w:ascii="Arial" w:hAnsi="Arial" w:cs="Arial" w:eastAsia="Arial"/>
          <w:sz w:val="20"/>
          <w:szCs w:val="20"/>
          <w:spacing w:val="-28"/>
          <w:w w:val="100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α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β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γ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α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co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γ</w:t>
      </w:r>
      <w:r>
        <w:rPr>
          <w:rFonts w:ascii="Arial" w:hAnsi="Arial" w:cs="Arial" w:eastAsia="Arial"/>
          <w:sz w:val="20"/>
          <w:szCs w:val="20"/>
          <w:spacing w:val="-30"/>
          <w:w w:val="100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2"/>
        </w:rPr>
        <w:t>+</w:t>
      </w:r>
      <w:r>
        <w:rPr>
          <w:rFonts w:ascii="Arial" w:hAnsi="Arial" w:cs="Arial" w:eastAsia="Arial"/>
          <w:sz w:val="20"/>
          <w:szCs w:val="20"/>
          <w:spacing w:val="-39"/>
          <w:w w:val="100"/>
          <w:position w:val="-2"/>
        </w:rPr>
        <w:t> 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c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o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α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β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-2"/>
        </w:rPr>
        <w:t>s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2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2"/>
        </w:rPr>
        <w:t>n</w:t>
      </w:r>
      <w:r>
        <w:rPr>
          <w:rFonts w:ascii="Arial" w:hAnsi="Arial" w:cs="Arial" w:eastAsia="Arial"/>
          <w:sz w:val="20"/>
          <w:szCs w:val="20"/>
          <w:spacing w:val="4"/>
          <w:w w:val="100"/>
          <w:position w:val="-2"/>
        </w:rPr>
        <w:t>γ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7"/>
        </w:rPr>
        <w:t>⎥</w:t>
      </w:r>
      <w:r>
        <w:rPr>
          <w:rFonts w:ascii="Meiryo" w:hAnsi="Meiryo" w:cs="Meiryo" w:eastAsia="Meiryo"/>
          <w:sz w:val="24"/>
          <w:szCs w:val="24"/>
          <w:spacing w:val="-55"/>
          <w:w w:val="100"/>
          <w:position w:val="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33" w:lineRule="exact"/>
        <w:ind w:left="1430" w:right="-20"/>
        <w:jc w:val="left"/>
        <w:tabs>
          <w:tab w:pos="65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0"/>
          <w:w w:val="38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</w:rPr>
      </w:r>
    </w:p>
    <w:p>
      <w:pPr>
        <w:spacing w:before="0" w:after="0" w:line="282" w:lineRule="exact"/>
        <w:ind w:left="1430" w:right="-20"/>
        <w:jc w:val="left"/>
        <w:tabs>
          <w:tab w:pos="1720" w:val="left"/>
          <w:tab w:pos="3040" w:val="left"/>
          <w:tab w:pos="5160" w:val="left"/>
          <w:tab w:pos="65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-92"/>
          <w:w w:val="38"/>
          <w:position w:val="-1"/>
        </w:rPr>
        <w:t>⎣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β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8"/>
          <w:w w:val="100"/>
          <w:position w:val="3"/>
        </w:rPr>
        <w:t>-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6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α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β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α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β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306" w:lineRule="exact"/>
        <w:ind w:left="138" w:right="-20"/>
        <w:jc w:val="left"/>
        <w:rPr>
          <w:rFonts w:ascii="Meiryo" w:hAnsi="Meiryo" w:cs="Meiryo" w:eastAsia="Meiryo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12.440002pt;margin-top:10.340110pt;width:2.97190pt;height:5.94380pt;mso-position-horizontal-relative:page;mso-position-vertical-relative:paragraph;z-index:-5824" type="#_x0000_t202" filled="f" stroked="f">
            <v:textbox inset="0,0,0,0">
              <w:txbxContent>
                <w:p>
                  <w:pPr>
                    <w:spacing w:before="0" w:after="0" w:line="119" w:lineRule="exact"/>
                    <w:ind w:right="-58"/>
                    <w:jc w:val="left"/>
                    <w:rPr>
                      <w:rFonts w:ascii="Arial" w:hAnsi="Arial" w:cs="Arial" w:eastAsia="Arial"/>
                      <w:sz w:val="12"/>
                      <w:szCs w:val="12"/>
                    </w:rPr>
                  </w:pPr>
                  <w:rPr/>
                  <w:r>
                    <w:rPr>
                      <w:rFonts w:ascii="Arial" w:hAnsi="Arial" w:cs="Arial" w:eastAsia="Arial"/>
                      <w:sz w:val="12"/>
                      <w:szCs w:val="12"/>
                      <w:spacing w:val="0"/>
                      <w:w w:val="100"/>
                    </w:rPr>
                    <w:t>x</w:t>
                  </w:r>
                  <w:r>
                    <w:rPr>
                      <w:rFonts w:ascii="Arial" w:hAnsi="Arial" w:cs="Arial" w:eastAsia="Arial"/>
                      <w:sz w:val="12"/>
                      <w:szCs w:val="1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33"/>
          <w:w w:val="100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103"/>
        </w:rPr>
        <w:t>α</w:t>
      </w:r>
      <w:r>
        <w:rPr>
          <w:rFonts w:ascii="Meiryo" w:hAnsi="Meiryo" w:cs="Meiryo" w:eastAsia="Meiryo"/>
          <w:sz w:val="22"/>
          <w:szCs w:val="22"/>
          <w:spacing w:val="0"/>
          <w:w w:val="100"/>
        </w:rPr>
      </w:r>
    </w:p>
    <w:p>
      <w:pPr>
        <w:spacing w:before="0" w:after="0" w:line="49" w:lineRule="exact"/>
        <w:ind w:right="-20"/>
        <w:jc w:val="right"/>
        <w:rPr>
          <w:rFonts w:ascii="Arial" w:hAnsi="Arial" w:cs="Arial" w:eastAsia="Arial"/>
          <w:sz w:val="8"/>
          <w:szCs w:val="8"/>
        </w:rPr>
      </w:pPr>
      <w:rPr/>
      <w:r>
        <w:rPr>
          <w:rFonts w:ascii="Arial" w:hAnsi="Arial" w:cs="Arial" w:eastAsia="Arial"/>
          <w:sz w:val="8"/>
          <w:szCs w:val="8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8"/>
          <w:szCs w:val="8"/>
          <w:spacing w:val="0"/>
          <w:w w:val="100"/>
          <w:position w:val="0"/>
        </w:rPr>
      </w:r>
    </w:p>
    <w:p>
      <w:pPr>
        <w:spacing w:before="0" w:after="0" w:line="354" w:lineRule="exact"/>
        <w:ind w:right="-84"/>
        <w:jc w:val="left"/>
        <w:rPr>
          <w:rFonts w:ascii="Arial" w:hAnsi="Arial" w:cs="Arial" w:eastAsia="Arial"/>
          <w:sz w:val="8"/>
          <w:szCs w:val="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position w:val="4"/>
        </w:rPr>
        <w:t>,</w:t>
      </w:r>
      <w:r>
        <w:rPr>
          <w:rFonts w:ascii="Times New Roman" w:hAnsi="Times New Roman" w:cs="Times New Roman" w:eastAsia="Times New Roman"/>
          <w:sz w:val="22"/>
          <w:szCs w:val="22"/>
          <w:spacing w:val="-35"/>
          <w:position w:val="4"/>
        </w:rPr>
        <w:t> </w:t>
      </w:r>
      <w:r>
        <w:rPr>
          <w:rFonts w:ascii="Meiryo" w:hAnsi="Meiryo" w:cs="Meiryo" w:eastAsia="Meiryo"/>
          <w:sz w:val="22"/>
          <w:szCs w:val="22"/>
          <w:spacing w:val="9"/>
          <w:w w:val="100"/>
          <w:position w:val="4"/>
        </w:rPr>
        <w:t>β</w:t>
      </w:r>
      <w:r>
        <w:rPr>
          <w:rFonts w:ascii="Arial" w:hAnsi="Arial" w:cs="Arial" w:eastAsia="Arial"/>
          <w:sz w:val="12"/>
          <w:szCs w:val="12"/>
          <w:spacing w:val="5"/>
          <w:w w:val="100"/>
          <w:position w:val="-2"/>
        </w:rPr>
        <w:t>y</w:t>
      </w:r>
      <w:r>
        <w:rPr>
          <w:rFonts w:ascii="Arial" w:hAnsi="Arial" w:cs="Arial" w:eastAsia="Arial"/>
          <w:sz w:val="8"/>
          <w:szCs w:val="8"/>
          <w:spacing w:val="0"/>
          <w:w w:val="100"/>
          <w:position w:val="-6"/>
        </w:rPr>
        <w:t>s</w:t>
      </w:r>
      <w:r>
        <w:rPr>
          <w:rFonts w:ascii="Arial" w:hAnsi="Arial" w:cs="Arial" w:eastAsia="Arial"/>
          <w:sz w:val="8"/>
          <w:szCs w:val="8"/>
          <w:spacing w:val="0"/>
          <w:w w:val="100"/>
          <w:position w:val="0"/>
        </w:rPr>
      </w:r>
    </w:p>
    <w:p>
      <w:pPr>
        <w:spacing w:before="0" w:after="0" w:line="354" w:lineRule="exact"/>
        <w:ind w:right="-84"/>
        <w:jc w:val="left"/>
        <w:rPr>
          <w:rFonts w:ascii="Arial" w:hAnsi="Arial" w:cs="Arial" w:eastAsia="Arial"/>
          <w:sz w:val="8"/>
          <w:szCs w:val="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4"/>
        </w:rPr>
        <w:t>,</w:t>
      </w:r>
      <w:r>
        <w:rPr>
          <w:rFonts w:ascii="Times New Roman" w:hAnsi="Times New Roman" w:cs="Times New Roman" w:eastAsia="Times New Roman"/>
          <w:sz w:val="22"/>
          <w:szCs w:val="22"/>
          <w:spacing w:val="-20"/>
          <w:w w:val="100"/>
          <w:position w:val="4"/>
        </w:rPr>
        <w:t> </w:t>
      </w:r>
      <w:r>
        <w:rPr>
          <w:rFonts w:ascii="Meiryo" w:hAnsi="Meiryo" w:cs="Meiryo" w:eastAsia="Meiryo"/>
          <w:sz w:val="22"/>
          <w:szCs w:val="22"/>
          <w:spacing w:val="17"/>
          <w:w w:val="72"/>
          <w:position w:val="4"/>
        </w:rPr>
        <w:t>γ</w:t>
      </w:r>
      <w:r>
        <w:rPr>
          <w:rFonts w:ascii="Arial" w:hAnsi="Arial" w:cs="Arial" w:eastAsia="Arial"/>
          <w:sz w:val="12"/>
          <w:szCs w:val="12"/>
          <w:spacing w:val="4"/>
          <w:w w:val="99"/>
          <w:position w:val="-2"/>
        </w:rPr>
        <w:t>z</w:t>
      </w:r>
      <w:r>
        <w:rPr>
          <w:rFonts w:ascii="Arial" w:hAnsi="Arial" w:cs="Arial" w:eastAsia="Arial"/>
          <w:sz w:val="8"/>
          <w:szCs w:val="8"/>
          <w:spacing w:val="0"/>
          <w:w w:val="100"/>
          <w:position w:val="-6"/>
        </w:rPr>
        <w:t>s</w:t>
      </w:r>
      <w:r>
        <w:rPr>
          <w:rFonts w:ascii="Arial" w:hAnsi="Arial" w:cs="Arial" w:eastAsia="Arial"/>
          <w:sz w:val="8"/>
          <w:szCs w:val="8"/>
          <w:spacing w:val="0"/>
          <w:w w:val="100"/>
          <w:position w:val="0"/>
        </w:rPr>
      </w:r>
    </w:p>
    <w:p>
      <w:pPr>
        <w:spacing w:before="34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39"/>
          <w:w w:val="100"/>
        </w:rPr>
        <w:t> </w:t>
      </w:r>
      <w:r>
        <w:rPr>
          <w:rFonts w:ascii="Arial" w:hAnsi="Arial" w:cs="Arial" w:eastAsia="Arial"/>
          <w:sz w:val="22"/>
          <w:szCs w:val="22"/>
          <w:spacing w:val="12"/>
          <w:w w:val="100"/>
        </w:rPr>
        <w:t>x</w:t>
      </w:r>
      <w:r>
        <w:rPr>
          <w:rFonts w:ascii="Arial" w:hAnsi="Arial" w:cs="Arial" w:eastAsia="Arial"/>
          <w:sz w:val="12"/>
          <w:szCs w:val="12"/>
          <w:spacing w:val="0"/>
          <w:w w:val="98"/>
          <w:position w:val="-6"/>
        </w:rPr>
        <w:t>s</w:t>
      </w:r>
      <w:r>
        <w:rPr>
          <w:rFonts w:ascii="Arial" w:hAnsi="Arial" w:cs="Arial" w:eastAsia="Arial"/>
          <w:sz w:val="12"/>
          <w:szCs w:val="12"/>
          <w:spacing w:val="-18"/>
          <w:w w:val="100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  <w:t>,</w:t>
      </w:r>
      <w:r>
        <w:rPr>
          <w:rFonts w:ascii="Arial" w:hAnsi="Arial" w:cs="Arial" w:eastAsia="Arial"/>
          <w:sz w:val="22"/>
          <w:szCs w:val="22"/>
          <w:spacing w:val="-20"/>
          <w:w w:val="100"/>
          <w:position w:val="0"/>
        </w:rPr>
        <w:t> </w:t>
      </w:r>
      <w:r>
        <w:rPr>
          <w:rFonts w:ascii="Arial" w:hAnsi="Arial" w:cs="Arial" w:eastAsia="Arial"/>
          <w:sz w:val="22"/>
          <w:szCs w:val="22"/>
          <w:spacing w:val="11"/>
          <w:w w:val="100"/>
          <w:position w:val="0"/>
        </w:rPr>
        <w:t>y</w:t>
      </w:r>
      <w:r>
        <w:rPr>
          <w:rFonts w:ascii="Arial" w:hAnsi="Arial" w:cs="Arial" w:eastAsia="Arial"/>
          <w:sz w:val="12"/>
          <w:szCs w:val="12"/>
          <w:spacing w:val="0"/>
          <w:w w:val="98"/>
          <w:position w:val="-6"/>
        </w:rPr>
        <w:t>s</w:t>
      </w:r>
      <w:r>
        <w:rPr>
          <w:rFonts w:ascii="Arial" w:hAnsi="Arial" w:cs="Arial" w:eastAsia="Arial"/>
          <w:sz w:val="12"/>
          <w:szCs w:val="12"/>
          <w:spacing w:val="-18"/>
          <w:w w:val="100"/>
          <w:position w:val="-6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  <w:t>,</w:t>
      </w:r>
      <w:r>
        <w:rPr>
          <w:rFonts w:ascii="Arial" w:hAnsi="Arial" w:cs="Arial" w:eastAsia="Arial"/>
          <w:sz w:val="22"/>
          <w:szCs w:val="22"/>
          <w:spacing w:val="-24"/>
          <w:w w:val="100"/>
          <w:position w:val="0"/>
        </w:rPr>
        <w:t> </w:t>
      </w:r>
      <w:r>
        <w:rPr>
          <w:rFonts w:ascii="Arial" w:hAnsi="Arial" w:cs="Arial" w:eastAsia="Arial"/>
          <w:sz w:val="22"/>
          <w:szCs w:val="22"/>
          <w:spacing w:val="9"/>
          <w:w w:val="100"/>
          <w:position w:val="0"/>
        </w:rPr>
        <w:t>z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6"/>
        </w:rPr>
        <w:t>s</w:t>
      </w:r>
      <w:r>
        <w:rPr>
          <w:rFonts w:ascii="Arial" w:hAnsi="Arial" w:cs="Arial" w:eastAsia="Arial"/>
          <w:sz w:val="12"/>
          <w:szCs w:val="12"/>
          <w:spacing w:val="12"/>
          <w:w w:val="100"/>
          <w:position w:val="-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.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4" w:equalWidth="0">
            <w:col w:w="1074" w:space="42"/>
            <w:col w:w="311" w:space="42"/>
            <w:col w:w="301" w:space="53"/>
            <w:col w:w="811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1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2.3.1.2.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del</w:t>
      </w:r>
      <w:r>
        <w:rPr>
          <w:rFonts w:ascii="Arial" w:hAnsi="Arial" w:cs="Arial" w:eastAsia="Arial"/>
          <w:sz w:val="22"/>
          <w:szCs w:val="22"/>
          <w:spacing w:val="-6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Bursa-Wolf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5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sformacije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-Wol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Bursa-Wolf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m-parame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osebej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obaln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zsežne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matrike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majhne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porabi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zasukov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”: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96" w:lineRule="exact"/>
        <w:ind w:left="536" w:right="-20"/>
        <w:jc w:val="left"/>
        <w:tabs>
          <w:tab w:pos="1260" w:val="left"/>
          <w:tab w:pos="178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⎡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  </w:t>
      </w:r>
      <w:r>
        <w:rPr>
          <w:rFonts w:ascii="Meiryo" w:hAnsi="Meiryo" w:cs="Meiryo" w:eastAsia="Meiryo"/>
          <w:sz w:val="24"/>
          <w:szCs w:val="24"/>
          <w:spacing w:val="27"/>
          <w:w w:val="38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1</w:t>
        <w:tab/>
      </w:r>
      <w:r>
        <w:rPr>
          <w:rFonts w:ascii="Arial" w:hAnsi="Arial" w:cs="Arial" w:eastAsia="Arial"/>
          <w:sz w:val="20"/>
          <w:szCs w:val="20"/>
          <w:spacing w:val="2"/>
          <w:w w:val="86"/>
          <w:position w:val="1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86"/>
          <w:position w:val="1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7"/>
          <w:w w:val="68"/>
          <w:position w:val="1"/>
        </w:rPr>
        <w:t>−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-41"/>
          <w:w w:val="100"/>
          <w:position w:val="1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30" w:lineRule="exact"/>
        <w:ind w:left="162" w:right="-89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R</w:t>
      </w:r>
      <w:r>
        <w:rPr>
          <w:rFonts w:ascii="Arial" w:hAnsi="Arial" w:cs="Arial" w:eastAsia="Arial"/>
          <w:sz w:val="20"/>
          <w:szCs w:val="20"/>
          <w:spacing w:val="3"/>
          <w:w w:val="100"/>
          <w:position w:val="-10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≈</w:t>
      </w:r>
      <w:r>
        <w:rPr>
          <w:rFonts w:ascii="Meiryo" w:hAnsi="Meiryo" w:cs="Meiryo" w:eastAsia="Meiryo"/>
          <w:sz w:val="20"/>
          <w:szCs w:val="20"/>
          <w:spacing w:val="15"/>
          <w:w w:val="68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11"/>
          <w:w w:val="38"/>
          <w:position w:val="-1"/>
        </w:rPr>
        <w:t>⎢</w:t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-10"/>
        </w:rPr>
        <w:t>−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72"/>
          <w:position w:val="-10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20"/>
        <w:jc w:val="left"/>
        <w:tabs>
          <w:tab w:pos="44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1</w:t>
        <w:tab/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16"/>
          <w:w w:val="103"/>
          <w:position w:val="-10"/>
        </w:rPr>
        <w:t>α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949" w:space="363"/>
            <w:col w:w="8628"/>
          </w:cols>
        </w:sectPr>
      </w:pPr>
      <w:rPr/>
    </w:p>
    <w:p>
      <w:pPr>
        <w:spacing w:before="0" w:after="0" w:line="224" w:lineRule="exact"/>
        <w:ind w:left="536" w:right="-20"/>
        <w:jc w:val="left"/>
        <w:tabs>
          <w:tab w:pos="20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80" w:lineRule="exact"/>
        <w:ind w:left="536" w:right="-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4"/>
          <w:szCs w:val="24"/>
          <w:spacing w:val="-92"/>
          <w:w w:val="38"/>
          <w:position w:val="-1"/>
        </w:rPr>
        <w:t>⎣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34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3"/>
        </w:rPr>
        <w:t>−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103"/>
          <w:position w:val="3"/>
        </w:rPr>
        <w:t>α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20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15"/>
          <w:w w:val="100"/>
          <w:position w:val="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855" w:space="330"/>
            <w:col w:w="354" w:space="301"/>
            <w:col w:w="810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5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Sedaj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šemo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bo: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3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96" w:lineRule="exact"/>
        <w:ind w:left="178" w:right="-77"/>
        <w:jc w:val="left"/>
        <w:tabs>
          <w:tab w:pos="168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17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8"/>
          <w:w w:val="99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T</w:t>
      </w:r>
      <w:r>
        <w:rPr>
          <w:rFonts w:ascii="Arial" w:hAnsi="Arial" w:cs="Arial" w:eastAsia="Arial"/>
          <w:sz w:val="10"/>
          <w:szCs w:val="10"/>
          <w:spacing w:val="13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⎡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96" w:lineRule="exact"/>
        <w:ind w:right="-20"/>
        <w:jc w:val="left"/>
        <w:tabs>
          <w:tab w:pos="500" w:val="left"/>
          <w:tab w:pos="1020" w:val="left"/>
          <w:tab w:pos="214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1</w:t>
        <w:tab/>
      </w:r>
      <w:r>
        <w:rPr>
          <w:rFonts w:ascii="Arial" w:hAnsi="Arial" w:cs="Arial" w:eastAsia="Arial"/>
          <w:sz w:val="20"/>
          <w:szCs w:val="20"/>
          <w:spacing w:val="2"/>
          <w:w w:val="86"/>
          <w:position w:val="1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86"/>
          <w:position w:val="1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1"/>
        </w:rPr>
        <w:t>−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-41"/>
          <w:w w:val="100"/>
          <w:position w:val="1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   </w:t>
      </w:r>
      <w:r>
        <w:rPr>
          <w:rFonts w:ascii="Meiryo" w:hAnsi="Meiryo" w:cs="Meiryo" w:eastAsia="Meiryo"/>
          <w:sz w:val="24"/>
          <w:szCs w:val="24"/>
          <w:spacing w:val="1"/>
          <w:w w:val="38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17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6"/>
          <w:w w:val="99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S</w:t>
      </w:r>
      <w:r>
        <w:rPr>
          <w:rFonts w:ascii="Arial" w:hAnsi="Arial" w:cs="Arial" w:eastAsia="Arial"/>
          <w:sz w:val="10"/>
          <w:szCs w:val="10"/>
          <w:spacing w:val="10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10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-13"/>
          <w:w w:val="99"/>
          <w:position w:val="1"/>
        </w:rPr>
        <w:t>T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X</w:t>
      </w:r>
      <w:r>
        <w:rPr>
          <w:rFonts w:ascii="Arial" w:hAnsi="Arial" w:cs="Arial" w:eastAsia="Arial"/>
          <w:sz w:val="10"/>
          <w:szCs w:val="10"/>
          <w:spacing w:val="9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1774" w:space="119"/>
            <w:col w:w="8047"/>
          </w:cols>
        </w:sectPr>
      </w:pPr>
      <w:rPr/>
    </w:p>
    <w:p>
      <w:pPr>
        <w:spacing w:before="0" w:after="0" w:line="230" w:lineRule="exact"/>
        <w:ind w:left="178" w:right="-92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Meiryo" w:hAnsi="Meiryo" w:cs="Meiryo" w:eastAsia="Meiryo"/>
          <w:sz w:val="24"/>
          <w:szCs w:val="24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-54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41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 </w:t>
      </w:r>
      <w:r>
        <w:rPr>
          <w:rFonts w:ascii="Meiryo" w:hAnsi="Meiryo" w:cs="Meiryo" w:eastAsia="Meiryo"/>
          <w:sz w:val="24"/>
          <w:szCs w:val="24"/>
          <w:spacing w:val="1"/>
          <w:w w:val="38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=</w:t>
      </w:r>
      <w:r>
        <w:rPr>
          <w:rFonts w:ascii="Meiryo" w:hAnsi="Meiryo" w:cs="Meiryo" w:eastAsia="Meiryo"/>
          <w:sz w:val="20"/>
          <w:szCs w:val="20"/>
          <w:spacing w:val="3"/>
          <w:w w:val="68"/>
          <w:position w:val="-10"/>
        </w:rPr>
        <w:t> </w:t>
      </w:r>
      <w:r>
        <w:rPr>
          <w:rFonts w:ascii="Meiryo" w:hAnsi="Meiryo" w:cs="Meiryo" w:eastAsia="Meiryo"/>
          <w:sz w:val="27"/>
          <w:szCs w:val="27"/>
          <w:spacing w:val="3"/>
          <w:w w:val="66"/>
          <w:position w:val="-11"/>
        </w:rPr>
        <w:t>(</w:t>
      </w:r>
      <w:r>
        <w:rPr>
          <w:rFonts w:ascii="Arial" w:hAnsi="Arial" w:cs="Arial" w:eastAsia="Arial"/>
          <w:sz w:val="20"/>
          <w:szCs w:val="20"/>
          <w:spacing w:val="6"/>
          <w:w w:val="100"/>
          <w:position w:val="-1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-10"/>
        </w:rPr>
        <w:t>+</w:t>
      </w:r>
      <w:r>
        <w:rPr>
          <w:rFonts w:ascii="Arial" w:hAnsi="Arial" w:cs="Arial" w:eastAsia="Arial"/>
          <w:sz w:val="20"/>
          <w:szCs w:val="20"/>
          <w:spacing w:val="-20"/>
          <w:w w:val="100"/>
          <w:position w:val="-1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0"/>
        </w:rPr>
        <w:t>d</w:t>
      </w:r>
      <w:r>
        <w:rPr>
          <w:rFonts w:ascii="Arial" w:hAnsi="Arial" w:cs="Arial" w:eastAsia="Arial"/>
          <w:sz w:val="20"/>
          <w:szCs w:val="20"/>
          <w:spacing w:val="13"/>
          <w:w w:val="100"/>
          <w:position w:val="-10"/>
        </w:rPr>
        <w:t>m</w:t>
      </w:r>
      <w:r>
        <w:rPr>
          <w:rFonts w:ascii="Meiryo" w:hAnsi="Meiryo" w:cs="Meiryo" w:eastAsia="Meiryo"/>
          <w:sz w:val="27"/>
          <w:szCs w:val="27"/>
          <w:spacing w:val="0"/>
          <w:w w:val="66"/>
          <w:position w:val="-11"/>
        </w:rPr>
        <w:t>)</w:t>
      </w:r>
      <w:r>
        <w:rPr>
          <w:rFonts w:ascii="Meiryo" w:hAnsi="Meiryo" w:cs="Meiryo" w:eastAsia="Meiryo"/>
          <w:sz w:val="27"/>
          <w:szCs w:val="27"/>
          <w:spacing w:val="-64"/>
          <w:w w:val="100"/>
          <w:position w:val="-1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10"/>
        </w:rPr>
        <w:t>⋅</w:t>
      </w:r>
      <w:r>
        <w:rPr>
          <w:rFonts w:ascii="Meiryo" w:hAnsi="Meiryo" w:cs="Meiryo" w:eastAsia="Meiryo"/>
          <w:sz w:val="20"/>
          <w:szCs w:val="20"/>
          <w:spacing w:val="-30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11"/>
          <w:w w:val="38"/>
          <w:position w:val="-1"/>
        </w:rPr>
        <w:t>⎢</w:t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-10"/>
        </w:rPr>
        <w:t>−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72"/>
          <w:position w:val="-10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20"/>
        <w:jc w:val="left"/>
        <w:tabs>
          <w:tab w:pos="44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1</w:t>
        <w:tab/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16"/>
          <w:w w:val="103"/>
          <w:position w:val="-10"/>
        </w:rPr>
        <w:t>α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43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10"/>
        </w:rPr>
        <w:t>⋅</w:t>
      </w:r>
      <w:r>
        <w:rPr>
          <w:rFonts w:ascii="Meiryo" w:hAnsi="Meiryo" w:cs="Meiryo" w:eastAsia="Meiryo"/>
          <w:sz w:val="20"/>
          <w:szCs w:val="20"/>
          <w:spacing w:val="-31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-53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41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34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+</w:t>
      </w:r>
      <w:r>
        <w:rPr>
          <w:rFonts w:ascii="Meiryo" w:hAnsi="Meiryo" w:cs="Meiryo" w:eastAsia="Meiryo"/>
          <w:sz w:val="20"/>
          <w:szCs w:val="20"/>
          <w:spacing w:val="2"/>
          <w:w w:val="68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9"/>
          <w:w w:val="38"/>
          <w:position w:val="-1"/>
        </w:rPr>
        <w:t>⎢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-1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 </w:t>
      </w:r>
      <w:r>
        <w:rPr>
          <w:rFonts w:ascii="Arial" w:hAnsi="Arial" w:cs="Arial" w:eastAsia="Arial"/>
          <w:sz w:val="20"/>
          <w:szCs w:val="20"/>
          <w:spacing w:val="-20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2095" w:space="364"/>
            <w:col w:w="7481"/>
          </w:cols>
        </w:sectPr>
      </w:pPr>
      <w:rPr/>
    </w:p>
    <w:p>
      <w:pPr>
        <w:spacing w:before="0" w:after="0" w:line="224" w:lineRule="exact"/>
        <w:ind w:left="178" w:right="-76"/>
        <w:jc w:val="left"/>
        <w:tabs>
          <w:tab w:pos="1680" w:val="left"/>
          <w:tab w:pos="316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 </w:t>
      </w:r>
      <w:r>
        <w:rPr>
          <w:rFonts w:ascii="Meiryo" w:hAnsi="Meiryo" w:cs="Meiryo" w:eastAsia="Meiryo"/>
          <w:sz w:val="24"/>
          <w:szCs w:val="24"/>
          <w:spacing w:val="21"/>
          <w:w w:val="38"/>
          <w:position w:val="-2"/>
        </w:rPr>
        <w:t> 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T</w:t>
      </w:r>
      <w:r>
        <w:rPr>
          <w:rFonts w:ascii="Arial" w:hAnsi="Arial" w:cs="Arial" w:eastAsia="Arial"/>
          <w:sz w:val="10"/>
          <w:szCs w:val="10"/>
          <w:spacing w:val="25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 </w:t>
      </w:r>
      <w:r>
        <w:rPr>
          <w:rFonts w:ascii="Meiryo" w:hAnsi="Meiryo" w:cs="Meiryo" w:eastAsia="Meiryo"/>
          <w:sz w:val="24"/>
          <w:szCs w:val="24"/>
          <w:spacing w:val="1"/>
          <w:w w:val="38"/>
          <w:position w:val="-2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24" w:lineRule="exact"/>
        <w:ind w:right="-20"/>
        <w:jc w:val="left"/>
        <w:tabs>
          <w:tab w:pos="40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S</w:t>
      </w:r>
      <w:r>
        <w:rPr>
          <w:rFonts w:ascii="Arial" w:hAnsi="Arial" w:cs="Arial" w:eastAsia="Arial"/>
          <w:sz w:val="10"/>
          <w:szCs w:val="10"/>
          <w:spacing w:val="21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</w:t>
      </w:r>
      <w:r>
        <w:rPr>
          <w:rFonts w:ascii="Meiryo" w:hAnsi="Meiryo" w:cs="Meiryo" w:eastAsia="Meiryo"/>
          <w:sz w:val="24"/>
          <w:szCs w:val="24"/>
          <w:spacing w:val="24"/>
          <w:w w:val="38"/>
          <w:position w:val="-2"/>
        </w:rPr>
        <w:t> 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Y</w:t>
      </w:r>
      <w:r>
        <w:rPr>
          <w:rFonts w:ascii="Arial" w:hAnsi="Arial" w:cs="Arial" w:eastAsia="Arial"/>
          <w:sz w:val="10"/>
          <w:szCs w:val="10"/>
          <w:spacing w:val="11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478" w:space="143"/>
            <w:col w:w="6319"/>
          </w:cols>
        </w:sectPr>
      </w:pPr>
      <w:rPr/>
    </w:p>
    <w:p>
      <w:pPr>
        <w:spacing w:before="0" w:after="0" w:line="280" w:lineRule="exact"/>
        <w:ind w:left="178"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20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10"/>
          <w:w w:val="99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T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0"/>
          <w:szCs w:val="10"/>
          <w:spacing w:val="-8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-1"/>
        </w:rPr>
        <w:t>⎣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34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3"/>
        </w:rPr>
        <w:t>−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103"/>
          <w:position w:val="3"/>
        </w:rPr>
        <w:t>α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16"/>
          <w:w w:val="100"/>
          <w:position w:val="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20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7"/>
          <w:w w:val="99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S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0"/>
          <w:szCs w:val="10"/>
          <w:spacing w:val="-11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20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9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-14"/>
          <w:w w:val="99"/>
          <w:position w:val="3"/>
        </w:rPr>
        <w:t>T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Y</w:t>
      </w:r>
      <w:r>
        <w:rPr>
          <w:rFonts w:ascii="Arial" w:hAnsi="Arial" w:cs="Arial" w:eastAsia="Arial"/>
          <w:sz w:val="10"/>
          <w:szCs w:val="10"/>
          <w:spacing w:val="12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6" w:equalWidth="0">
            <w:col w:w="622" w:space="1059"/>
            <w:col w:w="319" w:space="330"/>
            <w:col w:w="354" w:space="301"/>
            <w:col w:w="275" w:space="125"/>
            <w:col w:w="444" w:space="205"/>
            <w:col w:w="5906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1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2.3.1.3.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del</w:t>
      </w:r>
      <w:r>
        <w:rPr>
          <w:rFonts w:ascii="Arial" w:hAnsi="Arial" w:cs="Arial" w:eastAsia="Arial"/>
          <w:sz w:val="22"/>
          <w:szCs w:val="22"/>
          <w:spacing w:val="-4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olodensky-Badekas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39" w:lineRule="auto"/>
        <w:ind w:left="138" w:right="126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porabimo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Bursa-W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korelir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transformacije,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sky-Bad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kasov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kot: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96" w:lineRule="exact"/>
        <w:ind w:left="178" w:right="-77"/>
        <w:jc w:val="left"/>
        <w:tabs>
          <w:tab w:pos="840" w:val="left"/>
          <w:tab w:pos="23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18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7"/>
          <w:w w:val="99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T</w:t>
      </w:r>
      <w:r>
        <w:rPr>
          <w:rFonts w:ascii="Arial" w:hAnsi="Arial" w:cs="Arial" w:eastAsia="Arial"/>
          <w:sz w:val="10"/>
          <w:szCs w:val="10"/>
          <w:spacing w:val="12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18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5"/>
          <w:w w:val="99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m</w:t>
      </w:r>
      <w:r>
        <w:rPr>
          <w:rFonts w:ascii="Arial" w:hAnsi="Arial" w:cs="Arial" w:eastAsia="Arial"/>
          <w:sz w:val="10"/>
          <w:szCs w:val="10"/>
          <w:spacing w:val="9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⎡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96" w:lineRule="exact"/>
        <w:ind w:right="-20"/>
        <w:jc w:val="left"/>
        <w:tabs>
          <w:tab w:pos="500" w:val="left"/>
          <w:tab w:pos="1020" w:val="left"/>
          <w:tab w:pos="254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1</w:t>
        <w:tab/>
      </w:r>
      <w:r>
        <w:rPr>
          <w:rFonts w:ascii="Arial" w:hAnsi="Arial" w:cs="Arial" w:eastAsia="Arial"/>
          <w:sz w:val="20"/>
          <w:szCs w:val="20"/>
          <w:spacing w:val="2"/>
          <w:w w:val="86"/>
          <w:position w:val="1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86"/>
          <w:position w:val="1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7"/>
          <w:w w:val="68"/>
          <w:position w:val="1"/>
        </w:rPr>
        <w:t>−</w:t>
      </w:r>
      <w:r>
        <w:rPr>
          <w:rFonts w:ascii="Arial" w:hAnsi="Arial" w:cs="Arial" w:eastAsia="Arial"/>
          <w:sz w:val="20"/>
          <w:szCs w:val="20"/>
          <w:spacing w:val="14"/>
          <w:w w:val="100"/>
          <w:position w:val="1"/>
        </w:rPr>
        <w:t>d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39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20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6"/>
          <w:w w:val="99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S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5"/>
        </w:rPr>
        <w:t> </w:t>
      </w:r>
      <w:r>
        <w:rPr>
          <w:rFonts w:ascii="Arial" w:hAnsi="Arial" w:cs="Arial" w:eastAsia="Arial"/>
          <w:sz w:val="10"/>
          <w:szCs w:val="10"/>
          <w:spacing w:val="8"/>
          <w:w w:val="100"/>
          <w:position w:val="-5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-7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5"/>
          <w:w w:val="100"/>
          <w:position w:val="1"/>
        </w:rPr>
        <w:t>X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5"/>
        </w:rPr>
        <w:t>m</w:t>
      </w:r>
      <w:r>
        <w:rPr>
          <w:rFonts w:ascii="Arial" w:hAnsi="Arial" w:cs="Arial" w:eastAsia="Arial"/>
          <w:sz w:val="10"/>
          <w:szCs w:val="10"/>
          <w:spacing w:val="4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10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3"/>
          <w:w w:val="99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11"/>
          <w:w w:val="99"/>
          <w:position w:val="1"/>
        </w:rPr>
        <w:t>'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5"/>
        </w:rPr>
        <w:t>X</w:t>
      </w:r>
      <w:r>
        <w:rPr>
          <w:rFonts w:ascii="Arial" w:hAnsi="Arial" w:cs="Arial" w:eastAsia="Arial"/>
          <w:sz w:val="10"/>
          <w:szCs w:val="10"/>
          <w:spacing w:val="9"/>
          <w:w w:val="100"/>
          <w:position w:val="-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2422" w:space="120"/>
            <w:col w:w="7398"/>
          </w:cols>
        </w:sectPr>
      </w:pPr>
      <w:rPr/>
    </w:p>
    <w:p>
      <w:pPr>
        <w:spacing w:before="0" w:after="0" w:line="230" w:lineRule="exact"/>
        <w:ind w:left="178" w:right="-8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4"/>
          <w:szCs w:val="24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-54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41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 </w:t>
      </w:r>
      <w:r>
        <w:rPr>
          <w:rFonts w:ascii="Meiryo" w:hAnsi="Meiryo" w:cs="Meiryo" w:eastAsia="Meiryo"/>
          <w:sz w:val="24"/>
          <w:szCs w:val="24"/>
          <w:spacing w:val="1"/>
          <w:w w:val="38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=</w:t>
      </w:r>
      <w:r>
        <w:rPr>
          <w:rFonts w:ascii="Meiryo" w:hAnsi="Meiryo" w:cs="Meiryo" w:eastAsia="Meiryo"/>
          <w:sz w:val="20"/>
          <w:szCs w:val="20"/>
          <w:spacing w:val="14"/>
          <w:w w:val="68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-54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92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34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+</w:t>
      </w:r>
      <w:r>
        <w:rPr>
          <w:rFonts w:ascii="Meiryo" w:hAnsi="Meiryo" w:cs="Meiryo" w:eastAsia="Meiryo"/>
          <w:sz w:val="20"/>
          <w:szCs w:val="20"/>
          <w:spacing w:val="-30"/>
          <w:w w:val="100"/>
          <w:position w:val="-10"/>
        </w:rPr>
        <w:t> </w:t>
      </w:r>
      <w:r>
        <w:rPr>
          <w:rFonts w:ascii="Meiryo" w:hAnsi="Meiryo" w:cs="Meiryo" w:eastAsia="Meiryo"/>
          <w:sz w:val="27"/>
          <w:szCs w:val="27"/>
          <w:spacing w:val="-2"/>
          <w:w w:val="66"/>
          <w:position w:val="-11"/>
        </w:rPr>
        <w:t>(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10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spacing w:val="-26"/>
          <w:w w:val="100"/>
          <w:position w:val="-10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+</w:t>
      </w:r>
      <w:r>
        <w:rPr>
          <w:rFonts w:ascii="Meiryo" w:hAnsi="Meiryo" w:cs="Meiryo" w:eastAsia="Meiryo"/>
          <w:sz w:val="20"/>
          <w:szCs w:val="20"/>
          <w:spacing w:val="-3"/>
          <w:w w:val="68"/>
          <w:position w:val="-10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68"/>
          <w:position w:val="-10"/>
        </w:rPr>
        <w:t>d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99"/>
          <w:position w:val="-10"/>
        </w:rPr>
        <w:t>m</w:t>
      </w:r>
      <w:r>
        <w:rPr>
          <w:rFonts w:ascii="Times New Roman" w:hAnsi="Times New Roman" w:cs="Times New Roman" w:eastAsia="Times New Roman"/>
          <w:sz w:val="20"/>
          <w:szCs w:val="20"/>
          <w:spacing w:val="-32"/>
          <w:w w:val="100"/>
          <w:position w:val="-10"/>
        </w:rPr>
        <w:t> </w:t>
      </w:r>
      <w:r>
        <w:rPr>
          <w:rFonts w:ascii="Meiryo" w:hAnsi="Meiryo" w:cs="Meiryo" w:eastAsia="Meiryo"/>
          <w:sz w:val="27"/>
          <w:szCs w:val="27"/>
          <w:spacing w:val="0"/>
          <w:w w:val="66"/>
          <w:position w:val="-11"/>
        </w:rPr>
        <w:t>)</w:t>
      </w:r>
      <w:r>
        <w:rPr>
          <w:rFonts w:ascii="Meiryo" w:hAnsi="Meiryo" w:cs="Meiryo" w:eastAsia="Meiryo"/>
          <w:sz w:val="27"/>
          <w:szCs w:val="27"/>
          <w:spacing w:val="-63"/>
          <w:w w:val="100"/>
          <w:position w:val="-1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10"/>
        </w:rPr>
        <w:t>⋅</w:t>
      </w:r>
      <w:r>
        <w:rPr>
          <w:rFonts w:ascii="Meiryo" w:hAnsi="Meiryo" w:cs="Meiryo" w:eastAsia="Meiryo"/>
          <w:sz w:val="20"/>
          <w:szCs w:val="20"/>
          <w:spacing w:val="-32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12"/>
          <w:w w:val="38"/>
          <w:position w:val="-1"/>
        </w:rPr>
        <w:t>⎢</w:t>
      </w:r>
      <w:r>
        <w:rPr>
          <w:rFonts w:ascii="Meiryo" w:hAnsi="Meiryo" w:cs="Meiryo" w:eastAsia="Meiryo"/>
          <w:sz w:val="20"/>
          <w:szCs w:val="20"/>
          <w:spacing w:val="6"/>
          <w:w w:val="68"/>
          <w:position w:val="-10"/>
        </w:rPr>
        <w:t>−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72"/>
          <w:position w:val="-10"/>
        </w:rPr>
        <w:t>γ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89"/>
        <w:jc w:val="left"/>
        <w:tabs>
          <w:tab w:pos="44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1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d</w:t>
      </w:r>
      <w:r>
        <w:rPr>
          <w:rFonts w:ascii="Meiryo" w:hAnsi="Meiryo" w:cs="Meiryo" w:eastAsia="Meiryo"/>
          <w:sz w:val="20"/>
          <w:szCs w:val="20"/>
          <w:spacing w:val="17"/>
          <w:w w:val="103"/>
          <w:position w:val="-10"/>
        </w:rPr>
        <w:t>α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44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10"/>
        </w:rPr>
        <w:t>⋅</w:t>
      </w:r>
      <w:r>
        <w:rPr>
          <w:rFonts w:ascii="Meiryo" w:hAnsi="Meiryo" w:cs="Meiryo" w:eastAsia="Meiryo"/>
          <w:sz w:val="20"/>
          <w:szCs w:val="20"/>
          <w:spacing w:val="-32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-39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55"/>
          <w:w w:val="100"/>
          <w:position w:val="-1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-</w:t>
      </w:r>
      <w:r>
        <w:rPr>
          <w:rFonts w:ascii="Arial" w:hAnsi="Arial" w:cs="Arial" w:eastAsia="Arial"/>
          <w:sz w:val="20"/>
          <w:szCs w:val="20"/>
          <w:spacing w:val="-11"/>
          <w:w w:val="100"/>
          <w:position w:val="-1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20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33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0"/>
        </w:rPr>
        <w:t>+</w:t>
      </w:r>
      <w:r>
        <w:rPr>
          <w:rFonts w:ascii="Meiryo" w:hAnsi="Meiryo" w:cs="Meiryo" w:eastAsia="Meiryo"/>
          <w:sz w:val="20"/>
          <w:szCs w:val="20"/>
          <w:spacing w:val="2"/>
          <w:w w:val="68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9"/>
          <w:w w:val="38"/>
          <w:position w:val="-1"/>
        </w:rPr>
        <w:t>⎢</w:t>
      </w:r>
      <w:r>
        <w:rPr>
          <w:rFonts w:ascii="Arial" w:hAnsi="Arial" w:cs="Arial" w:eastAsia="Arial"/>
          <w:sz w:val="20"/>
          <w:szCs w:val="20"/>
          <w:spacing w:val="3"/>
          <w:w w:val="99"/>
          <w:position w:val="-1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-10"/>
        </w:rPr>
        <w:t>'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 </w:t>
      </w:r>
      <w:r>
        <w:rPr>
          <w:rFonts w:ascii="Arial" w:hAnsi="Arial" w:cs="Arial" w:eastAsia="Arial"/>
          <w:sz w:val="20"/>
          <w:szCs w:val="20"/>
          <w:spacing w:val="4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4" w:equalWidth="0">
            <w:col w:w="1108" w:space="114"/>
            <w:col w:w="1523" w:space="364"/>
            <w:col w:w="1551" w:space="125"/>
            <w:col w:w="5155"/>
          </w:cols>
        </w:sectPr>
      </w:pPr>
      <w:rPr/>
    </w:p>
    <w:p>
      <w:pPr>
        <w:spacing w:before="0" w:after="0" w:line="224" w:lineRule="exact"/>
        <w:ind w:left="178" w:right="-76"/>
        <w:jc w:val="left"/>
        <w:tabs>
          <w:tab w:pos="84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 </w:t>
      </w:r>
      <w:r>
        <w:rPr>
          <w:rFonts w:ascii="Meiryo" w:hAnsi="Meiryo" w:cs="Meiryo" w:eastAsia="Meiryo"/>
          <w:sz w:val="24"/>
          <w:szCs w:val="24"/>
          <w:spacing w:val="21"/>
          <w:w w:val="38"/>
          <w:position w:val="-2"/>
        </w:rPr>
        <w:t> 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T</w:t>
      </w:r>
      <w:r>
        <w:rPr>
          <w:rFonts w:ascii="Arial" w:hAnsi="Arial" w:cs="Arial" w:eastAsia="Arial"/>
          <w:sz w:val="10"/>
          <w:szCs w:val="10"/>
          <w:spacing w:val="25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24" w:lineRule="exact"/>
        <w:ind w:right="-76"/>
        <w:jc w:val="left"/>
        <w:tabs>
          <w:tab w:pos="1240" w:val="left"/>
          <w:tab w:pos="272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m</w:t>
      </w:r>
      <w:r>
        <w:rPr>
          <w:rFonts w:ascii="Arial" w:hAnsi="Arial" w:cs="Arial" w:eastAsia="Arial"/>
          <w:sz w:val="10"/>
          <w:szCs w:val="10"/>
          <w:spacing w:val="21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24" w:lineRule="exact"/>
        <w:ind w:right="-20"/>
        <w:jc w:val="left"/>
        <w:tabs>
          <w:tab w:pos="340" w:val="left"/>
          <w:tab w:pos="78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S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ab/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m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 </w:t>
      </w:r>
      <w:r>
        <w:rPr>
          <w:rFonts w:ascii="Arial" w:hAnsi="Arial" w:cs="Arial" w:eastAsia="Arial"/>
          <w:sz w:val="10"/>
          <w:szCs w:val="10"/>
          <w:spacing w:val="4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2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    </w:t>
      </w:r>
      <w:r>
        <w:rPr>
          <w:rFonts w:ascii="Meiryo" w:hAnsi="Meiryo" w:cs="Meiryo" w:eastAsia="Meiryo"/>
          <w:sz w:val="24"/>
          <w:szCs w:val="24"/>
          <w:spacing w:val="26"/>
          <w:w w:val="38"/>
          <w:position w:val="-2"/>
        </w:rPr>
        <w:t> 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6"/>
        </w:rPr>
        <w:t>Y</w:t>
      </w:r>
      <w:r>
        <w:rPr>
          <w:rFonts w:ascii="Arial" w:hAnsi="Arial" w:cs="Arial" w:eastAsia="Arial"/>
          <w:sz w:val="10"/>
          <w:szCs w:val="10"/>
          <w:spacing w:val="12"/>
          <w:w w:val="100"/>
          <w:position w:val="6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2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947" w:space="142"/>
            <w:col w:w="3037" w:space="158"/>
            <w:col w:w="5656"/>
          </w:cols>
        </w:sectPr>
      </w:pPr>
      <w:rPr/>
    </w:p>
    <w:p>
      <w:pPr>
        <w:spacing w:before="0" w:after="0" w:line="280" w:lineRule="exact"/>
        <w:ind w:left="178"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20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10"/>
          <w:w w:val="99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T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0"/>
          <w:szCs w:val="10"/>
          <w:spacing w:val="-8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19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6"/>
          <w:w w:val="99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m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0"/>
          <w:szCs w:val="10"/>
          <w:spacing w:val="-10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-1"/>
        </w:rPr>
        <w:t>⎣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36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0"/>
          <w:szCs w:val="20"/>
          <w:spacing w:val="7"/>
          <w:w w:val="68"/>
          <w:position w:val="3"/>
        </w:rPr>
        <w:t>−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Meiryo" w:hAnsi="Meiryo" w:cs="Meiryo" w:eastAsia="Meiryo"/>
          <w:sz w:val="20"/>
          <w:szCs w:val="20"/>
          <w:spacing w:val="0"/>
          <w:w w:val="103"/>
          <w:position w:val="3"/>
        </w:rPr>
        <w:t>α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15"/>
          <w:w w:val="100"/>
          <w:position w:val="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82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⎣</w:t>
      </w:r>
      <w:r>
        <w:rPr>
          <w:rFonts w:ascii="Meiryo" w:hAnsi="Meiryo" w:cs="Meiryo" w:eastAsia="Meiryo"/>
          <w:sz w:val="24"/>
          <w:szCs w:val="24"/>
          <w:spacing w:val="-54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9"/>
          <w:w w:val="100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S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0"/>
          <w:szCs w:val="10"/>
          <w:spacing w:val="5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-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6"/>
          <w:w w:val="100"/>
          <w:position w:val="3"/>
        </w:rPr>
        <w:t>Z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-3"/>
        </w:rPr>
        <w:t>m</w:t>
      </w:r>
      <w:r>
        <w:rPr>
          <w:rFonts w:ascii="Arial" w:hAnsi="Arial" w:cs="Arial" w:eastAsia="Arial"/>
          <w:sz w:val="10"/>
          <w:szCs w:val="10"/>
          <w:spacing w:val="20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80" w:lineRule="exact"/>
        <w:ind w:right="-20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3"/>
        </w:rPr>
        <w:t>⎢</w:t>
      </w:r>
      <w:r>
        <w:rPr>
          <w:rFonts w:ascii="Meiryo" w:hAnsi="Meiryo" w:cs="Meiryo" w:eastAsia="Meiryo"/>
          <w:sz w:val="24"/>
          <w:szCs w:val="24"/>
          <w:spacing w:val="9"/>
          <w:w w:val="38"/>
          <w:position w:val="-1"/>
        </w:rPr>
        <w:t>⎣</w:t>
      </w:r>
      <w:r>
        <w:rPr>
          <w:rFonts w:ascii="Arial" w:hAnsi="Arial" w:cs="Arial" w:eastAsia="Arial"/>
          <w:sz w:val="20"/>
          <w:szCs w:val="20"/>
          <w:spacing w:val="3"/>
          <w:w w:val="99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9"/>
          <w:w w:val="99"/>
          <w:position w:val="3"/>
        </w:rPr>
        <w:t>'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-3"/>
        </w:rPr>
        <w:t>Y</w:t>
      </w:r>
      <w:r>
        <w:rPr>
          <w:rFonts w:ascii="Arial" w:hAnsi="Arial" w:cs="Arial" w:eastAsia="Arial"/>
          <w:sz w:val="10"/>
          <w:szCs w:val="10"/>
          <w:spacing w:val="13"/>
          <w:w w:val="100"/>
          <w:position w:val="-3"/>
        </w:rPr>
        <w:t> </w:t>
      </w:r>
      <w:r>
        <w:rPr>
          <w:rFonts w:ascii="Meiryo" w:hAnsi="Meiryo" w:cs="Meiryo" w:eastAsia="Meiryo"/>
          <w:sz w:val="24"/>
          <w:szCs w:val="24"/>
          <w:spacing w:val="-92"/>
          <w:w w:val="38"/>
          <w:position w:val="-1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7" w:equalWidth="0">
            <w:col w:w="622" w:space="233"/>
            <w:col w:w="459" w:space="1016"/>
            <w:col w:w="321" w:space="329"/>
            <w:col w:w="354" w:space="302"/>
            <w:col w:w="274" w:space="123"/>
            <w:col w:w="843" w:space="206"/>
            <w:col w:w="4858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35" w:after="0" w:line="240" w:lineRule="auto"/>
        <w:ind w:left="182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9.980003pt;margin-top:10.249141pt;width:34.352292pt;height:4.937300pt;mso-position-horizontal-relative:page;mso-position-vertical-relative:paragraph;z-index:-5819" type="#_x0000_t202" filled="f" stroked="f">
            <v:textbox inset="0,0,0,0">
              <w:txbxContent>
                <w:p>
                  <w:pPr>
                    <w:spacing w:before="0" w:after="0" w:line="99" w:lineRule="exact"/>
                    <w:ind w:right="-55"/>
                    <w:jc w:val="left"/>
                    <w:tabs>
                      <w:tab w:pos="280" w:val="left"/>
                      <w:tab w:pos="600" w:val="left"/>
                    </w:tabs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Pr/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m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ab/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m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ab/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m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4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,</w:t>
      </w:r>
      <w:r>
        <w:rPr>
          <w:rFonts w:ascii="Arial" w:hAnsi="Arial" w:cs="Arial" w:eastAsia="Arial"/>
          <w:sz w:val="20"/>
          <w:szCs w:val="20"/>
          <w:spacing w:val="-28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2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,</w:t>
      </w:r>
      <w:r>
        <w:rPr>
          <w:rFonts w:ascii="Arial" w:hAnsi="Arial" w:cs="Arial" w:eastAsia="Arial"/>
          <w:sz w:val="20"/>
          <w:szCs w:val="20"/>
          <w:spacing w:val="-3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</w:p>
    <w:p>
      <w:pPr>
        <w:spacing w:before="15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40" w:lineRule="auto"/>
        <w:ind w:left="172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81.239998pt;margin-top:10.249141pt;width:36.652996pt;height:4.937300pt;mso-position-horizontal-relative:page;mso-position-vertical-relative:paragraph;z-index:-5818" type="#_x0000_t202" filled="f" stroked="f">
            <v:textbox inset="0,0,0,0">
              <w:txbxContent>
                <w:p>
                  <w:pPr>
                    <w:spacing w:before="0" w:after="0" w:line="99" w:lineRule="exact"/>
                    <w:ind w:right="-55"/>
                    <w:jc w:val="left"/>
                    <w:tabs>
                      <w:tab w:pos="320" w:val="left"/>
                      <w:tab w:pos="660" w:val="left"/>
                    </w:tabs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Pr/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X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ab/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Y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ab/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  <w:t>Y</w:t>
                  </w:r>
                  <w:r>
                    <w:rPr>
                      <w:rFonts w:ascii="Arial" w:hAnsi="Arial" w:cs="Arial" w:eastAsia="Arial"/>
                      <w:sz w:val="10"/>
                      <w:szCs w:val="10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'</w:t>
      </w:r>
      <w:r>
        <w:rPr>
          <w:rFonts w:ascii="Arial" w:hAnsi="Arial" w:cs="Arial" w:eastAsia="Arial"/>
          <w:sz w:val="20"/>
          <w:szCs w:val="20"/>
          <w:spacing w:val="37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,</w:t>
      </w:r>
      <w:r>
        <w:rPr>
          <w:rFonts w:ascii="Arial" w:hAnsi="Arial" w:cs="Arial" w:eastAsia="Arial"/>
          <w:sz w:val="20"/>
          <w:szCs w:val="20"/>
          <w:spacing w:val="-3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'</w:t>
      </w:r>
      <w:r>
        <w:rPr>
          <w:rFonts w:ascii="Arial" w:hAnsi="Arial" w:cs="Arial" w:eastAsia="Arial"/>
          <w:sz w:val="20"/>
          <w:szCs w:val="20"/>
          <w:spacing w:val="39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</w:rPr>
        <w:t>,</w:t>
      </w:r>
      <w:r>
        <w:rPr>
          <w:rFonts w:ascii="Arial" w:hAnsi="Arial" w:cs="Arial" w:eastAsia="Arial"/>
          <w:sz w:val="20"/>
          <w:szCs w:val="20"/>
          <w:spacing w:val="-3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'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translacije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17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Model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sky-Ba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-Wolf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izvršijo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dvisni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baznih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relativnih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ocenj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-Badekas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matrike,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-W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lf.</w:t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2.3.1.4.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Standardni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model</w:t>
      </w:r>
      <w:r>
        <w:rPr>
          <w:rFonts w:ascii="Arial" w:hAnsi="Arial" w:cs="Arial" w:eastAsia="Arial"/>
          <w:sz w:val="22"/>
          <w:szCs w:val="22"/>
          <w:spacing w:val="-4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olodensky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39" w:lineRule="auto"/>
        <w:ind w:left="138" w:right="26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nsky-Ba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tir-razsež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izhodi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edica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37" w:lineRule="exact"/>
        <w:ind w:left="270" w:right="8524"/>
        <w:jc w:val="center"/>
        <w:rPr>
          <w:rFonts w:ascii="Meiryo" w:hAnsi="Meiryo" w:cs="Meiryo" w:eastAsia="Meiryo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2.599838pt;margin-top:3pt;width:6.63294pt;height:10.9999pt;mso-position-horizontal-relative:page;mso-position-vertical-relative:paragraph;z-index:-5817" type="#_x0000_t202" filled="f" stroked="f">
            <v:textbox inset="0,0,0,0">
              <w:txbxContent>
                <w:p>
                  <w:pPr>
                    <w:spacing w:before="0" w:after="0" w:line="220" w:lineRule="exact"/>
                    <w:ind w:right="-73"/>
                    <w:jc w:val="left"/>
                    <w:rPr>
                      <w:rFonts w:ascii="Meiryo" w:hAnsi="Meiryo" w:cs="Meiryo" w:eastAsia="Meiryo"/>
                      <w:sz w:val="22"/>
                      <w:szCs w:val="22"/>
                    </w:rPr>
                  </w:pPr>
                  <w:rPr/>
                  <w:r>
                    <w:rPr>
                      <w:rFonts w:ascii="Meiryo" w:hAnsi="Meiryo" w:cs="Meiryo" w:eastAsia="Meiryo"/>
                      <w:sz w:val="22"/>
                      <w:szCs w:val="22"/>
                      <w:spacing w:val="0"/>
                      <w:w w:val="60"/>
                    </w:rPr>
                    <w:t>ϕ</w:t>
                  </w:r>
                  <w:r>
                    <w:rPr>
                      <w:rFonts w:ascii="Meiryo" w:hAnsi="Meiryo" w:cs="Meiryo" w:eastAsia="Meiryo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3"/>
        </w:rPr>
        <w:t>W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12"/>
          <w:szCs w:val="12"/>
          <w:spacing w:val="32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3"/>
        </w:rPr>
        <w:t>=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3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60"/>
          <w:position w:val="3"/>
        </w:rPr>
        <w:t>ϕ</w:t>
      </w:r>
      <w:r>
        <w:rPr>
          <w:rFonts w:ascii="Meiryo" w:hAnsi="Meiryo" w:cs="Meiryo" w:eastAsia="Meiryo"/>
          <w:sz w:val="22"/>
          <w:szCs w:val="22"/>
          <w:spacing w:val="16"/>
          <w:w w:val="60"/>
          <w:position w:val="3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3"/>
        </w:rPr>
        <w:t>+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3"/>
        </w:rPr>
        <w:t> </w:t>
      </w:r>
      <w:r>
        <w:rPr>
          <w:rFonts w:ascii="Meiryo" w:hAnsi="Meiryo" w:cs="Meiryo" w:eastAsia="Meiryo"/>
          <w:sz w:val="22"/>
          <w:szCs w:val="22"/>
          <w:spacing w:val="-1"/>
          <w:w w:val="87"/>
          <w:position w:val="3"/>
        </w:rPr>
        <w:t>Δ</w:t>
      </w:r>
      <w:r>
        <w:rPr>
          <w:rFonts w:ascii="Meiryo" w:hAnsi="Meiryo" w:cs="Meiryo" w:eastAsia="Meiryo"/>
          <w:sz w:val="22"/>
          <w:szCs w:val="22"/>
          <w:spacing w:val="0"/>
          <w:w w:val="60"/>
          <w:position w:val="3"/>
        </w:rPr>
        <w:t>ϕ</w:t>
      </w:r>
      <w:r>
        <w:rPr>
          <w:rFonts w:ascii="Meiryo" w:hAnsi="Meiryo" w:cs="Meiryo" w:eastAsia="Meiryo"/>
          <w:sz w:val="22"/>
          <w:szCs w:val="22"/>
          <w:spacing w:val="0"/>
          <w:w w:val="100"/>
          <w:position w:val="0"/>
        </w:rPr>
      </w:r>
    </w:p>
    <w:p>
      <w:pPr>
        <w:spacing w:before="0" w:after="0" w:line="366" w:lineRule="exact"/>
        <w:ind w:left="268" w:right="8543"/>
        <w:jc w:val="center"/>
        <w:rPr>
          <w:rFonts w:ascii="Meiryo" w:hAnsi="Meiryo" w:cs="Meiryo" w:eastAsia="Meiryo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2.599838pt;margin-top:4.431967pt;width:6.027945pt;height:10.9999pt;mso-position-horizontal-relative:page;mso-position-vertical-relative:paragraph;z-index:-5816" type="#_x0000_t202" filled="f" stroked="f">
            <v:textbox inset="0,0,0,0">
              <w:txbxContent>
                <w:p>
                  <w:pPr>
                    <w:spacing w:before="0" w:after="0" w:line="220" w:lineRule="exact"/>
                    <w:ind w:right="-73"/>
                    <w:jc w:val="left"/>
                    <w:rPr>
                      <w:rFonts w:ascii="Meiryo" w:hAnsi="Meiryo" w:cs="Meiryo" w:eastAsia="Meiryo"/>
                      <w:sz w:val="22"/>
                      <w:szCs w:val="22"/>
                    </w:rPr>
                  </w:pPr>
                  <w:rPr/>
                  <w:r>
                    <w:rPr>
                      <w:rFonts w:ascii="Meiryo" w:hAnsi="Meiryo" w:cs="Meiryo" w:eastAsia="Meiryo"/>
                      <w:sz w:val="22"/>
                      <w:szCs w:val="22"/>
                      <w:spacing w:val="0"/>
                      <w:w w:val="100"/>
                    </w:rPr>
                    <w:t>λ</w:t>
                  </w:r>
                  <w:r>
                    <w:rPr>
                      <w:rFonts w:ascii="Meiryo" w:hAnsi="Meiryo" w:cs="Meiryo" w:eastAsia="Meiryo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4"/>
        </w:rPr>
        <w:t>W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31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2"/>
        </w:rPr>
        <w:t>=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2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100"/>
          <w:position w:val="2"/>
        </w:rPr>
        <w:t>λ</w:t>
      </w:r>
      <w:r>
        <w:rPr>
          <w:rFonts w:ascii="Meiryo" w:hAnsi="Meiryo" w:cs="Meiryo" w:eastAsia="Meiryo"/>
          <w:sz w:val="22"/>
          <w:szCs w:val="22"/>
          <w:spacing w:val="-8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2"/>
        </w:rPr>
        <w:t>+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2"/>
        </w:rPr>
        <w:t> </w:t>
      </w:r>
      <w:r>
        <w:rPr>
          <w:rFonts w:ascii="Meiryo" w:hAnsi="Meiryo" w:cs="Meiryo" w:eastAsia="Meiryo"/>
          <w:sz w:val="22"/>
          <w:szCs w:val="22"/>
          <w:spacing w:val="-1"/>
          <w:w w:val="87"/>
          <w:position w:val="2"/>
        </w:rPr>
        <w:t>Δ</w:t>
      </w:r>
      <w:r>
        <w:rPr>
          <w:rFonts w:ascii="Meiryo" w:hAnsi="Meiryo" w:cs="Meiryo" w:eastAsia="Meiryo"/>
          <w:sz w:val="22"/>
          <w:szCs w:val="22"/>
          <w:spacing w:val="0"/>
          <w:w w:val="97"/>
          <w:position w:val="2"/>
        </w:rPr>
        <w:t>λ</w:t>
      </w:r>
      <w:r>
        <w:rPr>
          <w:rFonts w:ascii="Meiryo" w:hAnsi="Meiryo" w:cs="Meiryo" w:eastAsia="Meiryo"/>
          <w:sz w:val="22"/>
          <w:szCs w:val="22"/>
          <w:spacing w:val="0"/>
          <w:w w:val="100"/>
          <w:position w:val="0"/>
        </w:rPr>
      </w:r>
    </w:p>
    <w:p>
      <w:pPr>
        <w:spacing w:before="0" w:after="0" w:line="353" w:lineRule="exact"/>
        <w:ind w:left="125" w:right="8561"/>
        <w:jc w:val="center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6"/>
          <w:w w:val="100"/>
          <w:position w:val="1"/>
        </w:rPr>
        <w:t>h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5"/>
        </w:rPr>
        <w:t>W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32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=</w:t>
      </w:r>
      <w:r>
        <w:rPr>
          <w:rFonts w:ascii="Times New Roman" w:hAnsi="Times New Roman" w:cs="Times New Roman" w:eastAsia="Times New Roman"/>
          <w:sz w:val="22"/>
          <w:szCs w:val="22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h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spacing w:val="0"/>
          <w:w w:val="100"/>
          <w:position w:val="1"/>
        </w:rPr>
        <w:t>+</w:t>
      </w:r>
      <w:r>
        <w:rPr>
          <w:rFonts w:ascii="Times New Roman" w:hAnsi="Times New Roman" w:cs="Times New Roman" w:eastAsia="Times New Roman"/>
          <w:sz w:val="22"/>
          <w:szCs w:val="22"/>
          <w:spacing w:val="-2"/>
          <w:w w:val="100"/>
          <w:position w:val="1"/>
        </w:rPr>
        <w:t> </w:t>
      </w:r>
      <w:r>
        <w:rPr>
          <w:rFonts w:ascii="Meiryo" w:hAnsi="Meiryo" w:cs="Meiryo" w:eastAsia="Meiryo"/>
          <w:sz w:val="22"/>
          <w:szCs w:val="22"/>
          <w:spacing w:val="-1"/>
          <w:w w:val="87"/>
          <w:position w:val="1"/>
        </w:rPr>
        <w:t>Δ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h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5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pravki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ografskih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koordinat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višine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ani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kot: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3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96" w:lineRule="exact"/>
        <w:ind w:left="752" w:right="-20"/>
        <w:jc w:val="left"/>
        <w:tabs>
          <w:tab w:pos="5220" w:val="left"/>
        </w:tabs>
        <w:rPr>
          <w:rFonts w:ascii="Meiryo" w:hAnsi="Meiryo" w:cs="Meiryo" w:eastAsia="Meiryo"/>
          <w:sz w:val="24"/>
          <w:szCs w:val="24"/>
        </w:rPr>
      </w:pPr>
      <w:rPr/>
      <w:r>
        <w:rPr>
          <w:rFonts w:ascii="Meiryo" w:hAnsi="Meiryo" w:cs="Meiryo" w:eastAsia="Meiryo"/>
          <w:sz w:val="24"/>
          <w:szCs w:val="24"/>
          <w:spacing w:val="8"/>
          <w:w w:val="38"/>
          <w:position w:val="-3"/>
        </w:rPr>
        <w:t>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6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87"/>
          <w:position w:val="1"/>
        </w:rPr>
        <w:t>Δ</w:t>
      </w:r>
      <w:r>
        <w:rPr>
          <w:rFonts w:ascii="Arial" w:hAnsi="Arial" w:cs="Arial" w:eastAsia="Arial"/>
          <w:sz w:val="20"/>
          <w:szCs w:val="20"/>
          <w:spacing w:val="-6"/>
          <w:w w:val="99"/>
          <w:position w:val="1"/>
        </w:rPr>
        <w:t>X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1"/>
        </w:rPr>
        <w:t>ϕ</w:t>
      </w:r>
      <w:r>
        <w:rPr>
          <w:rFonts w:ascii="Meiryo" w:hAnsi="Meiryo" w:cs="Meiryo" w:eastAsia="Meiryo"/>
          <w:sz w:val="20"/>
          <w:szCs w:val="20"/>
          <w:spacing w:val="-40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1"/>
        </w:rPr>
        <w:t>⋅</w:t>
      </w:r>
      <w:r>
        <w:rPr>
          <w:rFonts w:ascii="Meiryo" w:hAnsi="Meiryo" w:cs="Meiryo" w:eastAsia="Meiryo"/>
          <w:sz w:val="20"/>
          <w:szCs w:val="20"/>
          <w:spacing w:val="-4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99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99"/>
          <w:position w:val="1"/>
        </w:rPr>
        <w:t>s</w:t>
      </w:r>
      <w:r>
        <w:rPr>
          <w:rFonts w:ascii="Meiryo" w:hAnsi="Meiryo" w:cs="Meiryo" w:eastAsia="Meiryo"/>
          <w:sz w:val="20"/>
          <w:szCs w:val="20"/>
          <w:spacing w:val="0"/>
          <w:w w:val="99"/>
          <w:position w:val="1"/>
        </w:rPr>
        <w:t>λ</w:t>
      </w:r>
      <w:r>
        <w:rPr>
          <w:rFonts w:ascii="Meiryo" w:hAnsi="Meiryo" w:cs="Meiryo" w:eastAsia="Meiryo"/>
          <w:sz w:val="20"/>
          <w:szCs w:val="20"/>
          <w:spacing w:val="-23"/>
          <w:w w:val="99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87"/>
          <w:position w:val="1"/>
        </w:rPr>
        <w:t>Δ</w:t>
      </w:r>
      <w:r>
        <w:rPr>
          <w:rFonts w:ascii="Arial" w:hAnsi="Arial" w:cs="Arial" w:eastAsia="Arial"/>
          <w:sz w:val="20"/>
          <w:szCs w:val="20"/>
          <w:spacing w:val="-3"/>
          <w:w w:val="99"/>
          <w:position w:val="1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si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1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1"/>
        </w:rPr>
        <w:t>ϕ</w:t>
      </w:r>
      <w:r>
        <w:rPr>
          <w:rFonts w:ascii="Meiryo" w:hAnsi="Meiryo" w:cs="Meiryo" w:eastAsia="Meiryo"/>
          <w:sz w:val="20"/>
          <w:szCs w:val="20"/>
          <w:spacing w:val="-40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1"/>
        </w:rPr>
        <w:t>⋅</w:t>
      </w:r>
      <w:r>
        <w:rPr>
          <w:rFonts w:ascii="Meiryo" w:hAnsi="Meiryo" w:cs="Meiryo" w:eastAsia="Meiryo"/>
          <w:sz w:val="20"/>
          <w:szCs w:val="20"/>
          <w:spacing w:val="-38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97"/>
          <w:position w:val="1"/>
        </w:rPr>
        <w:t>λ</w:t>
      </w:r>
      <w:r>
        <w:rPr>
          <w:rFonts w:ascii="Meiryo" w:hAnsi="Meiryo" w:cs="Meiryo" w:eastAsia="Meiryo"/>
          <w:sz w:val="20"/>
          <w:szCs w:val="20"/>
          <w:spacing w:val="-29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+</w:t>
      </w:r>
      <w:r>
        <w:rPr>
          <w:rFonts w:ascii="Arial" w:hAnsi="Arial" w:cs="Arial" w:eastAsia="Arial"/>
          <w:sz w:val="20"/>
          <w:szCs w:val="20"/>
          <w:spacing w:val="-18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87"/>
          <w:position w:val="1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99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s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1"/>
        </w:rPr>
        <w:t>ϕ</w:t>
      </w:r>
      <w:r>
        <w:rPr>
          <w:rFonts w:ascii="Meiryo" w:hAnsi="Meiryo" w:cs="Meiryo" w:eastAsia="Meiryo"/>
          <w:sz w:val="20"/>
          <w:szCs w:val="20"/>
          <w:spacing w:val="-36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+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⎤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30" w:lineRule="exact"/>
        <w:ind w:left="176" w:right="-8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-1"/>
          <w:w w:val="71"/>
          <w:position w:val="-7"/>
        </w:rPr>
        <w:t>Δ</w:t>
      </w:r>
      <w:r>
        <w:rPr>
          <w:rFonts w:ascii="Meiryo" w:hAnsi="Meiryo" w:cs="Meiryo" w:eastAsia="Meiryo"/>
          <w:sz w:val="20"/>
          <w:szCs w:val="20"/>
          <w:spacing w:val="-2"/>
          <w:w w:val="71"/>
          <w:position w:val="-7"/>
        </w:rPr>
        <w:t>ϕ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7"/>
        </w:rPr>
        <w:t>"</w:t>
      </w:r>
      <w:r>
        <w:rPr>
          <w:rFonts w:ascii="Times New Roman" w:hAnsi="Times New Roman" w:cs="Times New Roman" w:eastAsia="Times New Roman"/>
          <w:sz w:val="20"/>
          <w:szCs w:val="20"/>
          <w:spacing w:val="-3"/>
          <w:w w:val="100"/>
          <w:position w:val="-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7"/>
        </w:rPr>
        <w:t>=</w:t>
      </w:r>
      <w:r>
        <w:rPr>
          <w:rFonts w:ascii="Times New Roman" w:hAnsi="Times New Roman" w:cs="Times New Roman" w:eastAsia="Times New Roman"/>
          <w:sz w:val="20"/>
          <w:szCs w:val="20"/>
          <w:spacing w:val="44"/>
          <w:w w:val="100"/>
          <w:position w:val="-7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"/>
        </w:rPr>
        <w:t>   </w:t>
      </w:r>
      <w:r>
        <w:rPr>
          <w:rFonts w:ascii="Meiryo" w:hAnsi="Meiryo" w:cs="Meiryo" w:eastAsia="Meiryo"/>
          <w:sz w:val="24"/>
          <w:szCs w:val="24"/>
          <w:spacing w:val="1"/>
          <w:w w:val="38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-1"/>
          <w:w w:val="100"/>
          <w:position w:val="-1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77"/>
        <w:jc w:val="left"/>
        <w:tabs>
          <w:tab w:pos="30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4"/>
        </w:rPr>
        <w:t>⎛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14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68"/>
          <w:position w:val="-14"/>
        </w:rPr>
      </w:r>
      <w:r>
        <w:rPr>
          <w:rFonts w:ascii="Meiryo" w:hAnsi="Meiryo" w:cs="Meiryo" w:eastAsia="Meiryo"/>
          <w:sz w:val="24"/>
          <w:szCs w:val="24"/>
          <w:spacing w:val="-122"/>
          <w:w w:val="68"/>
          <w:u w:val="single" w:color="000000"/>
          <w:position w:val="-14"/>
        </w:rPr>
        <w:t>=</w:t>
      </w:r>
      <w:r>
        <w:rPr>
          <w:rFonts w:ascii="Meiryo" w:hAnsi="Meiryo" w:cs="Meiryo" w:eastAsia="Meiryo"/>
          <w:sz w:val="24"/>
          <w:szCs w:val="24"/>
          <w:spacing w:val="-122"/>
          <w:w w:val="68"/>
          <w:u w:val="single" w:color="000000"/>
          <w:position w:val="-14"/>
        </w:rPr>
      </w:r>
      <w:r>
        <w:rPr>
          <w:rFonts w:ascii="Meiryo" w:hAnsi="Meiryo" w:cs="Meiryo" w:eastAsia="Meiryo"/>
          <w:sz w:val="24"/>
          <w:szCs w:val="24"/>
          <w:spacing w:val="-122"/>
          <w:w w:val="68"/>
          <w:position w:val="-14"/>
        </w:rPr>
      </w:r>
      <w:r>
        <w:rPr>
          <w:rFonts w:ascii="Meiryo" w:hAnsi="Meiryo" w:cs="Meiryo" w:eastAsia="Meiryo"/>
          <w:sz w:val="24"/>
          <w:szCs w:val="24"/>
          <w:spacing w:val="-122"/>
          <w:w w:val="68"/>
          <w:position w:val="-1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0" w:lineRule="exact"/>
        <w:ind w:right="-76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w w:val="68"/>
          <w:position w:val="-14"/>
        </w:rPr>
      </w:r>
      <w:r>
        <w:rPr>
          <w:rFonts w:ascii="Meiryo" w:hAnsi="Meiryo" w:cs="Meiryo" w:eastAsia="Meiryo"/>
          <w:sz w:val="24"/>
          <w:szCs w:val="24"/>
          <w:spacing w:val="-114"/>
          <w:w w:val="68"/>
          <w:u w:val="single" w:color="000000"/>
          <w:position w:val="-14"/>
        </w:rPr>
        <w:t>=</w:t>
      </w:r>
      <w:r>
        <w:rPr>
          <w:rFonts w:ascii="Meiryo" w:hAnsi="Meiryo" w:cs="Meiryo" w:eastAsia="Meiryo"/>
          <w:sz w:val="24"/>
          <w:szCs w:val="24"/>
          <w:spacing w:val="-114"/>
          <w:w w:val="68"/>
          <w:u w:val="single" w:color="000000"/>
          <w:position w:val="-14"/>
        </w:rPr>
      </w:r>
      <w:r>
        <w:rPr>
          <w:rFonts w:ascii="Meiryo" w:hAnsi="Meiryo" w:cs="Meiryo" w:eastAsia="Meiryo"/>
          <w:sz w:val="24"/>
          <w:szCs w:val="24"/>
          <w:spacing w:val="-114"/>
          <w:w w:val="68"/>
          <w:position w:val="-14"/>
        </w:rPr>
      </w:r>
      <w:r>
        <w:rPr>
          <w:rFonts w:ascii="Meiryo" w:hAnsi="Meiryo" w:cs="Meiryo" w:eastAsia="Meiryo"/>
          <w:sz w:val="24"/>
          <w:szCs w:val="24"/>
          <w:spacing w:val="-114"/>
          <w:w w:val="68"/>
          <w:position w:val="-14"/>
        </w:rPr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10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  <w:position w:val="-10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14"/>
        </w:rPr>
        <w:t>⎞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spacing w:before="0" w:after="0" w:line="230" w:lineRule="exact"/>
        <w:ind w:right="-20"/>
        <w:jc w:val="left"/>
        <w:rPr>
          <w:rFonts w:ascii="Arial" w:hAnsi="Arial" w:cs="Arial" w:eastAsia="Arial"/>
          <w:sz w:val="10"/>
          <w:szCs w:val="1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w w:val="38"/>
          <w:position w:val="-1"/>
        </w:rPr>
        <w:t>⎥</w:t>
      </w:r>
      <w:r>
        <w:rPr>
          <w:rFonts w:ascii="Meiryo" w:hAnsi="Meiryo" w:cs="Meiryo" w:eastAsia="Meiryo"/>
          <w:sz w:val="24"/>
          <w:szCs w:val="24"/>
          <w:spacing w:val="-50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75"/>
          <w:position w:val="-7"/>
        </w:rPr>
        <w:t>·</w:t>
      </w:r>
      <w:r>
        <w:rPr>
          <w:rFonts w:ascii="Times New Roman" w:hAnsi="Times New Roman" w:cs="Times New Roman" w:eastAsia="Times New Roman"/>
          <w:sz w:val="20"/>
          <w:szCs w:val="20"/>
          <w:spacing w:val="13"/>
          <w:w w:val="75"/>
          <w:position w:val="-7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7"/>
        </w:rPr>
        <w:t>[</w:t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  <w:position w:val="-7"/>
        </w:rPr>
        <w:t>(</w:t>
      </w:r>
      <w:r>
        <w:rPr>
          <w:rFonts w:ascii="Arial" w:hAnsi="Arial" w:cs="Arial" w:eastAsia="Arial"/>
          <w:sz w:val="20"/>
          <w:szCs w:val="20"/>
          <w:spacing w:val="27"/>
          <w:w w:val="100"/>
          <w:position w:val="-7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7"/>
        </w:rPr>
        <w:t>+</w:t>
      </w:r>
      <w:r>
        <w:rPr>
          <w:rFonts w:ascii="Arial" w:hAnsi="Arial" w:cs="Arial" w:eastAsia="Arial"/>
          <w:sz w:val="20"/>
          <w:szCs w:val="20"/>
          <w:spacing w:val="34"/>
          <w:w w:val="100"/>
          <w:position w:val="-7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7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7"/>
        </w:rPr>
        <w:t>)</w:t>
      </w:r>
      <w:r>
        <w:rPr>
          <w:rFonts w:ascii="Times New Roman" w:hAnsi="Times New Roman" w:cs="Times New Roman" w:eastAsia="Times New Roman"/>
          <w:sz w:val="20"/>
          <w:szCs w:val="20"/>
          <w:spacing w:val="-1"/>
          <w:w w:val="100"/>
          <w:position w:val="-7"/>
        </w:rPr>
        <w:t>]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3"/>
        </w:rPr>
        <w:t>-1</w:t>
      </w:r>
      <w:r>
        <w:rPr>
          <w:rFonts w:ascii="Arial" w:hAnsi="Arial" w:cs="Arial" w:eastAsia="Arial"/>
          <w:sz w:val="10"/>
          <w:szCs w:val="1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4" w:equalWidth="0">
            <w:col w:w="1202" w:space="1943"/>
            <w:col w:w="428" w:space="436"/>
            <w:col w:w="259" w:space="953"/>
            <w:col w:w="4719"/>
          </w:cols>
        </w:sectPr>
      </w:pPr>
      <w:rPr/>
    </w:p>
    <w:p>
      <w:pPr>
        <w:spacing w:before="0" w:after="0" w:line="206" w:lineRule="exact"/>
        <w:ind w:left="752" w:right="-84"/>
        <w:jc w:val="left"/>
        <w:tabs>
          <w:tab w:pos="1240" w:val="left"/>
          <w:tab w:pos="362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11.660004pt;margin-top:7.448148pt;width:12.96pt;height:.1pt;mso-position-horizontal-relative:page;mso-position-vertical-relative:paragraph;z-index:-5823" coordorigin="2233,149" coordsize="259,2">
            <v:shape style="position:absolute;left:2233;top:149;width:259;height:2" coordorigin="2233,149" coordsize="259,0" path="m2233,149l2492,149e" filled="f" stroked="t" strokeweight=".593pt" strokecolor="#000000">
              <v:path arrowok="t"/>
            </v:shape>
          </v:group>
          <w10:wrap type="none"/>
        </w:pic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⎢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-3"/>
        </w:rPr>
      </w:r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  <w:position w:val="-4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N</w:t>
      </w:r>
      <w:r>
        <w:rPr>
          <w:rFonts w:ascii="Arial" w:hAnsi="Arial" w:cs="Arial" w:eastAsia="Arial"/>
          <w:sz w:val="20"/>
          <w:szCs w:val="20"/>
          <w:spacing w:val="-32"/>
          <w:w w:val="100"/>
          <w:position w:val="-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4"/>
        </w:rPr>
        <w:t>⋅</w:t>
      </w:r>
      <w:r>
        <w:rPr>
          <w:rFonts w:ascii="Meiryo" w:hAnsi="Meiryo" w:cs="Meiryo" w:eastAsia="Meiryo"/>
          <w:sz w:val="20"/>
          <w:szCs w:val="20"/>
          <w:spacing w:val="-36"/>
          <w:w w:val="100"/>
          <w:position w:val="-4"/>
        </w:rPr>
        <w:t> </w:t>
      </w:r>
      <w:r>
        <w:rPr>
          <w:rFonts w:ascii="Arial" w:hAnsi="Arial" w:cs="Arial" w:eastAsia="Arial"/>
          <w:sz w:val="20"/>
          <w:szCs w:val="20"/>
          <w:spacing w:val="8"/>
          <w:w w:val="100"/>
          <w:position w:val="-4"/>
        </w:rPr>
        <w:t>e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6"/>
        </w:rPr>
        <w:t>2</w:t>
      </w:r>
      <w:r>
        <w:rPr>
          <w:rFonts w:ascii="Arial" w:hAnsi="Arial" w:cs="Arial" w:eastAsia="Arial"/>
          <w:sz w:val="10"/>
          <w:szCs w:val="10"/>
          <w:spacing w:val="-17"/>
          <w:w w:val="100"/>
          <w:position w:val="6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4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4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-4"/>
        </w:rPr>
        <w:t>ϕ</w:t>
      </w:r>
      <w:r>
        <w:rPr>
          <w:rFonts w:ascii="Meiryo" w:hAnsi="Meiryo" w:cs="Meiryo" w:eastAsia="Meiryo"/>
          <w:sz w:val="20"/>
          <w:szCs w:val="20"/>
          <w:spacing w:val="-39"/>
          <w:w w:val="100"/>
          <w:position w:val="-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4"/>
        </w:rPr>
        <w:t>⋅</w:t>
      </w:r>
      <w:r>
        <w:rPr>
          <w:rFonts w:ascii="Meiryo" w:hAnsi="Meiryo" w:cs="Meiryo" w:eastAsia="Meiryo"/>
          <w:sz w:val="20"/>
          <w:szCs w:val="20"/>
          <w:spacing w:val="-41"/>
          <w:w w:val="100"/>
          <w:position w:val="-4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4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4"/>
        </w:rPr>
        <w:t>s</w:t>
      </w:r>
      <w:r>
        <w:rPr>
          <w:rFonts w:ascii="Meiryo" w:hAnsi="Meiryo" w:cs="Meiryo" w:eastAsia="Meiryo"/>
          <w:sz w:val="20"/>
          <w:szCs w:val="20"/>
          <w:spacing w:val="1"/>
          <w:w w:val="60"/>
          <w:position w:val="-4"/>
        </w:rPr>
        <w:t>ϕ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4"/>
        </w:rPr>
        <w:t>)</w:t>
      </w:r>
      <w:r>
        <w:rPr>
          <w:rFonts w:ascii="Times New Roman" w:hAnsi="Times New Roman" w:cs="Times New Roman" w:eastAsia="Times New Roman"/>
          <w:sz w:val="20"/>
          <w:szCs w:val="20"/>
          <w:spacing w:val="-14"/>
          <w:w w:val="100"/>
          <w:position w:val="-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+</w:t>
      </w:r>
      <w:r>
        <w:rPr>
          <w:rFonts w:ascii="Arial" w:hAnsi="Arial" w:cs="Arial" w:eastAsia="Arial"/>
          <w:sz w:val="20"/>
          <w:szCs w:val="20"/>
          <w:spacing w:val="-18"/>
          <w:w w:val="100"/>
          <w:position w:val="-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90"/>
          <w:position w:val="-4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90"/>
          <w:position w:val="-4"/>
        </w:rPr>
        <w:t>f</w:t>
      </w:r>
      <w:r>
        <w:rPr>
          <w:rFonts w:ascii="Arial" w:hAnsi="Arial" w:cs="Arial" w:eastAsia="Arial"/>
          <w:sz w:val="20"/>
          <w:szCs w:val="20"/>
          <w:spacing w:val="-5"/>
          <w:w w:val="90"/>
          <w:position w:val="-4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9"/>
        </w:rPr>
        <w:t>⎜</w:t>
      </w:r>
      <w:r>
        <w:rPr>
          <w:rFonts w:ascii="Meiryo" w:hAnsi="Meiryo" w:cs="Meiryo" w:eastAsia="Meiryo"/>
          <w:sz w:val="24"/>
          <w:szCs w:val="24"/>
          <w:spacing w:val="-61"/>
          <w:w w:val="100"/>
          <w:position w:val="-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M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+</w:t>
      </w:r>
      <w:r>
        <w:rPr>
          <w:rFonts w:ascii="Arial" w:hAnsi="Arial" w:cs="Arial" w:eastAsia="Arial"/>
          <w:sz w:val="20"/>
          <w:szCs w:val="20"/>
          <w:spacing w:val="35"/>
          <w:w w:val="100"/>
          <w:position w:val="-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6" w:lineRule="exact"/>
        <w:ind w:right="-20"/>
        <w:jc w:val="left"/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w w:val="38"/>
          <w:position w:val="-9"/>
        </w:rPr>
        <w:t>⎟</w:t>
      </w:r>
      <w:r>
        <w:rPr>
          <w:rFonts w:ascii="Meiryo" w:hAnsi="Meiryo" w:cs="Meiryo" w:eastAsia="Meiryo"/>
          <w:sz w:val="24"/>
          <w:szCs w:val="24"/>
          <w:spacing w:val="-52"/>
          <w:w w:val="100"/>
          <w:position w:val="-9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4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4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-4"/>
        </w:rPr>
        <w:t>ϕ</w:t>
      </w:r>
      <w:r>
        <w:rPr>
          <w:rFonts w:ascii="Meiryo" w:hAnsi="Meiryo" w:cs="Meiryo" w:eastAsia="Meiryo"/>
          <w:sz w:val="20"/>
          <w:szCs w:val="20"/>
          <w:spacing w:val="-39"/>
          <w:w w:val="100"/>
          <w:position w:val="-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-4"/>
        </w:rPr>
        <w:t>⋅</w:t>
      </w:r>
      <w:r>
        <w:rPr>
          <w:rFonts w:ascii="Meiryo" w:hAnsi="Meiryo" w:cs="Meiryo" w:eastAsia="Meiryo"/>
          <w:sz w:val="20"/>
          <w:szCs w:val="20"/>
          <w:spacing w:val="-41"/>
          <w:w w:val="100"/>
          <w:position w:val="-4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4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4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4"/>
        </w:rPr>
        <w:t>s</w:t>
      </w:r>
      <w:r>
        <w:rPr>
          <w:rFonts w:ascii="Meiryo" w:hAnsi="Meiryo" w:cs="Meiryo" w:eastAsia="Meiryo"/>
          <w:sz w:val="20"/>
          <w:szCs w:val="20"/>
          <w:spacing w:val="8"/>
          <w:w w:val="60"/>
          <w:position w:val="-4"/>
        </w:rPr>
        <w:t>ϕ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-3"/>
        </w:rPr>
        <w:t>⎥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980" w:space="195"/>
            <w:col w:w="5765"/>
          </w:cols>
        </w:sectPr>
      </w:pPr>
      <w:rPr/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24" w:lineRule="exact"/>
        <w:ind w:left="176" w:right="-7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-1"/>
          <w:w w:val="91"/>
          <w:position w:val="-4"/>
        </w:rPr>
        <w:t>Δ</w:t>
      </w:r>
      <w:r>
        <w:rPr>
          <w:rFonts w:ascii="Meiryo" w:hAnsi="Meiryo" w:cs="Meiryo" w:eastAsia="Meiryo"/>
          <w:sz w:val="20"/>
          <w:szCs w:val="20"/>
          <w:spacing w:val="0"/>
          <w:w w:val="91"/>
          <w:position w:val="-4"/>
        </w:rPr>
        <w:t>λ</w:t>
      </w:r>
      <w:r>
        <w:rPr>
          <w:rFonts w:ascii="Meiryo" w:hAnsi="Meiryo" w:cs="Meiryo" w:eastAsia="Meiryo"/>
          <w:sz w:val="20"/>
          <w:szCs w:val="20"/>
          <w:spacing w:val="-42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4"/>
        </w:rPr>
        <w:t>"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0"/>
        </w:rPr>
      </w:r>
    </w:p>
    <w:p>
      <w:pPr>
        <w:spacing w:before="0" w:after="0" w:line="303" w:lineRule="exact"/>
        <w:ind w:left="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4"/>
        </w:rPr>
        <w:t>⎣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4"/>
        </w:rPr>
        <w:t>    </w:t>
      </w:r>
      <w:r>
        <w:rPr>
          <w:rFonts w:ascii="Meiryo" w:hAnsi="Meiryo" w:cs="Meiryo" w:eastAsia="Meiryo"/>
          <w:sz w:val="24"/>
          <w:szCs w:val="24"/>
          <w:spacing w:val="28"/>
          <w:w w:val="38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5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55" w:lineRule="exact"/>
        <w:ind w:left="279"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-</w:t>
      </w:r>
      <w:r>
        <w:rPr>
          <w:rFonts w:ascii="Arial" w:hAnsi="Arial" w:cs="Arial" w:eastAsia="Arial"/>
          <w:sz w:val="20"/>
          <w:szCs w:val="20"/>
          <w:spacing w:val="6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-1"/>
          <w:w w:val="100"/>
          <w:position w:val="-1"/>
        </w:rPr>
        <w:t>Δ</w:t>
      </w:r>
      <w:r>
        <w:rPr>
          <w:rFonts w:ascii="Arial" w:hAnsi="Arial" w:cs="Arial" w:eastAsia="Arial"/>
          <w:sz w:val="20"/>
          <w:szCs w:val="20"/>
          <w:spacing w:val="-5"/>
          <w:w w:val="100"/>
          <w:position w:val="-1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1"/>
        </w:rPr>
        <w:t>λ</w:t>
      </w:r>
      <w:r>
        <w:rPr>
          <w:rFonts w:ascii="Meiryo" w:hAnsi="Meiryo" w:cs="Meiryo" w:eastAsia="Meiryo"/>
          <w:sz w:val="20"/>
          <w:szCs w:val="20"/>
          <w:spacing w:val="24"/>
          <w:w w:val="100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"/>
        </w:rPr>
        <w:t>+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7"/>
          <w:w w:val="68"/>
          <w:position w:val="-1"/>
        </w:rPr>
        <w:t> </w:t>
      </w:r>
      <w:r>
        <w:rPr>
          <w:rFonts w:ascii="Meiryo" w:hAnsi="Meiryo" w:cs="Meiryo" w:eastAsia="Meiryo"/>
          <w:sz w:val="20"/>
          <w:szCs w:val="20"/>
          <w:spacing w:val="-1"/>
          <w:w w:val="100"/>
          <w:position w:val="-1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s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1"/>
        </w:rPr>
        <w:t>λ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138" w:lineRule="exact"/>
        <w:ind w:right="-2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pict>
          <v:group style="position:absolute;margin-left:110.040001pt;margin-top:2.685846pt;width:88.5pt;height:.1pt;mso-position-horizontal-relative:page;mso-position-vertical-relative:paragraph;z-index:-5822" coordorigin="2201,54" coordsize="1770,2">
            <v:shape style="position:absolute;left:2201;top:54;width:1770;height:2" coordorigin="2201,54" coordsize="1770,0" path="m2201,54l3971,54e" filled="f" stroked="t" strokeweight=".593pt" strokecolor="#000000">
              <v:path arrowok="t"/>
            </v:shape>
          </v:group>
          <w10:wrap type="none"/>
        </w:pict>
      </w:r>
      <w:r>
        <w:rPr>
          <w:rFonts w:ascii="Meiryo" w:hAnsi="Meiryo" w:cs="Meiryo" w:eastAsia="Meiryo"/>
          <w:sz w:val="20"/>
          <w:szCs w:val="20"/>
          <w:spacing w:val="0"/>
          <w:w w:val="68"/>
        </w:rPr>
        <w:t>=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</w:p>
    <w:p>
      <w:pPr>
        <w:spacing w:before="0" w:after="0" w:line="304" w:lineRule="exact"/>
        <w:ind w:right="-20"/>
        <w:jc w:val="left"/>
        <w:tabs>
          <w:tab w:pos="320" w:val="left"/>
          <w:tab w:pos="860" w:val="left"/>
          <w:tab w:pos="2060" w:val="left"/>
        </w:tabs>
        <w:rPr>
          <w:rFonts w:ascii="Meiryo" w:hAnsi="Meiryo" w:cs="Meiryo" w:eastAsia="Meiryo"/>
          <w:sz w:val="24"/>
          <w:szCs w:val="24"/>
        </w:rPr>
      </w:pPr>
      <w:rPr/>
      <w:r>
        <w:rPr/>
        <w:br w:type="column"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4"/>
        </w:rPr>
        <w:t>⎝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4"/>
        </w:rPr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5"/>
        </w:rPr>
        <w:t>b</w:t>
        <w:tab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5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5"/>
        </w:rPr>
        <w:t>a</w:t>
      </w:r>
      <w:r>
        <w:rPr>
          <w:rFonts w:ascii="Arial" w:hAnsi="Arial" w:cs="Arial" w:eastAsia="Arial"/>
          <w:sz w:val="20"/>
          <w:szCs w:val="20"/>
          <w:spacing w:val="-10"/>
          <w:w w:val="100"/>
          <w:position w:val="5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4"/>
        </w:rPr>
        <w:t>⎠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4"/>
          <w:szCs w:val="24"/>
          <w:spacing w:val="0"/>
          <w:w w:val="38"/>
          <w:position w:val="5"/>
        </w:rPr>
        <w:t>⎦</w:t>
      </w:r>
      <w:r>
        <w:rPr>
          <w:rFonts w:ascii="Meiryo" w:hAnsi="Meiryo" w:cs="Meiryo" w:eastAsia="Meiryo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515" w:space="140"/>
            <w:col w:w="2021" w:space="469"/>
            <w:col w:w="6795"/>
          </w:cols>
        </w:sectPr>
      </w:pPr>
      <w:rPr/>
    </w:p>
    <w:p>
      <w:pPr>
        <w:spacing w:before="0" w:after="0" w:line="252" w:lineRule="exact"/>
        <w:ind w:left="1208" w:right="-20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Times New Roman" w:hAnsi="Times New Roman" w:cs="Times New Roman" w:eastAsia="Times New Roman"/>
          <w:sz w:val="20"/>
          <w:szCs w:val="20"/>
          <w:spacing w:val="-4"/>
          <w:w w:val="100"/>
          <w:position w:val="4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46"/>
          <w:w w:val="100"/>
          <w:position w:val="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4"/>
        </w:rPr>
        <w:t>+</w:t>
      </w:r>
      <w:r>
        <w:rPr>
          <w:rFonts w:ascii="Meiryo" w:hAnsi="Meiryo" w:cs="Meiryo" w:eastAsia="Meiryo"/>
          <w:sz w:val="20"/>
          <w:szCs w:val="20"/>
          <w:spacing w:val="0"/>
          <w:w w:val="68"/>
          <w:position w:val="4"/>
        </w:rPr>
        <w:t> </w:t>
      </w:r>
      <w:r>
        <w:rPr>
          <w:rFonts w:ascii="Meiryo" w:hAnsi="Meiryo" w:cs="Meiryo" w:eastAsia="Meiryo"/>
          <w:sz w:val="20"/>
          <w:szCs w:val="20"/>
          <w:spacing w:val="7"/>
          <w:w w:val="68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68"/>
          <w:position w:val="4"/>
        </w:rPr>
        <w:t>h</w:t>
      </w:r>
      <w:r>
        <w:rPr>
          <w:rFonts w:ascii="Times New Roman" w:hAnsi="Times New Roman" w:cs="Times New Roman" w:eastAsia="Times New Roman"/>
          <w:sz w:val="20"/>
          <w:szCs w:val="20"/>
          <w:spacing w:val="2"/>
          <w:w w:val="68"/>
          <w:position w:val="4"/>
        </w:rPr>
        <w:t>)</w:t>
      </w:r>
      <w:r>
        <w:rPr>
          <w:rFonts w:ascii="Arial" w:hAnsi="Arial" w:cs="Arial" w:eastAsia="Arial"/>
          <w:sz w:val="20"/>
          <w:szCs w:val="20"/>
          <w:spacing w:val="1"/>
          <w:w w:val="68"/>
          <w:position w:val="4"/>
        </w:rPr>
        <w:t>c</w:t>
      </w:r>
      <w:r>
        <w:rPr>
          <w:rFonts w:ascii="Arial" w:hAnsi="Arial" w:cs="Arial" w:eastAsia="Arial"/>
          <w:sz w:val="20"/>
          <w:szCs w:val="20"/>
          <w:spacing w:val="2"/>
          <w:w w:val="68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68"/>
          <w:position w:val="4"/>
        </w:rPr>
        <w:t>s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4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71" w:after="0" w:line="152" w:lineRule="exact"/>
        <w:ind w:left="5029" w:right="3789"/>
        <w:jc w:val="center"/>
        <w:tabs>
          <w:tab w:pos="594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7"/>
        </w:rPr>
        <w:t>a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7"/>
        </w:rPr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-7"/>
        </w:rPr>
        <w:t>b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0"/>
        </w:rPr>
      </w:r>
    </w:p>
    <w:p>
      <w:pPr>
        <w:jc w:val="center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75" w:lineRule="exact"/>
        <w:ind w:left="176"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-1"/>
          <w:w w:val="100"/>
          <w:position w:val="3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h</w:t>
      </w:r>
      <w:r>
        <w:rPr>
          <w:rFonts w:ascii="Arial" w:hAnsi="Arial" w:cs="Arial" w:eastAsia="Arial"/>
          <w:sz w:val="20"/>
          <w:szCs w:val="20"/>
          <w:spacing w:val="-16"/>
          <w:w w:val="100"/>
          <w:position w:val="3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3"/>
        </w:rPr>
        <w:t>=</w:t>
      </w:r>
      <w:r>
        <w:rPr>
          <w:rFonts w:ascii="Times New Roman" w:hAnsi="Times New Roman" w:cs="Times New Roman" w:eastAsia="Times New Roman"/>
          <w:sz w:val="20"/>
          <w:szCs w:val="20"/>
          <w:spacing w:val="-2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-15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co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Meiryo" w:hAnsi="Meiryo" w:cs="Meiryo" w:eastAsia="Meiryo"/>
          <w:sz w:val="20"/>
          <w:szCs w:val="20"/>
          <w:spacing w:val="28"/>
          <w:w w:val="63"/>
          <w:position w:val="3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63"/>
          <w:position w:val="3"/>
        </w:rPr>
        <w:t>⋅</w:t>
      </w:r>
      <w:r>
        <w:rPr>
          <w:rFonts w:ascii="Meiryo" w:hAnsi="Meiryo" w:cs="Meiryo" w:eastAsia="Meiryo"/>
          <w:sz w:val="20"/>
          <w:szCs w:val="20"/>
          <w:spacing w:val="-39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s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λ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75" w:lineRule="exact"/>
        <w:ind w:right="-7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+</w:t>
      </w:r>
      <w:r>
        <w:rPr>
          <w:rFonts w:ascii="Arial" w:hAnsi="Arial" w:cs="Arial" w:eastAsia="Arial"/>
          <w:sz w:val="20"/>
          <w:szCs w:val="20"/>
          <w:spacing w:val="34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1"/>
          <w:w w:val="100"/>
          <w:position w:val="3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Y</w:t>
      </w:r>
      <w:r>
        <w:rPr>
          <w:rFonts w:ascii="Arial" w:hAnsi="Arial" w:cs="Arial" w:eastAsia="Arial"/>
          <w:sz w:val="20"/>
          <w:szCs w:val="20"/>
          <w:spacing w:val="-9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co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Meiryo" w:hAnsi="Meiryo" w:cs="Meiryo" w:eastAsia="Meiryo"/>
          <w:sz w:val="20"/>
          <w:szCs w:val="20"/>
          <w:spacing w:val="28"/>
          <w:w w:val="63"/>
          <w:position w:val="3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63"/>
          <w:position w:val="3"/>
        </w:rPr>
        <w:t>⋅</w:t>
      </w:r>
      <w:r>
        <w:rPr>
          <w:rFonts w:ascii="Meiryo" w:hAnsi="Meiryo" w:cs="Meiryo" w:eastAsia="Meiryo"/>
          <w:sz w:val="20"/>
          <w:szCs w:val="20"/>
          <w:spacing w:val="-37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97"/>
          <w:position w:val="3"/>
        </w:rPr>
        <w:t>λ</w:t>
      </w:r>
      <w:r>
        <w:rPr>
          <w:rFonts w:ascii="Meiryo" w:hAnsi="Meiryo" w:cs="Meiryo" w:eastAsia="Meiryo"/>
          <w:sz w:val="20"/>
          <w:szCs w:val="20"/>
          <w:spacing w:val="-3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+</w:t>
      </w:r>
      <w:r>
        <w:rPr>
          <w:rFonts w:ascii="Arial" w:hAnsi="Arial" w:cs="Arial" w:eastAsia="Arial"/>
          <w:sz w:val="20"/>
          <w:szCs w:val="20"/>
          <w:spacing w:val="34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1"/>
          <w:w w:val="100"/>
          <w:position w:val="3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3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right="-20"/>
        <w:jc w:val="left"/>
        <w:tabs>
          <w:tab w:pos="74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39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2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1"/>
        </w:rPr>
        <w:t>(</w:t>
        <w:tab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1"/>
        </w:rPr>
        <w:t>)</w:t>
      </w:r>
      <w:r>
        <w:rPr>
          <w:rFonts w:ascii="Times New Roman" w:hAnsi="Times New Roman" w:cs="Times New Roman" w:eastAsia="Times New Roman"/>
          <w:sz w:val="20"/>
          <w:szCs w:val="20"/>
          <w:spacing w:val="4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+</w:t>
      </w:r>
      <w:r>
        <w:rPr>
          <w:rFonts w:ascii="Arial" w:hAnsi="Arial" w:cs="Arial" w:eastAsia="Arial"/>
          <w:sz w:val="20"/>
          <w:szCs w:val="20"/>
          <w:spacing w:val="33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2"/>
          <w:w w:val="100"/>
          <w:position w:val="1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f</w:t>
      </w:r>
      <w:r>
        <w:rPr>
          <w:rFonts w:ascii="Arial" w:hAnsi="Arial" w:cs="Arial" w:eastAsia="Arial"/>
          <w:sz w:val="20"/>
          <w:szCs w:val="20"/>
          <w:spacing w:val="4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1"/>
        </w:rPr>
        <w:t>(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0"/>
        </w:rPr>
      </w:r>
    </w:p>
    <w:p>
      <w:pPr>
        <w:spacing w:before="0" w:after="0" w:line="173" w:lineRule="exact"/>
        <w:ind w:left="562" w:right="-70"/>
        <w:jc w:val="left"/>
        <w:tabs>
          <w:tab w:pos="148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316.320007pt;margin-top:-5.825954pt;width:7.5pt;height:.1pt;mso-position-horizontal-relative:page;mso-position-vertical-relative:paragraph;z-index:-5821" coordorigin="6326,-117" coordsize="150,2">
            <v:shape style="position:absolute;left:6326;top:-117;width:150;height:2" coordorigin="6326,-117" coordsize="150,0" path="m6326,-117l6476,-117e" filled="f" stroked="t" strokeweight=".593pt" strokecolor="#000000">
              <v:path arrowok="t"/>
            </v:shape>
          </v:group>
          <w10:wrap type="none"/>
        </w:pict>
      </w:r>
      <w:r>
        <w:rPr/>
        <w:pict>
          <v:group style="position:absolute;margin-left:362.160004pt;margin-top:-5.825954pt;width:6.54pt;height:.1pt;mso-position-horizontal-relative:page;mso-position-vertical-relative:paragraph;z-index:-5820" coordorigin="7243,-117" coordsize="131,2">
            <v:shape style="position:absolute;left:7243;top:-117;width:131;height:2" coordorigin="7243,-117" coordsize="131,0" path="m7243,-117l7374,-117e" filled="f" stroked="t" strokeweight=".59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75" w:lineRule="exact"/>
        <w:ind w:right="-20"/>
        <w:jc w:val="left"/>
        <w:rPr>
          <w:rFonts w:ascii="Meiryo" w:hAnsi="Meiryo" w:cs="Meiryo" w:eastAsia="Meiryo"/>
          <w:sz w:val="20"/>
          <w:szCs w:val="20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3"/>
        </w:rPr>
        <w:t>)</w:t>
      </w:r>
      <w:r>
        <w:rPr>
          <w:rFonts w:ascii="Times New Roman" w:hAnsi="Times New Roman" w:cs="Times New Roman" w:eastAsia="Times New Roman"/>
          <w:sz w:val="20"/>
          <w:szCs w:val="20"/>
          <w:spacing w:val="-17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3"/>
        </w:rPr>
        <w:t>⋅</w:t>
      </w:r>
      <w:r>
        <w:rPr>
          <w:rFonts w:ascii="Meiryo" w:hAnsi="Meiryo" w:cs="Meiryo" w:eastAsia="Meiryo"/>
          <w:sz w:val="20"/>
          <w:szCs w:val="20"/>
          <w:spacing w:val="-46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5"/>
          <w:w w:val="100"/>
          <w:position w:val="3"/>
        </w:rPr>
        <w:t>n</w:t>
      </w:r>
      <w:r>
        <w:rPr>
          <w:rFonts w:ascii="Arial" w:hAnsi="Arial" w:cs="Arial" w:eastAsia="Arial"/>
          <w:sz w:val="10"/>
          <w:szCs w:val="10"/>
          <w:spacing w:val="0"/>
          <w:w w:val="98"/>
          <w:position w:val="14"/>
        </w:rPr>
        <w:t>2</w:t>
      </w:r>
      <w:r>
        <w:rPr>
          <w:rFonts w:ascii="Arial" w:hAnsi="Arial" w:cs="Arial" w:eastAsia="Arial"/>
          <w:sz w:val="10"/>
          <w:szCs w:val="10"/>
          <w:spacing w:val="-17"/>
          <w:w w:val="100"/>
          <w:position w:val="14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3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4" w:equalWidth="0">
            <w:col w:w="1905" w:space="108"/>
            <w:col w:w="2368" w:space="105"/>
            <w:col w:w="1597" w:space="49"/>
            <w:col w:w="3808"/>
          </w:cols>
        </w:sectPr>
      </w:pPr>
      <w:rPr/>
    </w:p>
    <w:p>
      <w:pPr>
        <w:spacing w:before="28" w:after="0" w:line="285" w:lineRule="auto"/>
        <w:ind w:left="138" w:right="4032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-1"/>
          <w:w w:val="72"/>
        </w:rPr>
        <w:t>λ</w:t>
      </w:r>
      <w:r>
        <w:rPr>
          <w:rFonts w:ascii="Meiryo" w:hAnsi="Meiryo" w:cs="Meiryo" w:eastAsia="Meiryo"/>
          <w:sz w:val="20"/>
          <w:szCs w:val="20"/>
          <w:spacing w:val="0"/>
          <w:w w:val="72"/>
        </w:rPr>
        <w:t>,</w:t>
      </w:r>
      <w:r>
        <w:rPr>
          <w:rFonts w:ascii="Meiryo" w:hAnsi="Meiryo" w:cs="Meiryo" w:eastAsia="Meiryo"/>
          <w:sz w:val="20"/>
          <w:szCs w:val="20"/>
          <w:spacing w:val="29"/>
          <w:w w:val="72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72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</w:p>
    <w:p>
      <w:pPr>
        <w:spacing w:before="1" w:after="0" w:line="350" w:lineRule="exact"/>
        <w:ind w:left="138" w:right="3907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-1"/>
          <w:w w:val="97"/>
        </w:rPr>
        <w:t>λ</w:t>
      </w:r>
      <w:r>
        <w:rPr>
          <w:rFonts w:ascii="Arial" w:hAnsi="Arial" w:cs="Arial" w:eastAsia="Arial"/>
          <w:sz w:val="13"/>
          <w:szCs w:val="13"/>
          <w:spacing w:val="1"/>
          <w:w w:val="99"/>
          <w:position w:val="-3"/>
        </w:rPr>
        <w:t>W</w:t>
      </w:r>
      <w:r>
        <w:rPr>
          <w:rFonts w:ascii="Meiryo" w:hAnsi="Meiryo" w:cs="Meiryo" w:eastAsia="Meiryo"/>
          <w:sz w:val="20"/>
          <w:szCs w:val="20"/>
          <w:spacing w:val="0"/>
          <w:w w:val="71"/>
          <w:position w:val="0"/>
        </w:rPr>
        <w:t>,</w:t>
      </w:r>
      <w:r>
        <w:rPr>
          <w:rFonts w:ascii="Meiryo" w:hAnsi="Meiryo" w:cs="Meiryo" w:eastAsia="Meiryo"/>
          <w:sz w:val="20"/>
          <w:szCs w:val="20"/>
          <w:spacing w:val="-17"/>
          <w:w w:val="100"/>
          <w:position w:val="0"/>
        </w:rPr>
        <w:t> </w:t>
      </w:r>
      <w:r>
        <w:rPr>
          <w:rFonts w:ascii="Meiryo" w:hAnsi="Meiryo" w:cs="Meiryo" w:eastAsia="Meiryo"/>
          <w:sz w:val="20"/>
          <w:szCs w:val="20"/>
          <w:spacing w:val="-2"/>
          <w:w w:val="60"/>
          <w:position w:val="0"/>
        </w:rPr>
        <w:t>ϕ</w:t>
      </w:r>
      <w:r>
        <w:rPr>
          <w:rFonts w:ascii="Arial" w:hAnsi="Arial" w:cs="Arial" w:eastAsia="Arial"/>
          <w:sz w:val="13"/>
          <w:szCs w:val="13"/>
          <w:spacing w:val="0"/>
          <w:w w:val="99"/>
          <w:position w:val="-3"/>
        </w:rPr>
        <w:t>W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   </w:t>
      </w:r>
      <w:r>
        <w:rPr>
          <w:rFonts w:ascii="Arial" w:hAnsi="Arial" w:cs="Arial" w:eastAsia="Arial"/>
          <w:sz w:val="13"/>
          <w:szCs w:val="13"/>
          <w:spacing w:val="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geogra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nati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globaln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W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ab/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elipsoi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višina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glo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aln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u</w:t>
      </w:r>
    </w:p>
    <w:p>
      <w:pPr>
        <w:spacing w:before="91" w:after="0" w:line="365" w:lineRule="auto"/>
        <w:ind w:left="138" w:right="4164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</w:p>
    <w:p>
      <w:pPr>
        <w:spacing w:before="2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ekscentr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citeta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psoida</w:t>
      </w:r>
    </w:p>
    <w:p>
      <w:pPr>
        <w:spacing w:before="25" w:after="0" w:line="240" w:lineRule="auto"/>
        <w:ind w:left="138" w:right="-20"/>
        <w:jc w:val="left"/>
        <w:tabs>
          <w:tab w:pos="840" w:val="left"/>
        </w:tabs>
        <w:rPr>
          <w:rFonts w:ascii="Meiryo" w:hAnsi="Meiryo" w:cs="Meiryo" w:eastAsia="Meiryo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ukrivljen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vertika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0"/>
        </w:rPr>
        <w:t>ϕ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8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12" w:lineRule="exact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radij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ukrivljen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merid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rafsko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širi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 </w:t>
      </w:r>
      <w:r>
        <w:rPr>
          <w:rFonts w:ascii="Meiryo" w:hAnsi="Meiryo" w:cs="Meiryo" w:eastAsia="Meiryo"/>
          <w:sz w:val="20"/>
          <w:szCs w:val="20"/>
          <w:spacing w:val="0"/>
          <w:w w:val="60"/>
          <w:position w:val="3"/>
        </w:rPr>
        <w:t>ϕ</w:t>
      </w:r>
      <w:r>
        <w:rPr>
          <w:rFonts w:ascii="Meiryo" w:hAnsi="Meiryo" w:cs="Meiryo" w:eastAsia="Meiryo"/>
          <w:sz w:val="20"/>
          <w:szCs w:val="20"/>
          <w:spacing w:val="10"/>
          <w:w w:val="6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zrazom: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2" w:lineRule="exact"/>
        <w:ind w:left="1670" w:right="-20"/>
        <w:jc w:val="left"/>
        <w:rPr>
          <w:rFonts w:ascii="Meiryo" w:hAnsi="Meiryo" w:cs="Meiryo" w:eastAsia="Meiryo"/>
          <w:sz w:val="38"/>
          <w:szCs w:val="38"/>
        </w:rPr>
      </w:pPr>
      <w:rPr/>
      <w:r>
        <w:rPr>
          <w:rFonts w:ascii="Arial" w:hAnsi="Arial" w:cs="Arial" w:eastAsia="Arial"/>
          <w:sz w:val="24"/>
          <w:szCs w:val="24"/>
          <w:position w:val="-6"/>
        </w:rPr>
        <w:t>a</w:t>
      </w:r>
      <w:r>
        <w:rPr>
          <w:rFonts w:ascii="Arial" w:hAnsi="Arial" w:cs="Arial" w:eastAsia="Arial"/>
          <w:sz w:val="24"/>
          <w:szCs w:val="24"/>
          <w:spacing w:val="-43"/>
          <w:position w:val="-6"/>
        </w:rPr>
        <w:t> </w:t>
      </w:r>
      <w:r>
        <w:rPr>
          <w:rFonts w:ascii="Meiryo" w:hAnsi="Meiryo" w:cs="Meiryo" w:eastAsia="Meiryo"/>
          <w:sz w:val="38"/>
          <w:szCs w:val="38"/>
          <w:spacing w:val="-2"/>
          <w:w w:val="47"/>
          <w:position w:val="-9"/>
        </w:rPr>
        <w:t>(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-6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-6"/>
        </w:rPr>
        <w:t>-</w:t>
      </w:r>
      <w:r>
        <w:rPr>
          <w:rFonts w:ascii="Arial" w:hAnsi="Arial" w:cs="Arial" w:eastAsia="Arial"/>
          <w:sz w:val="24"/>
          <w:szCs w:val="24"/>
          <w:spacing w:val="-30"/>
          <w:w w:val="100"/>
          <w:position w:val="-6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  <w:position w:val="-6"/>
        </w:rPr>
        <w:t>e</w:t>
      </w:r>
      <w:r>
        <w:rPr>
          <w:rFonts w:ascii="Arial" w:hAnsi="Arial" w:cs="Arial" w:eastAsia="Arial"/>
          <w:sz w:val="14"/>
          <w:szCs w:val="14"/>
          <w:spacing w:val="0"/>
          <w:w w:val="100"/>
          <w:position w:val="4"/>
        </w:rPr>
        <w:t>2</w:t>
      </w:r>
      <w:r>
        <w:rPr>
          <w:rFonts w:ascii="Arial" w:hAnsi="Arial" w:cs="Arial" w:eastAsia="Arial"/>
          <w:sz w:val="14"/>
          <w:szCs w:val="14"/>
          <w:spacing w:val="-2"/>
          <w:w w:val="100"/>
          <w:position w:val="4"/>
        </w:rPr>
        <w:t> </w:t>
      </w:r>
      <w:r>
        <w:rPr>
          <w:rFonts w:ascii="Meiryo" w:hAnsi="Meiryo" w:cs="Meiryo" w:eastAsia="Meiryo"/>
          <w:sz w:val="38"/>
          <w:szCs w:val="38"/>
          <w:spacing w:val="0"/>
          <w:w w:val="47"/>
          <w:position w:val="-9"/>
        </w:rPr>
        <w:t>)</w:t>
      </w:r>
      <w:r>
        <w:rPr>
          <w:rFonts w:ascii="Meiryo" w:hAnsi="Meiryo" w:cs="Meiryo" w:eastAsia="Meiryo"/>
          <w:sz w:val="38"/>
          <w:szCs w:val="38"/>
          <w:spacing w:val="0"/>
          <w:w w:val="100"/>
          <w:position w:val="0"/>
        </w:rPr>
      </w:r>
    </w:p>
    <w:p>
      <w:pPr>
        <w:spacing w:before="0" w:after="0" w:line="201" w:lineRule="exact"/>
        <w:ind w:left="880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/>
        <w:pict>
          <v:group style="position:absolute;margin-left:129.360001pt;margin-top:6.724076pt;width:77.16pt;height:.1pt;mso-position-horizontal-relative:page;mso-position-vertical-relative:paragraph;z-index:-5815" coordorigin="2587,134" coordsize="1543,2">
            <v:shape style="position:absolute;left:2587;top:134;width:1543;height:2" coordorigin="2587,134" coordsize="1543,0" path="m2587,134l4130,134e" filled="f" stroked="t" strokeweight=".593pt" strokecolor="#000000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4"/>
          <w:szCs w:val="24"/>
          <w:spacing w:val="36"/>
          <w:w w:val="99"/>
          <w:position w:val="-3"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99"/>
          <w:position w:val="-3"/>
        </w:rPr>
        <w:t>=</w:t>
      </w:r>
      <w:r>
        <w:rPr>
          <w:rFonts w:ascii="Arial" w:hAnsi="Arial" w:cs="Arial" w:eastAsia="Arial"/>
          <w:sz w:val="24"/>
          <w:szCs w:val="24"/>
          <w:spacing w:val="-30"/>
          <w:w w:val="100"/>
          <w:position w:val="-3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0"/>
        </w:rPr>
      </w:r>
    </w:p>
    <w:p>
      <w:pPr>
        <w:spacing w:before="0" w:after="0" w:line="341" w:lineRule="exact"/>
        <w:ind w:left="1314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Meiryo" w:hAnsi="Meiryo" w:cs="Meiryo" w:eastAsia="Meiryo"/>
          <w:sz w:val="38"/>
          <w:szCs w:val="38"/>
          <w:spacing w:val="-2"/>
          <w:w w:val="47"/>
        </w:rPr>
        <w:t>(</w:t>
      </w:r>
      <w:r>
        <w:rPr>
          <w:rFonts w:ascii="Arial" w:hAnsi="Arial" w:cs="Arial" w:eastAsia="Arial"/>
          <w:sz w:val="24"/>
          <w:szCs w:val="24"/>
          <w:spacing w:val="1"/>
          <w:w w:val="100"/>
          <w:position w:val="3"/>
        </w:rPr>
        <w:t>1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3"/>
        </w:rPr>
        <w:t>-</w:t>
      </w:r>
      <w:r>
        <w:rPr>
          <w:rFonts w:ascii="Arial" w:hAnsi="Arial" w:cs="Arial" w:eastAsia="Arial"/>
          <w:sz w:val="24"/>
          <w:szCs w:val="24"/>
          <w:spacing w:val="-30"/>
          <w:w w:val="100"/>
          <w:position w:val="3"/>
        </w:rPr>
        <w:t> </w:t>
      </w:r>
      <w:r>
        <w:rPr>
          <w:rFonts w:ascii="Arial" w:hAnsi="Arial" w:cs="Arial" w:eastAsia="Arial"/>
          <w:sz w:val="24"/>
          <w:szCs w:val="24"/>
          <w:spacing w:val="6"/>
          <w:w w:val="100"/>
          <w:position w:val="3"/>
        </w:rPr>
        <w:t>e</w:t>
      </w:r>
      <w:r>
        <w:rPr>
          <w:rFonts w:ascii="Arial" w:hAnsi="Arial" w:cs="Arial" w:eastAsia="Arial"/>
          <w:sz w:val="14"/>
          <w:szCs w:val="14"/>
          <w:spacing w:val="0"/>
          <w:w w:val="100"/>
          <w:position w:val="14"/>
        </w:rPr>
        <w:t>2</w:t>
      </w:r>
      <w:r>
        <w:rPr>
          <w:rFonts w:ascii="Arial" w:hAnsi="Arial" w:cs="Arial" w:eastAsia="Arial"/>
          <w:sz w:val="14"/>
          <w:szCs w:val="14"/>
          <w:spacing w:val="13"/>
          <w:w w:val="100"/>
          <w:position w:val="14"/>
        </w:rPr>
        <w:t> </w:t>
      </w:r>
      <w:r>
        <w:rPr>
          <w:rFonts w:ascii="Meiryo" w:hAnsi="Meiryo" w:cs="Meiryo" w:eastAsia="Meiryo"/>
          <w:sz w:val="24"/>
          <w:szCs w:val="24"/>
          <w:spacing w:val="0"/>
          <w:w w:val="71"/>
          <w:position w:val="3"/>
        </w:rPr>
        <w:t>⋅</w:t>
      </w:r>
      <w:r>
        <w:rPr>
          <w:rFonts w:ascii="Meiryo" w:hAnsi="Meiryo" w:cs="Meiryo" w:eastAsia="Meiryo"/>
          <w:sz w:val="24"/>
          <w:szCs w:val="24"/>
          <w:spacing w:val="-56"/>
          <w:w w:val="100"/>
          <w:position w:val="3"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4"/>
          <w:szCs w:val="24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4"/>
          <w:szCs w:val="24"/>
          <w:spacing w:val="2"/>
          <w:w w:val="100"/>
          <w:position w:val="3"/>
        </w:rPr>
        <w:t>n</w:t>
      </w:r>
      <w:r>
        <w:rPr>
          <w:rFonts w:ascii="Arial" w:hAnsi="Arial" w:cs="Arial" w:eastAsia="Arial"/>
          <w:sz w:val="14"/>
          <w:szCs w:val="14"/>
          <w:spacing w:val="7"/>
          <w:w w:val="99"/>
          <w:position w:val="14"/>
        </w:rPr>
        <w:t>2</w:t>
      </w:r>
      <w:r>
        <w:rPr>
          <w:rFonts w:ascii="Meiryo" w:hAnsi="Meiryo" w:cs="Meiryo" w:eastAsia="Meiryo"/>
          <w:sz w:val="24"/>
          <w:szCs w:val="24"/>
          <w:spacing w:val="10"/>
          <w:w w:val="60"/>
          <w:position w:val="3"/>
        </w:rPr>
        <w:t>ϕ</w:t>
      </w:r>
      <w:r>
        <w:rPr>
          <w:rFonts w:ascii="Meiryo" w:hAnsi="Meiryo" w:cs="Meiryo" w:eastAsia="Meiryo"/>
          <w:sz w:val="38"/>
          <w:szCs w:val="38"/>
          <w:spacing w:val="2"/>
          <w:w w:val="47"/>
          <w:position w:val="0"/>
        </w:rPr>
        <w:t>)</w:t>
      </w:r>
      <w:r>
        <w:rPr>
          <w:rFonts w:ascii="Arial" w:hAnsi="Arial" w:cs="Arial" w:eastAsia="Arial"/>
          <w:sz w:val="14"/>
          <w:szCs w:val="14"/>
          <w:spacing w:val="0"/>
          <w:w w:val="99"/>
          <w:position w:val="20"/>
        </w:rPr>
        <w:t>3</w:t>
      </w:r>
      <w:r>
        <w:rPr>
          <w:rFonts w:ascii="Arial" w:hAnsi="Arial" w:cs="Arial" w:eastAsia="Arial"/>
          <w:sz w:val="14"/>
          <w:szCs w:val="14"/>
          <w:spacing w:val="1"/>
          <w:w w:val="99"/>
          <w:position w:val="20"/>
        </w:rPr>
        <w:t>/</w:t>
      </w:r>
      <w:r>
        <w:rPr>
          <w:rFonts w:ascii="Arial" w:hAnsi="Arial" w:cs="Arial" w:eastAsia="Arial"/>
          <w:sz w:val="14"/>
          <w:szCs w:val="14"/>
          <w:spacing w:val="0"/>
          <w:w w:val="99"/>
          <w:position w:val="20"/>
        </w:rPr>
        <w:t>2</w:t>
      </w:r>
      <w:r>
        <w:rPr>
          <w:rFonts w:ascii="Arial" w:hAnsi="Arial" w:cs="Arial" w:eastAsia="Arial"/>
          <w:sz w:val="14"/>
          <w:szCs w:val="14"/>
          <w:spacing w:val="0"/>
          <w:w w:val="100"/>
          <w:position w:val="0"/>
        </w:rPr>
      </w:r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35" w:after="0" w:line="364" w:lineRule="auto"/>
        <w:ind w:left="1038" w:right="2138" w:firstLine="-90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globa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</w:p>
    <w:p>
      <w:pPr>
        <w:spacing w:before="4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W</w:t>
      </w:r>
      <w:r>
        <w:rPr>
          <w:rFonts w:ascii="Arial" w:hAnsi="Arial" w:cs="Arial" w:eastAsia="Arial"/>
          <w:sz w:val="13"/>
          <w:szCs w:val="13"/>
          <w:spacing w:val="22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)</w:t>
      </w:r>
    </w:p>
    <w:p>
      <w:pPr>
        <w:spacing w:before="5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global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W</w:t>
      </w:r>
      <w:r>
        <w:rPr>
          <w:rFonts w:ascii="Arial" w:hAnsi="Arial" w:cs="Arial" w:eastAsia="Arial"/>
          <w:sz w:val="13"/>
          <w:szCs w:val="13"/>
          <w:spacing w:val="22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-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  <w:t>)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15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ostavimo,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zasuk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zultati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podo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stujejo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uporablja.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rivzame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350.2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(NIMA,</w:t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200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riške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rafijo.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2.4.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Kartografska</w:t>
      </w:r>
      <w:r>
        <w:rPr>
          <w:rFonts w:ascii="Arial" w:hAnsi="Arial" w:cs="Arial" w:eastAsia="Arial"/>
          <w:sz w:val="28"/>
          <w:szCs w:val="28"/>
          <w:spacing w:val="-17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projekcija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Kartografska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</w:p>
    <w:p>
      <w:pPr>
        <w:spacing w:before="0" w:after="0" w:line="240" w:lineRule="auto"/>
        <w:ind w:left="138" w:right="1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ukrivlj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ovrš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apir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niške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d.).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rezul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izmere,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rekoli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dvo-razs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efinira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atemat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tri-razs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rostoru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ucir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rtografskih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našajo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osebn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krivul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ncia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2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ukrivljene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ovrš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Ekvidista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projekcije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hranjajo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zdalje,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kvivalentne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ovršine.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Merkator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ss-Kru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ndr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cone.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73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najnovejš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univerza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rzalno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(UT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33,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°.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Modul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modifik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2.5.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Slovenski</w:t>
      </w:r>
      <w:r>
        <w:rPr>
          <w:rFonts w:ascii="Arial" w:hAnsi="Arial" w:cs="Arial" w:eastAsia="Arial"/>
          <w:sz w:val="28"/>
          <w:szCs w:val="28"/>
          <w:spacing w:val="-1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državni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8"/>
          <w:szCs w:val="28"/>
          <w:spacing w:val="-15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sistem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3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Republ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veljaven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D48,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temelji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kcija,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sverza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Mercatorjeva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Gauss-Krue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atumsko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izbr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soid,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Parametre,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Besselov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77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97.155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1:299.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528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33.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6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Hor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Gauss-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Krue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ravnini.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ndri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3-stopi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diana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vzho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manjš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solutn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robu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dulirane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dinate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znaša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m=0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negativnim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prišteje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tanta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absc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s-Krue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oddal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ekvat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valj.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s-Kru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ekcije.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40" w:lineRule="auto"/>
        <w:ind w:left="138" w:right="4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višinami.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aljenost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eljskem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ovršju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eoida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ozemlja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nivelma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rimernem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nivelmana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mlje,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izvaja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opazovan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04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235.51001pt;margin-top:95.130692pt;width:152.67998pt;height:147.57998pt;mso-position-horizontal-relative:page;mso-position-vertical-relative:paragraph;z-index:-5814" coordorigin="4710,1903" coordsize="3054,2952">
            <v:shape style="position:absolute;left:4726;top:1913;width:3023;height:2930" type="#_x0000_t75">
              <v:imagedata r:id="rId15" o:title=""/>
            </v:shape>
            <v:group style="position:absolute;left:4716;top:1908;width:3042;height:2" coordorigin="4716,1908" coordsize="3042,2">
              <v:shape style="position:absolute;left:4716;top:1908;width:3042;height:2" coordorigin="4716,1908" coordsize="3042,0" path="m4716,1908l7758,1908e" filled="f" stroked="t" strokeweight=".579980pt" strokecolor="#000000">
                <v:path arrowok="t"/>
              </v:shape>
            </v:group>
            <v:group style="position:absolute;left:4721;top:1913;width:2;height:2930" coordorigin="4721,1913" coordsize="2,2930">
              <v:shape style="position:absolute;left:4721;top:1913;width:2;height:2930" coordorigin="4721,1913" coordsize="0,2930" path="m4721,1913l4721,4844e" filled="f" stroked="t" strokeweight=".580pt" strokecolor="#000000">
                <v:path arrowok="t"/>
              </v:shape>
            </v:group>
            <v:group style="position:absolute;left:7753;top:1913;width:2;height:2930" coordorigin="7753,1913" coordsize="2,2930">
              <v:shape style="position:absolute;left:7753;top:1913;width:2;height:2930" coordorigin="7753,1913" coordsize="0,2930" path="m7753,1913l7753,4844e" filled="f" stroked="t" strokeweight=".579980pt" strokecolor="#000000">
                <v:path arrowok="t"/>
              </v:shape>
            </v:group>
            <v:group style="position:absolute;left:4716;top:4848;width:3042;height:2" coordorigin="4716,4848" coordsize="3042,2">
              <v:shape style="position:absolute;left:4716;top:4848;width:3042;height:2" coordorigin="4716,4848" coordsize="3042,0" path="m4716,4848l7758,4848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bivamo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rijsko.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biniranje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vklju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zultatov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poznati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rijo)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obravnava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psoida.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Ploskev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oida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ržave.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+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zgornjega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ke.</w:t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2155" w:right="2146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2.1: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Geoidna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(N,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elipsoidna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(h)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ortometri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išina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2.5.1.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Povzetek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iz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pravilnika</w:t>
      </w:r>
      <w:r>
        <w:rPr>
          <w:rFonts w:ascii="Arial" w:hAnsi="Arial" w:cs="Arial" w:eastAsia="Arial"/>
          <w:sz w:val="24"/>
          <w:szCs w:val="24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uporabi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G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uss-Kruegerjeve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projekcije</w:t>
      </w:r>
      <w:r>
        <w:rPr>
          <w:rFonts w:ascii="Arial" w:hAnsi="Arial" w:cs="Arial" w:eastAsia="Arial"/>
          <w:sz w:val="24"/>
          <w:szCs w:val="24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(UL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št.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36):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39" w:lineRule="auto"/>
        <w:ind w:left="138" w:right="32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Državna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rtografska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rojekci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Republ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Gauss-Kruegerje</w:t>
      </w:r>
      <w:r>
        <w:rPr>
          <w:rFonts w:ascii="Arial" w:hAnsi="Arial" w:cs="Arial" w:eastAsia="Arial"/>
          <w:sz w:val="20"/>
          <w:szCs w:val="20"/>
          <w:spacing w:val="-5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λ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°15'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λ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°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Gree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ch.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3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projekcije.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Navpi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severu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cone.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kvat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osi.</w:t>
      </w:r>
    </w:p>
    <w:p>
      <w:pPr>
        <w:spacing w:before="21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y(0)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x(0)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rafski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izhod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sta: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λ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5°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φ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°.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Linijsko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sredn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dia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je: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m(0)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1,0000.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3" w:after="0" w:line="240" w:lineRule="auto"/>
        <w:ind w:left="138" w:right="22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(modificiran)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m(0)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0,99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(tudi: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dul;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angl.: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Scale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fact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izog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ativnim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00.0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(angl.: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False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easti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krajše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0.000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(angl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False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northi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eta: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Y(0)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500.000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x(0)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–5.0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0.000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4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Gauss-Kru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n:</w:t>
      </w:r>
    </w:p>
    <w:p>
      <w:pPr>
        <w:spacing w:before="21" w:after="0" w:line="37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dosed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con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opu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tevil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tevilka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195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5),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no,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12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dosed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5.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merid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coni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šajo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5.0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0.000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1" w:after="0" w:line="211" w:lineRule="auto"/>
        <w:ind w:left="858" w:right="396" w:firstLine="-36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dosedanji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obravnava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alinej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avajanja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ridia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i: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364" w:lineRule="auto"/>
        <w:ind w:left="2298" w:right="6019" w:firstLine="-2160"/>
        <w:jc w:val="left"/>
        <w:tabs>
          <w:tab w:pos="22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in: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5576.9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7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9.8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5132.5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6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spacing w:before="4" w:after="0" w:line="365" w:lineRule="auto"/>
        <w:ind w:left="2298" w:right="6186" w:firstLine="-2160"/>
        <w:jc w:val="left"/>
        <w:tabs>
          <w:tab w:pos="22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n: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5769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7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9.8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1325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6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2.5.2.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Prehod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na</w:t>
      </w:r>
      <w:r>
        <w:rPr>
          <w:rFonts w:ascii="Arial" w:hAnsi="Arial" w:cs="Arial" w:eastAsia="Arial"/>
          <w:sz w:val="24"/>
          <w:szCs w:val="24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novi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koordinatni</w:t>
      </w:r>
      <w:r>
        <w:rPr>
          <w:rFonts w:ascii="Arial" w:hAnsi="Arial" w:cs="Arial" w:eastAsia="Arial"/>
          <w:sz w:val="24"/>
          <w:szCs w:val="24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sistem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9" w:lineRule="auto"/>
        <w:ind w:left="138" w:right="1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Republ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veljaven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D48,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temelji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obnim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zahtevam.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cije.</w:t>
      </w:r>
    </w:p>
    <w:p>
      <w:pPr>
        <w:spacing w:before="0" w:after="0" w:line="240" w:lineRule="auto"/>
        <w:ind w:left="138" w:right="102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Nivelma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solut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otencial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nezan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sljivih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gravimetr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azovanj.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50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okviru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IAG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(Internatio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Assoc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Fram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Spatial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ESRS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avljata:</w:t>
      </w:r>
    </w:p>
    <w:p>
      <w:pPr>
        <w:spacing w:before="20" w:after="0" w:line="37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ETRS89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(Europ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rrestr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1989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spacing w:before="0" w:after="0" w:line="196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198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ntalnem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</w:p>
    <w:p>
      <w:pPr>
        <w:spacing w:before="56" w:after="0" w:line="212" w:lineRule="auto"/>
        <w:ind w:left="858" w:right="319" w:firstLine="-36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EVRS2000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rtical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System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-Evr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10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Sloveniji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vzpostavljen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(hor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ntalna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najvišj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nentn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stavitvijo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ovljena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možn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retvorbo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obstoj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pretvorbo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39" w:lineRule="auto"/>
        <w:ind w:left="138" w:right="45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otovitve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0-7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%)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obstoje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tolikšn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oviti</w:t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»zv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st«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25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dlagi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ostmi.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Helm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neho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ali:</w:t>
      </w:r>
    </w:p>
    <w:p>
      <w:pPr>
        <w:spacing w:before="21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no),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kontrolo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rjavo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erit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meritev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GPS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etskih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ETRS89,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kovito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delo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dobju.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3" w:after="0" w:line="240" w:lineRule="auto"/>
        <w:ind w:left="138" w:right="1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itvijo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arametrov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ETRS89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erljivi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zljivi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dnaro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ktih.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39" w:lineRule="auto"/>
        <w:ind w:left="138" w:right="15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trenutnem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vzdrževan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1.1.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008.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takrat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dajati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RS89.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izved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Datumi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eni.</w:t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2.5.3.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Nova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državna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kartografska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projekcija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8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dlagi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rezultatov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rtografskih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dlog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ržavno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nji:</w:t>
      </w:r>
    </w:p>
    <w:p>
      <w:pPr>
        <w:spacing w:before="19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rzalna)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ercat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rjeva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parametri: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6" w:lineRule="exact"/>
        <w:ind w:left="498" w:right="-20"/>
        <w:jc w:val="left"/>
        <w:tabs>
          <w:tab w:pos="9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cijski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elipso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GRS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80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3" w:after="0" w:line="240" w:lineRule="auto"/>
        <w:ind w:left="121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Courier New" w:hAnsi="Courier New" w:cs="Courier New" w:eastAsia="Courier New"/>
          <w:sz w:val="20"/>
          <w:szCs w:val="20"/>
          <w:spacing w:val="0"/>
          <w:w w:val="100"/>
        </w:rPr>
        <w:t>o</w:t>
        <w:tab/>
      </w:r>
      <w:r>
        <w:rPr>
          <w:rFonts w:ascii="Courier New" w:hAnsi="Courier New" w:cs="Courier New" w:eastAsia="Courier New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781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7,00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21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Courier New" w:hAnsi="Courier New" w:cs="Courier New" w:eastAsia="Courier New"/>
          <w:sz w:val="20"/>
          <w:szCs w:val="20"/>
          <w:spacing w:val="0"/>
          <w:w w:val="100"/>
        </w:rPr>
        <w:t>o</w:t>
        <w:tab/>
      </w:r>
      <w:r>
        <w:rPr>
          <w:rFonts w:ascii="Courier New" w:hAnsi="Courier New" w:cs="Courier New" w:eastAsia="Courier New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63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67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2,31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14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spacing w:before="3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oredn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º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dnji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dnevn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kcije: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º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2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pomik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roti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eru: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000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pomik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roti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odu: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5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0000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modul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0,9999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38" w:right="2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modific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rcatorjevo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arametri,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povsem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rtografski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ekciji,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ß-Krüg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Bistvena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sta:</w:t>
      </w:r>
    </w:p>
    <w:p>
      <w:pPr>
        <w:spacing w:before="21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8</w:t>
      </w:r>
      <w:r>
        <w:rPr>
          <w:rFonts w:ascii="Times New Roman" w:hAnsi="Times New Roman" w:cs="Times New Roman" w:eastAsia="Times New Roman"/>
          <w:sz w:val="20"/>
          <w:szCs w:val="20"/>
          <w:spacing w:val="1"/>
          <w:w w:val="100"/>
        </w:rPr>
        <w:t>Æ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</w:t>
      </w:r>
      <w:r>
        <w:rPr>
          <w:rFonts w:ascii="Arial" w:hAnsi="Arial" w:cs="Arial" w:eastAsia="Arial"/>
          <w:sz w:val="20"/>
          <w:szCs w:val="20"/>
          <w:spacing w:val="1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državni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soid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(Besselov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spacing w:val="0"/>
          <w:w w:val="100"/>
          <w:position w:val="2"/>
        </w:rPr>
        <w:t>Æ</w:t>
      </w:r>
      <w:r>
        <w:rPr>
          <w:rFonts w:ascii="Times New Roman" w:hAnsi="Times New Roman" w:cs="Times New Roman" w:eastAsia="Times New Roman"/>
          <w:sz w:val="20"/>
          <w:szCs w:val="20"/>
          <w:spacing w:val="24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GRS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8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0).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2.5.4.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Postopek</w:t>
      </w:r>
      <w:r>
        <w:rPr>
          <w:rFonts w:ascii="Arial" w:hAnsi="Arial" w:cs="Arial" w:eastAsia="Arial"/>
          <w:sz w:val="24"/>
          <w:szCs w:val="24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transformacije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oordinat</w:t>
      </w:r>
      <w:r>
        <w:rPr>
          <w:rFonts w:ascii="Arial" w:hAnsi="Arial" w:cs="Arial" w:eastAsia="Arial"/>
          <w:sz w:val="24"/>
          <w:szCs w:val="24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med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koordinatnimi</w:t>
      </w:r>
      <w:r>
        <w:rPr>
          <w:rFonts w:ascii="Arial" w:hAnsi="Arial" w:cs="Arial" w:eastAsia="Arial"/>
          <w:sz w:val="24"/>
          <w:szCs w:val="24"/>
          <w:spacing w:val="-15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sist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m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2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(Gauss-Krueg</w:t>
      </w:r>
      <w:r>
        <w:rPr>
          <w:rFonts w:ascii="Arial" w:hAnsi="Arial" w:cs="Arial" w:eastAsia="Arial"/>
          <w:sz w:val="20"/>
          <w:szCs w:val="20"/>
          <w:spacing w:val="-4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Besselov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elipsoid,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atum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navigaci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vojaške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(stand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WG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84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ETRS89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sformirat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204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2.525497pt;margin-top:59.63644pt;width:478.589pt;height:345.569pt;mso-position-horizontal-relative:page;mso-position-vertical-relative:paragraph;z-index:-5813" coordorigin="1451,1193" coordsize="9572,6911">
            <v:group style="position:absolute;left:7144;top:1443;width:3630;height:6352" coordorigin="7144,1443" coordsize="3630,6352">
              <v:shape style="position:absolute;left:7144;top:1443;width:3630;height:6352" coordorigin="7144,1443" coordsize="3630,6352" path="m7144,7794l10774,7794,10774,1443,7144,1443,7144,7794xe" filled="f" stroked="t" strokeweight="1.298pt" strokecolor="#000000">
                <v:path arrowok="t"/>
              </v:shape>
            </v:group>
            <v:group style="position:absolute;left:7436;top:4458;width:2;height:608" coordorigin="7436,4458" coordsize="2,608">
              <v:shape style="position:absolute;left:7436;top:4458;width:2;height:608" coordorigin="7436,4458" coordsize="0,608" path="m7436,5067l7436,4458,7436,5067xe" filled="t" fillcolor="#FFFF00" stroked="f">
                <v:path arrowok="t"/>
                <v:fill/>
              </v:shape>
              <v:shape style="position:absolute;left:7447;top:4467;width:1210;height:606" type="#_x0000_t75">
                <v:imagedata r:id="rId16" o:title=""/>
              </v:shape>
            </v:group>
            <v:group style="position:absolute;left:7436;top:4458;width:1216;height:608" coordorigin="7436,4458" coordsize="1216,608">
              <v:shape style="position:absolute;left:7436;top:4458;width:1216;height:608" coordorigin="7436,4458" coordsize="1216,608" path="m7436,5067l8652,5067,8652,4458,7436,4458,7436,5067e" filled="t" fillcolor="#FFFF00" stroked="f">
                <v:path arrowok="t"/>
                <v:fill/>
              </v:shape>
            </v:group>
            <v:group style="position:absolute;left:7446;top:4467;width:1210;height:605" coordorigin="7446,4467" coordsize="1210,605">
              <v:shape style="position:absolute;left:7446;top:4467;width:1210;height:605" coordorigin="7446,4467" coordsize="1210,605" path="m7446,5071l8656,5071,8656,4467,7446,4467,7446,5071xe" filled="f" stroked="t" strokeweight=".25pt" strokecolor="#000000">
                <v:path arrowok="t"/>
              </v:shape>
            </v:group>
            <v:group style="position:absolute;left:7436;top:6875;width:2;height:608" coordorigin="7436,6875" coordsize="2,608">
              <v:shape style="position:absolute;left:7436;top:6875;width:2;height:608" coordorigin="7436,6875" coordsize="0,608" path="m7436,7483l7436,6875,7436,7483xe" filled="t" fillcolor="#FFFF00" stroked="f">
                <v:path arrowok="t"/>
                <v:fill/>
              </v:shape>
              <v:shape style="position:absolute;left:7447;top:6887;width:1210;height:605" type="#_x0000_t75">
                <v:imagedata r:id="rId17" o:title=""/>
              </v:shape>
            </v:group>
            <v:group style="position:absolute;left:7436;top:6875;width:1216;height:608" coordorigin="7436,6875" coordsize="1216,608">
              <v:shape style="position:absolute;left:7436;top:6875;width:1216;height:608" coordorigin="7436,6875" coordsize="1216,608" path="m7436,7483l8652,7483,8652,6875,7436,6875,7436,7483e" filled="t" fillcolor="#FFFF00" stroked="f">
                <v:path arrowok="t"/>
                <v:fill/>
              </v:shape>
            </v:group>
            <v:group style="position:absolute;left:7446;top:6887;width:1210;height:605" coordorigin="7446,6887" coordsize="1210,605">
              <v:shape style="position:absolute;left:7446;top:6887;width:1210;height:605" coordorigin="7446,6887" coordsize="1210,605" path="m7446,7492l8656,7492,8656,6887,7446,6887,7446,7492xe" filled="f" stroked="t" strokeweight=".25pt" strokecolor="#000000">
                <v:path arrowok="t"/>
              </v:shape>
            </v:group>
            <v:group style="position:absolute;left:8051;top:5071;width:2;height:540" coordorigin="8051,5071" coordsize="2,540">
              <v:shape style="position:absolute;left:8051;top:5071;width:2;height:540" coordorigin="8051,5071" coordsize="0,540" path="m8051,5071l8051,5611e" filled="f" stroked="t" strokeweight=".25pt" strokecolor="#000000">
                <v:path arrowok="t"/>
              </v:shape>
            </v:group>
            <v:group style="position:absolute;left:8008;top:5590;width:77;height:88" coordorigin="8008,5590" coordsize="77,88">
              <v:shape style="position:absolute;left:8008;top:5590;width:77;height:88" coordorigin="8008,5590" coordsize="77,88" path="m8008,5590l8051,5677,8082,5600,8045,5600,8026,5597,8008,5590e" filled="t" fillcolor="#000000" stroked="f">
                <v:path arrowok="t"/>
                <v:fill/>
              </v:shape>
              <v:shape style="position:absolute;left:8008;top:5590;width:77;height:88" coordorigin="8008,5590" coordsize="77,88" path="m8084,5594l8065,5599,8045,5600,8082,5600,8084,5594e" filled="t" fillcolor="#000000" stroked="f">
                <v:path arrowok="t"/>
                <v:fill/>
              </v:shape>
            </v:group>
            <v:group style="position:absolute;left:7436;top:2041;width:2;height:608" coordorigin="7436,2041" coordsize="2,608">
              <v:shape style="position:absolute;left:7436;top:2041;width:2;height:608" coordorigin="7436,2041" coordsize="0,608" path="m7436,2650l7436,2041,7436,2650xe" filled="t" fillcolor="#FFFF00" stroked="f">
                <v:path arrowok="t"/>
                <v:fill/>
              </v:shape>
              <v:shape style="position:absolute;left:7447;top:2047;width:1210;height:605" type="#_x0000_t75">
                <v:imagedata r:id="rId18" o:title=""/>
              </v:shape>
            </v:group>
            <v:group style="position:absolute;left:7436;top:2041;width:1216;height:608" coordorigin="7436,2041" coordsize="1216,608">
              <v:shape style="position:absolute;left:7436;top:2041;width:1216;height:608" coordorigin="7436,2041" coordsize="1216,608" path="m7436,2650l8652,2650,8652,2041,7436,2041,7436,2650e" filled="t" fillcolor="#FFFF00" stroked="f">
                <v:path arrowok="t"/>
                <v:fill/>
              </v:shape>
            </v:group>
            <v:group style="position:absolute;left:7446;top:2046;width:1210;height:606" coordorigin="7446,2046" coordsize="1210,606">
              <v:shape style="position:absolute;left:7446;top:2046;width:1210;height:606" coordorigin="7446,2046" coordsize="1210,606" path="m7446,2652l8656,2652,8656,2046,7446,2046,7446,2652xe" filled="f" stroked="t" strokeweight=".25pt" strokecolor="#000000">
                <v:path arrowok="t"/>
              </v:shape>
            </v:group>
            <v:group style="position:absolute;left:8051;top:2652;width:2;height:539" coordorigin="8051,2652" coordsize="2,539">
              <v:shape style="position:absolute;left:8051;top:2652;width:2;height:539" coordorigin="8051,2652" coordsize="0,539" path="m8051,2652l8051,3191e" filled="f" stroked="t" strokeweight=".25pt" strokecolor="#000000">
                <v:path arrowok="t"/>
              </v:shape>
            </v:group>
            <v:group style="position:absolute;left:8008;top:3169;width:76;height:88" coordorigin="8008,3169" coordsize="76,88">
              <v:shape style="position:absolute;left:8008;top:3169;width:76;height:88" coordorigin="8008,3169" coordsize="76,88" path="m8008,3169l8051,3257,8081,3180,8045,3180,8026,3177,8008,3169e" filled="t" fillcolor="#000000" stroked="f">
                <v:path arrowok="t"/>
                <v:fill/>
              </v:shape>
              <v:shape style="position:absolute;left:8008;top:3169;width:76;height:88" coordorigin="8008,3169" coordsize="76,88" path="m8084,3174l8065,3179,8045,3180,8081,3180,8084,3174e" filled="t" fillcolor="#000000" stroked="f">
                <v:path arrowok="t"/>
                <v:fill/>
              </v:shape>
            </v:group>
            <v:group style="position:absolute;left:1700;top:1443;width:3629;height:6352" coordorigin="1700,1443" coordsize="3629,6352">
              <v:shape style="position:absolute;left:1700;top:1443;width:3629;height:6352" coordorigin="1700,1443" coordsize="3629,6352" path="m1700,7794l5329,7794,5329,1443,1700,1443,1700,7794xe" filled="f" stroked="t" strokeweight="1.298pt" strokecolor="#000000">
                <v:path arrowok="t"/>
              </v:shape>
            </v:group>
            <v:group style="position:absolute;left:4422;top:6347;width:2;height:540" coordorigin="4422,6347" coordsize="2,540">
              <v:shape style="position:absolute;left:4422;top:6347;width:2;height:540" coordorigin="4422,6347" coordsize="0,540" path="m4422,6887l4422,6347e" filled="f" stroked="t" strokeweight=".25pt" strokecolor="#000000">
                <v:path arrowok="t"/>
              </v:shape>
            </v:group>
            <v:group style="position:absolute;left:4389;top:6282;width:76;height:88" coordorigin="4389,6282" coordsize="76,88">
              <v:shape style="position:absolute;left:4389;top:6282;width:76;height:88" coordorigin="4389,6282" coordsize="76,88" path="m4460,6359l4427,6359,4447,6362,4465,6370,4460,6359e" filled="t" fillcolor="#000000" stroked="f">
                <v:path arrowok="t"/>
                <v:fill/>
              </v:shape>
              <v:shape style="position:absolute;left:4389;top:6282;width:76;height:88" coordorigin="4389,6282" coordsize="76,88" path="m4422,6282l4389,6365,4408,6360,4427,6359,4460,6359,4422,6282e" filled="t" fillcolor="#000000" stroked="f">
                <v:path arrowok="t"/>
                <v:fill/>
              </v:shape>
            </v:group>
            <v:group style="position:absolute;left:3803;top:5675;width:2;height:608" coordorigin="3803,5675" coordsize="2,608">
              <v:shape style="position:absolute;left:3803;top:5675;width:2;height:608" coordorigin="3803,5675" coordsize="0,608" path="m3803,6283l3803,5675,3803,6283xe" filled="t" fillcolor="#CCFFFF" stroked="f">
                <v:path arrowok="t"/>
                <v:fill/>
              </v:shape>
              <v:shape style="position:absolute;left:3817;top:5677;width:1210;height:606" type="#_x0000_t75">
                <v:imagedata r:id="rId19" o:title=""/>
              </v:shape>
            </v:group>
            <v:group style="position:absolute;left:3803;top:5675;width:1217;height:608" coordorigin="3803,5675" coordsize="1217,608">
              <v:shape style="position:absolute;left:3803;top:5675;width:1217;height:608" coordorigin="3803,5675" coordsize="1217,608" path="m3803,6283l5020,6283,5020,5675,3803,5675,3803,6283e" filled="t" fillcolor="#CCFFFF" stroked="f">
                <v:path arrowok="t"/>
                <v:fill/>
              </v:shape>
            </v:group>
            <v:group style="position:absolute;left:3816;top:5677;width:1211;height:605" coordorigin="3816,5677" coordsize="1211,605">
              <v:shape style="position:absolute;left:3816;top:5677;width:1211;height:605" coordorigin="3816,5677" coordsize="1211,605" path="m3816,6282l5027,6282,5027,5677,3816,5677,3816,6282xe" filled="f" stroked="t" strokeweight=".25pt" strokecolor="#000000">
                <v:path arrowok="t"/>
              </v:shape>
            </v:group>
            <v:group style="position:absolute;left:3803;top:6875;width:2;height:608" coordorigin="3803,6875" coordsize="2,608">
              <v:shape style="position:absolute;left:3803;top:6875;width:2;height:608" coordorigin="3803,6875" coordsize="0,608" path="m3803,7483l3803,6875,3803,7483xe" filled="t" fillcolor="#FFFF00" stroked="f">
                <v:path arrowok="t"/>
                <v:fill/>
              </v:shape>
              <v:shape style="position:absolute;left:3817;top:6887;width:1210;height:605" type="#_x0000_t75">
                <v:imagedata r:id="rId20" o:title=""/>
              </v:shape>
            </v:group>
            <v:group style="position:absolute;left:3803;top:6875;width:1217;height:608" coordorigin="3803,6875" coordsize="1217,608">
              <v:shape style="position:absolute;left:3803;top:6875;width:1217;height:608" coordorigin="3803,6875" coordsize="1217,608" path="m3803,7483l5020,7483,5020,6875,3803,6875,3803,7483e" filled="t" fillcolor="#FFFF00" stroked="f">
                <v:path arrowok="t"/>
                <v:fill/>
              </v:shape>
            </v:group>
            <v:group style="position:absolute;left:3816;top:6887;width:1211;height:605" coordorigin="3816,6887" coordsize="1211,605">
              <v:shape style="position:absolute;left:3816;top:6887;width:1211;height:605" coordorigin="3816,6887" coordsize="1211,605" path="m3816,7492l5027,7492,5027,6887,3816,6887,3816,7492xe" filled="f" stroked="t" strokeweight=".25pt" strokecolor="#000000">
                <v:path arrowok="t"/>
              </v:shape>
              <v:shape style="position:absolute;left:2003;top:3257;width:1210;height:606" type="#_x0000_t75">
                <v:imagedata r:id="rId21" o:title=""/>
              </v:shape>
            </v:group>
            <v:group style="position:absolute;left:1994;top:3257;width:1217;height:608" coordorigin="1994,3257" coordsize="1217,608">
              <v:shape style="position:absolute;left:1994;top:3257;width:1217;height:608" coordorigin="1994,3257" coordsize="1217,608" path="m1994,3865l3211,3865,3211,3257,1994,3257,1994,3865e" filled="t" fillcolor="#00FF00" stroked="f">
                <v:path arrowok="t"/>
                <v:fill/>
              </v:shape>
            </v:group>
            <v:group style="position:absolute;left:2002;top:3257;width:1211;height:605" coordorigin="2002,3257" coordsize="1211,605">
              <v:shape style="position:absolute;left:2002;top:3257;width:1211;height:605" coordorigin="2002,3257" coordsize="1211,605" path="m2002,3862l3212,3862,3212,3257,2002,3257,2002,3862xe" filled="f" stroked="t" strokeweight=".25pt" strokecolor="#000000">
                <v:path arrowok="t"/>
              </v:shape>
            </v:group>
            <v:group style="position:absolute;left:3803;top:2041;width:2;height:608" coordorigin="3803,2041" coordsize="2,608">
              <v:shape style="position:absolute;left:3803;top:2041;width:2;height:608" coordorigin="3803,2041" coordsize="0,608" path="m3803,2650l3803,2041,3803,2650xe" filled="t" fillcolor="#FFFF00" stroked="f">
                <v:path arrowok="t"/>
                <v:fill/>
              </v:shape>
              <v:shape style="position:absolute;left:3817;top:2047;width:1210;height:605" type="#_x0000_t75">
                <v:imagedata r:id="rId22" o:title=""/>
              </v:shape>
            </v:group>
            <v:group style="position:absolute;left:3803;top:2041;width:1217;height:608" coordorigin="3803,2041" coordsize="1217,608">
              <v:shape style="position:absolute;left:3803;top:2041;width:1217;height:608" coordorigin="3803,2041" coordsize="1217,608" path="m3803,2650l5020,2650,5020,2041,3803,2041,3803,2650e" filled="t" fillcolor="#FFFF00" stroked="f">
                <v:path arrowok="t"/>
                <v:fill/>
              </v:shape>
            </v:group>
            <v:group style="position:absolute;left:3816;top:2046;width:1211;height:606" coordorigin="3816,2046" coordsize="1211,606">
              <v:shape style="position:absolute;left:3816;top:2046;width:1211;height:606" coordorigin="3816,2046" coordsize="1211,606" path="m3816,2652l5027,2652,5027,2046,3816,2046,3816,2652xe" filled="f" stroked="t" strokeweight=".25pt" strokecolor="#000000">
                <v:path arrowok="t"/>
              </v:shape>
            </v:group>
            <v:group style="position:absolute;left:4422;top:2718;width:2;height:539" coordorigin="4422,2718" coordsize="2,539">
              <v:shape style="position:absolute;left:4422;top:2718;width:2;height:539" coordorigin="4422,2718" coordsize="0,539" path="m4422,3257l4422,2718e" filled="f" stroked="t" strokeweight=".25pt" strokecolor="#000000">
                <v:path arrowok="t"/>
              </v:shape>
            </v:group>
            <v:group style="position:absolute;left:4388;top:2652;width:77;height:86" coordorigin="4388,2652" coordsize="77,86">
              <v:shape style="position:absolute;left:4388;top:2652;width:77;height:86" coordorigin="4388,2652" coordsize="77,86" path="m4460,2729l4427,2729,4447,2732,4465,2739,4460,2729e" filled="t" fillcolor="#000000" stroked="f">
                <v:path arrowok="t"/>
                <v:fill/>
              </v:shape>
              <v:shape style="position:absolute;left:4388;top:2652;width:77;height:86" coordorigin="4388,2652" coordsize="77,86" path="m4422,2652l4388,2734,4407,2730,4427,2729,4460,2729,4422,2652e" filled="t" fillcolor="#000000" stroked="f">
                <v:path arrowok="t"/>
                <v:fill/>
              </v:shape>
            </v:group>
            <v:group style="position:absolute;left:5027;top:2350;width:539;height:725" coordorigin="5027,2350" coordsize="539,725">
              <v:shape style="position:absolute;left:5027;top:2350;width:539;height:725" coordorigin="5027,2350" coordsize="539,725" path="m5027,2350l5252,2350,5252,3075,5566,3075e" filled="f" stroked="t" strokeweight=".25pt" strokecolor="#000000">
                <v:path arrowok="t"/>
              </v:shape>
            </v:group>
            <v:group style="position:absolute;left:5628;top:2761;width:2;height:608" coordorigin="5628,2761" coordsize="2,608">
              <v:shape style="position:absolute;left:5628;top:2761;width:2;height:608" coordorigin="5628,2761" coordsize="0,608" path="m5628,3370l5628,2761,5628,3370xe" filled="t" fillcolor="#CCFFFF" stroked="f">
                <v:path arrowok="t"/>
                <v:fill/>
              </v:shape>
              <v:shape style="position:absolute;left:5632;top:2773;width:1210;height:605" type="#_x0000_t75">
                <v:imagedata r:id="rId23" o:title=""/>
              </v:shape>
            </v:group>
            <v:group style="position:absolute;left:5628;top:2761;width:1216;height:608" coordorigin="5628,2761" coordsize="1216,608">
              <v:shape style="position:absolute;left:5628;top:2761;width:1216;height:608" coordorigin="5628,2761" coordsize="1216,608" path="m5628,3370l6844,3370,6844,2761,5628,2761,5628,3370e" filled="t" fillcolor="#CCFFFF" stroked="f">
                <v:path arrowok="t"/>
                <v:fill/>
              </v:shape>
            </v:group>
            <v:group style="position:absolute;left:5630;top:2772;width:1211;height:606" coordorigin="5630,2772" coordsize="1211,606">
              <v:shape style="position:absolute;left:5630;top:2772;width:1211;height:606" coordorigin="5630,2772" coordsize="1211,606" path="m5630,3378l6841,3378,6841,2772,5630,2772,5630,3378xe" filled="f" stroked="t" strokeweight=".25pt" strokecolor="#000000">
                <v:path arrowok="t"/>
              </v:shape>
            </v:group>
            <v:group style="position:absolute;left:5544;top:3043;width:86;height:76" coordorigin="5544,3043" coordsize="86,76">
              <v:shape style="position:absolute;left:5544;top:3043;width:86;height:76" coordorigin="5544,3043" coordsize="86,76" path="m5549,3043l5554,3062,5555,3081,5551,3100,5544,3119,5630,3075,5549,3043e" filled="t" fillcolor="#000000" stroked="f">
                <v:path arrowok="t"/>
                <v:fill/>
              </v:shape>
            </v:group>
            <v:group style="position:absolute;left:6841;top:2350;width:539;height:725" coordorigin="6841,2350" coordsize="539,725">
              <v:shape style="position:absolute;left:6841;top:2350;width:539;height:725" coordorigin="6841,2350" coordsize="539,725" path="m6841,3075l7068,3075,7068,2350,7380,2350e" filled="f" stroked="t" strokeweight=".25pt" strokecolor="#000000">
                <v:path arrowok="t"/>
              </v:shape>
            </v:group>
            <v:group style="position:absolute;left:7360;top:2316;width:86;height:77" coordorigin="7360,2316" coordsize="86,77">
              <v:shape style="position:absolute;left:7360;top:2316;width:86;height:77" coordorigin="7360,2316" coordsize="86,77" path="m7364,2316l7369,2335,7369,2355,7366,2374,7360,2393,7446,2350,7364,2316e" filled="t" fillcolor="#000000" stroked="f">
                <v:path arrowok="t"/>
                <v:fill/>
              </v:shape>
            </v:group>
            <v:group style="position:absolute;left:1994;top:6875;width:2;height:608" coordorigin="1994,6875" coordsize="2,608">
              <v:shape style="position:absolute;left:1994;top:6875;width:2;height:608" coordorigin="1994,6875" coordsize="0,608" path="m1994,7483l1994,6875,1994,7483xe" filled="t" fillcolor="#00FF00" stroked="f">
                <v:path arrowok="t"/>
                <v:fill/>
              </v:shape>
              <v:shape style="position:absolute;left:2003;top:6887;width:1210;height:605" type="#_x0000_t75">
                <v:imagedata r:id="rId24" o:title=""/>
              </v:shape>
            </v:group>
            <v:group style="position:absolute;left:1994;top:6875;width:1217;height:608" coordorigin="1994,6875" coordsize="1217,608">
              <v:shape style="position:absolute;left:1994;top:6875;width:1217;height:608" coordorigin="1994,6875" coordsize="1217,608" path="m1994,7483l3211,7483,3211,6875,1994,6875,1994,7483e" filled="t" fillcolor="#00FF00" stroked="f">
                <v:path arrowok="t"/>
                <v:fill/>
              </v:shape>
            </v:group>
            <v:group style="position:absolute;left:2002;top:6887;width:1211;height:605" coordorigin="2002,6887" coordsize="1211,605">
              <v:shape style="position:absolute;left:2002;top:6887;width:1211;height:605" coordorigin="2002,6887" coordsize="1211,605" path="m2002,7492l3212,7492,3212,6887,2002,6887,2002,7492xe" filled="f" stroked="t" strokeweight=".25pt" strokecolor="#000000">
                <v:path arrowok="t"/>
              </v:shape>
            </v:group>
            <v:group style="position:absolute;left:9260;top:6875;width:2;height:608" coordorigin="9260,6875" coordsize="2,608">
              <v:shape style="position:absolute;left:9260;top:6875;width:2;height:608" coordorigin="9260,6875" coordsize="0,608" path="m9260,7483l9260,6875,9260,7483xe" filled="t" fillcolor="#00FF00" stroked="f">
                <v:path arrowok="t"/>
                <v:fill/>
              </v:shape>
              <v:shape style="position:absolute;left:9262;top:6887;width:1210;height:605" type="#_x0000_t75">
                <v:imagedata r:id="rId25" o:title=""/>
              </v:shape>
            </v:group>
            <v:group style="position:absolute;left:9260;top:6875;width:1217;height:608" coordorigin="9260,6875" coordsize="1217,608">
              <v:shape style="position:absolute;left:9260;top:6875;width:1217;height:608" coordorigin="9260,6875" coordsize="1217,608" path="m9260,7483l10477,7483,10477,6875,9260,6875,9260,7483e" filled="t" fillcolor="#00FF00" stroked="f">
                <v:path arrowok="t"/>
                <v:fill/>
              </v:shape>
            </v:group>
            <v:group style="position:absolute;left:9260;top:6887;width:1210;height:605" coordorigin="9260,6887" coordsize="1210,605">
              <v:shape style="position:absolute;left:9260;top:6887;width:1210;height:605" coordorigin="9260,6887" coordsize="1210,605" path="m9260,7492l10470,7492,10470,6887,9260,6887,9260,7492xe" filled="f" stroked="t" strokeweight=".25pt" strokecolor="#000000">
                <v:path arrowok="t"/>
              </v:shape>
              <v:shape style="position:absolute;left:9262;top:3257;width:1210;height:606" type="#_x0000_t75">
                <v:imagedata r:id="rId26" o:title=""/>
              </v:shape>
            </v:group>
            <v:group style="position:absolute;left:9260;top:3257;width:1217;height:608" coordorigin="9260,3257" coordsize="1217,608">
              <v:shape style="position:absolute;left:9260;top:3257;width:1217;height:608" coordorigin="9260,3257" coordsize="1217,608" path="m9260,3865l10477,3865,10477,3257,9260,3257,9260,3865e" filled="t" fillcolor="#00FF00" stroked="f">
                <v:path arrowok="t"/>
                <v:fill/>
              </v:shape>
            </v:group>
            <v:group style="position:absolute;left:9260;top:3257;width:1210;height:605" coordorigin="9260,3257" coordsize="1210,605">
              <v:shape style="position:absolute;left:9260;top:3257;width:1210;height:605" coordorigin="9260,3257" coordsize="1210,605" path="m9260,3862l10470,3862,10470,3257,9260,3257,9260,3862xe" filled="f" stroked="t" strokeweight=".25pt" strokecolor="#000000">
                <v:path arrowok="t"/>
              </v:shape>
              <v:shape style="position:absolute;left:3817;top:3257;width:1210;height:606" type="#_x0000_t75">
                <v:imagedata r:id="rId27" o:title=""/>
              </v:shape>
            </v:group>
            <v:group style="position:absolute;left:3803;top:3257;width:1217;height:608" coordorigin="3803,3257" coordsize="1217,608">
              <v:shape style="position:absolute;left:3803;top:3257;width:1217;height:608" coordorigin="3803,3257" coordsize="1217,608" path="m3803,3865l5020,3865,5020,3257,3803,3257,3803,3865e" filled="t" fillcolor="#CCFFFF" stroked="f">
                <v:path arrowok="t"/>
                <v:fill/>
              </v:shape>
            </v:group>
            <v:group style="position:absolute;left:3816;top:3257;width:1211;height:605" coordorigin="3816,3257" coordsize="1211,605">
              <v:shape style="position:absolute;left:3816;top:3257;width:1211;height:605" coordorigin="3816,3257" coordsize="1211,605" path="m3816,3862l5027,3862,5027,3257,3816,3257,3816,3862xe" filled="f" stroked="t" strokeweight=".25pt" strokecolor="#000000">
                <v:path arrowok="t"/>
              </v:shape>
            </v:group>
            <v:group style="position:absolute;left:3803;top:4458;width:2;height:608" coordorigin="3803,4458" coordsize="2,608">
              <v:shape style="position:absolute;left:3803;top:4458;width:2;height:608" coordorigin="3803,4458" coordsize="0,608" path="m3803,5067l3803,4458,3803,5067xe" filled="t" fillcolor="#FFFF00" stroked="f">
                <v:path arrowok="t"/>
                <v:fill/>
              </v:shape>
              <v:shape style="position:absolute;left:3817;top:4467;width:1210;height:606" type="#_x0000_t75">
                <v:imagedata r:id="rId28" o:title=""/>
              </v:shape>
            </v:group>
            <v:group style="position:absolute;left:3803;top:4458;width:1217;height:608" coordorigin="3803,4458" coordsize="1217,608">
              <v:shape style="position:absolute;left:3803;top:4458;width:1217;height:608" coordorigin="3803,4458" coordsize="1217,608" path="m3803,5067l5020,5067,5020,4458,3803,4458,3803,5067e" filled="t" fillcolor="#FFFF00" stroked="f">
                <v:path arrowok="t"/>
                <v:fill/>
              </v:shape>
            </v:group>
            <v:group style="position:absolute;left:3816;top:4467;width:1211;height:605" coordorigin="3816,4467" coordsize="1211,605">
              <v:shape style="position:absolute;left:3816;top:4467;width:1211;height:605" coordorigin="3816,4467" coordsize="1211,605" path="m3816,5071l5027,5071,5027,4467,3816,4467,3816,5071xe" filled="f" stroked="t" strokeweight=".25pt" strokecolor="#000000">
                <v:path arrowok="t"/>
              </v:shape>
            </v:group>
            <v:group style="position:absolute;left:4422;top:3928;width:2;height:539" coordorigin="4422,3928" coordsize="2,539">
              <v:shape style="position:absolute;left:4422;top:3928;width:2;height:539" coordorigin="4422,3928" coordsize="0,539" path="m4422,4467l4422,3928e" filled="f" stroked="t" strokeweight=".25pt" strokecolor="#000000">
                <v:path arrowok="t"/>
              </v:shape>
            </v:group>
            <v:group style="position:absolute;left:4389;top:3862;width:76;height:88" coordorigin="4389,3862" coordsize="76,88">
              <v:shape style="position:absolute;left:4389;top:3862;width:76;height:88" coordorigin="4389,3862" coordsize="76,88" path="m4460,3939l4427,3939,4447,3942,4465,3949,4460,3939e" filled="t" fillcolor="#000000" stroked="f">
                <v:path arrowok="t"/>
                <v:fill/>
              </v:shape>
              <v:shape style="position:absolute;left:4389;top:3862;width:76;height:88" coordorigin="4389,3862" coordsize="76,88" path="m4422,3862l4389,3944,4408,3940,4427,3939,4460,3939,4422,3862e" filled="t" fillcolor="#000000" stroked="f">
                <v:path arrowok="t"/>
                <v:fill/>
              </v:shape>
            </v:group>
            <v:group style="position:absolute;left:4422;top:5137;width:2;height:540" coordorigin="4422,5137" coordsize="2,540">
              <v:shape style="position:absolute;left:4422;top:5137;width:2;height:540" coordorigin="4422,5137" coordsize="0,540" path="m4422,5677l4422,5137e" filled="f" stroked="t" strokeweight=".25pt" strokecolor="#000000">
                <v:path arrowok="t"/>
              </v:shape>
            </v:group>
            <v:group style="position:absolute;left:4389;top:5071;width:76;height:88" coordorigin="4389,5071" coordsize="76,88">
              <v:shape style="position:absolute;left:4389;top:5071;width:76;height:88" coordorigin="4389,5071" coordsize="76,88" path="m4460,5148l4427,5148,4447,5152,4465,5159,4460,5148e" filled="t" fillcolor="#000000" stroked="f">
                <v:path arrowok="t"/>
                <v:fill/>
              </v:shape>
              <v:shape style="position:absolute;left:4389;top:5071;width:76;height:88" coordorigin="4389,5071" coordsize="76,88" path="m4422,5071l4389,5154,4408,5149,4427,5148,4460,5148,4422,5071e" filled="t" fillcolor="#000000" stroked="f">
                <v:path arrowok="t"/>
                <v:fill/>
              </v:shape>
            </v:group>
            <v:group style="position:absolute;left:3212;top:3559;width:538;height:2" coordorigin="3212,3559" coordsize="538,2">
              <v:shape style="position:absolute;left:3212;top:3559;width:538;height:2" coordorigin="3212,3559" coordsize="538,0" path="m3212,3559l3750,3559e" filled="f" stroked="t" strokeweight=".25pt" strokecolor="#000000">
                <v:path arrowok="t"/>
              </v:shape>
            </v:group>
            <v:group style="position:absolute;left:3730;top:3526;width:86;height:77" coordorigin="3730,3526" coordsize="86,77">
              <v:shape style="position:absolute;left:3730;top:3526;width:86;height:77" coordorigin="3730,3526" coordsize="86,77" path="m3734,3526l3739,3545,3740,3564,3737,3584,3730,3603,3816,3559,3734,3526e" filled="t" fillcolor="#000000" stroked="f">
                <v:path arrowok="t"/>
                <v:fill/>
              </v:shape>
            </v:group>
            <v:group style="position:absolute;left:2608;top:3862;width:1142;height:1937" coordorigin="2608,3862" coordsize="1142,1937">
              <v:shape style="position:absolute;left:2608;top:3862;width:1142;height:1937" coordorigin="2608,3862" coordsize="1142,1937" path="m2608,3862l2608,5799,3750,5799e" filled="f" stroked="t" strokeweight=".25pt" strokecolor="#000000">
                <v:path arrowok="t"/>
              </v:shape>
            </v:group>
            <v:group style="position:absolute;left:3730;top:5764;width:86;height:76" coordorigin="3730,5764" coordsize="86,76">
              <v:shape style="position:absolute;left:3730;top:5764;width:86;height:76" coordorigin="3730,5764" coordsize="86,76" path="m3734,5764l3739,5784,3740,5803,3737,5822,3730,5841,3816,5799,3734,5764e" filled="t" fillcolor="#000000" stroked="f">
                <v:path arrowok="t"/>
                <v:fill/>
              </v:shape>
            </v:group>
            <v:group style="position:absolute;left:2608;top:6161;width:1142;height:726" coordorigin="2608,6161" coordsize="1142,726">
              <v:shape style="position:absolute;left:2608;top:6161;width:1142;height:726" coordorigin="2608,6161" coordsize="1142,726" path="m2608,6887l2608,6161,3750,6161e" filled="f" stroked="t" strokeweight=".25pt" strokecolor="#000000">
                <v:path arrowok="t"/>
              </v:shape>
            </v:group>
            <v:group style="position:absolute;left:3730;top:6128;width:86;height:76" coordorigin="3730,6128" coordsize="86,76">
              <v:shape style="position:absolute;left:3730;top:6128;width:86;height:76" coordorigin="3730,6128" coordsize="86,76" path="m3735,6128l3739,6147,3740,6166,3737,6186,3730,6204,3816,6161,3735,6128e" filled="t" fillcolor="#000000" stroked="f">
                <v:path arrowok="t"/>
                <v:fill/>
              </v:shape>
              <v:shape style="position:absolute;left:7447;top:3257;width:1210;height:606" type="#_x0000_t75">
                <v:imagedata r:id="rId29" o:title=""/>
              </v:shape>
            </v:group>
            <v:group style="position:absolute;left:7436;top:3257;width:1216;height:608" coordorigin="7436,3257" coordsize="1216,608">
              <v:shape style="position:absolute;left:7436;top:3257;width:1216;height:608" coordorigin="7436,3257" coordsize="1216,608" path="m7436,3865l8652,3865,8652,3257,7436,3257,7436,3865e" filled="t" fillcolor="#CCFFFF" stroked="f">
                <v:path arrowok="t"/>
                <v:fill/>
              </v:shape>
            </v:group>
            <v:group style="position:absolute;left:7446;top:3257;width:1210;height:605" coordorigin="7446,3257" coordsize="1210,605">
              <v:shape style="position:absolute;left:7446;top:3257;width:1210;height:605" coordorigin="7446,3257" coordsize="1210,605" path="m7446,3862l8656,3862,8656,3257,7446,3257,7446,3862xe" filled="f" stroked="t" strokeweight=".25pt" strokecolor="#000000">
                <v:path arrowok="t"/>
              </v:shape>
            </v:group>
            <v:group style="position:absolute;left:8051;top:3862;width:2;height:539" coordorigin="8051,3862" coordsize="2,539">
              <v:shape style="position:absolute;left:8051;top:3862;width:2;height:539" coordorigin="8051,3862" coordsize="0,539" path="m8051,3862l8051,4401e" filled="f" stroked="t" strokeweight=".25pt" strokecolor="#000000">
                <v:path arrowok="t"/>
              </v:shape>
            </v:group>
            <v:group style="position:absolute;left:8008;top:4379;width:76;height:88" coordorigin="8008,4379" coordsize="76,88">
              <v:shape style="position:absolute;left:8008;top:4379;width:76;height:88" coordorigin="8008,4379" coordsize="76,88" path="m8008,4379l8051,4467,8081,4390,8045,4390,8026,4386,8008,4379e" filled="t" fillcolor="#000000" stroked="f">
                <v:path arrowok="t"/>
                <v:fill/>
              </v:shape>
              <v:shape style="position:absolute;left:8008;top:4379;width:76;height:88" coordorigin="8008,4379" coordsize="76,88" path="m8084,4384l8065,4389,8045,4390,8081,4390,8084,4384e" filled="t" fillcolor="#000000" stroked="f">
                <v:path arrowok="t"/>
                <v:fill/>
              </v:shape>
            </v:group>
            <v:group style="position:absolute;left:7436;top:5675;width:2;height:608" coordorigin="7436,5675" coordsize="2,608">
              <v:shape style="position:absolute;left:7436;top:5675;width:2;height:608" coordorigin="7436,5675" coordsize="0,608" path="m7436,6283l7436,5675,7436,6283xe" filled="t" fillcolor="#CCFFFF" stroked="f">
                <v:path arrowok="t"/>
                <v:fill/>
              </v:shape>
              <v:shape style="position:absolute;left:7447;top:5677;width:1210;height:606" type="#_x0000_t75">
                <v:imagedata r:id="rId30" o:title=""/>
              </v:shape>
            </v:group>
            <v:group style="position:absolute;left:7436;top:5675;width:1216;height:608" coordorigin="7436,5675" coordsize="1216,608">
              <v:shape style="position:absolute;left:7436;top:5675;width:1216;height:608" coordorigin="7436,5675" coordsize="1216,608" path="m7436,6283l8652,6283,8652,5675,7436,5675,7436,6283e" filled="t" fillcolor="#CCFFFF" stroked="f">
                <v:path arrowok="t"/>
                <v:fill/>
              </v:shape>
            </v:group>
            <v:group style="position:absolute;left:7446;top:5677;width:1210;height:605" coordorigin="7446,5677" coordsize="1210,605">
              <v:shape style="position:absolute;left:7446;top:5677;width:1210;height:605" coordorigin="7446,5677" coordsize="1210,605" path="m7446,6282l8656,6282,8656,5677,7446,5677,7446,6282xe" filled="f" stroked="t" strokeweight=".25pt" strokecolor="#000000">
                <v:path arrowok="t"/>
              </v:shape>
            </v:group>
            <v:group style="position:absolute;left:8051;top:6282;width:2;height:539" coordorigin="8051,6282" coordsize="2,539">
              <v:shape style="position:absolute;left:8051;top:6282;width:2;height:539" coordorigin="8051,6282" coordsize="0,539" path="m8051,6282l8051,6821e" filled="f" stroked="t" strokeweight=".25pt" strokecolor="#000000">
                <v:path arrowok="t"/>
              </v:shape>
            </v:group>
            <v:group style="position:absolute;left:8008;top:6799;width:76;height:88" coordorigin="8008,6799" coordsize="76,88">
              <v:shape style="position:absolute;left:8008;top:6799;width:76;height:88" coordorigin="8008,6799" coordsize="76,88" path="m8008,6799l8051,6887,8081,6810,8045,6810,8026,6807,8008,6799e" filled="t" fillcolor="#000000" stroked="f">
                <v:path arrowok="t"/>
                <v:fill/>
              </v:shape>
              <v:shape style="position:absolute;left:8008;top:6799;width:76;height:88" coordorigin="8008,6799" coordsize="76,88" path="m8084,6804l8065,6809,8045,6810,8081,6810,8084,6804e" filled="t" fillcolor="#000000" stroked="f">
                <v:path arrowok="t"/>
                <v:fill/>
              </v:shape>
            </v:group>
            <v:group style="position:absolute;left:8722;top:3559;width:539;height:2" coordorigin="8722,3559" coordsize="539,2">
              <v:shape style="position:absolute;left:8722;top:3559;width:539;height:2" coordorigin="8722,3559" coordsize="539,0" path="m9260,3559l8722,3559e" filled="f" stroked="t" strokeweight=".25pt" strokecolor="#000000">
                <v:path arrowok="t"/>
              </v:shape>
            </v:group>
            <v:group style="position:absolute;left:8656;top:3516;width:88;height:76" coordorigin="8656,3516" coordsize="88,76">
              <v:shape style="position:absolute;left:8656;top:3516;width:88;height:76" coordorigin="8656,3516" coordsize="88,76" path="m8743,3516l8656,3559,8739,3592,8733,3573,8733,3554,8736,3534,8743,3516e" filled="t" fillcolor="#000000" stroked="f">
                <v:path arrowok="t"/>
                <v:fill/>
              </v:shape>
            </v:group>
            <v:group style="position:absolute;left:8722;top:3862;width:1144;height:1937" coordorigin="8722,3862" coordsize="1144,1937">
              <v:shape style="position:absolute;left:8722;top:3862;width:1144;height:1937" coordorigin="8722,3862" coordsize="1144,1937" path="m9865,3862l9865,5799,8722,5799e" filled="f" stroked="t" strokeweight=".25pt" strokecolor="#000000">
                <v:path arrowok="t"/>
              </v:shape>
            </v:group>
            <v:group style="position:absolute;left:8656;top:5754;width:88;height:77" coordorigin="8656,5754" coordsize="88,77">
              <v:shape style="position:absolute;left:8656;top:5754;width:88;height:77" coordorigin="8656,5754" coordsize="88,77" path="m8743,5754l8656,5799,8739,5831,8733,5812,8733,5792,8736,5773,8743,5754e" filled="t" fillcolor="#000000" stroked="f">
                <v:path arrowok="t"/>
                <v:fill/>
              </v:shape>
            </v:group>
            <v:group style="position:absolute;left:8722;top:6161;width:1144;height:726" coordorigin="8722,6161" coordsize="1144,726">
              <v:shape style="position:absolute;left:8722;top:6161;width:1144;height:726" coordorigin="8722,6161" coordsize="1144,726" path="m9865,6887l9865,6161,8722,6161e" filled="f" stroked="t" strokeweight=".25pt" strokecolor="#000000">
                <v:path arrowok="t"/>
              </v:shape>
            </v:group>
            <v:group style="position:absolute;left:8656;top:6117;width:88;height:76" coordorigin="8656,6117" coordsize="88,76">
              <v:shape style="position:absolute;left:8656;top:6117;width:88;height:76" coordorigin="8656,6117" coordsize="88,76" path="m8743,6117l8656,6161,8738,6193,8733,6174,8733,6154,8736,6135,8743,6117e" filled="t" fillcolor="#000000" stroked="f">
                <v:path arrowok="t"/>
                <v:fill/>
              </v:shape>
              <v:shape style="position:absolute;left:5632;top:3984;width:1210;height:800" type="#_x0000_t75">
                <v:imagedata r:id="rId31" o:title=""/>
              </v:shape>
            </v:group>
            <v:group style="position:absolute;left:5628;top:3978;width:1216;height:816" coordorigin="5628,3978" coordsize="1216,816">
              <v:shape style="position:absolute;left:5628;top:3978;width:1216;height:816" coordorigin="5628,3978" coordsize="1216,816" path="m5628,4794l6844,4794,6844,3978,5628,3978,5628,4794e" filled="t" fillcolor="#00FF00" stroked="f">
                <v:path arrowok="t"/>
                <v:fill/>
              </v:shape>
            </v:group>
            <v:group style="position:absolute;left:5630;top:3983;width:1211;height:802" coordorigin="5630,3983" coordsize="1211,802">
              <v:shape style="position:absolute;left:5630;top:3983;width:1211;height:802" coordorigin="5630,3983" coordsize="1211,802" path="m5630,4785l6841,4785,6841,3983,5630,3983,5630,4785xe" filled="f" stroked="t" strokeweight=".25pt" strokecolor="#000000">
                <v:path arrowok="t"/>
              </v:shape>
            </v:group>
            <v:group style="position:absolute;left:6236;top:3444;width:2;height:539" coordorigin="6236,3444" coordsize="2,539">
              <v:shape style="position:absolute;left:6236;top:3444;width:2;height:539" coordorigin="6236,3444" coordsize="0,539" path="m6236,3983l6236,3444e" filled="f" stroked="t" strokeweight=".25pt" strokecolor="#000000">
                <v:path arrowok="t"/>
              </v:shape>
            </v:group>
            <v:group style="position:absolute;left:6202;top:3378;width:77;height:86" coordorigin="6202,3378" coordsize="77,86">
              <v:shape style="position:absolute;left:6202;top:3378;width:77;height:86" coordorigin="6202,3378" coordsize="77,86" path="m6275,3455l6241,3455,6261,3458,6280,3465,6275,3455e" filled="t" fillcolor="#000000" stroked="f">
                <v:path arrowok="t"/>
                <v:fill/>
              </v:shape>
              <v:shape style="position:absolute;left:6202;top:3378;width:77;height:86" coordorigin="6202,3378" coordsize="77,86" path="m6236,3378l6202,3461,6221,3456,6241,3455,6275,3455,6236,3378e" filled="t" fillcolor="#000000" stroked="f">
                <v:path arrowok="t"/>
                <v:fill/>
              </v:shape>
            </v:group>
            <v:group style="position:absolute;left:5628;top:1433;width:2;height:608" coordorigin="5628,1433" coordsize="2,608">
              <v:shape style="position:absolute;left:5628;top:1433;width:2;height:608" coordorigin="5628,1433" coordsize="0,608" path="m5628,2041l5628,1433,5628,2041xe" filled="t" fillcolor="#00FF00" stroked="f">
                <v:path arrowok="t"/>
                <v:fill/>
              </v:shape>
              <v:shape style="position:absolute;left:5632;top:1443;width:1210;height:605" type="#_x0000_t75">
                <v:imagedata r:id="rId32" o:title=""/>
              </v:shape>
            </v:group>
            <v:group style="position:absolute;left:5628;top:1433;width:1216;height:608" coordorigin="5628,1433" coordsize="1216,608">
              <v:shape style="position:absolute;left:5628;top:1433;width:1216;height:608" coordorigin="5628,1433" coordsize="1216,608" path="m5628,2041l6844,2041,6844,1433,5628,1433,5628,2041e" filled="t" fillcolor="#00FF00" stroked="f">
                <v:path arrowok="t"/>
                <v:fill/>
              </v:shape>
            </v:group>
            <v:group style="position:absolute;left:5630;top:1443;width:1211;height:604" coordorigin="5630,1443" coordsize="1211,604">
              <v:shape style="position:absolute;left:5630;top:1443;width:1211;height:604" coordorigin="5630,1443" coordsize="1211,604" path="m5630,2046l6841,2046,6841,1443,5630,1443,5630,2046xe" filled="f" stroked="t" strokeweight=".25pt" strokecolor="#000000">
                <v:path arrowok="t"/>
              </v:shape>
            </v:group>
            <v:group style="position:absolute;left:6236;top:2046;width:2;height:660" coordorigin="6236,2046" coordsize="2,660">
              <v:shape style="position:absolute;left:6236;top:2046;width:2;height:660" coordorigin="6236,2046" coordsize="0,660" path="m6236,2046l6236,2706e" filled="f" stroked="t" strokeweight=".25pt" strokecolor="#000000">
                <v:path arrowok="t"/>
              </v:shape>
            </v:group>
            <v:group style="position:absolute;left:6193;top:2686;width:76;height:86" coordorigin="6193,2686" coordsize="76,86">
              <v:shape style="position:absolute;left:6193;top:2686;width:76;height:86" coordorigin="6193,2686" coordsize="76,86" path="m6193,2686l6236,2772,6267,2696,6231,2696,6211,2693,6193,2686e" filled="t" fillcolor="#000000" stroked="f">
                <v:path arrowok="t"/>
                <v:fill/>
              </v:shape>
              <v:shape style="position:absolute;left:6193;top:2686;width:76;height:86" coordorigin="6193,2686" coordsize="76,86" path="m6269,2690l6250,2696,6231,2696,6267,2696,6269,2690e" filled="t" fillcolor="#000000" stroked="f">
                <v:path arrowok="t"/>
                <v:fill/>
              </v:shape>
            </v:group>
            <v:group style="position:absolute;left:1458;top:1200;width:9557;height:6896" coordorigin="1458,1200" coordsize="9557,6896">
              <v:shape style="position:absolute;left:1458;top:1200;width:9557;height:6896" coordorigin="1458,1200" coordsize="9557,6896" path="m1458,8097l11015,8097,11015,1200,1458,1200,1458,8097xe" filled="f" stroked="t" strokeweight=".749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retvor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D48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irati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atibilen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GPS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(druga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(UTM)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datum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89),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pisan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pregle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ci:</w:t>
      </w:r>
    </w:p>
    <w:p>
      <w:pPr>
        <w:spacing w:before="5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31" w:after="0" w:line="240" w:lineRule="auto"/>
        <w:ind w:left="459" w:right="-71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10"/>
          <w:w w:val="100"/>
          <w:b/>
          <w:bCs/>
          <w:i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i/>
        </w:rPr>
        <w:t>r</w:t>
      </w:r>
      <w:r>
        <w:rPr>
          <w:rFonts w:ascii="Arial" w:hAnsi="Arial" w:cs="Arial" w:eastAsia="Arial"/>
          <w:sz w:val="21"/>
          <w:szCs w:val="21"/>
          <w:spacing w:val="8"/>
          <w:w w:val="100"/>
          <w:b/>
          <w:bCs/>
          <w:i/>
        </w:rPr>
        <w:t>ž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i/>
        </w:rPr>
        <w:t>a</w:t>
      </w:r>
      <w:r>
        <w:rPr>
          <w:rFonts w:ascii="Arial" w:hAnsi="Arial" w:cs="Arial" w:eastAsia="Arial"/>
          <w:sz w:val="21"/>
          <w:szCs w:val="21"/>
          <w:spacing w:val="-3"/>
          <w:w w:val="100"/>
          <w:b/>
          <w:bCs/>
          <w:i/>
        </w:rPr>
        <w:t>v</w:t>
      </w:r>
      <w:r>
        <w:rPr>
          <w:rFonts w:ascii="Arial" w:hAnsi="Arial" w:cs="Arial" w:eastAsia="Arial"/>
          <w:sz w:val="21"/>
          <w:szCs w:val="21"/>
          <w:spacing w:val="2"/>
          <w:w w:val="100"/>
          <w:b/>
          <w:bCs/>
          <w:i/>
        </w:rPr>
        <w:t>n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i/>
        </w:rPr>
        <w:t>i</w:t>
      </w:r>
      <w:r>
        <w:rPr>
          <w:rFonts w:ascii="Arial" w:hAnsi="Arial" w:cs="Arial" w:eastAsia="Arial"/>
          <w:sz w:val="21"/>
          <w:szCs w:val="21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i/>
        </w:rPr>
        <w:t>k</w:t>
      </w:r>
      <w:r>
        <w:rPr>
          <w:rFonts w:ascii="Arial" w:hAnsi="Arial" w:cs="Arial" w:eastAsia="Arial"/>
          <w:sz w:val="21"/>
          <w:szCs w:val="21"/>
          <w:spacing w:val="1"/>
          <w:w w:val="100"/>
          <w:b/>
          <w:bCs/>
          <w:i/>
        </w:rPr>
        <w:t>o</w:t>
      </w:r>
      <w:r>
        <w:rPr>
          <w:rFonts w:ascii="Arial" w:hAnsi="Arial" w:cs="Arial" w:eastAsia="Arial"/>
          <w:sz w:val="21"/>
          <w:szCs w:val="21"/>
          <w:spacing w:val="2"/>
          <w:w w:val="100"/>
          <w:b/>
          <w:bCs/>
          <w:i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i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  <w:b/>
          <w:bCs/>
          <w:i/>
        </w:rPr>
        <w:t>d</w:t>
      </w:r>
      <w:r>
        <w:rPr>
          <w:rFonts w:ascii="Arial" w:hAnsi="Arial" w:cs="Arial" w:eastAsia="Arial"/>
          <w:sz w:val="21"/>
          <w:szCs w:val="21"/>
          <w:spacing w:val="7"/>
          <w:w w:val="100"/>
          <w:b/>
          <w:bCs/>
          <w:i/>
        </w:rPr>
        <w:t>i</w:t>
      </w:r>
      <w:r>
        <w:rPr>
          <w:rFonts w:ascii="Arial" w:hAnsi="Arial" w:cs="Arial" w:eastAsia="Arial"/>
          <w:sz w:val="21"/>
          <w:szCs w:val="21"/>
          <w:spacing w:val="1"/>
          <w:w w:val="100"/>
          <w:b/>
          <w:bCs/>
          <w:i/>
        </w:rPr>
        <w:t>n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i/>
        </w:rPr>
        <w:t>a</w:t>
      </w:r>
      <w:r>
        <w:rPr>
          <w:rFonts w:ascii="Arial" w:hAnsi="Arial" w:cs="Arial" w:eastAsia="Arial"/>
          <w:sz w:val="21"/>
          <w:szCs w:val="21"/>
          <w:spacing w:val="-5"/>
          <w:w w:val="100"/>
          <w:b/>
          <w:bCs/>
          <w:i/>
        </w:rPr>
        <w:t>t</w:t>
      </w:r>
      <w:r>
        <w:rPr>
          <w:rFonts w:ascii="Arial" w:hAnsi="Arial" w:cs="Arial" w:eastAsia="Arial"/>
          <w:sz w:val="21"/>
          <w:szCs w:val="21"/>
          <w:spacing w:val="2"/>
          <w:w w:val="100"/>
          <w:b/>
          <w:bCs/>
          <w:i/>
        </w:rPr>
        <w:t>n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i/>
        </w:rPr>
        <w:t>i</w:t>
      </w:r>
      <w:r>
        <w:rPr>
          <w:rFonts w:ascii="Arial" w:hAnsi="Arial" w:cs="Arial" w:eastAsia="Arial"/>
          <w:sz w:val="21"/>
          <w:szCs w:val="21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1"/>
          <w:szCs w:val="21"/>
          <w:spacing w:val="-3"/>
          <w:w w:val="100"/>
          <w:b/>
          <w:bCs/>
          <w:i/>
        </w:rPr>
        <w:t>s</w:t>
      </w:r>
      <w:r>
        <w:rPr>
          <w:rFonts w:ascii="Arial" w:hAnsi="Arial" w:cs="Arial" w:eastAsia="Arial"/>
          <w:sz w:val="21"/>
          <w:szCs w:val="21"/>
          <w:spacing w:val="6"/>
          <w:w w:val="100"/>
          <w:b/>
          <w:bCs/>
          <w:i/>
        </w:rPr>
        <w:t>i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i/>
        </w:rPr>
        <w:t>s</w:t>
      </w:r>
      <w:r>
        <w:rPr>
          <w:rFonts w:ascii="Arial" w:hAnsi="Arial" w:cs="Arial" w:eastAsia="Arial"/>
          <w:sz w:val="21"/>
          <w:szCs w:val="21"/>
          <w:spacing w:val="-5"/>
          <w:w w:val="100"/>
          <w:b/>
          <w:bCs/>
          <w:i/>
        </w:rPr>
        <w:t>t</w:t>
      </w:r>
      <w:r>
        <w:rPr>
          <w:rFonts w:ascii="Arial" w:hAnsi="Arial" w:cs="Arial" w:eastAsia="Arial"/>
          <w:sz w:val="21"/>
          <w:szCs w:val="21"/>
          <w:spacing w:val="-3"/>
          <w:w w:val="100"/>
          <w:b/>
          <w:bCs/>
          <w:i/>
        </w:rPr>
        <w:t>em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/>
        <w:br w:type="column"/>
      </w:r>
      <w:r>
        <w:rPr>
          <w:sz w:val="13"/>
          <w:szCs w:val="13"/>
        </w:rPr>
      </w:r>
    </w:p>
    <w:p>
      <w:pPr>
        <w:spacing w:before="0" w:after="0" w:line="256" w:lineRule="auto"/>
        <w:ind w:right="-42" w:firstLine="176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7"/>
          <w:w w:val="100"/>
        </w:rPr>
        <w:t>Lo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l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na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3"/>
          <w:w w:val="100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an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s</w:t>
      </w:r>
      <w:r>
        <w:rPr>
          <w:rFonts w:ascii="Arial" w:hAnsi="Arial" w:cs="Arial" w:eastAsia="Arial"/>
          <w:sz w:val="13"/>
          <w:szCs w:val="13"/>
          <w:spacing w:val="-4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3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31" w:after="0" w:line="240" w:lineRule="auto"/>
        <w:ind w:right="-20"/>
        <w:jc w:val="left"/>
        <w:rPr>
          <w:rFonts w:ascii="Arial" w:hAnsi="Arial" w:cs="Arial" w:eastAsia="Arial"/>
          <w:sz w:val="21"/>
          <w:szCs w:val="21"/>
        </w:rPr>
      </w:pPr>
      <w:rPr/>
      <w:r>
        <w:rPr/>
        <w:br w:type="column"/>
      </w:r>
      <w:r>
        <w:rPr>
          <w:rFonts w:ascii="Arial" w:hAnsi="Arial" w:cs="Arial" w:eastAsia="Arial"/>
          <w:sz w:val="21"/>
          <w:szCs w:val="21"/>
          <w:spacing w:val="6"/>
          <w:w w:val="100"/>
          <w:b/>
          <w:bCs/>
          <w:i/>
        </w:rPr>
        <w:t>E</w:t>
      </w:r>
      <w:r>
        <w:rPr>
          <w:rFonts w:ascii="Arial" w:hAnsi="Arial" w:cs="Arial" w:eastAsia="Arial"/>
          <w:sz w:val="21"/>
          <w:szCs w:val="21"/>
          <w:spacing w:val="2"/>
          <w:w w:val="100"/>
          <w:b/>
          <w:bCs/>
          <w:i/>
        </w:rPr>
        <w:t>T</w:t>
      </w:r>
      <w:r>
        <w:rPr>
          <w:rFonts w:ascii="Arial" w:hAnsi="Arial" w:cs="Arial" w:eastAsia="Arial"/>
          <w:sz w:val="21"/>
          <w:szCs w:val="21"/>
          <w:spacing w:val="10"/>
          <w:w w:val="100"/>
          <w:b/>
          <w:bCs/>
          <w:i/>
        </w:rPr>
        <w:t>R</w:t>
      </w:r>
      <w:r>
        <w:rPr>
          <w:rFonts w:ascii="Arial" w:hAnsi="Arial" w:cs="Arial" w:eastAsia="Arial"/>
          <w:sz w:val="21"/>
          <w:szCs w:val="21"/>
          <w:spacing w:val="6"/>
          <w:w w:val="100"/>
          <w:b/>
          <w:bCs/>
          <w:i/>
        </w:rPr>
        <w:t>S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i/>
        </w:rPr>
        <w:t>8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i/>
        </w:rPr>
        <w:t>9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3136" w:space="1420"/>
            <w:col w:w="791" w:space="553"/>
            <w:col w:w="4040"/>
          </w:cols>
        </w:sectPr>
      </w:pPr>
      <w:rPr/>
    </w:p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42" w:after="0" w:line="243" w:lineRule="auto"/>
        <w:ind w:left="2608" w:right="-31" w:firstLine="33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4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z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č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ni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1"/>
          <w:w w:val="96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d</w:t>
      </w:r>
      <w:r>
        <w:rPr>
          <w:rFonts w:ascii="Arial" w:hAnsi="Arial" w:cs="Arial" w:eastAsia="Arial"/>
          <w:sz w:val="13"/>
          <w:szCs w:val="13"/>
          <w:spacing w:val="3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-3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5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em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11"/>
          <w:w w:val="100"/>
        </w:rPr>
        <w:t>X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11"/>
          <w:w w:val="100"/>
        </w:rPr>
        <w:t>Y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Z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42" w:after="0" w:line="243" w:lineRule="auto"/>
        <w:ind w:left="-11" w:right="2663" w:firstLine="34"/>
        <w:jc w:val="center"/>
        <w:rPr>
          <w:rFonts w:ascii="Arial" w:hAnsi="Arial" w:cs="Arial" w:eastAsia="Arial"/>
          <w:sz w:val="13"/>
          <w:szCs w:val="13"/>
        </w:rPr>
      </w:pPr>
      <w:rPr/>
      <w:r>
        <w:rPr/>
        <w:br w:type="column"/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Ka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z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č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ni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d</w:t>
      </w:r>
      <w:r>
        <w:rPr>
          <w:rFonts w:ascii="Arial" w:hAnsi="Arial" w:cs="Arial" w:eastAsia="Arial"/>
          <w:sz w:val="13"/>
          <w:szCs w:val="13"/>
          <w:spacing w:val="4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na</w:t>
      </w:r>
      <w:r>
        <w:rPr>
          <w:rFonts w:ascii="Arial" w:hAnsi="Arial" w:cs="Arial" w:eastAsia="Arial"/>
          <w:sz w:val="13"/>
          <w:szCs w:val="13"/>
          <w:spacing w:val="-3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em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11"/>
          <w:w w:val="100"/>
        </w:rPr>
        <w:t>X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Y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5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Z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600" w:space="2652"/>
            <w:col w:w="3688"/>
          </w:cols>
        </w:sectPr>
      </w:pPr>
      <w:rPr/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3" w:lineRule="auto"/>
        <w:ind w:left="943" w:right="-31" w:firstLine="45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4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B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l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v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ega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l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d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9" w:after="0" w:line="146" w:lineRule="exact"/>
        <w:ind w:right="161"/>
        <w:jc w:val="righ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6"/>
          <w:w w:val="97"/>
        </w:rPr>
        <w:t>(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,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b</w:t>
      </w:r>
      <w:r>
        <w:rPr>
          <w:rFonts w:ascii="Arial" w:hAnsi="Arial" w:cs="Arial" w:eastAsia="Arial"/>
          <w:sz w:val="13"/>
          <w:szCs w:val="13"/>
          <w:spacing w:val="-26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)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1" w:right="-20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3"/>
          <w:w w:val="100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100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89" w:lineRule="exact"/>
        <w:ind w:right="-59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6"/>
          <w:w w:val="100"/>
          <w:position w:val="2"/>
        </w:rPr>
        <w:t>X</w:t>
      </w:r>
      <w:r>
        <w:rPr>
          <w:rFonts w:ascii="Arial" w:hAnsi="Arial" w:cs="Arial" w:eastAsia="Arial"/>
          <w:sz w:val="13"/>
          <w:szCs w:val="13"/>
          <w:spacing w:val="-4"/>
          <w:w w:val="100"/>
          <w:position w:val="2"/>
        </w:rPr>
        <w:t>Y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13"/>
          <w:szCs w:val="13"/>
          <w:spacing w:val="7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&lt;</w:t>
      </w:r>
      <w:r>
        <w:rPr>
          <w:rFonts w:ascii="Arial" w:hAnsi="Arial" w:cs="Arial" w:eastAsia="Arial"/>
          <w:sz w:val="13"/>
          <w:szCs w:val="13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  <w:position w:val="2"/>
        </w:rPr>
        <w:t>-</w:t>
      </w:r>
      <w:r>
        <w:rPr>
          <w:rFonts w:ascii="Arial" w:hAnsi="Arial" w:cs="Arial" w:eastAsia="Arial"/>
          <w:sz w:val="13"/>
          <w:szCs w:val="13"/>
          <w:spacing w:val="-15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&gt;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 </w:t>
      </w:r>
      <w:r>
        <w:rPr>
          <w:rFonts w:ascii="Meiryo" w:hAnsi="Meiryo" w:cs="Meiryo" w:eastAsia="Meiryo"/>
          <w:sz w:val="13"/>
          <w:szCs w:val="13"/>
          <w:spacing w:val="0"/>
          <w:w w:val="66"/>
          <w:position w:val="2"/>
        </w:rPr>
        <w:t>φ</w:t>
      </w:r>
      <w:r>
        <w:rPr>
          <w:rFonts w:ascii="Meiryo" w:hAnsi="Meiryo" w:cs="Meiryo" w:eastAsia="Meiryo"/>
          <w:sz w:val="13"/>
          <w:szCs w:val="13"/>
          <w:spacing w:val="-31"/>
          <w:w w:val="100"/>
          <w:position w:val="2"/>
        </w:rPr>
        <w:t> </w:t>
      </w:r>
      <w:r>
        <w:rPr>
          <w:rFonts w:ascii="Meiryo" w:hAnsi="Meiryo" w:cs="Meiryo" w:eastAsia="Meiryo"/>
          <w:sz w:val="13"/>
          <w:szCs w:val="13"/>
          <w:spacing w:val="0"/>
          <w:w w:val="77"/>
          <w:position w:val="2"/>
        </w:rPr>
        <w:t>,</w:t>
      </w:r>
      <w:r>
        <w:rPr>
          <w:rFonts w:ascii="Meiryo" w:hAnsi="Meiryo" w:cs="Meiryo" w:eastAsia="Meiryo"/>
          <w:sz w:val="13"/>
          <w:szCs w:val="13"/>
          <w:spacing w:val="-4"/>
          <w:w w:val="77"/>
          <w:position w:val="2"/>
        </w:rPr>
        <w:t> </w:t>
      </w:r>
      <w:r>
        <w:rPr>
          <w:rFonts w:ascii="Meiryo" w:hAnsi="Meiryo" w:cs="Meiryo" w:eastAsia="Meiryo"/>
          <w:sz w:val="13"/>
          <w:szCs w:val="13"/>
          <w:spacing w:val="-5"/>
          <w:w w:val="77"/>
          <w:position w:val="2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77"/>
          <w:position w:val="2"/>
        </w:rPr>
        <w:t>,</w:t>
      </w:r>
      <w:r>
        <w:rPr>
          <w:rFonts w:ascii="Meiryo" w:hAnsi="Meiryo" w:cs="Meiryo" w:eastAsia="Meiryo"/>
          <w:sz w:val="13"/>
          <w:szCs w:val="13"/>
          <w:spacing w:val="7"/>
          <w:w w:val="77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0"/>
        </w:rPr>
      </w:r>
    </w:p>
    <w:p>
      <w:pPr>
        <w:spacing w:before="42" w:after="0" w:line="240" w:lineRule="auto"/>
        <w:ind w:right="-47"/>
        <w:jc w:val="left"/>
        <w:rPr>
          <w:rFonts w:ascii="Arial" w:hAnsi="Arial" w:cs="Arial" w:eastAsia="Arial"/>
          <w:sz w:val="13"/>
          <w:szCs w:val="13"/>
        </w:rPr>
      </w:pPr>
      <w:rPr/>
      <w:r>
        <w:rPr/>
        <w:br w:type="column"/>
      </w:r>
      <w:r>
        <w:rPr>
          <w:rFonts w:ascii="Arial" w:hAnsi="Arial" w:cs="Arial" w:eastAsia="Arial"/>
          <w:sz w:val="13"/>
          <w:szCs w:val="13"/>
          <w:spacing w:val="2"/>
          <w:w w:val="100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ija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10" w:after="0" w:line="240" w:lineRule="auto"/>
        <w:ind w:left="16" w:right="-59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6"/>
          <w:w w:val="100"/>
        </w:rPr>
        <w:t>(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7</w:t>
      </w:r>
      <w:r>
        <w:rPr>
          <w:rFonts w:ascii="Arial" w:hAnsi="Arial" w:cs="Arial" w:eastAsia="Arial"/>
          <w:sz w:val="13"/>
          <w:szCs w:val="13"/>
          <w:spacing w:val="-14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p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e</w:t>
      </w:r>
      <w:r>
        <w:rPr>
          <w:rFonts w:ascii="Arial" w:hAnsi="Arial" w:cs="Arial" w:eastAsia="Arial"/>
          <w:sz w:val="13"/>
          <w:szCs w:val="13"/>
          <w:spacing w:val="-4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v</w:t>
      </w:r>
      <w:r>
        <w:rPr>
          <w:rFonts w:ascii="Arial" w:hAnsi="Arial" w:cs="Arial" w:eastAsia="Arial"/>
          <w:sz w:val="13"/>
          <w:szCs w:val="13"/>
          <w:spacing w:val="3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)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2" w:right="-20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2"/>
          <w:w w:val="100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ija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89" w:lineRule="exact"/>
        <w:ind w:right="-59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4"/>
          <w:w w:val="100"/>
          <w:position w:val="2"/>
        </w:rPr>
        <w:t>X</w:t>
      </w:r>
      <w:r>
        <w:rPr>
          <w:rFonts w:ascii="Arial" w:hAnsi="Arial" w:cs="Arial" w:eastAsia="Arial"/>
          <w:sz w:val="13"/>
          <w:szCs w:val="13"/>
          <w:spacing w:val="-6"/>
          <w:w w:val="100"/>
          <w:position w:val="2"/>
        </w:rPr>
        <w:t>Y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13"/>
          <w:szCs w:val="13"/>
          <w:spacing w:val="-9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&lt;</w:t>
      </w:r>
      <w:r>
        <w:rPr>
          <w:rFonts w:ascii="Arial" w:hAnsi="Arial" w:cs="Arial" w:eastAsia="Arial"/>
          <w:sz w:val="13"/>
          <w:szCs w:val="13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-</w:t>
      </w:r>
      <w:r>
        <w:rPr>
          <w:rFonts w:ascii="Arial" w:hAnsi="Arial" w:cs="Arial" w:eastAsia="Arial"/>
          <w:sz w:val="13"/>
          <w:szCs w:val="13"/>
          <w:spacing w:val="1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&gt;</w:t>
      </w:r>
      <w:r>
        <w:rPr>
          <w:rFonts w:ascii="Arial" w:hAnsi="Arial" w:cs="Arial" w:eastAsia="Arial"/>
          <w:sz w:val="13"/>
          <w:szCs w:val="13"/>
          <w:spacing w:val="-1"/>
          <w:w w:val="100"/>
          <w:position w:val="2"/>
        </w:rPr>
        <w:t> </w:t>
      </w:r>
      <w:r>
        <w:rPr>
          <w:rFonts w:ascii="Meiryo" w:hAnsi="Meiryo" w:cs="Meiryo" w:eastAsia="Meiryo"/>
          <w:sz w:val="13"/>
          <w:szCs w:val="13"/>
          <w:spacing w:val="-2"/>
          <w:w w:val="66"/>
          <w:position w:val="2"/>
        </w:rPr>
        <w:t>φ</w:t>
      </w:r>
      <w:r>
        <w:rPr>
          <w:rFonts w:ascii="Meiryo" w:hAnsi="Meiryo" w:cs="Meiryo" w:eastAsia="Meiryo"/>
          <w:sz w:val="13"/>
          <w:szCs w:val="13"/>
          <w:spacing w:val="0"/>
          <w:w w:val="66"/>
          <w:position w:val="2"/>
        </w:rPr>
        <w:t>,</w:t>
      </w:r>
      <w:r>
        <w:rPr>
          <w:rFonts w:ascii="Meiryo" w:hAnsi="Meiryo" w:cs="Meiryo" w:eastAsia="Meiryo"/>
          <w:sz w:val="13"/>
          <w:szCs w:val="13"/>
          <w:spacing w:val="4"/>
          <w:w w:val="66"/>
          <w:position w:val="2"/>
        </w:rPr>
        <w:t> </w:t>
      </w:r>
      <w:r>
        <w:rPr>
          <w:rFonts w:ascii="Meiryo" w:hAnsi="Meiryo" w:cs="Meiryo" w:eastAsia="Meiryo"/>
          <w:sz w:val="13"/>
          <w:szCs w:val="13"/>
          <w:spacing w:val="9"/>
          <w:w w:val="95"/>
          <w:position w:val="2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70"/>
          <w:position w:val="2"/>
        </w:rPr>
        <w:t>,</w:t>
      </w:r>
      <w:r>
        <w:rPr>
          <w:rFonts w:ascii="Meiryo" w:hAnsi="Meiryo" w:cs="Meiryo" w:eastAsia="Meiryo"/>
          <w:sz w:val="13"/>
          <w:szCs w:val="13"/>
          <w:spacing w:val="-11"/>
          <w:w w:val="100"/>
          <w:position w:val="2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-31" w:right="766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4"/>
          <w:w w:val="96"/>
        </w:rPr>
        <w:t>P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e</w:t>
      </w:r>
      <w:r>
        <w:rPr>
          <w:rFonts w:ascii="Arial" w:hAnsi="Arial" w:cs="Arial" w:eastAsia="Arial"/>
          <w:sz w:val="13"/>
          <w:szCs w:val="13"/>
          <w:spacing w:val="-3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l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d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44" w:lineRule="exact"/>
        <w:ind w:left="306" w:right="1087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8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0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10" w:after="0" w:line="240" w:lineRule="auto"/>
        <w:ind w:left="387" w:right="1164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10"/>
          <w:w w:val="97"/>
        </w:rPr>
        <w:t>(</w:t>
      </w:r>
      <w:r>
        <w:rPr>
          <w:rFonts w:ascii="Arial" w:hAnsi="Arial" w:cs="Arial" w:eastAsia="Arial"/>
          <w:sz w:val="13"/>
          <w:szCs w:val="13"/>
          <w:spacing w:val="8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,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b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)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920" w:bottom="900" w:left="1280" w:right="700"/>
          <w:cols w:num="5" w:equalWidth="0">
            <w:col w:w="1642" w:space="1041"/>
            <w:col w:w="918" w:space="938"/>
            <w:col w:w="859" w:space="917"/>
            <w:col w:w="920" w:space="808"/>
            <w:col w:w="189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6" w:lineRule="auto"/>
        <w:ind w:left="2608" w:right="-31" w:firstLine="24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eo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f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ski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1"/>
          <w:w w:val="96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d</w:t>
      </w:r>
      <w:r>
        <w:rPr>
          <w:rFonts w:ascii="Arial" w:hAnsi="Arial" w:cs="Arial" w:eastAsia="Arial"/>
          <w:sz w:val="13"/>
          <w:szCs w:val="13"/>
          <w:spacing w:val="3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a</w:t>
      </w:r>
      <w:r>
        <w:rPr>
          <w:rFonts w:ascii="Arial" w:hAnsi="Arial" w:cs="Arial" w:eastAsia="Arial"/>
          <w:sz w:val="13"/>
          <w:szCs w:val="13"/>
          <w:spacing w:val="-3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5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em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31" w:lineRule="exact"/>
        <w:ind w:right="266"/>
        <w:jc w:val="right"/>
        <w:rPr>
          <w:rFonts w:ascii="Arial" w:hAnsi="Arial" w:cs="Arial" w:eastAsia="Arial"/>
          <w:sz w:val="13"/>
          <w:szCs w:val="13"/>
        </w:rPr>
      </w:pPr>
      <w:rPr/>
      <w:r>
        <w:rPr>
          <w:rFonts w:ascii="Meiryo" w:hAnsi="Meiryo" w:cs="Meiryo" w:eastAsia="Meiryo"/>
          <w:sz w:val="13"/>
          <w:szCs w:val="13"/>
          <w:spacing w:val="-2"/>
          <w:w w:val="66"/>
        </w:rPr>
        <w:t>φ</w:t>
      </w:r>
      <w:r>
        <w:rPr>
          <w:rFonts w:ascii="Meiryo" w:hAnsi="Meiryo" w:cs="Meiryo" w:eastAsia="Meiryo"/>
          <w:sz w:val="13"/>
          <w:szCs w:val="13"/>
          <w:spacing w:val="0"/>
          <w:w w:val="66"/>
        </w:rPr>
        <w:t>,</w:t>
      </w:r>
      <w:r>
        <w:rPr>
          <w:rFonts w:ascii="Meiryo" w:hAnsi="Meiryo" w:cs="Meiryo" w:eastAsia="Meiryo"/>
          <w:sz w:val="13"/>
          <w:szCs w:val="13"/>
          <w:spacing w:val="3"/>
          <w:w w:val="66"/>
        </w:rPr>
        <w:t> </w:t>
      </w:r>
      <w:r>
        <w:rPr>
          <w:rFonts w:ascii="Meiryo" w:hAnsi="Meiryo" w:cs="Meiryo" w:eastAsia="Meiryo"/>
          <w:sz w:val="13"/>
          <w:szCs w:val="13"/>
          <w:spacing w:val="11"/>
          <w:w w:val="95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70"/>
        </w:rPr>
        <w:t>,</w:t>
      </w:r>
      <w:r>
        <w:rPr>
          <w:rFonts w:ascii="Meiryo" w:hAnsi="Meiryo" w:cs="Meiryo" w:eastAsia="Meiryo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0" w:lineRule="auto"/>
        <w:ind w:left="338" w:right="293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URS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44" w:lineRule="exact"/>
        <w:ind w:left="-30" w:right="-50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0"/>
          <w:w w:val="100"/>
        </w:rPr>
        <w:t>v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č</w:t>
      </w:r>
      <w:r>
        <w:rPr>
          <w:rFonts w:ascii="Arial" w:hAnsi="Arial" w:cs="Arial" w:eastAsia="Arial"/>
          <w:sz w:val="13"/>
          <w:szCs w:val="13"/>
          <w:spacing w:val="-10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v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st</w:t>
      </w:r>
      <w:r>
        <w:rPr>
          <w:rFonts w:ascii="Arial" w:hAnsi="Arial" w:cs="Arial" w:eastAsia="Arial"/>
          <w:sz w:val="13"/>
          <w:szCs w:val="13"/>
          <w:spacing w:val="-14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7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v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10" w:after="0" w:line="244" w:lineRule="auto"/>
        <w:ind w:left="52" w:right="42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0"/>
          <w:w w:val="97"/>
        </w:rPr>
        <w:t>za</w:t>
      </w:r>
      <w:r>
        <w:rPr>
          <w:rFonts w:ascii="Arial" w:hAnsi="Arial" w:cs="Arial" w:eastAsia="Arial"/>
          <w:sz w:val="13"/>
          <w:szCs w:val="13"/>
          <w:spacing w:val="-1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z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l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č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-1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v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na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č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11"/>
          <w:w w:val="97"/>
        </w:rPr>
        <w:t>(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UR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25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)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56" w:lineRule="auto"/>
        <w:ind w:left="-11" w:right="2663" w:firstLine="26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f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-6"/>
          <w:w w:val="96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d</w:t>
      </w:r>
      <w:r>
        <w:rPr>
          <w:rFonts w:ascii="Arial" w:hAnsi="Arial" w:cs="Arial" w:eastAsia="Arial"/>
          <w:sz w:val="13"/>
          <w:szCs w:val="13"/>
          <w:spacing w:val="4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na</w:t>
      </w:r>
      <w:r>
        <w:rPr>
          <w:rFonts w:ascii="Arial" w:hAnsi="Arial" w:cs="Arial" w:eastAsia="Arial"/>
          <w:sz w:val="13"/>
          <w:szCs w:val="13"/>
          <w:spacing w:val="-3"/>
          <w:w w:val="96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6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6"/>
        </w:rPr>
        <w:t>i</w:t>
      </w:r>
      <w:r>
        <w:rPr>
          <w:rFonts w:ascii="Arial" w:hAnsi="Arial" w:cs="Arial" w:eastAsia="Arial"/>
          <w:sz w:val="13"/>
          <w:szCs w:val="13"/>
          <w:spacing w:val="6"/>
          <w:w w:val="96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em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31" w:lineRule="exact"/>
        <w:ind w:left="322" w:right="2944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Meiryo" w:hAnsi="Meiryo" w:cs="Meiryo" w:eastAsia="Meiryo"/>
          <w:sz w:val="13"/>
          <w:szCs w:val="13"/>
          <w:spacing w:val="-2"/>
          <w:w w:val="66"/>
        </w:rPr>
        <w:t>φ</w:t>
      </w:r>
      <w:r>
        <w:rPr>
          <w:rFonts w:ascii="Meiryo" w:hAnsi="Meiryo" w:cs="Meiryo" w:eastAsia="Meiryo"/>
          <w:sz w:val="13"/>
          <w:szCs w:val="13"/>
          <w:spacing w:val="0"/>
          <w:w w:val="66"/>
        </w:rPr>
        <w:t>,</w:t>
      </w:r>
      <w:r>
        <w:rPr>
          <w:rFonts w:ascii="Meiryo" w:hAnsi="Meiryo" w:cs="Meiryo" w:eastAsia="Meiryo"/>
          <w:sz w:val="13"/>
          <w:szCs w:val="13"/>
          <w:spacing w:val="5"/>
          <w:w w:val="66"/>
        </w:rPr>
        <w:t> </w:t>
      </w:r>
      <w:r>
        <w:rPr>
          <w:rFonts w:ascii="Meiryo" w:hAnsi="Meiryo" w:cs="Meiryo" w:eastAsia="Meiryo"/>
          <w:sz w:val="13"/>
          <w:szCs w:val="13"/>
          <w:spacing w:val="-5"/>
          <w:w w:val="84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84"/>
        </w:rPr>
        <w:t>,</w:t>
      </w:r>
      <w:r>
        <w:rPr>
          <w:rFonts w:ascii="Meiryo" w:hAnsi="Meiryo" w:cs="Meiryo" w:eastAsia="Meiryo"/>
          <w:sz w:val="13"/>
          <w:szCs w:val="13"/>
          <w:spacing w:val="-4"/>
          <w:w w:val="84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3600" w:space="796"/>
            <w:col w:w="1088" w:space="769"/>
            <w:col w:w="368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42" w:after="0" w:line="240" w:lineRule="auto"/>
        <w:ind w:right="114"/>
        <w:jc w:val="righ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3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f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41" w:lineRule="exact"/>
        <w:ind w:right="-20"/>
        <w:jc w:val="right"/>
        <w:rPr>
          <w:rFonts w:ascii="Arial" w:hAnsi="Arial" w:cs="Arial" w:eastAsia="Arial"/>
          <w:sz w:val="13"/>
          <w:szCs w:val="13"/>
        </w:rPr>
      </w:pPr>
      <w:rPr/>
      <w:r>
        <w:rPr>
          <w:rFonts w:ascii="Meiryo" w:hAnsi="Meiryo" w:cs="Meiryo" w:eastAsia="Meiryo"/>
          <w:sz w:val="13"/>
          <w:szCs w:val="13"/>
          <w:spacing w:val="-2"/>
          <w:w w:val="66"/>
        </w:rPr>
        <w:t>φ</w:t>
      </w:r>
      <w:r>
        <w:rPr>
          <w:rFonts w:ascii="Meiryo" w:hAnsi="Meiryo" w:cs="Meiryo" w:eastAsia="Meiryo"/>
          <w:sz w:val="13"/>
          <w:szCs w:val="13"/>
          <w:spacing w:val="0"/>
          <w:w w:val="66"/>
        </w:rPr>
        <w:t>,</w:t>
      </w:r>
      <w:r>
        <w:rPr>
          <w:rFonts w:ascii="Meiryo" w:hAnsi="Meiryo" w:cs="Meiryo" w:eastAsia="Meiryo"/>
          <w:sz w:val="13"/>
          <w:szCs w:val="13"/>
          <w:spacing w:val="5"/>
          <w:w w:val="66"/>
        </w:rPr>
        <w:t> </w:t>
      </w:r>
      <w:r>
        <w:rPr>
          <w:rFonts w:ascii="Meiryo" w:hAnsi="Meiryo" w:cs="Meiryo" w:eastAsia="Meiryo"/>
          <w:sz w:val="13"/>
          <w:szCs w:val="13"/>
          <w:spacing w:val="-5"/>
          <w:w w:val="84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84"/>
        </w:rPr>
        <w:t>,</w:t>
      </w:r>
      <w:r>
        <w:rPr>
          <w:rFonts w:ascii="Meiryo" w:hAnsi="Meiryo" w:cs="Meiryo" w:eastAsia="Meiryo"/>
          <w:sz w:val="13"/>
          <w:szCs w:val="13"/>
          <w:spacing w:val="-4"/>
          <w:w w:val="84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h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&lt;</w:t>
      </w:r>
      <w:r>
        <w:rPr>
          <w:rFonts w:ascii="Arial" w:hAnsi="Arial" w:cs="Arial" w:eastAsia="Arial"/>
          <w:sz w:val="13"/>
          <w:szCs w:val="13"/>
          <w:spacing w:val="-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-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&gt;</w:t>
      </w:r>
      <w:r>
        <w:rPr>
          <w:rFonts w:ascii="Arial" w:hAnsi="Arial" w:cs="Arial" w:eastAsia="Arial"/>
          <w:sz w:val="13"/>
          <w:szCs w:val="13"/>
          <w:spacing w:val="-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4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5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42" w:after="0" w:line="240" w:lineRule="auto"/>
        <w:ind w:left="83" w:right="2684"/>
        <w:jc w:val="center"/>
        <w:rPr>
          <w:rFonts w:ascii="Arial" w:hAnsi="Arial" w:cs="Arial" w:eastAsia="Arial"/>
          <w:sz w:val="13"/>
          <w:szCs w:val="13"/>
        </w:rPr>
      </w:pPr>
      <w:rPr/>
      <w:r>
        <w:rPr/>
        <w:br w:type="column"/>
      </w:r>
      <w:r>
        <w:rPr>
          <w:rFonts w:ascii="Arial" w:hAnsi="Arial" w:cs="Arial" w:eastAsia="Arial"/>
          <w:sz w:val="13"/>
          <w:szCs w:val="13"/>
          <w:spacing w:val="2"/>
          <w:w w:val="97"/>
        </w:rPr>
        <w:t>T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f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7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ija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41" w:lineRule="exact"/>
        <w:ind w:left="-30" w:right="2576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Meiryo" w:hAnsi="Meiryo" w:cs="Meiryo" w:eastAsia="Meiryo"/>
          <w:sz w:val="13"/>
          <w:szCs w:val="13"/>
          <w:spacing w:val="-1"/>
          <w:w w:val="66"/>
        </w:rPr>
        <w:t>φ</w:t>
      </w:r>
      <w:r>
        <w:rPr>
          <w:rFonts w:ascii="Meiryo" w:hAnsi="Meiryo" w:cs="Meiryo" w:eastAsia="Meiryo"/>
          <w:sz w:val="13"/>
          <w:szCs w:val="13"/>
          <w:spacing w:val="0"/>
          <w:w w:val="66"/>
        </w:rPr>
        <w:t>,</w:t>
      </w:r>
      <w:r>
        <w:rPr>
          <w:rFonts w:ascii="Meiryo" w:hAnsi="Meiryo" w:cs="Meiryo" w:eastAsia="Meiryo"/>
          <w:sz w:val="13"/>
          <w:szCs w:val="13"/>
          <w:spacing w:val="4"/>
          <w:w w:val="66"/>
        </w:rPr>
        <w:t> </w:t>
      </w:r>
      <w:r>
        <w:rPr>
          <w:rFonts w:ascii="Meiryo" w:hAnsi="Meiryo" w:cs="Meiryo" w:eastAsia="Meiryo"/>
          <w:sz w:val="13"/>
          <w:szCs w:val="13"/>
          <w:spacing w:val="11"/>
          <w:w w:val="95"/>
        </w:rPr>
        <w:t>λ</w:t>
      </w:r>
      <w:r>
        <w:rPr>
          <w:rFonts w:ascii="Meiryo" w:hAnsi="Meiryo" w:cs="Meiryo" w:eastAsia="Meiryo"/>
          <w:sz w:val="13"/>
          <w:szCs w:val="13"/>
          <w:spacing w:val="0"/>
          <w:w w:val="70"/>
        </w:rPr>
        <w:t>,</w:t>
      </w:r>
      <w:r>
        <w:rPr>
          <w:rFonts w:ascii="Meiryo" w:hAnsi="Meiryo" w:cs="Meiryo" w:eastAsia="Meiryo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h</w:t>
      </w:r>
      <w:r>
        <w:rPr>
          <w:rFonts w:ascii="Arial" w:hAnsi="Arial" w:cs="Arial" w:eastAsia="Arial"/>
          <w:sz w:val="13"/>
          <w:szCs w:val="13"/>
          <w:spacing w:val="-13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&lt;</w:t>
      </w:r>
      <w:r>
        <w:rPr>
          <w:rFonts w:ascii="Arial" w:hAnsi="Arial" w:cs="Arial" w:eastAsia="Arial"/>
          <w:sz w:val="13"/>
          <w:szCs w:val="13"/>
          <w:spacing w:val="-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-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&gt;</w:t>
      </w:r>
      <w:r>
        <w:rPr>
          <w:rFonts w:ascii="Arial" w:hAnsi="Arial" w:cs="Arial" w:eastAsia="Arial"/>
          <w:sz w:val="13"/>
          <w:szCs w:val="13"/>
          <w:spacing w:val="-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4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5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jc w:val="center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688" w:space="2548"/>
            <w:col w:w="3704"/>
          </w:cols>
        </w:sectPr>
      </w:pPr>
      <w:rPr/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42" w:after="0" w:line="257" w:lineRule="auto"/>
        <w:ind w:left="751" w:right="-31" w:firstLine="-6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4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26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9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od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u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l</w:t>
      </w:r>
      <w:r>
        <w:rPr>
          <w:rFonts w:ascii="Arial" w:hAnsi="Arial" w:cs="Arial" w:eastAsia="Arial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r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100"/>
        </w:rPr>
        <w:t>l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8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d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4"/>
          <w:w w:val="97"/>
        </w:rPr>
        <w:t>f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26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,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ge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d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v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š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na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42" w:after="0" w:line="258" w:lineRule="auto"/>
        <w:ind w:left="-11" w:right="-31"/>
        <w:jc w:val="center"/>
        <w:rPr>
          <w:rFonts w:ascii="Arial" w:hAnsi="Arial" w:cs="Arial" w:eastAsia="Arial"/>
          <w:sz w:val="13"/>
          <w:szCs w:val="13"/>
        </w:rPr>
      </w:pPr>
      <w:rPr/>
      <w:r>
        <w:rPr/>
        <w:br w:type="column"/>
      </w:r>
      <w:r>
        <w:rPr>
          <w:rFonts w:ascii="Arial" w:hAnsi="Arial" w:cs="Arial" w:eastAsia="Arial"/>
          <w:sz w:val="13"/>
          <w:szCs w:val="13"/>
          <w:spacing w:val="-3"/>
          <w:w w:val="97"/>
        </w:rPr>
        <w:t>G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u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s</w:t>
      </w:r>
      <w:r>
        <w:rPr>
          <w:rFonts w:ascii="Arial" w:hAnsi="Arial" w:cs="Arial" w:eastAsia="Arial"/>
          <w:sz w:val="13"/>
          <w:szCs w:val="13"/>
          <w:spacing w:val="-19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-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u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eg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va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0" w:after="0" w:line="149" w:lineRule="exact"/>
        <w:ind w:left="291" w:right="233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-4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5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40" w:lineRule="auto"/>
        <w:ind w:left="-31" w:right="-51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4"/>
          <w:w w:val="100"/>
        </w:rPr>
        <w:t>U</w:t>
      </w:r>
      <w:r>
        <w:rPr>
          <w:rFonts w:ascii="Arial" w:hAnsi="Arial" w:cs="Arial" w:eastAsia="Arial"/>
          <w:sz w:val="13"/>
          <w:szCs w:val="13"/>
          <w:spacing w:val="2"/>
          <w:w w:val="100"/>
        </w:rPr>
        <w:t>T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p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o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k</w:t>
      </w:r>
      <w:r>
        <w:rPr>
          <w:rFonts w:ascii="Arial" w:hAnsi="Arial" w:cs="Arial" w:eastAsia="Arial"/>
          <w:sz w:val="13"/>
          <w:szCs w:val="13"/>
          <w:spacing w:val="1"/>
          <w:w w:val="97"/>
        </w:rPr>
        <w:t>c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10" w:after="0" w:line="240" w:lineRule="auto"/>
        <w:ind w:left="194" w:right="190"/>
        <w:jc w:val="center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11"/>
          <w:w w:val="100"/>
        </w:rPr>
        <w:t>E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2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h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56" w:lineRule="auto"/>
        <w:ind w:right="758" w:firstLine="176"/>
        <w:jc w:val="left"/>
        <w:rPr>
          <w:rFonts w:ascii="Arial" w:hAnsi="Arial" w:cs="Arial" w:eastAsia="Arial"/>
          <w:sz w:val="13"/>
          <w:szCs w:val="13"/>
        </w:rPr>
      </w:pPr>
      <w:rPr/>
      <w:r>
        <w:rPr>
          <w:rFonts w:ascii="Arial" w:hAnsi="Arial" w:cs="Arial" w:eastAsia="Arial"/>
          <w:sz w:val="13"/>
          <w:szCs w:val="13"/>
          <w:spacing w:val="4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n</w:t>
      </w:r>
      <w:r>
        <w:rPr>
          <w:rFonts w:ascii="Arial" w:hAnsi="Arial" w:cs="Arial" w:eastAsia="Arial"/>
          <w:sz w:val="13"/>
          <w:szCs w:val="13"/>
          <w:spacing w:val="8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,</w:t>
      </w:r>
      <w:r>
        <w:rPr>
          <w:rFonts w:ascii="Arial" w:hAnsi="Arial" w:cs="Arial" w:eastAsia="Arial"/>
          <w:sz w:val="13"/>
          <w:szCs w:val="13"/>
          <w:spacing w:val="-1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7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od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u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l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 </w:t>
      </w:r>
      <w:r>
        <w:rPr>
          <w:rFonts w:ascii="Arial" w:hAnsi="Arial" w:cs="Arial" w:eastAsia="Arial"/>
          <w:sz w:val="13"/>
          <w:szCs w:val="13"/>
          <w:spacing w:val="7"/>
          <w:w w:val="97"/>
        </w:rPr>
        <w:t>m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e</w:t>
      </w:r>
      <w:r>
        <w:rPr>
          <w:rFonts w:ascii="Arial" w:hAnsi="Arial" w:cs="Arial" w:eastAsia="Arial"/>
          <w:sz w:val="13"/>
          <w:szCs w:val="13"/>
          <w:spacing w:val="6"/>
          <w:w w:val="97"/>
        </w:rPr>
        <w:t>r</w:t>
      </w:r>
      <w:r>
        <w:rPr>
          <w:rFonts w:ascii="Arial" w:hAnsi="Arial" w:cs="Arial" w:eastAsia="Arial"/>
          <w:sz w:val="13"/>
          <w:szCs w:val="13"/>
          <w:spacing w:val="4"/>
          <w:w w:val="97"/>
        </w:rPr>
        <w:t>i</w:t>
      </w:r>
      <w:r>
        <w:rPr>
          <w:rFonts w:ascii="Arial" w:hAnsi="Arial" w:cs="Arial" w:eastAsia="Arial"/>
          <w:sz w:val="13"/>
          <w:szCs w:val="13"/>
          <w:spacing w:val="3"/>
          <w:w w:val="97"/>
        </w:rPr>
        <w:t>l</w:t>
      </w:r>
      <w:r>
        <w:rPr>
          <w:rFonts w:ascii="Arial" w:hAnsi="Arial" w:cs="Arial" w:eastAsia="Arial"/>
          <w:sz w:val="13"/>
          <w:szCs w:val="13"/>
          <w:spacing w:val="-6"/>
          <w:w w:val="97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97"/>
        </w:rPr>
        <w:t>,</w:t>
      </w:r>
      <w:r>
        <w:rPr>
          <w:rFonts w:ascii="Arial" w:hAnsi="Arial" w:cs="Arial" w:eastAsia="Arial"/>
          <w:sz w:val="13"/>
          <w:szCs w:val="13"/>
          <w:spacing w:val="-7"/>
          <w:w w:val="97"/>
        </w:rPr>
        <w:t> </w:t>
      </w:r>
      <w:r>
        <w:rPr>
          <w:rFonts w:ascii="Arial" w:hAnsi="Arial" w:cs="Arial" w:eastAsia="Arial"/>
          <w:sz w:val="13"/>
          <w:szCs w:val="13"/>
          <w:spacing w:val="6"/>
          <w:w w:val="100"/>
        </w:rPr>
        <w:t>m</w:t>
      </w:r>
      <w:r>
        <w:rPr>
          <w:rFonts w:ascii="Arial" w:hAnsi="Arial" w:cs="Arial" w:eastAsia="Arial"/>
          <w:sz w:val="13"/>
          <w:szCs w:val="13"/>
          <w:spacing w:val="-6"/>
          <w:w w:val="100"/>
        </w:rPr>
        <w:t>o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d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-4"/>
          <w:w w:val="100"/>
        </w:rPr>
        <w:t>f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1"/>
          <w:w w:val="100"/>
        </w:rPr>
        <w:t>k</w:t>
      </w:r>
      <w:r>
        <w:rPr>
          <w:rFonts w:ascii="Arial" w:hAnsi="Arial" w:cs="Arial" w:eastAsia="Arial"/>
          <w:sz w:val="13"/>
          <w:szCs w:val="13"/>
          <w:spacing w:val="-7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c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i</w:t>
      </w:r>
      <w:r>
        <w:rPr>
          <w:rFonts w:ascii="Arial" w:hAnsi="Arial" w:cs="Arial" w:eastAsia="Arial"/>
          <w:sz w:val="13"/>
          <w:szCs w:val="13"/>
          <w:spacing w:val="4"/>
          <w:w w:val="100"/>
        </w:rPr>
        <w:t>j</w:t>
      </w:r>
      <w:r>
        <w:rPr>
          <w:rFonts w:ascii="Arial" w:hAnsi="Arial" w:cs="Arial" w:eastAsia="Arial"/>
          <w:sz w:val="13"/>
          <w:szCs w:val="13"/>
          <w:spacing w:val="0"/>
          <w:w w:val="100"/>
        </w:rPr>
        <w:t>a</w:t>
      </w:r>
      <w:r>
        <w:rPr>
          <w:rFonts w:ascii="Arial" w:hAnsi="Arial" w:cs="Arial" w:eastAsia="Arial"/>
          <w:sz w:val="13"/>
          <w:szCs w:val="13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4" w:equalWidth="0">
            <w:col w:w="1886" w:space="732"/>
            <w:col w:w="1015" w:space="2714"/>
            <w:col w:w="855" w:space="841"/>
            <w:col w:w="1897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9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3.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Digitalni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podatki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ceste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3.1.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Definicija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ceste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0" w:lineRule="exact"/>
        <w:ind w:left="138" w:right="1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zemel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namenj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vozili.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tvori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3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lotimo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digitalni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makro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3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makro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nivo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kraji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989998pt;margin-top:21.752031pt;width:493.71998pt;height:127.900005pt;mso-position-horizontal-relative:page;mso-position-vertical-relative:paragraph;z-index:-5812" coordorigin="1300,435" coordsize="9874,2558">
            <v:shape style="position:absolute;left:6450;top:506;width:4709;height:2401" type="#_x0000_t75">
              <v:imagedata r:id="rId33" o:title=""/>
            </v:shape>
            <v:group style="position:absolute;left:1306;top:441;width:9863;height:2" coordorigin="1306,441" coordsize="9863,2">
              <v:shape style="position:absolute;left:1306;top:441;width:9863;height:2" coordorigin="1306,441" coordsize="9863,0" path="m1306,441l11168,441e" filled="f" stroked="t" strokeweight=".580pt" strokecolor="#000000">
                <v:path arrowok="t"/>
              </v:shape>
            </v:group>
            <v:group style="position:absolute;left:1310;top:446;width:2;height:2542" coordorigin="1310,446" coordsize="2,2542">
              <v:shape style="position:absolute;left:1310;top:446;width:2;height:2542" coordorigin="1310,446" coordsize="0,2542" path="m1310,446l1310,2987e" filled="f" stroked="t" strokeweight=".580pt" strokecolor="#000000">
                <v:path arrowok="t"/>
              </v:shape>
            </v:group>
            <v:group style="position:absolute;left:1306;top:2982;width:9863;height:2" coordorigin="1306,2982" coordsize="9863,2">
              <v:shape style="position:absolute;left:1306;top:2982;width:9863;height:2" coordorigin="1306,2982" coordsize="9863,0" path="m1306,2982l11168,2982e" filled="f" stroked="t" strokeweight=".580pt" strokecolor="#000000">
                <v:path arrowok="t"/>
              </v:shape>
            </v:group>
            <v:group style="position:absolute;left:6380;top:446;width:2;height:2542" coordorigin="6380,446" coordsize="2,2542">
              <v:shape style="position:absolute;left:6380;top:446;width:2;height:2542" coordorigin="6380,446" coordsize="0,2542" path="m6380,446l6380,2987e" filled="f" stroked="t" strokeweight=".58001pt" strokecolor="#000000">
                <v:path arrowok="t"/>
              </v:shape>
            </v:group>
            <v:group style="position:absolute;left:11164;top:446;width:2;height:2542" coordorigin="11164,446" coordsize="2,2542">
              <v:shape style="position:absolute;left:11164;top:446;width:2;height:2542" coordorigin="11164,446" coordsize="0,2542" path="m11164,446l11164,2987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mikro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nivo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-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digita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imenu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polož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8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27.807733pt;height:120.375pt;mso-position-horizontal-relative:char;mso-position-vertical-relative:line" type="#_x0000_t75">
            <v:imagedata r:id="rId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-20"/>
        <w:jc w:val="left"/>
        <w:tabs>
          <w:tab w:pos="51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tno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žje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5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a:</w:t>
      </w:r>
    </w:p>
    <w:p>
      <w:pPr>
        <w:spacing w:before="20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enimi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smernimi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vtoc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hitre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ceste)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5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3.1.1.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Potek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ceste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Opis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39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list,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kjer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urad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opredel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sto,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lje,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itev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</w:p>
    <w:p>
      <w:pPr>
        <w:spacing w:before="0" w:after="0" w:line="289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preg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(1: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5.000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5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0.00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vris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3" w:after="0" w:line="460" w:lineRule="exact"/>
        <w:ind w:left="138" w:right="8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sploš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dinat,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novanj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krajev,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</w:p>
    <w:p>
      <w:pPr>
        <w:spacing w:before="0" w:after="0" w:line="181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že.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3.1.2.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Dol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o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evanje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odsekov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ureja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pravilnik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”V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cestah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”:</w:t>
      </w:r>
    </w:p>
    <w:p>
      <w:pPr>
        <w:spacing w:before="0" w:after="0" w:line="339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Javne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zdeli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boj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zme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ži</w:t>
      </w:r>
      <w:r>
        <w:rPr>
          <w:rFonts w:ascii="Arial" w:hAnsi="Arial" w:cs="Arial" w:eastAsia="Arial"/>
          <w:sz w:val="20"/>
          <w:szCs w:val="20"/>
          <w:spacing w:val="3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dveh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mejno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relaz,</w:t>
      </w:r>
    </w:p>
    <w:p>
      <w:pPr>
        <w:spacing w:before="0" w:after="0" w:line="229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žel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ekateg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ipd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0" w:after="0" w:line="28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Odsek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razen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otna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javna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cesta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krajša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žine.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este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štirim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stno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številko.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Številke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DRSC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138" w:right="3751"/>
        <w:jc w:val="both"/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3.1.2.1.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   </w:t>
      </w:r>
      <w:r>
        <w:rPr>
          <w:rFonts w:ascii="Arial" w:hAnsi="Arial" w:cs="Arial" w:eastAsia="Arial"/>
          <w:sz w:val="22"/>
          <w:szCs w:val="22"/>
          <w:spacing w:val="7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Obravnava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odsekov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na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avtocestah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hitrih</w:t>
      </w:r>
      <w:r>
        <w:rPr>
          <w:rFonts w:ascii="Arial" w:hAnsi="Arial" w:cs="Arial" w:eastAsia="Arial"/>
          <w:sz w:val="22"/>
          <w:szCs w:val="22"/>
          <w:spacing w:val="-5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cest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72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mejna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eja).</w:t>
      </w:r>
    </w:p>
    <w:p>
      <w:pPr>
        <w:spacing w:before="58" w:after="0" w:line="240" w:lineRule="auto"/>
        <w:ind w:left="138" w:right="147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avtocestah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259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1.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avtocet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dseka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dsatvlja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etku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(podvoz,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oz)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564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1.929977pt;margin-top:-304.809845pt;width:426.46008pt;height:300.64004pt;mso-position-horizontal-relative:page;mso-position-vertical-relative:paragraph;z-index:-5811" coordorigin="1839,-6096" coordsize="8529,6013">
            <v:shape style="position:absolute;left:1854;top:-6086;width:8498;height:5992" type="#_x0000_t75">
              <v:imagedata r:id="rId35" o:title=""/>
            </v:shape>
            <v:group style="position:absolute;left:1844;top:-6090;width:8518;height:2" coordorigin="1844,-6090" coordsize="8518,2">
              <v:shape style="position:absolute;left:1844;top:-6090;width:8518;height:2" coordorigin="1844,-6090" coordsize="8518,0" path="m1844,-6090l10362,-6090e" filled="f" stroked="t" strokeweight=".58004pt" strokecolor="#000000">
                <v:path arrowok="t"/>
              </v:shape>
            </v:group>
            <v:group style="position:absolute;left:1849;top:-6086;width:2;height:5992" coordorigin="1849,-6086" coordsize="2,5992">
              <v:shape style="position:absolute;left:1849;top:-6086;width:2;height:5992" coordorigin="1849,-6086" coordsize="0,5992" path="m1849,-6086l1849,-94e" filled="f" stroked="t" strokeweight=".580pt" strokecolor="#000000">
                <v:path arrowok="t"/>
              </v:shape>
            </v:group>
            <v:group style="position:absolute;left:10357;top:-6086;width:2;height:5992" coordorigin="10357,-6086" coordsize="2,5992">
              <v:shape style="position:absolute;left:10357;top:-6086;width:2;height:5992" coordorigin="10357,-6086" coordsize="0,5992" path="m10357,-6086l10357,-94e" filled="f" stroked="t" strokeweight=".58004pt" strokecolor="#000000">
                <v:path arrowok="t"/>
              </v:shape>
            </v:group>
            <v:group style="position:absolute;left:1844;top:-89;width:8518;height:2" coordorigin="1844,-89" coordsize="8518,2">
              <v:shape style="position:absolute;left:1844;top:-89;width:8518;height:2" coordorigin="1844,-89" coordsize="8518,0" path="m1844,-89l10362,-89e" filled="f" stroked="t" strokeweight=".579980pt" strokecolor="#000000">
                <v:path arrowok="t"/>
              </v:shape>
            </v:group>
            <v:group style="position:absolute;left:6471;top:-3322;width:123;height:124" coordorigin="6471,-3322" coordsize="123,124">
              <v:shape style="position:absolute;left:6471;top:-3322;width:123;height:124" coordorigin="6471,-3322" coordsize="123,124" path="m6541,-3322l6515,-3319,6495,-3310,6480,-3296,6471,-3277,6473,-3250,6481,-3228,6494,-3212,6510,-3202,6530,-3198,6552,-3202,6571,-3214,6585,-3230,6593,-3250,6594,-3261,6590,-3283,6578,-3302,6562,-3315,6541,-3322e" filled="t" fillcolor="#FFFFFF" stroked="f">
                <v:path arrowok="t"/>
                <v:fill/>
              </v:shape>
            </v:group>
            <v:group style="position:absolute;left:6471;top:-3322;width:123;height:124" coordorigin="6471,-3322" coordsize="123,124">
              <v:shape style="position:absolute;left:6471;top:-3322;width:123;height:124" coordorigin="6471,-3322" coordsize="123,124" path="m6594,-3261l6590,-3283,6578,-3302,6562,-3315,6541,-3322,6515,-3319,6495,-3310,6480,-3296,6471,-3277,6473,-3250,6481,-3228,6494,-3212,6510,-3202,6530,-3198,6552,-3202,6571,-3214,6585,-3230,6593,-3250,6594,-3261xe" filled="f" stroked="t" strokeweight=".72pt" strokecolor="#000000">
                <v:path arrowok="t"/>
              </v:shape>
            </v:group>
            <v:group style="position:absolute;left:5484;top:-3750;width:123;height:124" coordorigin="5484,-3750" coordsize="123,124">
              <v:shape style="position:absolute;left:5484;top:-3750;width:123;height:124" coordorigin="5484,-3750" coordsize="123,124" path="m5553,-3750l5528,-3747,5507,-3737,5492,-3723,5484,-3704,5486,-3677,5494,-3656,5506,-3640,5523,-3629,5542,-3626,5565,-3630,5584,-3641,5598,-3657,5605,-3677,5606,-3688,5602,-3710,5591,-3729,5574,-3743,5553,-3750e" filled="t" fillcolor="#FFFFFF" stroked="f">
                <v:path arrowok="t"/>
                <v:fill/>
              </v:shape>
            </v:group>
            <v:group style="position:absolute;left:5484;top:-3750;width:123;height:124" coordorigin="5484,-3750" coordsize="123,124">
              <v:shape style="position:absolute;left:5484;top:-3750;width:123;height:124" coordorigin="5484,-3750" coordsize="123,124" path="m5606,-3688l5602,-3710,5591,-3729,5574,-3743,5553,-3750,5528,-3747,5507,-3737,5492,-3723,5484,-3704,5486,-3677,5494,-3656,5506,-3640,5523,-3629,5542,-3626,5565,-3630,5584,-3641,5598,-3657,5605,-3677,5606,-3688xe" filled="f" stroked="t" strokeweight=".7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Lokacija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spre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embe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HC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40" w:lineRule="auto"/>
        <w:ind w:left="103" w:right="1011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2.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(dov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</w:p>
    <w:p>
      <w:pPr>
        <w:spacing w:before="0" w:after="0" w:line="229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(Krak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…).</w:t>
      </w:r>
    </w:p>
    <w:p>
      <w:pPr>
        <w:spacing w:before="0" w:after="0" w:line="279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Krak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snem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avt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stnem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dseku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smeri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zoval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C).</w:t>
      </w:r>
    </w:p>
    <w:p>
      <w:pPr>
        <w:spacing w:before="0" w:after="0" w:line="27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Krak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zoval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kraku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55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odseku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0" w:after="0" w:line="28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Krak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rale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krži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navezovalne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zovalne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paralel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1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odseku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AC.</w:t>
      </w:r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89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89.269636pt;height:349.2675pt;mso-position-horizontal-relative:char;mso-position-vertical-relative:line" type="#_x0000_t75">
            <v:imagedata r:id="rId3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564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1.929977pt;margin-top:-386.829803pt;width:443.68004pt;height:379.65998pt;mso-position-horizontal-relative:page;mso-position-vertical-relative:paragraph;z-index:-5810" coordorigin="1839,-7737" coordsize="8874,7593">
            <v:group style="position:absolute;left:1844;top:-7731;width:8862;height:2" coordorigin="1844,-7731" coordsize="8862,2">
              <v:shape style="position:absolute;left:1844;top:-7731;width:8862;height:2" coordorigin="1844,-7731" coordsize="8862,0" path="m1844,-7731l10706,-7731e" filled="f" stroked="t" strokeweight=".579980pt" strokecolor="#000000">
                <v:path arrowok="t"/>
              </v:shape>
            </v:group>
            <v:group style="position:absolute;left:1849;top:-7726;width:2;height:7572" coordorigin="1849,-7726" coordsize="2,7572">
              <v:shape style="position:absolute;left:1849;top:-7726;width:2;height:7572" coordorigin="1849,-7726" coordsize="0,7572" path="m1849,-7726l1849,-154e" filled="f" stroked="t" strokeweight=".580pt" strokecolor="#000000">
                <v:path arrowok="t"/>
              </v:shape>
            </v:group>
            <v:group style="position:absolute;left:10702;top:-7726;width:2;height:7572" coordorigin="10702,-7726" coordsize="2,7572">
              <v:shape style="position:absolute;left:10702;top:-7726;width:2;height:7572" coordorigin="10702,-7726" coordsize="0,7572" path="m10702,-7726l10702,-154e" filled="f" stroked="t" strokeweight=".579980pt" strokecolor="#000000">
                <v:path arrowok="t"/>
              </v:shape>
            </v:group>
            <v:group style="position:absolute;left:1844;top:-149;width:8862;height:2" coordorigin="1844,-149" coordsize="8862,2">
              <v:shape style="position:absolute;left:1844;top:-149;width:8862;height:2" coordorigin="1844,-149" coordsize="8862,0" path="m1844,-149l10706,-149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Poimeno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anje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krak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tocestnem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priklj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ku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Ime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D_IME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(ime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ka).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3.1.3.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Položaj</w:t>
      </w:r>
      <w:r>
        <w:rPr>
          <w:rFonts w:ascii="Arial" w:hAnsi="Arial" w:cs="Arial" w:eastAsia="Arial"/>
          <w:sz w:val="24"/>
          <w:szCs w:val="24"/>
          <w:spacing w:val="-7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51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izrazom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"pol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si"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obravnava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lego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digita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ri,...)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5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opera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erju,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zanimajo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gosto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išina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topologija,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ost.</w:t>
      </w:r>
    </w:p>
    <w:p>
      <w:pPr>
        <w:spacing w:before="0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3.1.3.1.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Enostavne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39" w:lineRule="auto"/>
        <w:ind w:left="138" w:right="1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objektov.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zagotovimo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perater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pisana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cest:</w:t>
      </w:r>
    </w:p>
    <w:p>
      <w:pPr>
        <w:spacing w:before="21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dvema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rni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dvema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rni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etnimi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sovi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enima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rnima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hitrih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98" w:right="176" w:firstLine="-36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6.199997pt;margin-top:54.22982pt;width:288.780pt;height:.1pt;mso-position-horizontal-relative:page;mso-position-vertical-relative:paragraph;z-index:-5808" coordorigin="2124,1085" coordsize="5776,2">
            <v:shape style="position:absolute;left:2124;top:1085;width:5776;height:2" coordorigin="2124,1085" coordsize="5776,0" path="m2124,1085l7900,1085e" filled="f" stroked="t" strokeweight="2.320pt" strokecolor="#23201C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odseka.</w:t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6.199997pt;margin-top:-28.039814pt;width:288.780pt;height:.1pt;mso-position-horizontal-relative:page;mso-position-vertical-relative:paragraph;z-index:-5809" coordorigin="2124,-561" coordsize="5776,2">
            <v:shape style="position:absolute;left:2124;top:-561;width:5776;height:2" coordorigin="2124,-561" coordsize="5776,0" path="m2124,-561l7900,-561e" filled="f" stroked="t" strokeweight="2.38pt" strokecolor="#23201C">
              <v:path arrowok="t"/>
            </v:shape>
          </v:group>
          <w10:wrap type="none"/>
        </w:pict>
      </w:r>
      <w:r>
        <w:rPr/>
        <w:pict>
          <v:group style="position:absolute;margin-left:97.120003pt;margin-top:-72.399811pt;width:309.160pt;height:11.5pt;mso-position-horizontal-relative:page;mso-position-vertical-relative:paragraph;z-index:-5807" coordorigin="1942,-1448" coordsize="6183,230">
            <v:group style="position:absolute;left:1958;top:-1333;width:6151;height:2" coordorigin="1958,-1333" coordsize="6151,2">
              <v:shape style="position:absolute;left:1958;top:-1333;width:6151;height:2" coordorigin="1958,-1333" coordsize="6151,0" path="m1958,-1333l8110,-1333e" filled="f" stroked="t" strokeweight="1.6pt" strokecolor="#EB3C00">
                <v:path arrowok="t"/>
              </v:shape>
            </v:group>
            <v:group style="position:absolute;left:7704;top:-1393;width:120;height:118" coordorigin="7704,-1393" coordsize="120,118">
              <v:shape style="position:absolute;left:7704;top:-1393;width:120;height:118" coordorigin="7704,-1393" coordsize="120,118" path="m7759,-1393l7738,-1387,7721,-1373,7709,-1354,7704,-1334,7707,-1318,7717,-1301,7732,-1287,7754,-1278,7780,-1275,7801,-1283,7814,-1298,7822,-1318,7824,-1342,7819,-1362,7807,-1378,7788,-1389,7759,-1393e" filled="t" fillcolor="#FFFFFF" stroked="f">
                <v:path arrowok="t"/>
                <v:fill/>
              </v:shape>
            </v:group>
            <v:group style="position:absolute;left:7690;top:-1408;width:164;height:150" coordorigin="7690,-1408" coordsize="164,150">
              <v:shape style="position:absolute;left:7690;top:-1408;width:164;height:150" coordorigin="7690,-1408" coordsize="164,150" path="m7764,-1304l7734,-1304,7706,-1272,7725,-1262,7746,-1259,7764,-1258,7764,-130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64,-1304l7764,-1258,7767,-1258,7764,-130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94,-1304l7764,-1304,7767,-1258,7791,-1259,7809,-1263,7824,-1274,7794,-130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34,-1334l7690,-1332,7690,-1313,7694,-1291,7704,-1274,7734,-1304,7734,-133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94,-1304l7819,-1279,7829,-1279,7794,-130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854,-1334l7810,-1334,7810,-1318,7794,-1304,7829,-1279,7841,-1297,7851,-1317,7854,-133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03,-1392l7694,-1373,7690,-1351,7690,-1334,7734,-1334,7734,-1364,7703,-1392e" filled="t" fillcolor="#EB3C00" stroked="f">
                <v:path arrowok="t"/>
                <v:fill/>
              </v:shape>
              <v:shape style="position:absolute;left:7690;top:-1408;width:164;height:150" coordorigin="7690,-1408" coordsize="164,150" path="m7824,-1394l7794,-1364,7810,-1348,7810,-1334,7854,-1339,7848,-1357,7837,-1377,7824,-1394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63,-1408l7744,-1407,7723,-1404,7704,-1394,7734,-1364,7764,-1364,7763,-1408e" filled="t" fillcolor="#EB3C00" stroked="f">
                <v:path arrowok="t"/>
                <v:fill/>
              </v:shape>
              <v:shape style="position:absolute;left:7690;top:-1408;width:164;height:150" coordorigin="7690,-1408" coordsize="164,150" path="m7764,-1408l7764,-1364,7794,-1364,7823,-1395,7808,-1404,7789,-1408,7764,-1408e" filled="t" fillcolor="#EB3C00" stroked="f">
                <v:path arrowok="t"/>
                <v:fill/>
              </v:shape>
              <v:shape style="position:absolute;left:7690;top:-1408;width:164;height:150" coordorigin="7690,-1408" coordsize="164,150" path="m7824,-1394l7822,-1394,7794,-1364,7824,-1394e" filled="t" fillcolor="#EB3C00" stroked="f">
                <v:path arrowok="t"/>
                <v:fill/>
              </v:shape>
            </v:group>
            <v:group style="position:absolute;left:2078;top:-1393;width:119;height:118" coordorigin="2078,-1393" coordsize="119,118">
              <v:shape style="position:absolute;left:2078;top:-1393;width:119;height:118" coordorigin="2078,-1393" coordsize="119,118" path="m2133,-1393l2113,-1387,2095,-1373,2083,-1354,2078,-1334,2080,-1320,2089,-1302,2105,-1288,2125,-1278,2150,-1275,2168,-1284,2184,-1298,2194,-1319,2198,-1342,2190,-1362,2175,-1378,2156,-1389,2133,-1393e" filled="t" fillcolor="#FFFFFF" stroked="f">
                <v:path arrowok="t"/>
                <v:fill/>
              </v:shape>
            </v:group>
            <v:group style="position:absolute;left:2048;top:-1408;width:166;height:150" coordorigin="2048,-1408" coordsize="166,150">
              <v:shape style="position:absolute;left:2048;top:-1408;width:166;height:150" coordorigin="2048,-1408" coordsize="166,150" path="m2138,-1304l2108,-1304,2080,-1272,2095,-1262,2114,-1259,2138,-1258,2138,-130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38,-1304l2138,-1258,2140,-1258,2138,-130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68,-1304l2138,-1304,2140,-1258,2159,-1259,2181,-1263,2198,-1274,2168,-130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094,-1334l2049,-1328,2055,-1310,2066,-1290,2078,-1274,2108,-1304,2094,-1318,2094,-133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68,-1304l2197,-1275,2200,-1275,2168,-130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214,-1334l2184,-1334,2184,-1318,2168,-1318,2168,-1304,2200,-1275,2210,-1293,2213,-1315,2214,-133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074,-1388l2061,-1370,2052,-1350,2048,-1334,2094,-1334,2094,-1348,2108,-1364,2074,-1388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98,-1394l2168,-1364,2168,-1348,2184,-1348,2184,-1334,2214,-1335,2213,-1353,2209,-1375,2198,-1394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36,-1408l2112,-1407,2094,-1404,2078,-1394,2108,-1364,2138,-1364,2136,-1408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38,-1408l2138,-1364,2168,-1364,2197,-1395,2179,-1404,2157,-1408,2138,-1408e" filled="t" fillcolor="#EB3C00" stroked="f">
                <v:path arrowok="t"/>
                <v:fill/>
              </v:shape>
              <v:shape style="position:absolute;left:2048;top:-1408;width:166;height:150" coordorigin="2048,-1408" coordsize="166,150" path="m2198,-1394l2196,-1394,2168,-1364,2198,-1394e" filled="t" fillcolor="#EB3C00" stroked="f">
                <v:path arrowok="t"/>
                <v:fill/>
              </v:shape>
            </v:group>
            <v:group style="position:absolute;left:4958;top:-1438;width:196;height:210" coordorigin="4958,-1438" coordsize="196,210">
              <v:shape style="position:absolute;left:4958;top:-1438;width:196;height:210" coordorigin="4958,-1438" coordsize="196,210" path="m5071,-1330l4958,-1274,4974,-1228,5124,-1304,5108,-1304,5071,-1330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07,-1347l5071,-1330,5108,-1304,5113,-1313,5108,-1318,5116,-1326,5110,-1345,5107,-1347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13,-1313l5108,-1304,5124,-1304,5113,-1313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18,-1321l5113,-1313,5124,-1304,5118,-1321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24,-1334l5118,-1321,5124,-1304,5154,-1318,5124,-1334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16,-1326l5108,-1318,5113,-1313,5118,-1321,5116,-1326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24,-1334l5116,-1326,5118,-1321,5124,-1334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10,-1345l5116,-1326,5124,-1334,5110,-1345e" filled="t" fillcolor="#EB3C00" stroked="f">
                <v:path arrowok="t"/>
                <v:fill/>
              </v:shape>
              <v:shape style="position:absolute;left:4958;top:-1438;width:196;height:210" coordorigin="4958,-1438" coordsize="196,210" path="m4988,-1438l4958,-1408,5071,-1330,5107,-1347,4988,-1438e" filled="t" fillcolor="#EB3C00" stroked="f">
                <v:path arrowok="t"/>
                <v:fill/>
              </v:shape>
              <v:shape style="position:absolute;left:4958;top:-1438;width:196;height:210" coordorigin="4958,-1438" coordsize="196,210" path="m5108,-1348l5107,-1347,5110,-1345,5108,-1348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1.929993pt;margin-top:-124.209824pt;width:324.94002pt;height:117.04001pt;mso-position-horizontal-relative:page;mso-position-vertical-relative:paragraph;z-index:-5806" coordorigin="1839,-2484" coordsize="6499,2341">
            <v:group style="position:absolute;left:1844;top:-2478;width:6487;height:2" coordorigin="1844,-2478" coordsize="6487,2">
              <v:shape style="position:absolute;left:1844;top:-2478;width:6487;height:2" coordorigin="1844,-2478" coordsize="6487,0" path="m1844,-2478l8332,-2478e" filled="f" stroked="t" strokeweight=".58001pt" strokecolor="#000000">
                <v:path arrowok="t"/>
              </v:shape>
            </v:group>
            <v:group style="position:absolute;left:1849;top:-2474;width:2;height:2320" coordorigin="1849,-2474" coordsize="2,2320">
              <v:shape style="position:absolute;left:1849;top:-2474;width:2;height:2320" coordorigin="1849,-2474" coordsize="0,2320" path="m1849,-2474l1849,-154e" filled="f" stroked="t" strokeweight=".580pt" strokecolor="#000000">
                <v:path arrowok="t"/>
              </v:shape>
            </v:group>
            <v:group style="position:absolute;left:8327;top:-2474;width:2;height:2320" coordorigin="8327,-2474" coordsize="2,2320">
              <v:shape style="position:absolute;left:8327;top:-2474;width:2;height:2320" coordorigin="8327,-2474" coordsize="0,2320" path="m8327,-2474l8327,-154e" filled="f" stroked="t" strokeweight=".58001pt" strokecolor="#000000">
                <v:path arrowok="t"/>
              </v:shape>
            </v:group>
            <v:group style="position:absolute;left:1844;top:-149;width:6487;height:2" coordorigin="1844,-149" coordsize="6487,2">
              <v:shape style="position:absolute;left:1844;top:-149;width:6487;height:2" coordorigin="1844,-149" coordsize="6487,0" path="m1844,-149l8332,-149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este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9.919998pt;margin-top:44.630184pt;width:288.780pt;height:.1pt;mso-position-horizontal-relative:page;mso-position-vertical-relative:paragraph;z-index:-5803" coordorigin="2198,893" coordsize="5776,2">
            <v:shape style="position:absolute;left:2198;top:893;width:5776;height:2" coordorigin="2198,893" coordsize="5776,0" path="m2198,893l7974,893e" filled="f" stroked="t" strokeweight="1.6pt" strokecolor="#23201C">
              <v:path arrowok="t"/>
            </v:shape>
          </v:group>
          <w10:wrap type="none"/>
        </w:pict>
      </w:r>
      <w:r>
        <w:rPr/>
        <w:pict>
          <v:group style="position:absolute;margin-left:241.169998pt;margin-top:61.130184pt;width:48.06pt;height:5.28pt;mso-position-horizontal-relative:page;mso-position-vertical-relative:paragraph;z-index:-5801" coordorigin="4823,1223" coordsize="961,106">
            <v:group style="position:absolute;left:4824;top:1268;width:960;height:2" coordorigin="4824,1268" coordsize="960,2">
              <v:shape style="position:absolute;left:4824;top:1268;width:960;height:2" coordorigin="4824,1268" coordsize="960,0" path="m5784,1268l4824,1268e" filled="f" stroked="t" strokeweight=".06pt" strokecolor="#A9A8A7">
                <v:path arrowok="t"/>
              </v:shape>
            </v:group>
            <v:group style="position:absolute;left:4824;top:1223;width:104;height:104" coordorigin="4824,1223" coordsize="104,104">
              <v:shape style="position:absolute;left:4824;top:1223;width:104;height:104" coordorigin="4824,1223" coordsize="104,104" path="m4928,1223l4824,1268,4928,1328,4928,1223e" filled="t" fillcolor="#A9A8A7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2.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smernima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sredi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0.120003pt;margin-top:-71.209717pt;width:308.38pt;height:10.56pt;mso-position-horizontal-relative:page;mso-position-vertical-relative:paragraph;z-index:-5805" coordorigin="2002,-1424" coordsize="6168,211">
            <v:group style="position:absolute;left:2468;top:-1378;width:600;height:120" coordorigin="2468,-1378" coordsize="600,120">
              <v:shape style="position:absolute;left:2468;top:-1378;width:600;height:120" coordorigin="2468,-1378" coordsize="600,120" path="m3068,-1258l2468,-1258,2468,-1378,3068,-1378,3068,-1258xe" filled="f" stroked="t" strokeweight=".06pt" strokecolor="#23201C">
                <v:path arrowok="t"/>
              </v:shape>
            </v:group>
            <v:group style="position:absolute;left:3398;top:-1378;width:616;height:120" coordorigin="3398,-1378" coordsize="616,120">
              <v:shape style="position:absolute;left:3398;top:-1378;width:616;height:120" coordorigin="3398,-1378" coordsize="616,120" path="m4014,-1258l3398,-1258,3398,-1378,4014,-1378,4014,-1258xe" filled="f" stroked="t" strokeweight=".06pt" strokecolor="#23201C">
                <v:path arrowok="t"/>
              </v:shape>
            </v:group>
            <v:group style="position:absolute;left:4328;top:-1378;width:616;height:120" coordorigin="4328,-1378" coordsize="616,120">
              <v:shape style="position:absolute;left:4328;top:-1378;width:616;height:120" coordorigin="4328,-1378" coordsize="616,120" path="m4944,-1258l4328,-1258,4328,-1378,4944,-1378,4944,-1258xe" filled="f" stroked="t" strokeweight=".06pt" strokecolor="#23201C">
                <v:path arrowok="t"/>
              </v:shape>
            </v:group>
            <v:group style="position:absolute;left:5274;top:-1378;width:600;height:120" coordorigin="5274,-1378" coordsize="600,120">
              <v:shape style="position:absolute;left:5274;top:-1378;width:600;height:120" coordorigin="5274,-1378" coordsize="600,120" path="m5874,-1258l5274,-1258,5274,-1378,5874,-1378,5874,-1258xe" filled="f" stroked="t" strokeweight=".06pt" strokecolor="#23201C">
                <v:path arrowok="t"/>
              </v:shape>
            </v:group>
            <v:group style="position:absolute;left:6204;top:-1378;width:616;height:120" coordorigin="6204,-1378" coordsize="616,120">
              <v:shape style="position:absolute;left:6204;top:-1378;width:616;height:120" coordorigin="6204,-1378" coordsize="616,120" path="m6820,-1258l6204,-1258,6204,-1378,6820,-1378,6820,-1258xe" filled="f" stroked="t" strokeweight=".06pt" strokecolor="#23201C">
                <v:path arrowok="t"/>
              </v:shape>
            </v:group>
            <v:group style="position:absolute;left:7150;top:-1378;width:600;height:120" coordorigin="7150,-1378" coordsize="600,120">
              <v:shape style="position:absolute;left:7150;top:-1378;width:600;height:120" coordorigin="7150,-1378" coordsize="600,120" path="m7750,-1258l7150,-1258,7150,-1378,7750,-1378,7750,-1258xe" filled="f" stroked="t" strokeweight=".06pt" strokecolor="#23201C">
                <v:path arrowok="t"/>
              </v:shape>
            </v:group>
            <v:group style="position:absolute;left:2018;top:-1319;width:6136;height:2" coordorigin="2018,-1319" coordsize="6136,2">
              <v:shape style="position:absolute;left:2018;top:-1319;width:6136;height:2" coordorigin="2018,-1319" coordsize="6136,0" path="m2018,-1319l8154,-1319e" filled="f" stroked="t" strokeweight="1.6pt" strokecolor="#EB3C00">
                <v:path arrowok="t"/>
              </v:shape>
            </v:group>
            <v:group style="position:absolute;left:7750;top:-1376;width:134;height:117" coordorigin="7750,-1376" coordsize="134,117">
              <v:shape style="position:absolute;left:7750;top:-1376;width:134;height:117" coordorigin="7750,-1376" coordsize="134,117" path="m7804,-1376l7781,-1367,7764,-1353,7753,-1337,7750,-1318,7750,-1317,7803,-1262,7830,-1258,7850,-1265,7868,-1279,7879,-1298,7884,-1320,7880,-1337,7869,-1353,7853,-1365,7831,-1374,7804,-1376e" filled="t" fillcolor="#FFFFFF" stroked="f">
                <v:path arrowok="t"/>
                <v:fill/>
              </v:shape>
            </v:group>
            <v:group style="position:absolute;left:7734;top:-1394;width:166;height:150" coordorigin="7734,-1394" coordsize="166,150">
              <v:shape style="position:absolute;left:7734;top:-1394;width:166;height:150" coordorigin="7734,-1394" coordsize="166,150" path="m7824,-1288l7794,-1288,7765,-1257,7781,-1248,7799,-1244,7824,-1244,7824,-128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24,-1288l7824,-1244,7832,-1244,7824,-128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54,-1288l7824,-1288,7832,-1244,7850,-1246,7870,-1258,7861,-1274,7854,-1274,7854,-128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780,-1318l7735,-1313,7741,-1295,7751,-1275,7764,-1258,7794,-1288,7780,-1304,7780,-131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54,-1288l7867,-1263,7874,-1263,7854,-128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900,-1318l7854,-1318,7854,-1288,7874,-1263,7887,-1282,7896,-1302,7900,-131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54,-1288l7854,-1274,7861,-1274,7854,-128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759,-1373l7747,-1355,7738,-1335,7734,-1318,7780,-1318,7780,-1334,7794,-1348,7759,-1373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70,-1378l7854,-1348,7854,-1318,7899,-1323,7893,-1342,7882,-1362,7870,-1378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21,-1394l7797,-1393,7779,-1389,7764,-1378,7794,-1348,7824,-1348,7821,-1394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24,-1394l7824,-1348,7854,-1348,7862,-1385,7843,-1392,7824,-1394e" filled="t" fillcolor="#EB3C00" stroked="f">
                <v:path arrowok="t"/>
                <v:fill/>
              </v:shape>
              <v:shape style="position:absolute;left:7734;top:-1394;width:166;height:150" coordorigin="7734,-1394" coordsize="166,150" path="m7870,-1378l7860,-1378,7854,-1348,7870,-1378e" filled="t" fillcolor="#EB3C00" stroked="f">
                <v:path arrowok="t"/>
                <v:fill/>
              </v:shape>
            </v:group>
            <v:group style="position:absolute;left:2124;top:-1378;width:119;height:118" coordorigin="2124,-1378" coordsize="119,118">
              <v:shape style="position:absolute;left:2124;top:-1378;width:119;height:118" coordorigin="2124,-1378" coordsize="119,118" path="m2179,-1378l2158,-1371,2141,-1357,2129,-1339,2124,-1318,2126,-1304,2135,-1287,2150,-1272,2171,-1262,2196,-1259,2214,-1268,2229,-1283,2240,-1303,2243,-1327,2235,-1346,2221,-1362,2202,-1374,2179,-1378e" filled="t" fillcolor="#FFFFFF" stroked="f">
                <v:path arrowok="t"/>
                <v:fill/>
              </v:shape>
            </v:group>
            <v:group style="position:absolute;left:2108;top:-1394;width:166;height:150" coordorigin="2108,-1394" coordsize="166,150">
              <v:shape style="position:absolute;left:2108;top:-1394;width:166;height:150" coordorigin="2108,-1394" coordsize="166,150" path="m2184,-1288l2154,-1288,2125,-1257,2144,-1248,2165,-1244,2184,-1244,2184,-128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184,-1288l2184,-1244,2186,-1244,2184,-128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214,-1288l2184,-1288,2186,-1244,2211,-1244,2229,-1248,2244,-1258,2214,-128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138,-1318l2108,-1317,2109,-1298,2113,-1277,2124,-1258,2154,-1288,2154,-1304,2138,-1304,2138,-131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214,-1288l2239,-1263,2249,-1263,2214,-128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274,-1318l2228,-1318,2228,-1304,2214,-1288,2249,-1263,2261,-1282,2270,-1302,2274,-131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123,-1377l2113,-1358,2109,-1337,2108,-1318,2138,-1318,2138,-1334,2154,-1334,2154,-1348,2123,-1377e" filled="t" fillcolor="#EB3C00" stroked="f">
                <v:path arrowok="t"/>
                <v:fill/>
              </v:shape>
              <v:shape style="position:absolute;left:2108;top:-1394;width:166;height:150" coordorigin="2108,-1394" coordsize="166,150" path="m2244,-1378l2214,-1348,2228,-1334,2228,-1318,2273,-1323,2267,-1342,2257,-1362,2244,-1378e" filled="t" fillcolor="#EB3C00" stroked="f">
                <v:path arrowok="t"/>
                <v:fill/>
              </v:shape>
              <v:shape style="position:absolute;left:2108;top:-1394;width:166;height:150" coordorigin="2108,-1394" coordsize="166,150" path="m2182,-1394l2163,-1393,2142,-1389,2124,-1378,2154,-1348,2184,-1348,2182,-1394e" filled="t" fillcolor="#EB3C00" stroked="f">
                <v:path arrowok="t"/>
                <v:fill/>
              </v:shape>
              <v:shape style="position:absolute;left:2108;top:-1394;width:166;height:150" coordorigin="2108,-1394" coordsize="166,150" path="m2184,-1394l2184,-1348,2214,-1348,2242,-1379,2227,-1389,2209,-1393,2184,-1394e" filled="t" fillcolor="#EB3C00" stroked="f">
                <v:path arrowok="t"/>
                <v:fill/>
              </v:shape>
              <v:shape style="position:absolute;left:2108;top:-1394;width:166;height:150" coordorigin="2108,-1394" coordsize="166,150" path="m2244,-1378l2241,-1378,2214,-1348,2244,-1378e" filled="t" fillcolor="#EB3C00" stroked="f">
                <v:path arrowok="t"/>
                <v:fill/>
              </v:shape>
            </v:group>
            <v:group style="position:absolute;left:5004;top:-1424;width:194;height:210" coordorigin="5004,-1424" coordsize="194,210">
              <v:shape style="position:absolute;left:5004;top:-1424;width:194;height:210" coordorigin="5004,-1424" coordsize="194,210" path="m5118,-1316l5004,-1258,5018,-1214,5168,-1288,5154,-1288,5118,-1316e" filled="t" fillcolor="#EB3C00" stroked="f">
                <v:path arrowok="t"/>
                <v:fill/>
              </v:shape>
              <v:shape style="position:absolute;left:5004;top:-1424;width:194;height:210" coordorigin="5004,-1424" coordsize="194,210" path="m5151,-1332l5118,-1316,5154,-1288,5163,-1306,5156,-1328,5151,-1332e" filled="t" fillcolor="#EB3C00" stroked="f">
                <v:path arrowok="t"/>
                <v:fill/>
              </v:shape>
              <v:shape style="position:absolute;left:5004;top:-1424;width:194;height:210" coordorigin="5004,-1424" coordsize="194,210" path="m5163,-1306l5154,-1288,5168,-1288,5163,-1306e" filled="t" fillcolor="#EB3C00" stroked="f">
                <v:path arrowok="t"/>
                <v:fill/>
              </v:shape>
              <v:shape style="position:absolute;left:5004;top:-1424;width:194;height:210" coordorigin="5004,-1424" coordsize="194,210" path="m5168,-1318l5168,-1288,5198,-1304,5168,-1318e" filled="t" fillcolor="#EB3C00" stroked="f">
                <v:path arrowok="t"/>
                <v:fill/>
              </v:shape>
              <v:shape style="position:absolute;left:5004;top:-1424;width:194;height:210" coordorigin="5004,-1424" coordsize="194,210" path="m5156,-1328l5163,-1306,5168,-1318,5156,-1328e" filled="t" fillcolor="#EB3C00" stroked="f">
                <v:path arrowok="t"/>
                <v:fill/>
              </v:shape>
              <v:shape style="position:absolute;left:5004;top:-1424;width:194;height:210" coordorigin="5004,-1424" coordsize="194,210" path="m5034,-1424l5018,-1394,5118,-1316,5151,-1332,5034,-1424e" filled="t" fillcolor="#EB3C00" stroked="f">
                <v:path arrowok="t"/>
                <v:fill/>
              </v:shape>
              <v:shape style="position:absolute;left:5004;top:-1424;width:194;height:210" coordorigin="5004,-1424" coordsize="194,210" path="m5154,-1334l5151,-1332,5156,-1328,5154,-1334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09.919998pt;margin-top:-26.539717pt;width:288.780pt;height:.1pt;mso-position-horizontal-relative:page;mso-position-vertical-relative:paragraph;z-index:-5804" coordorigin="2198,-531" coordsize="5776,2">
            <v:shape style="position:absolute;left:2198;top:-531;width:5776;height:2" coordorigin="2198,-531" coordsize="5776,0" path="m2198,-531l7974,-531e" filled="f" stroked="t" strokeweight="2.38pt" strokecolor="#23201C">
              <v:path arrowok="t"/>
            </v:shape>
          </v:group>
          <w10:wrap type="none"/>
        </w:pict>
      </w:r>
      <w:r>
        <w:rPr/>
        <w:pict>
          <v:group style="position:absolute;margin-left:241.169998pt;margin-top:-46.429718pt;width:48.06pt;height:5.28pt;mso-position-horizontal-relative:page;mso-position-vertical-relative:paragraph;z-index:-5802" coordorigin="4823,-929" coordsize="961,106">
            <v:group style="position:absolute;left:4824;top:-868;width:960;height:2" coordorigin="4824,-868" coordsize="960,2">
              <v:shape style="position:absolute;left:4824;top:-868;width:960;height:2" coordorigin="4824,-868" coordsize="960,0" path="m4824,-868l5784,-868e" filled="f" stroked="t" strokeweight=".06pt" strokecolor="#A9A8A7">
                <v:path arrowok="t"/>
              </v:shape>
            </v:group>
            <v:group style="position:absolute;left:5680;top:-928;width:104;height:104" coordorigin="5680,-928" coordsize="104,104">
              <v:shape style="position:absolute;left:5680;top:-928;width:104;height:104" coordorigin="5680,-928" coordsize="104,104" path="m5680,-928l5680,-824,5784,-868,5680,-928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1.929993pt;margin-top:-124.209694pt;width:324.94002pt;height:117.03998pt;mso-position-horizontal-relative:page;mso-position-vertical-relative:paragraph;z-index:-5800" coordorigin="1839,-2484" coordsize="6499,2341">
            <v:group style="position:absolute;left:1844;top:-2478;width:6487;height:2" coordorigin="1844,-2478" coordsize="6487,2">
              <v:shape style="position:absolute;left:1844;top:-2478;width:6487;height:2" coordorigin="1844,-2478" coordsize="6487,0" path="m1844,-2478l8332,-2478e" filled="f" stroked="t" strokeweight=".579980pt" strokecolor="#000000">
                <v:path arrowok="t"/>
              </v:shape>
            </v:group>
            <v:group style="position:absolute;left:1849;top:-2474;width:2;height:2320" coordorigin="1849,-2474" coordsize="2,2320">
              <v:shape style="position:absolute;left:1849;top:-2474;width:2;height:2320" coordorigin="1849,-2474" coordsize="0,2320" path="m1849,-2474l1849,-154e" filled="f" stroked="t" strokeweight=".580pt" strokecolor="#000000">
                <v:path arrowok="t"/>
              </v:shape>
            </v:group>
            <v:group style="position:absolute;left:8327;top:-2474;width:2;height:2320" coordorigin="8327,-2474" coordsize="2,2320">
              <v:shape style="position:absolute;left:8327;top:-2474;width:2;height:2320" coordorigin="8327,-2474" coordsize="0,2320" path="m8327,-2474l8327,-154e" filled="f" stroked="t" strokeweight=".58001pt" strokecolor="#000000">
                <v:path arrowok="t"/>
              </v:shape>
            </v:group>
            <v:group style="position:absolute;left:1844;top:-149;width:6487;height:2" coordorigin="1844,-149" coordsize="6487,2">
              <v:shape style="position:absolute;left:1844;top:-149;width:6487;height:2" coordorigin="1844,-149" coordsize="6487,0" path="m1844,-149l8332,-149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3.6: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esti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smernima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3.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prometnimi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paso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5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dvojni</w:t>
      </w:r>
    </w:p>
    <w:p>
      <w:pPr>
        <w:spacing w:before="0" w:after="0" w:line="22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17.419998pt;margin-top:80.621162pt;width:30.78pt;height:6pt;mso-position-horizontal-relative:page;mso-position-vertical-relative:paragraph;z-index:-5791" coordorigin="2348,1612" coordsize="616,120">
            <v:shape style="position:absolute;left:2348;top:1612;width:616;height:120" coordorigin="2348,1612" coordsize="616,120" path="m2964,1732l2348,1732,2348,1612,2964,1612,2964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164.699997pt;margin-top:80.621162pt;width:30pt;height:6pt;mso-position-horizontal-relative:page;mso-position-vertical-relative:paragraph;z-index:-5790" coordorigin="3294,1612" coordsize="600,120">
            <v:shape style="position:absolute;left:3294;top:1612;width:600;height:120" coordorigin="3294,1612" coordsize="600,120" path="m3894,1732l3294,1732,3294,1612,3894,1612,3894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11.199997pt;margin-top:80.621162pt;width:30pt;height:6pt;mso-position-horizontal-relative:page;mso-position-vertical-relative:paragraph;z-index:-5789" coordorigin="4224,1612" coordsize="600,120">
            <v:shape style="position:absolute;left:4224;top:1612;width:600;height:120" coordorigin="4224,1612" coordsize="600,120" path="m4824,1732l4224,1732,4224,1612,4824,1612,4824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57.700012pt;margin-top:80.621162pt;width:30.72pt;height:6pt;mso-position-horizontal-relative:page;mso-position-vertical-relative:paragraph;z-index:-5788" coordorigin="5154,1612" coordsize="614,120">
            <v:shape style="position:absolute;left:5154;top:1612;width:614;height:120" coordorigin="5154,1612" coordsize="614,120" path="m5768,1732l5154,1732,5154,1612,5768,1612,5768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04.920013pt;margin-top:80.621162pt;width:30pt;height:6pt;mso-position-horizontal-relative:page;mso-position-vertical-relative:paragraph;z-index:-5787" coordorigin="6098,1612" coordsize="600,120">
            <v:shape style="position:absolute;left:6098;top:1612;width:600;height:120" coordorigin="6098,1612" coordsize="600,120" path="m6698,1732l6098,1732,6098,1612,6698,1612,6698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51.420013pt;margin-top:80.621162pt;width:30.78pt;height:6pt;mso-position-horizontal-relative:page;mso-position-vertical-relative:paragraph;z-index:-5786" coordorigin="7028,1612" coordsize="616,120">
            <v:shape style="position:absolute;left:7028;top:1612;width:616;height:120" coordorigin="7028,1612" coordsize="616,120" path="m7644,1732l7028,1732,7028,1612,7644,1612,7644,1732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103.919998pt;margin-top:43.871162pt;width:289.5pt;height:.1pt;mso-position-horizontal-relative:page;mso-position-vertical-relative:paragraph;z-index:-5785" coordorigin="2078,877" coordsize="5790,2">
            <v:shape style="position:absolute;left:2078;top:877;width:5790;height:2" coordorigin="2078,877" coordsize="5790,0" path="m2078,877l7868,877e" filled="f" stroked="t" strokeweight="1.6pt" strokecolor="#23201C">
              <v:path arrowok="t"/>
            </v:shape>
          </v:group>
          <w10:wrap type="none"/>
        </w:pict>
      </w:r>
      <w:r>
        <w:rPr/>
        <w:pict>
          <v:group style="position:absolute;margin-left:220.889999pt;margin-top:54.311161pt;width:47.34pt;height:5.34pt;mso-position-horizontal-relative:page;mso-position-vertical-relative:paragraph;z-index:-5782" coordorigin="4418,1086" coordsize="947,107">
            <v:group style="position:absolute;left:4418;top:1147;width:946;height:2" coordorigin="4418,1147" coordsize="946,2">
              <v:shape style="position:absolute;left:4418;top:1147;width:946;height:2" coordorigin="4418,1147" coordsize="946,0" path="m5364,1147l4418,1147e" filled="f" stroked="t" strokeweight=".06pt" strokecolor="#A9A8A7">
                <v:path arrowok="t"/>
              </v:shape>
            </v:group>
            <v:group style="position:absolute;left:4418;top:1087;width:90;height:106" coordorigin="4418,1087" coordsize="90,106">
              <v:shape style="position:absolute;left:4418;top:1087;width:90;height:106" coordorigin="4418,1087" coordsize="90,106" path="m4508,1087l4418,1147,4508,1192,4508,1087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20.889999pt;margin-top:101.591164pt;width:47.34pt;height:5.28pt;mso-position-horizontal-relative:page;mso-position-vertical-relative:paragraph;z-index:-5781" coordorigin="4418,2032" coordsize="947,106">
            <v:group style="position:absolute;left:4418;top:2077;width:946;height:2" coordorigin="4418,2077" coordsize="946,2">
              <v:shape style="position:absolute;left:4418;top:2077;width:946;height:2" coordorigin="4418,2077" coordsize="946,0" path="m5364,2077l4418,2077e" filled="f" stroked="t" strokeweight=".06pt" strokecolor="#A9A8A7">
                <v:path arrowok="t"/>
              </v:shape>
            </v:group>
            <v:group style="position:absolute;left:4418;top:2032;width:90;height:104" coordorigin="4418,2032" coordsize="90,104">
              <v:shape style="position:absolute;left:4418;top:2032;width:90;height:104" coordorigin="4418,2032" coordsize="90,104" path="m4508,2032l4418,2077,4508,2137,4508,2032e" filled="t" fillcolor="#A9A8A7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rti,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16.699997pt;margin-top:-63.199833pt;width:30pt;height:6pt;mso-position-horizontal-relative:page;mso-position-vertical-relative:paragraph;z-index:-5799" coordorigin="2334,-1264" coordsize="600,120">
            <v:shape style="position:absolute;left:2334;top:-1264;width:600;height:120" coordorigin="2334,-1264" coordsize="600,120" path="m2934,-1144l2334,-1144,2334,-1264,2934,-1264,2934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163.199997pt;margin-top:-63.199833pt;width:30.72pt;height:6pt;mso-position-horizontal-relative:page;mso-position-vertical-relative:paragraph;z-index:-5798" coordorigin="3264,-1264" coordsize="614,120">
            <v:shape style="position:absolute;left:3264;top:-1264;width:614;height:120" coordorigin="3264,-1264" coordsize="614,120" path="m3878,-1144l3264,-1144,3264,-1264,3878,-1264,3878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10.419998pt;margin-top:-63.199833pt;width:30pt;height:6pt;mso-position-horizontal-relative:page;mso-position-vertical-relative:paragraph;z-index:-5797" coordorigin="4208,-1264" coordsize="600,120">
            <v:shape style="position:absolute;left:4208;top:-1264;width:600;height:120" coordorigin="4208,-1264" coordsize="600,120" path="m4808,-1144l4208,-1144,4208,-1264,4808,-1264,4808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56.920013pt;margin-top:-63.199833pt;width:30.78pt;height:6pt;mso-position-horizontal-relative:page;mso-position-vertical-relative:paragraph;z-index:-5796" coordorigin="5138,-1264" coordsize="616,120">
            <v:shape style="position:absolute;left:5138;top:-1264;width:616;height:120" coordorigin="5138,-1264" coordsize="616,120" path="m5754,-1144l5138,-1144,5138,-1264,5754,-1264,5754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04.200012pt;margin-top:-63.199833pt;width:30pt;height:6pt;mso-position-horizontal-relative:page;mso-position-vertical-relative:paragraph;z-index:-5795" coordorigin="6084,-1264" coordsize="600,120">
            <v:shape style="position:absolute;left:6084;top:-1264;width:600;height:120" coordorigin="6084,-1264" coordsize="600,120" path="m6684,-1144l6084,-1144,6084,-1264,6684,-1264,6684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50.700012pt;margin-top:-63.199833pt;width:30pt;height:6pt;mso-position-horizontal-relative:page;mso-position-vertical-relative:paragraph;z-index:-5794" coordorigin="7014,-1264" coordsize="600,120">
            <v:shape style="position:absolute;left:7014;top:-1264;width:600;height:120" coordorigin="7014,-1264" coordsize="600,120" path="m7614,-1144l7014,-1144,7014,-1264,7614,-1264,7614,-1144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103.199997pt;margin-top:-20.839834pt;width:288.720pt;height:.1pt;mso-position-horizontal-relative:page;mso-position-vertical-relative:paragraph;z-index:-5793" coordorigin="2064,-417" coordsize="5774,2">
            <v:shape style="position:absolute;left:2064;top:-417;width:5774;height:2" coordorigin="2064,-417" coordsize="5774,0" path="m2064,-417l7838,-417e" filled="f" stroked="t" strokeweight="2.38pt" strokecolor="#23201C">
              <v:path arrowok="t"/>
            </v:shape>
          </v:group>
          <w10:wrap type="none"/>
        </w:pict>
      </w:r>
      <w:r>
        <w:rPr/>
        <w:pict>
          <v:group style="position:absolute;margin-left:99.730003pt;margin-top:-108.229836pt;width:309.88pt;height:10.56pt;mso-position-horizontal-relative:page;mso-position-vertical-relative:paragraph;z-index:-5792" coordorigin="1995,-2165" coordsize="6198,211">
            <v:group style="position:absolute;left:2064;top:-1999;width:5774;height:2" coordorigin="2064,-1999" coordsize="5774,2">
              <v:shape style="position:absolute;left:2064;top:-1999;width:5774;height:2" coordorigin="2064,-1999" coordsize="5774,0" path="m2064,-1999l7838,-1999e" filled="f" stroked="t" strokeweight="1.6pt" strokecolor="#23201C">
                <v:path arrowok="t"/>
              </v:shape>
            </v:group>
            <v:group style="position:absolute;left:2078;top:-2127;width:5790;height:2" coordorigin="2078,-2127" coordsize="5790,2">
              <v:shape style="position:absolute;left:2078;top:-2127;width:5790;height:2" coordorigin="2078,-2127" coordsize="5790,0" path="m2078,-2127l7868,-2127e" filled="f" stroked="t" strokeweight="2.38pt" strokecolor="#23201C">
                <v:path arrowok="t"/>
              </v:shape>
            </v:group>
            <v:group style="position:absolute;left:2018;top:-2067;width:6150;height:2" coordorigin="2018,-2067" coordsize="6150,2">
              <v:shape style="position:absolute;left:2018;top:-2067;width:6150;height:2" coordorigin="2018,-2067" coordsize="6150,0" path="m2018,-2067l8168,-2067e" filled="f" stroked="t" strokeweight="2.38pt" strokecolor="#EB3C00">
                <v:path arrowok="t"/>
              </v:shape>
            </v:group>
            <v:group style="position:absolute;left:7764;top:-2119;width:119;height:118" coordorigin="7764,-2119" coordsize="119,118">
              <v:shape style="position:absolute;left:7764;top:-2119;width:119;height:118" coordorigin="7764,-2119" coordsize="119,118" path="m7819,-2119l7798,-2113,7781,-2099,7769,-2080,7764,-2060,7766,-2046,7775,-2028,7790,-2014,7811,-2004,7836,-2001,7854,-2010,7869,-2024,7880,-2045,7883,-2068,7875,-2088,7861,-2104,7842,-2115,7819,-2119e" filled="t" fillcolor="#FFFFFF" stroked="f">
                <v:path arrowok="t"/>
                <v:fill/>
              </v:shape>
            </v:group>
            <v:group style="position:absolute;left:7734;top:-2134;width:164;height:150" coordorigin="7734,-2134" coordsize="164,150">
              <v:shape style="position:absolute;left:7734;top:-2134;width:164;height:150" coordorigin="7734,-2134" coordsize="164,150" path="m7794,-2044l7769,-2009,7783,-1997,7801,-1988,7824,-1984,7824,-2030,7794,-2030,7794,-2044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24,-2030l7824,-1984,7829,-1984,7824,-2030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54,-2044l7838,-2030,7824,-2030,7829,-1984,7847,-1991,7867,-2001,7884,-2014,7854,-2044e" filled="t" fillcolor="#EB3C00" stroked="f">
                <v:path arrowok="t"/>
                <v:fill/>
              </v:shape>
              <v:shape style="position:absolute;left:7734;top:-2134;width:164;height:150" coordorigin="7734,-2134" coordsize="164,150" path="m7778,-2060l7737,-2047,7748,-2031,7764,-2014,7794,-2044,7778,-2044,7778,-2060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54,-2044l7876,-2022,7890,-2022,7854,-2044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93,-2030l7877,-2030,7890,-2022,7893,-2030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98,-2060l7868,-2060,7854,-2044,7898,-2044,7898,-2060e" filled="t" fillcolor="#EB3C00" stroked="f">
                <v:path arrowok="t"/>
                <v:fill/>
              </v:shape>
              <v:shape style="position:absolute;left:7734;top:-2134;width:164;height:150" coordorigin="7734,-2134" coordsize="164,150" path="m7759,-2115l7747,-2100,7737,-2083,7734,-2060,7778,-2060,7778,-2074,7794,-2090,7759,-2115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84,-2120l7854,-2090,7854,-2074,7868,-2074,7868,-2060,7898,-2062,7898,-2086,7894,-2104,7884,-2120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22,-2134l7797,-2133,7779,-2130,7764,-2120,7794,-2090,7808,-2104,7824,-2104,7822,-2134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24,-2134l7824,-2104,7838,-2104,7838,-2090,7854,-2090,7883,-2121,7863,-2130,7842,-2134,7824,-2134e" filled="t" fillcolor="#EB3C00" stroked="f">
                <v:path arrowok="t"/>
                <v:fill/>
              </v:shape>
              <v:shape style="position:absolute;left:7734;top:-2134;width:164;height:150" coordorigin="7734,-2134" coordsize="164,150" path="m7884,-2120l7882,-2120,7867,-2104,7868,-2104,7884,-2120e" filled="t" fillcolor="#EB3C00" stroked="f">
                <v:path arrowok="t"/>
                <v:fill/>
              </v:shape>
            </v:group>
            <v:group style="position:absolute;left:2124;top:-2117;width:134;height:117" coordorigin="2124,-2117" coordsize="134,117">
              <v:shape style="position:absolute;left:2124;top:-2117;width:134;height:117" coordorigin="2124,-2117" coordsize="134,117" path="m2178,-2117l2156,-2109,2139,-2095,2128,-2078,2124,-2060,2124,-2059,2177,-2003,2205,-2000,2225,-2007,2242,-2021,2254,-2040,2258,-2061,2254,-2079,2244,-2094,2227,-2107,2205,-2115,2178,-2117e" filled="t" fillcolor="#FFFFFF" stroked="f">
                <v:path arrowok="t"/>
                <v:fill/>
              </v:shape>
            </v:group>
            <v:group style="position:absolute;left:2108;top:-2134;width:166;height:150" coordorigin="2108,-2134" coordsize="166,150">
              <v:shape style="position:absolute;left:2108;top:-2134;width:166;height:150" coordorigin="2108,-2134" coordsize="166,150" path="m2154,-2044l2143,-2009,2158,-1997,2175,-1988,2198,-1984,2192,-2030,2173,-2032,2154,-2044e" filled="t" fillcolor="#EB3C00" stroked="f">
                <v:path arrowok="t"/>
                <v:fill/>
              </v:shape>
              <v:shape style="position:absolute;left:2108;top:-2134;width:166;height:150" coordorigin="2108,-2134" coordsize="166,150" path="m2198,-2030l2198,-1987,2211,-1987,2198,-203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28,-2044l2214,-2030,2198,-2030,2211,-1987,2227,-1999,2244,-2014,2228,-2044e" filled="t" fillcolor="#EB3C00" stroked="f">
                <v:path arrowok="t"/>
                <v:fill/>
              </v:shape>
              <v:shape style="position:absolute;left:2108;top:-2134;width:166;height:150" coordorigin="2108,-2134" coordsize="166,150" path="m2154,-2060l2111,-2047,2123,-2031,2138,-2014,2154,-2044,2154,-206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50,-2030l2236,-2030,2238,-2026,2255,-2026,2250,-203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74,-2060l2228,-2060,2228,-2044,2255,-2026,2269,-2043,2274,-206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134,-2115l2121,-2100,2112,-2083,2108,-2060,2154,-2060,2154,-2090,2134,-2115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44,-2120l2228,-2090,2228,-2060,2273,-2069,2267,-2089,2257,-2106,2244,-212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198,-2134l2198,-2104,2214,-2090,2228,-2090,2228,-2104,2232,-2104,2236,-2126,2218,-2133,2198,-2134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32,-2104l2228,-2104,2228,-2090,2232,-2104e" filled="t" fillcolor="#EB3C00" stroked="f">
                <v:path arrowok="t"/>
                <v:fill/>
              </v:shape>
              <v:shape style="position:absolute;left:2108;top:-2134;width:166;height:150" coordorigin="2108,-2134" coordsize="166,150" path="m2244,-2120l2235,-2120,2228,-2090,2244,-2120e" filled="t" fillcolor="#EB3C00" stroked="f">
                <v:path arrowok="t"/>
                <v:fill/>
              </v:shape>
              <v:shape style="position:absolute;left:2108;top:-2134;width:166;height:150" coordorigin="2108,-2134" coordsize="166,150" path="m2196,-2134l2172,-2133,2154,-2130,2138,-2120,2160,-2090,2179,-2098,2198,-2104,2196,-2134e" filled="t" fillcolor="#EB3C00" stroked="f">
                <v:path arrowok="t"/>
                <v:fill/>
              </v:shape>
            </v:group>
            <v:group style="position:absolute;left:5214;top:-2164;width:210;height:210" coordorigin="5214,-2164" coordsize="210,210">
              <v:shape style="position:absolute;left:5214;top:-2164;width:210;height:210" coordorigin="5214,-2164" coordsize="210,210" path="m5343,-2058l5214,-2000,5244,-1954,5394,-2030,5387,-2044,5364,-2044,5343,-2058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82,-2062l5379,-2059,5394,-2030,5382,-2062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94,-2074l5382,-2062,5394,-2030,5424,-2044,5394,-2074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78,-2074l5343,-2058,5364,-2044,5379,-2059,5378,-2060,5382,-2063,5378,-2074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79,-2059l5364,-2044,5387,-2044,5379,-2059e" filled="t" fillcolor="#EB3C00" stroked="f">
                <v:path arrowok="t"/>
                <v:fill/>
              </v:shape>
              <v:shape style="position:absolute;left:5214;top:-2164;width:210;height:210" coordorigin="5214,-2164" coordsize="210,210" path="m5258,-2164l5228,-2134,5343,-2058,5378,-2074,5394,-2074,5258,-2164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82,-2063l5378,-2060,5379,-2059,5382,-2062,5382,-2063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94,-2074l5382,-2063,5382,-2062,5394,-2074e" filled="t" fillcolor="#EB3C00" stroked="f">
                <v:path arrowok="t"/>
                <v:fill/>
              </v:shape>
              <v:shape style="position:absolute;left:5214;top:-2164;width:210;height:210" coordorigin="5214,-2164" coordsize="210,210" path="m5394,-2074l5378,-2074,5382,-2063,5394,-2074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19.389999pt;margin-top:-37.729836pt;width:47.34pt;height:5.28pt;mso-position-horizontal-relative:page;mso-position-vertical-relative:paragraph;z-index:-5784" coordorigin="4388,-755" coordsize="947,106">
            <v:group style="position:absolute;left:4388;top:-710;width:946;height:2" coordorigin="4388,-710" coordsize="946,2">
              <v:shape style="position:absolute;left:4388;top:-710;width:946;height:2" coordorigin="4388,-710" coordsize="946,0" path="m4388,-710l5334,-710e" filled="f" stroked="t" strokeweight=".06pt" strokecolor="#A9A8A7">
                <v:path arrowok="t"/>
              </v:shape>
            </v:group>
            <v:group style="position:absolute;left:5244;top:-754;width:90;height:104" coordorigin="5244,-754" coordsize="90,104">
              <v:shape style="position:absolute;left:5244;top:-754;width:90;height:104" coordorigin="5244,-754" coordsize="90,104" path="m5244,-754l5244,-650,5334,-710,5244,-754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19.389999pt;margin-top:-84.229836pt;width:47.34pt;height:5.28pt;mso-position-horizontal-relative:page;mso-position-vertical-relative:paragraph;z-index:-5783" coordorigin="4388,-1685" coordsize="947,106">
            <v:group style="position:absolute;left:4388;top:-1640;width:946;height:2" coordorigin="4388,-1640" coordsize="946,2">
              <v:shape style="position:absolute;left:4388;top:-1640;width:946;height:2" coordorigin="4388,-1640" coordsize="946,0" path="m4388,-1640l5334,-1640e" filled="f" stroked="t" strokeweight=".06pt" strokecolor="#A9A8A7">
                <v:path arrowok="t"/>
              </v:shape>
            </v:group>
            <v:group style="position:absolute;left:5244;top:-1684;width:90;height:104" coordorigin="5244,-1684" coordsize="90,104">
              <v:shape style="position:absolute;left:5244;top:-1684;width:90;height:104" coordorigin="5244,-1684" coordsize="90,104" path="m5244,-1684l5244,-1580,5334,-1640,5244,-1684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1.930008pt;margin-top:-203.229813pt;width:327.939990pt;height:196.05998pt;mso-position-horizontal-relative:page;mso-position-vertical-relative:paragraph;z-index:-5780" coordorigin="1839,-4065" coordsize="6559,3921">
            <v:group style="position:absolute;left:1844;top:-4059;width:6547;height:2" coordorigin="1844,-4059" coordsize="6547,2">
              <v:shape style="position:absolute;left:1844;top:-4059;width:6547;height:2" coordorigin="1844,-4059" coordsize="6547,0" path="m1844,-4059l8392,-4059e" filled="f" stroked="t" strokeweight=".579980pt" strokecolor="#000000">
                <v:path arrowok="t"/>
              </v:shape>
            </v:group>
            <v:group style="position:absolute;left:1849;top:-4054;width:2;height:3900" coordorigin="1849,-4054" coordsize="2,3900">
              <v:shape style="position:absolute;left:1849;top:-4054;width:2;height:3900" coordorigin="1849,-4054" coordsize="0,3900" path="m1849,-4054l1849,-154e" filled="f" stroked="t" strokeweight=".580pt" strokecolor="#000000">
                <v:path arrowok="t"/>
              </v:shape>
            </v:group>
            <v:group style="position:absolute;left:8387;top:-4054;width:2;height:3900" coordorigin="8387,-4054" coordsize="2,3900">
              <v:shape style="position:absolute;left:8387;top:-4054;width:2;height:3900" coordorigin="8387,-4054" coordsize="0,3900" path="m8387,-4054l8387,-154e" filled="f" stroked="t" strokeweight=".58001pt" strokecolor="#000000">
                <v:path arrowok="t"/>
              </v:shape>
            </v:group>
            <v:group style="position:absolute;left:1844;top:-149;width:6547;height:2" coordorigin="1844,-149" coordsize="6547,2">
              <v:shape style="position:absolute;left:1844;top:-149;width:6547;height:2" coordorigin="1844,-149" coordsize="6547,0" path="m1844,-149l8392,-149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3.7: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55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prometnimi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paso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9" w:lineRule="auto"/>
        <w:ind w:left="498" w:right="177" w:firstLine="-36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10.230003pt;margin-top:100.600807pt;width:308.38pt;height:9.780pt;mso-position-horizontal-relative:page;mso-position-vertical-relative:paragraph;z-index:-5776" coordorigin="2205,2012" coordsize="6168,196">
            <v:group style="position:absolute;left:2664;top:2057;width:614;height:106" coordorigin="2664,2057" coordsize="614,106">
              <v:shape style="position:absolute;left:2664;top:2057;width:614;height:106" coordorigin="2664,2057" coordsize="614,106" path="m3278,2163l2664,2163,2664,2057,3278,2057,3278,2163xe" filled="f" stroked="t" strokeweight=".06pt" strokecolor="#23201C">
                <v:path arrowok="t"/>
              </v:shape>
            </v:group>
            <v:group style="position:absolute;left:3608;top:2057;width:600;height:106" coordorigin="3608,2057" coordsize="600,106">
              <v:shape style="position:absolute;left:3608;top:2057;width:600;height:106" coordorigin="3608,2057" coordsize="600,106" path="m4208,2163l3608,2163,3608,2057,4208,2057,4208,2163xe" filled="f" stroked="t" strokeweight=".06pt" strokecolor="#23201C">
                <v:path arrowok="t"/>
              </v:shape>
            </v:group>
            <v:group style="position:absolute;left:4538;top:2057;width:600;height:106" coordorigin="4538,2057" coordsize="600,106">
              <v:shape style="position:absolute;left:4538;top:2057;width:600;height:106" coordorigin="4538,2057" coordsize="600,106" path="m5138,2163l4538,2163,4538,2057,5138,2057,5138,2163xe" filled="f" stroked="t" strokeweight=".06pt" strokecolor="#23201C">
                <v:path arrowok="t"/>
              </v:shape>
            </v:group>
            <v:group style="position:absolute;left:5468;top:2057;width:616;height:106" coordorigin="5468,2057" coordsize="616,106">
              <v:shape style="position:absolute;left:5468;top:2057;width:616;height:106" coordorigin="5468,2057" coordsize="616,106" path="m6084,2163l5468,2163,5468,2057,6084,2057,6084,2163xe" filled="f" stroked="t" strokeweight=".06pt" strokecolor="#23201C">
                <v:path arrowok="t"/>
              </v:shape>
            </v:group>
            <v:group style="position:absolute;left:6414;top:2057;width:600;height:106" coordorigin="6414,2057" coordsize="600,106">
              <v:shape style="position:absolute;left:6414;top:2057;width:600;height:106" coordorigin="6414,2057" coordsize="600,106" path="m7014,2163l6414,2163,6414,2057,7014,2057,7014,2163xe" filled="f" stroked="t" strokeweight=".06pt" strokecolor="#23201C">
                <v:path arrowok="t"/>
              </v:shape>
            </v:group>
            <v:group style="position:absolute;left:7344;top:2057;width:600;height:106" coordorigin="7344,2057" coordsize="600,106">
              <v:shape style="position:absolute;left:7344;top:2057;width:600;height:106" coordorigin="7344,2057" coordsize="600,106" path="m7944,2163l7344,2163,7344,2057,7944,2057,7944,2163xe" filled="f" stroked="t" strokeweight=".06pt" strokecolor="#23201C">
                <v:path arrowok="t"/>
              </v:shape>
            </v:group>
            <v:group style="position:absolute;left:2228;top:2110;width:6120;height:2" coordorigin="2228,2110" coordsize="6120,2">
              <v:shape style="position:absolute;left:2228;top:2110;width:6120;height:2" coordorigin="2228,2110" coordsize="6120,0" path="m2228,2110l8348,2110e" filled="f" stroked="t" strokeweight="2.38pt" strokecolor="#EB3C00">
                <v:path arrowok="t"/>
              </v:shape>
            </v:group>
            <v:group style="position:absolute;left:7958;top:2059;width:117;height:102" coordorigin="7958,2059" coordsize="117,102">
              <v:shape style="position:absolute;left:7958;top:2059;width:117;height:102" coordorigin="7958,2059" coordsize="117,102" path="m7995,2059l7974,2067,7962,2082,7958,2103,7960,2124,7967,2142,7981,2153,8002,2160,8034,2161,8051,2154,8065,2141,8074,2120,8076,2089,8066,2075,8049,2065,8025,2060,7995,2059e" filled="t" fillcolor="#FFFFFF" stroked="f">
                <v:path arrowok="t"/>
                <v:fill/>
              </v:shape>
            </v:group>
            <v:group style="position:absolute;left:7928;top:2027;width:166;height:166" coordorigin="7928,2027" coordsize="166,166">
              <v:shape style="position:absolute;left:7928;top:2027;width:166;height:166" coordorigin="7928,2027" coordsize="166,166" path="m7988,2133l7963,2167,7978,2180,7995,2189,8018,2193,8018,2147,7988,2147,7988,2133e" filled="t" fillcolor="#EB3C00" stroked="f">
                <v:path arrowok="t"/>
                <v:fill/>
              </v:shape>
              <v:shape style="position:absolute;left:7928;top:2027;width:166;height:166" coordorigin="7928,2027" coordsize="166,166" path="m8018,2147l8018,2190,8033,2190,8018,2147e" filled="t" fillcolor="#EB3C00" stroked="f">
                <v:path arrowok="t"/>
                <v:fill/>
              </v:shape>
              <v:shape style="position:absolute;left:7928;top:2027;width:166;height:166" coordorigin="7928,2027" coordsize="166,166" path="m8048,2133l8034,2147,8018,2147,8033,2190,8054,2178,8064,2163,8048,2133e" filled="t" fillcolor="#EB3C00" stroked="f">
                <v:path arrowok="t"/>
                <v:fill/>
              </v:shape>
              <v:shape style="position:absolute;left:7928;top:2027;width:166;height:166" coordorigin="7928,2027" coordsize="166,166" path="m7974,2117l7931,2129,7943,2146,7958,2163,7988,2133,7974,2133,7974,2117e" filled="t" fillcolor="#EB3C00" stroked="f">
                <v:path arrowok="t"/>
                <v:fill/>
              </v:shape>
              <v:shape style="position:absolute;left:7928;top:2027;width:166;height:166" coordorigin="7928,2027" coordsize="166,166" path="m8060,2147l8056,2147,8061,2158,8069,2158,8060,2147e" filled="t" fillcolor="#EB3C00" stroked="f">
                <v:path arrowok="t"/>
                <v:fill/>
              </v:shape>
              <v:shape style="position:absolute;left:7928;top:2027;width:166;height:166" coordorigin="7928,2027" coordsize="166,166" path="m8094,2103l8048,2103,8048,2133,8069,2158,8081,2143,8090,2126,8094,2103e" filled="t" fillcolor="#EB3C00" stroked="f">
                <v:path arrowok="t"/>
                <v:fill/>
              </v:shape>
              <v:shape style="position:absolute;left:7928;top:2027;width:166;height:166" coordorigin="7928,2027" coordsize="166,166" path="m7947,2069l7934,2086,7928,2103,7928,2117,7974,2117,7974,2087,7988,2087,7947,2069e" filled="t" fillcolor="#EB3C00" stroked="f">
                <v:path arrowok="t"/>
                <v:fill/>
              </v:shape>
              <v:shape style="position:absolute;left:7928;top:2027;width:166;height:166" coordorigin="7928,2027" coordsize="166,166" path="m8064,2057l8048,2087,8048,2103,8091,2090,8079,2074,8064,2057e" filled="t" fillcolor="#EB3C00" stroked="f">
                <v:path arrowok="t"/>
                <v:fill/>
              </v:shape>
              <v:shape style="position:absolute;left:7928;top:2027;width:166;height:166" coordorigin="7928,2027" coordsize="166,166" path="m8009,2028l7989,2034,7972,2044,7958,2057,7988,2087,7988,2073,8018,2073,8009,2028e" filled="t" fillcolor="#EB3C00" stroked="f">
                <v:path arrowok="t"/>
                <v:fill/>
              </v:shape>
              <v:shape style="position:absolute;left:7928;top:2027;width:166;height:166" coordorigin="7928,2027" coordsize="166,166" path="m8018,2027l8018,2073,8034,2073,8048,2087,8052,2046,8035,2032,8018,2027e" filled="t" fillcolor="#EB3C00" stroked="f">
                <v:path arrowok="t"/>
                <v:fill/>
              </v:shape>
              <v:shape style="position:absolute;left:7928;top:2027;width:166;height:166" coordorigin="7928,2027" coordsize="166,166" path="m8064,2057l8051,2057,8050,2073,8056,2073,8064,2057e" filled="t" fillcolor="#EB3C00" stroked="f">
                <v:path arrowok="t"/>
                <v:fill/>
              </v:shape>
            </v:group>
            <v:group style="position:absolute;left:2334;top:2059;width:119;height:103" coordorigin="2334,2059" coordsize="119,103">
              <v:shape style="position:absolute;left:2334;top:2059;width:119;height:103" coordorigin="2334,2059" coordsize="119,103" path="m2376,2059l2355,2067,2340,2082,2334,2103,2336,2122,2345,2141,2361,2153,2382,2160,2407,2162,2425,2156,2440,2143,2450,2122,2453,2092,2444,2077,2428,2066,2405,2060,2376,2059e" filled="t" fillcolor="#FFFFFF" stroked="f">
                <v:path arrowok="t"/>
                <v:fill/>
              </v:shape>
            </v:group>
            <v:group style="position:absolute;left:2304;top:2027;width:164;height:166" coordorigin="2304,2027" coordsize="164,166">
              <v:shape style="position:absolute;left:2304;top:2027;width:164;height:166" coordorigin="2304,2027" coordsize="164,166" path="m2394,2147l2353,2147,2339,2167,2353,2180,2371,2189,2394,2193,2394,2147e" filled="t" fillcolor="#EB3C00" stroked="f">
                <v:path arrowok="t"/>
                <v:fill/>
              </v:shape>
              <v:shape style="position:absolute;left:2304;top:2027;width:164;height:166" coordorigin="2304,2027" coordsize="164,166" path="m2394,2147l2394,2192,2399,2192,2394,2147e" filled="t" fillcolor="#EB3C00" stroked="f">
                <v:path arrowok="t"/>
                <v:fill/>
              </v:shape>
              <v:shape style="position:absolute;left:2304;top:2027;width:164;height:166" coordorigin="2304,2027" coordsize="164,166" path="m2438,2147l2394,2147,2399,2192,2417,2186,2437,2175,2454,2163,2438,2147e" filled="t" fillcolor="#EB3C00" stroked="f">
                <v:path arrowok="t"/>
                <v:fill/>
              </v:shape>
              <v:shape style="position:absolute;left:2304;top:2027;width:164;height:166" coordorigin="2304,2027" coordsize="164,166" path="m2348,2117l2307,2129,2318,2146,2334,2163,2350,2147,2348,2147,2364,2133,2348,2133,2348,2117e" filled="t" fillcolor="#EB3C00" stroked="f">
                <v:path arrowok="t"/>
                <v:fill/>
              </v:shape>
              <v:shape style="position:absolute;left:2304;top:2027;width:164;height:166" coordorigin="2304,2027" coordsize="164,166" path="m2424,2133l2453,2161,2455,2161,2424,2133e" filled="t" fillcolor="#EB3C00" stroked="f">
                <v:path arrowok="t"/>
                <v:fill/>
              </v:shape>
              <v:shape style="position:absolute;left:2304;top:2027;width:164;height:166" coordorigin="2304,2027" coordsize="164,166" path="m2464,2147l2440,2147,2455,2161,2464,2147e" filled="t" fillcolor="#EB3C00" stroked="f">
                <v:path arrowok="t"/>
                <v:fill/>
              </v:shape>
              <v:shape style="position:absolute;left:2304;top:2027;width:164;height:166" coordorigin="2304,2027" coordsize="164,166" path="m2364,2133l2350,2147,2353,2147,2364,2133e" filled="t" fillcolor="#EB3C00" stroked="f">
                <v:path arrowok="t"/>
                <v:fill/>
              </v:shape>
              <v:shape style="position:absolute;left:2304;top:2027;width:164;height:166" coordorigin="2304,2027" coordsize="164,166" path="m2424,2133l2364,2133,2364,2147,2408,2147,2424,2133e" filled="t" fillcolor="#EB3C00" stroked="f">
                <v:path arrowok="t"/>
                <v:fill/>
              </v:shape>
              <v:shape style="position:absolute;left:2304;top:2027;width:164;height:166" coordorigin="2304,2027" coordsize="164,166" path="m2468,2103l2438,2103,2438,2117,2424,2133,2467,2133,2468,2127,2468,2103e" filled="t" fillcolor="#EB3C00" stroked="f">
                <v:path arrowok="t"/>
                <v:fill/>
              </v:shape>
              <v:shape style="position:absolute;left:2304;top:2027;width:164;height:166" coordorigin="2304,2027" coordsize="164,166" path="m2322,2069l2309,2086,2304,2103,2304,2117,2348,2117,2348,2087,2364,2087,2322,2069e" filled="t" fillcolor="#EB3C00" stroked="f">
                <v:path arrowok="t"/>
                <v:fill/>
              </v:shape>
              <v:shape style="position:absolute;left:2304;top:2027;width:164;height:166" coordorigin="2304,2027" coordsize="164,166" path="m2454,2057l2424,2087,2438,2103,2468,2095,2466,2076,2454,2057e" filled="t" fillcolor="#EB3C00" stroked="f">
                <v:path arrowok="t"/>
                <v:fill/>
              </v:shape>
              <v:shape style="position:absolute;left:2304;top:2027;width:164;height:166" coordorigin="2304,2027" coordsize="164,166" path="m2385,2028l2364,2034,2348,2044,2334,2057,2364,2087,2364,2073,2394,2073,2385,2028e" filled="t" fillcolor="#EB3C00" stroked="f">
                <v:path arrowok="t"/>
                <v:fill/>
              </v:shape>
              <v:shape style="position:absolute;left:2304;top:2027;width:164;height:166" coordorigin="2304,2027" coordsize="164,166" path="m2394,2027l2394,2073,2408,2073,2424,2087,2449,2052,2430,2040,2410,2031,2394,2027e" filled="t" fillcolor="#EB3C00" stroked="f">
                <v:path arrowok="t"/>
                <v:fill/>
              </v:shape>
              <v:shape style="position:absolute;left:2304;top:2027;width:164;height:166" coordorigin="2304,2027" coordsize="164,166" path="m2454,2057l2445,2057,2434,2073,2438,2073,2454,2057e" filled="t" fillcolor="#EB3C00" stroked="f">
                <v:path arrowok="t"/>
                <v:fill/>
              </v:shape>
            </v:group>
            <v:group style="position:absolute;left:5258;top:2013;width:210;height:194" coordorigin="5258,2013" coordsize="210,194">
              <v:shape style="position:absolute;left:5258;top:2013;width:210;height:194" coordorigin="5258,2013" coordsize="210,194" path="m5383,2115l5258,2177,5274,2207,5424,2133,5408,2133,5383,2115e" filled="t" fillcolor="#EB3C00" stroked="f">
                <v:path arrowok="t"/>
                <v:fill/>
              </v:shape>
              <v:shape style="position:absolute;left:5258;top:2013;width:210;height:194" coordorigin="5258,2013" coordsize="210,194" path="m5408,2103l5383,2115,5408,2133,5419,2122,5408,2103e" filled="t" fillcolor="#EB3C00" stroked="f">
                <v:path arrowok="t"/>
                <v:fill/>
              </v:shape>
              <v:shape style="position:absolute;left:5258;top:2013;width:210;height:194" coordorigin="5258,2013" coordsize="210,194" path="m5419,2122l5408,2133,5424,2133,5419,2122e" filled="t" fillcolor="#EB3C00" stroked="f">
                <v:path arrowok="t"/>
                <v:fill/>
              </v:shape>
              <v:shape style="position:absolute;left:5258;top:2013;width:210;height:194" coordorigin="5258,2013" coordsize="210,194" path="m5438,2103l5424,2117,5424,2133,5468,2117,5438,2103e" filled="t" fillcolor="#EB3C00" stroked="f">
                <v:path arrowok="t"/>
                <v:fill/>
              </v:shape>
              <v:shape style="position:absolute;left:5258;top:2013;width:210;height:194" coordorigin="5258,2013" coordsize="210,194" path="m5438,2103l5408,2103,5419,2122,5438,2103e" filled="t" fillcolor="#EB3C00" stroked="f">
                <v:path arrowok="t"/>
                <v:fill/>
              </v:shape>
              <v:shape style="position:absolute;left:5258;top:2013;width:210;height:194" coordorigin="5258,2013" coordsize="210,194" path="m5288,2013l5274,2043,5383,2115,5408,2103,5438,2103,5288,2013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20.419998pt;margin-top:65.740807pt;width:288pt;height:.1pt;mso-position-horizontal-relative:page;mso-position-vertical-relative:paragraph;z-index:-5775" coordorigin="2408,1315" coordsize="5760,2">
            <v:shape style="position:absolute;left:2408;top:1315;width:5760;height:2" coordorigin="2408,1315" coordsize="5760,0" path="m2408,1315l8168,1315e" filled="f" stroked="t" strokeweight="2.320pt" strokecolor="#23201C">
              <v:path arrowok="t"/>
            </v:shape>
          </v:group>
          <w10:wrap type="none"/>
        </w:pict>
      </w:r>
      <w:r>
        <w:rPr/>
        <w:pict>
          <v:group style="position:absolute;margin-left:247.889999pt;margin-top:81.100807pt;width:47.34pt;height:5.28pt;mso-position-horizontal-relative:page;mso-position-vertical-relative:paragraph;z-index:-5772" coordorigin="4958,1622" coordsize="947,106">
            <v:group style="position:absolute;left:4958;top:1667;width:946;height:2" coordorigin="4958,1667" coordsize="946,2">
              <v:shape style="position:absolute;left:4958;top:1667;width:946;height:2" coordorigin="4958,1667" coordsize="946,0" path="m5904,1667l4958,1667e" filled="f" stroked="t" strokeweight=".06pt" strokecolor="#A9A8A7">
                <v:path arrowok="t"/>
              </v:shape>
            </v:group>
            <v:group style="position:absolute;left:4958;top:1623;width:90;height:104" coordorigin="4958,1623" coordsize="90,104">
              <v:shape style="position:absolute;left:4958;top:1623;width:90;height:104" coordorigin="4958,1623" coordsize="90,104" path="m5048,1623l4958,1667,5048,1727,5048,1623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47.889999pt;margin-top:124.600807pt;width:47.34pt;height:5.28pt;mso-position-horizontal-relative:page;mso-position-vertical-relative:paragraph;z-index:-5771" coordorigin="4958,2492" coordsize="947,106">
            <v:group style="position:absolute;left:4958;top:2537;width:946;height:2" coordorigin="4958,2537" coordsize="946,2">
              <v:shape style="position:absolute;left:4958;top:2537;width:946;height:2" coordorigin="4958,2537" coordsize="946,0" path="m5904,2537l4958,2537e" filled="f" stroked="t" strokeweight=".06pt" strokecolor="#A9A8A7">
                <v:path arrowok="t"/>
              </v:shape>
            </v:group>
            <v:group style="position:absolute;left:4958;top:2493;width:90;height:104" coordorigin="4958,2493" coordsize="90,104">
              <v:shape style="position:absolute;left:4958;top:2493;width:90;height:104" coordorigin="4958,2493" coordsize="90,104" path="m5048,2493l4958,2537,5048,2597,5048,2493e" filled="t" fillcolor="#A9A8A7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deljenima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nima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8.010002pt;margin-top:-66.469719pt;width:309.1pt;height:9.780pt;mso-position-horizontal-relative:page;mso-position-vertical-relative:paragraph;z-index:-5779" coordorigin="2160,-1329" coordsize="6182,196">
            <v:group style="position:absolute;left:2648;top:-1284;width:616;height:106" coordorigin="2648,-1284" coordsize="616,106">
              <v:shape style="position:absolute;left:2648;top:-1284;width:616;height:106" coordorigin="2648,-1284" coordsize="616,106" path="m3264,-1179l2648,-1179,2648,-1284,3264,-1284,3264,-1179xe" filled="f" stroked="t" strokeweight=".06pt" strokecolor="#23201C">
                <v:path arrowok="t"/>
              </v:shape>
            </v:group>
            <v:group style="position:absolute;left:3594;top:-1284;width:600;height:106" coordorigin="3594,-1284" coordsize="600,106">
              <v:shape style="position:absolute;left:3594;top:-1284;width:600;height:106" coordorigin="3594,-1284" coordsize="600,106" path="m4194,-1179l3594,-1179,3594,-1284,4194,-1284,4194,-1179xe" filled="f" stroked="t" strokeweight=".06pt" strokecolor="#23201C">
                <v:path arrowok="t"/>
              </v:shape>
            </v:group>
            <v:group style="position:absolute;left:4524;top:-1284;width:600;height:106" coordorigin="4524,-1284" coordsize="600,106">
              <v:shape style="position:absolute;left:4524;top:-1284;width:600;height:106" coordorigin="4524,-1284" coordsize="600,106" path="m5124,-1179l4524,-1179,4524,-1284,5124,-1284,5124,-1179xe" filled="f" stroked="t" strokeweight=".06pt" strokecolor="#23201C">
                <v:path arrowok="t"/>
              </v:shape>
            </v:group>
            <v:group style="position:absolute;left:5454;top:-1284;width:614;height:106" coordorigin="5454,-1284" coordsize="614,106">
              <v:shape style="position:absolute;left:5454;top:-1284;width:614;height:106" coordorigin="5454,-1284" coordsize="614,106" path="m6068,-1179l5454,-1179,5454,-1284,6068,-1284,6068,-1179xe" filled="f" stroked="t" strokeweight=".06pt" strokecolor="#23201C">
                <v:path arrowok="t"/>
              </v:shape>
            </v:group>
            <v:group style="position:absolute;left:6384;top:-1284;width:614;height:106" coordorigin="6384,-1284" coordsize="614,106">
              <v:shape style="position:absolute;left:6384;top:-1284;width:614;height:106" coordorigin="6384,-1284" coordsize="614,106" path="m6998,-1179l6384,-1179,6384,-1284,6998,-1284,6998,-1179xe" filled="f" stroked="t" strokeweight=".06pt" strokecolor="#23201C">
                <v:path arrowok="t"/>
              </v:shape>
            </v:group>
            <v:group style="position:absolute;left:7328;top:-1284;width:600;height:106" coordorigin="7328,-1284" coordsize="600,106">
              <v:shape style="position:absolute;left:7328;top:-1284;width:600;height:106" coordorigin="7328,-1284" coordsize="600,106" path="m7928,-1179l7328,-1179,7328,-1284,7928,-1284,7928,-1179xe" filled="f" stroked="t" strokeweight=".06pt" strokecolor="#23201C">
                <v:path arrowok="t"/>
              </v:shape>
            </v:group>
            <v:group style="position:absolute;left:2184;top:-1232;width:6134;height:2" coordorigin="2184,-1232" coordsize="6134,2">
              <v:shape style="position:absolute;left:2184;top:-1232;width:6134;height:2" coordorigin="2184,-1232" coordsize="6134,0" path="m2184,-1232l8318,-1232e" filled="f" stroked="t" strokeweight="2.38pt" strokecolor="#EB3C00">
                <v:path arrowok="t"/>
              </v:shape>
            </v:group>
            <v:group style="position:absolute;left:7914;top:-1282;width:134;height:101" coordorigin="7914,-1282" coordsize="134,101">
              <v:shape style="position:absolute;left:7914;top:-1282;width:134;height:101" coordorigin="7914,-1282" coordsize="134,101" path="m7968,-1282l7918,-1243,7914,-1220,7919,-1206,7931,-1194,7949,-1186,7975,-1182,8007,-1181,8028,-1189,8043,-1204,8048,-1226,8044,-1243,8034,-1259,8017,-1272,7995,-1280,7968,-1282e" filled="t" fillcolor="#FFFFFF" stroked="f">
                <v:path arrowok="t"/>
                <v:fill/>
              </v:shape>
            </v:group>
            <v:group style="position:absolute;left:7898;top:-1299;width:166;height:150" coordorigin="7898,-1299" coordsize="166,150">
              <v:shape style="position:absolute;left:7898;top:-1299;width:166;height:150" coordorigin="7898,-1299" coordsize="166,150" path="m7958,-1209l7933,-1174,7948,-1162,7965,-1153,7988,-1149,7988,-1194,7958,-1194,7958,-1209e" filled="t" fillcolor="#EB3C00" stroked="f">
                <v:path arrowok="t"/>
                <v:fill/>
              </v:shape>
              <v:shape style="position:absolute;left:7898;top:-1299;width:166;height:150" coordorigin="7898,-1299" coordsize="166,150" path="m7988,-1194l7988,-1152,8001,-1152,7988,-1194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26,-1194l7988,-1194,8001,-1152,8017,-1163,8034,-1179,8026,-1194e" filled="t" fillcolor="#EB3C00" stroked="f">
                <v:path arrowok="t"/>
                <v:fill/>
              </v:shape>
              <v:shape style="position:absolute;left:7898;top:-1299;width:166;height:150" coordorigin="7898,-1299" coordsize="166,150" path="m7944,-1224l7901,-1212,7913,-1196,7928,-1179,7958,-1209,7944,-1209,7944,-1224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18,-1209l8028,-1191,8045,-1191,8018,-1209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48,-1194l8040,-1194,8045,-1191,8048,-1194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18,-1209l8004,-1194,8018,-1194,8018,-1209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64,-1224l8018,-1224,8018,-1209,8059,-1209,8064,-1224e" filled="t" fillcolor="#EB3C00" stroked="f">
                <v:path arrowok="t"/>
                <v:fill/>
              </v:shape>
              <v:shape style="position:absolute;left:7898;top:-1299;width:166;height:150" coordorigin="7898,-1299" coordsize="166,150" path="m7924,-1279l7911,-1265,7902,-1248,7898,-1224,7944,-1224,7944,-1254,7958,-1254,7924,-1279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34,-1284l8018,-1254,8018,-1224,8063,-1233,8057,-1254,8047,-1270,8034,-1284e" filled="t" fillcolor="#EB3C00" stroked="f">
                <v:path arrowok="t"/>
                <v:fill/>
              </v:shape>
              <v:shape style="position:absolute;left:7898;top:-1299;width:166;height:150" coordorigin="7898,-1299" coordsize="166,150" path="m7986,-1299l7962,-1298,7944,-1294,7928,-1284,7958,-1254,7958,-1269,7988,-1269,7986,-1299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18,-1269l8004,-1269,8018,-1254,8018,-1269e" filled="t" fillcolor="#EB3C00" stroked="f">
                <v:path arrowok="t"/>
                <v:fill/>
              </v:shape>
              <v:shape style="position:absolute;left:7898;top:-1299;width:166;height:150" coordorigin="7898,-1299" coordsize="166,150" path="m7988,-1299l7988,-1269,8018,-1269,8018,-1254,8026,-1290,8008,-1298,7988,-1299e" filled="t" fillcolor="#EB3C00" stroked="f">
                <v:path arrowok="t"/>
                <v:fill/>
              </v:shape>
              <v:shape style="position:absolute;left:7898;top:-1299;width:166;height:150" coordorigin="7898,-1299" coordsize="166,150" path="m8034,-1284l8025,-1284,8018,-1254,8034,-1284e" filled="t" fillcolor="#EB3C00" stroked="f">
                <v:path arrowok="t"/>
                <v:fill/>
              </v:shape>
            </v:group>
            <v:group style="position:absolute;left:2304;top:-1284;width:119;height:105" coordorigin="2304,-1284" coordsize="119,105">
              <v:shape style="position:absolute;left:2304;top:-1284;width:119;height:105" coordorigin="2304,-1284" coordsize="119,105" path="m2359,-1284l2338,-1277,2321,-1264,2309,-1245,2304,-1224,2308,-1207,2322,-1191,2342,-1182,2366,-1179,2387,-1182,2406,-1192,2419,-1209,2423,-1233,2415,-1253,2401,-1269,2382,-1280,2359,-1284e" filled="t" fillcolor="#FFFFFF" stroked="f">
                <v:path arrowok="t"/>
                <v:fill/>
              </v:shape>
            </v:group>
            <v:group style="position:absolute;left:2274;top:-1299;width:164;height:150" coordorigin="2274,-1299" coordsize="164,150">
              <v:shape style="position:absolute;left:2274;top:-1299;width:164;height:150" coordorigin="2274,-1299" coordsize="164,150" path="m2334,-1209l2309,-1174,2323,-1162,2341,-1153,2364,-1149,2364,-1194,2334,-1194,2334,-1209e" filled="t" fillcolor="#EB3C00" stroked="f">
                <v:path arrowok="t"/>
                <v:fill/>
              </v:shape>
              <v:shape style="position:absolute;left:2274;top:-1299;width:164;height:150" coordorigin="2274,-1299" coordsize="164,150" path="m2364,-1194l2364,-1149,2369,-1149,2364,-1194e" filled="t" fillcolor="#EB3C00" stroked="f">
                <v:path arrowok="t"/>
                <v:fill/>
              </v:shape>
              <v:shape style="position:absolute;left:2274;top:-1299;width:164;height:150" coordorigin="2274,-1299" coordsize="164,150" path="m2394,-1209l2378,-1194,2364,-1194,2369,-1149,2387,-1155,2407,-1166,2424,-1179,2394,-1209e" filled="t" fillcolor="#EB3C00" stroked="f">
                <v:path arrowok="t"/>
                <v:fill/>
              </v:shape>
              <v:shape style="position:absolute;left:2274;top:-1299;width:164;height:150" coordorigin="2274,-1299" coordsize="164,150" path="m2318,-1224l2277,-1212,2288,-1196,2304,-1179,2334,-1209,2318,-1209,2318,-1224e" filled="t" fillcolor="#EB3C00" stroked="f">
                <v:path arrowok="t"/>
                <v:fill/>
              </v:shape>
              <v:shape style="position:absolute;left:2274;top:-1299;width:164;height:150" coordorigin="2274,-1299" coordsize="164,150" path="m2417,-1194l2408,-1194,2416,-1186,2430,-1186,2417,-1194e" filled="t" fillcolor="#EB3C00" stroked="f">
                <v:path arrowok="t"/>
                <v:fill/>
              </v:shape>
              <v:shape style="position:absolute;left:2274;top:-1299;width:164;height:150" coordorigin="2274,-1299" coordsize="164,150" path="m2438,-1224l2408,-1224,2394,-1209,2430,-1186,2437,-1205,2438,-1224e" filled="t" fillcolor="#EB3C00" stroked="f">
                <v:path arrowok="t"/>
                <v:fill/>
              </v:shape>
              <v:shape style="position:absolute;left:2274;top:-1299;width:164;height:150" coordorigin="2274,-1299" coordsize="164,150" path="m2299,-1279l2287,-1265,2277,-1248,2274,-1224,2318,-1224,2318,-1254,2334,-1254,2299,-1279e" filled="t" fillcolor="#EB3C00" stroked="f">
                <v:path arrowok="t"/>
                <v:fill/>
              </v:shape>
              <v:shape style="position:absolute;left:2274;top:-1299;width:164;height:150" coordorigin="2274,-1299" coordsize="164,150" path="m2424,-1284l2394,-1254,2408,-1239,2408,-1224,2438,-1227,2438,-1251,2434,-1269,2424,-1284e" filled="t" fillcolor="#EB3C00" stroked="f">
                <v:path arrowok="t"/>
                <v:fill/>
              </v:shape>
              <v:shape style="position:absolute;left:2274;top:-1299;width:164;height:150" coordorigin="2274,-1299" coordsize="164,150" path="m2362,-1299l2337,-1298,2319,-1294,2304,-1284,2334,-1254,2334,-1269,2364,-1269,2362,-1299e" filled="t" fillcolor="#EB3C00" stroked="f">
                <v:path arrowok="t"/>
                <v:fill/>
              </v:shape>
              <v:shape style="position:absolute;left:2274;top:-1299;width:164;height:150" coordorigin="2274,-1299" coordsize="164,150" path="m2364,-1299l2364,-1269,2378,-1269,2394,-1254,2423,-1286,2403,-1295,2382,-1298,2364,-1299e" filled="t" fillcolor="#EB3C00" stroked="f">
                <v:path arrowok="t"/>
                <v:fill/>
              </v:shape>
              <v:shape style="position:absolute;left:2274;top:-1299;width:164;height:150" coordorigin="2274,-1299" coordsize="164,150" path="m2424,-1284l2422,-1284,2407,-1269,2408,-1269,2424,-1284e" filled="t" fillcolor="#EB3C00" stroked="f">
                <v:path arrowok="t"/>
                <v:fill/>
              </v:shape>
            </v:group>
            <v:group style="position:absolute;left:5228;top:-1329;width:210;height:194" coordorigin="5228,-1329" coordsize="210,194">
              <v:shape style="position:absolute;left:5228;top:-1329;width:210;height:194" coordorigin="5228,-1329" coordsize="210,194" path="m5353,-1226l5228,-1164,5244,-1134,5394,-1209,5378,-1209,5353,-1226e" filled="t" fillcolor="#EB3C00" stroked="f">
                <v:path arrowok="t"/>
                <v:fill/>
              </v:shape>
              <v:shape style="position:absolute;left:5228;top:-1329;width:210;height:194" coordorigin="5228,-1329" coordsize="210,194" path="m5378,-1239l5353,-1226,5378,-1209,5389,-1219,5378,-1239e" filled="t" fillcolor="#EB3C00" stroked="f">
                <v:path arrowok="t"/>
                <v:fill/>
              </v:shape>
              <v:shape style="position:absolute;left:5228;top:-1329;width:210;height:194" coordorigin="5228,-1329" coordsize="210,194" path="m5389,-1219l5378,-1209,5394,-1209,5389,-1219e" filled="t" fillcolor="#EB3C00" stroked="f">
                <v:path arrowok="t"/>
                <v:fill/>
              </v:shape>
              <v:shape style="position:absolute;left:5228;top:-1329;width:210;height:194" coordorigin="5228,-1329" coordsize="210,194" path="m5408,-1239l5394,-1224,5394,-1209,5438,-1224,5408,-1239e" filled="t" fillcolor="#EB3C00" stroked="f">
                <v:path arrowok="t"/>
                <v:fill/>
              </v:shape>
              <v:shape style="position:absolute;left:5228;top:-1329;width:210;height:194" coordorigin="5228,-1329" coordsize="210,194" path="m5408,-1239l5378,-1239,5389,-1219,5408,-1239e" filled="t" fillcolor="#EB3C00" stroked="f">
                <v:path arrowok="t"/>
                <v:fill/>
              </v:shape>
              <v:shape style="position:absolute;left:5228;top:-1329;width:210;height:194" coordorigin="5228,-1329" coordsize="210,194" path="m5258,-1329l5244,-1299,5353,-1226,5378,-1239,5408,-1239,5258,-1329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18.919998pt;margin-top:-25.57972pt;width:288.780pt;height:.1pt;mso-position-horizontal-relative:page;mso-position-vertical-relative:paragraph;z-index:-5778" coordorigin="2378,-512" coordsize="5776,2">
            <v:shape style="position:absolute;left:2378;top:-512;width:5776;height:2" coordorigin="2378,-512" coordsize="5776,0" path="m2378,-512l8154,-512e" filled="f" stroked="t" strokeweight="2.38pt" strokecolor="#23201C">
              <v:path arrowok="t"/>
            </v:shape>
          </v:group>
          <w10:wrap type="none"/>
        </w:pict>
      </w:r>
      <w:r>
        <w:rPr/>
        <w:pict>
          <v:group style="position:absolute;margin-left:118.120003pt;margin-top:-119.769722pt;width:291.460pt;height:22.6pt;mso-position-horizontal-relative:page;mso-position-vertical-relative:paragraph;z-index:-5777" coordorigin="2362,-2395" coordsize="5829,452">
            <v:group style="position:absolute;left:2378;top:-1959;width:5776;height:2" coordorigin="2378,-1959" coordsize="5776,2">
              <v:shape style="position:absolute;left:2378;top:-1959;width:5776;height:2" coordorigin="2378,-1959" coordsize="5776,0" path="m2378,-1959l8154,-1959e" filled="f" stroked="t" strokeweight="1.6pt" strokecolor="#23201C">
                <v:path arrowok="t"/>
              </v:shape>
            </v:group>
            <v:group style="position:absolute;left:2408;top:-2372;width:5760;height:2" coordorigin="2408,-2372" coordsize="5760,2">
              <v:shape style="position:absolute;left:2408;top:-2372;width:5760;height:2" coordorigin="2408,-2372" coordsize="5760,0" path="m2408,-2372l8168,-2372e" filled="f" stroked="t" strokeweight="2.320pt" strokecolor="#23201C">
                <v:path arrowok="t"/>
              </v:shape>
              <v:shape style="position:absolute;left:2394;top:-2349;width:5760;height:360" type="#_x0000_t75">
                <v:imagedata r:id="rId37" o:title=""/>
              </v:shape>
            </v:group>
            <v:group style="position:absolute;left:2394;top:-2350;width:5760;height:361" coordorigin="2394,-2350" coordsize="5760,361">
              <v:shape style="position:absolute;left:2394;top:-2350;width:5760;height:361" coordorigin="2394,-2350" coordsize="5760,361" path="m2394,-2350l8154,-2350,8154,-1989,2394,-1989,2394,-2350xe" filled="f" stroked="t" strokeweight=".06pt" strokecolor="#FFFFF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42.669998pt;margin-top:-43.249722pt;width:47.28pt;height:5.34pt;mso-position-horizontal-relative:page;mso-position-vertical-relative:paragraph;z-index:-5774" coordorigin="4853,-865" coordsize="946,107">
            <v:group style="position:absolute;left:4854;top:-819;width:944;height:2" coordorigin="4854,-819" coordsize="944,2">
              <v:shape style="position:absolute;left:4854;top:-819;width:944;height:2" coordorigin="4854,-819" coordsize="944,0" path="m4854,-819l5798,-819e" filled="f" stroked="t" strokeweight=".06pt" strokecolor="#A9A8A7">
                <v:path arrowok="t"/>
              </v:shape>
            </v:group>
            <v:group style="position:absolute;left:5694;top:-864;width:104;height:106" coordorigin="5694,-864" coordsize="104,106">
              <v:shape style="position:absolute;left:5694;top:-864;width:104;height:106" coordorigin="5694,-864" coordsize="104,106" path="m5694,-864l5694,-759,5798,-819,5694,-864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42.669998pt;margin-top:-82.969719pt;width:47.28pt;height:5.28pt;mso-position-horizontal-relative:page;mso-position-vertical-relative:paragraph;z-index:-5773" coordorigin="4853,-1659" coordsize="946,106">
            <v:group style="position:absolute;left:4854;top:-1614;width:944;height:2" coordorigin="4854,-1614" coordsize="944,2">
              <v:shape style="position:absolute;left:4854;top:-1614;width:944;height:2" coordorigin="4854,-1614" coordsize="944,0" path="m4854,-1614l5798,-1614e" filled="f" stroked="t" strokeweight=".06pt" strokecolor="#A9A8A7">
                <v:path arrowok="t"/>
              </v:shape>
            </v:group>
            <v:group style="position:absolute;left:5694;top:-1659;width:104;height:104" coordorigin="5694,-1659" coordsize="104,104">
              <v:shape style="position:absolute;left:5694;top:-1659;width:104;height:104" coordorigin="5694,-1659" coordsize="104,104" path="m5694,-1659l5694,-1554,5798,-1614,5694,-1659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1.929993pt;margin-top:-207.249725pt;width:345.04002pt;height:200.14001pt;mso-position-horizontal-relative:page;mso-position-vertical-relative:paragraph;z-index:-5770" coordorigin="1839,-4145" coordsize="6901,4003">
            <v:group style="position:absolute;left:1844;top:-4139;width:6889;height:2" coordorigin="1844,-4139" coordsize="6889,2">
              <v:shape style="position:absolute;left:1844;top:-4139;width:6889;height:2" coordorigin="1844,-4139" coordsize="6889,0" path="m1844,-4139l8734,-4139e" filled="f" stroked="t" strokeweight=".58001pt" strokecolor="#000000">
                <v:path arrowok="t"/>
              </v:shape>
            </v:group>
            <v:group style="position:absolute;left:1849;top:-4134;width:2;height:3982" coordorigin="1849,-4134" coordsize="2,3982">
              <v:shape style="position:absolute;left:1849;top:-4134;width:2;height:3982" coordorigin="1849,-4134" coordsize="0,3982" path="m1849,-4134l1849,-153e" filled="f" stroked="t" strokeweight=".580pt" strokecolor="#000000">
                <v:path arrowok="t"/>
              </v:shape>
            </v:group>
            <v:group style="position:absolute;left:8729;top:-4134;width:2;height:3982" coordorigin="8729,-4134" coordsize="2,3982">
              <v:shape style="position:absolute;left:8729;top:-4134;width:2;height:3982" coordorigin="8729,-4134" coordsize="0,3982" path="m8729,-4134l8729,-153e" filled="f" stroked="t" strokeweight=".58001pt" strokecolor="#000000">
                <v:path arrowok="t"/>
              </v:shape>
            </v:group>
            <v:group style="position:absolute;left:1844;top:-148;width:6889;height:2" coordorigin="1844,-148" coordsize="6889,2">
              <v:shape style="position:absolute;left:1844;top:-148;width:6889;height:2" coordorigin="1844,-148" coordsize="6889,0" path="m1844,-148l8734,-148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3.8: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Poteki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deljenima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498" w:right="28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Odsek,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izpoln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goj: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rhit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bnik,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nica,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ograja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…),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/>
        <w:pict>
          <v:group style="position:absolute;margin-left:111.730003pt;margin-top:233.509995pt;width:291.850pt;height:39.550pt;mso-position-horizontal-relative:page;mso-position-vertical-relative:page;z-index:-5767" coordorigin="2235,4670" coordsize="5837,791">
            <v:group style="position:absolute;left:2258;top:5437;width:5776;height:2" coordorigin="2258,5437" coordsize="5776,2">
              <v:shape style="position:absolute;left:2258;top:5437;width:5776;height:2" coordorigin="2258,5437" coordsize="5776,0" path="m2258,5437l8034,5437e" filled="f" stroked="t" strokeweight="2.38pt" strokecolor="#23201C">
                <v:path arrowok="t"/>
              </v:shape>
            </v:group>
            <v:group style="position:absolute;left:2274;top:4693;width:5774;height:46" coordorigin="2274,4693" coordsize="5774,46">
              <v:shape style="position:absolute;left:2274;top:4693;width:5774;height:46" coordorigin="2274,4693" coordsize="5774,46" path="m2274,4740l8048,4740,8048,4693,2274,4693,2274,4740xe" filled="t" fillcolor="#23201C" stroked="f">
                <v:path arrowok="t"/>
                <v:fill/>
              </v:shape>
            </v:group>
            <v:group style="position:absolute;left:2275;top:4726;width:5759;height:704" coordorigin="2275,4726" coordsize="5759,704">
              <v:shape style="position:absolute;left:2275;top:4726;width:5759;height:704" coordorigin="2275,4726" coordsize="5759,704" path="m2275,5429l8033,5429,8033,4726,2275,4726,2275,5429e" filled="t" fillcolor="#FFFFFF" stroked="f">
                <v:path arrowok="t"/>
                <v:fill/>
              </v:shape>
              <v:shape style="position:absolute;left:2274;top:4726;width:5760;height:704" type="#_x0000_t75">
                <v:imagedata r:id="rId38" o:title=""/>
              </v:shape>
            </v:group>
            <v:group style="position:absolute;left:2274;top:4724;width:5760;height:704" coordorigin="2274,4724" coordsize="5760,704">
              <v:shape style="position:absolute;left:2274;top:4724;width:5760;height:704" coordorigin="2274,4724" coordsize="5760,704" path="m2274,4724l8034,4724,8034,5429,2274,5429,2274,4724xe" filled="f" stroked="t" strokeweight=".06pt" strokecolor="#FFFFF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35.889999pt;margin-top:282.690002pt;width:47.34pt;height:5.28pt;mso-position-horizontal-relative:page;mso-position-vertical-relative:page;z-index:-5761" coordorigin="4718,5654" coordsize="947,106">
            <v:group style="position:absolute;left:4718;top:5699;width:946;height:2" coordorigin="4718,5699" coordsize="946,2">
              <v:shape style="position:absolute;left:4718;top:5699;width:946;height:2" coordorigin="4718,5699" coordsize="946,0" path="m4718,5699l5664,5699e" filled="f" stroked="t" strokeweight=".06pt" strokecolor="#A9A8A7">
                <v:path arrowok="t"/>
              </v:shape>
            </v:group>
            <v:group style="position:absolute;left:5574;top:5654;width:90;height:104" coordorigin="5574,5654" coordsize="90,104">
              <v:shape style="position:absolute;left:5574;top:5654;width:90;height:104" coordorigin="5574,5654" coordsize="90,104" path="m5574,5654l5574,5759,5664,5699,5574,5654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41.889999pt;margin-top:218.910004pt;width:47.34pt;height:5.34pt;mso-position-horizontal-relative:page;mso-position-vertical-relative:page;z-index:-5759" coordorigin="4838,4378" coordsize="947,107">
            <v:group style="position:absolute;left:4838;top:4439;width:946;height:2" coordorigin="4838,4439" coordsize="946,2">
              <v:shape style="position:absolute;left:4838;top:4439;width:946;height:2" coordorigin="4838,4439" coordsize="946,0" path="m5784,4439l4838,4439e" filled="f" stroked="t" strokeweight=".06pt" strokecolor="#A9A8A7">
                <v:path arrowok="t"/>
              </v:shape>
            </v:group>
            <v:group style="position:absolute;left:4838;top:4379;width:90;height:106" coordorigin="4838,4379" coordsize="90,106">
              <v:shape style="position:absolute;left:4838;top:4379;width:90;height:106" coordorigin="4838,4379" coordsize="90,106" path="m4928,4379l4838,4439,4928,4484,4928,4379e" filled="t" fillcolor="#A9A8A7" stroked="f">
                <v:path arrowok="t"/>
                <v:fill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35" w:after="0" w:line="240" w:lineRule="auto"/>
        <w:ind w:left="498" w:right="203" w:firstLine="-36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3.900002pt;margin-top:136.380188pt;width:308.32pt;height:10.56pt;mso-position-horizontal-relative:page;mso-position-vertical-relative:paragraph;z-index:-5766" coordorigin="2078,2728" coordsize="6166,211">
            <v:group style="position:absolute;left:2544;top:2773;width:600;height:120" coordorigin="2544,2773" coordsize="600,120">
              <v:shape style="position:absolute;left:2544;top:2773;width:600;height:120" coordorigin="2544,2773" coordsize="600,120" path="m3144,2893l2544,2893,2544,2773,3144,2773,3144,2893xe" filled="f" stroked="t" strokeweight=".06pt" strokecolor="#23201C">
                <v:path arrowok="t"/>
              </v:shape>
            </v:group>
            <v:group style="position:absolute;left:3474;top:2773;width:614;height:120" coordorigin="3474,2773" coordsize="614,120">
              <v:shape style="position:absolute;left:3474;top:2773;width:614;height:120" coordorigin="3474,2773" coordsize="614,120" path="m4088,2893l3474,2893,3474,2773,4088,2773,4088,2893xe" filled="f" stroked="t" strokeweight=".06pt" strokecolor="#23201C">
                <v:path arrowok="t"/>
              </v:shape>
            </v:group>
            <v:group style="position:absolute;left:4418;top:2773;width:600;height:120" coordorigin="4418,2773" coordsize="600,120">
              <v:shape style="position:absolute;left:4418;top:2773;width:600;height:120" coordorigin="4418,2773" coordsize="600,120" path="m5018,2893l4418,2893,4418,2773,5018,2773,5018,2893xe" filled="f" stroked="t" strokeweight=".06pt" strokecolor="#23201C">
                <v:path arrowok="t"/>
              </v:shape>
            </v:group>
            <v:group style="position:absolute;left:5348;top:2773;width:600;height:120" coordorigin="5348,2773" coordsize="600,120">
              <v:shape style="position:absolute;left:5348;top:2773;width:600;height:120" coordorigin="5348,2773" coordsize="600,120" path="m5948,2893l5348,2893,5348,2773,5948,2773,5948,2893xe" filled="f" stroked="t" strokeweight=".06pt" strokecolor="#23201C">
                <v:path arrowok="t"/>
              </v:shape>
            </v:group>
            <v:group style="position:absolute;left:6278;top:2773;width:616;height:120" coordorigin="6278,2773" coordsize="616,120">
              <v:shape style="position:absolute;left:6278;top:2773;width:616;height:120" coordorigin="6278,2773" coordsize="616,120" path="m6894,2893l6278,2893,6278,2773,6894,2773,6894,2893xe" filled="f" stroked="t" strokeweight=".06pt" strokecolor="#23201C">
                <v:path arrowok="t"/>
              </v:shape>
            </v:group>
            <v:group style="position:absolute;left:7224;top:2773;width:600;height:120" coordorigin="7224,2773" coordsize="600,120">
              <v:shape style="position:absolute;left:7224;top:2773;width:600;height:120" coordorigin="7224,2773" coordsize="600,120" path="m7824,2893l7224,2893,7224,2773,7824,2773,7824,2893xe" filled="f" stroked="t" strokeweight=".06pt" strokecolor="#23201C">
                <v:path arrowok="t"/>
              </v:shape>
            </v:group>
            <v:group style="position:absolute;left:2094;top:2833;width:6134;height:2" coordorigin="2094,2833" coordsize="6134,2">
              <v:shape style="position:absolute;left:2094;top:2833;width:6134;height:2" coordorigin="2094,2833" coordsize="6134,0" path="m2094,2833l8228,2833e" filled="f" stroked="t" strokeweight="1.6pt" strokecolor="#EB3C00">
                <v:path arrowok="t"/>
              </v:shape>
            </v:group>
            <v:group style="position:absolute;left:7824;top:2773;width:120;height:118" coordorigin="7824,2773" coordsize="120,118">
              <v:shape style="position:absolute;left:7824;top:2773;width:120;height:118" coordorigin="7824,2773" coordsize="120,118" path="m7879,2773l7858,2780,7841,2793,7829,2812,7824,2833,7827,2848,7836,2865,7852,2879,7874,2888,7900,2891,7920,2883,7934,2868,7941,2848,7944,2824,7938,2804,7927,2788,7907,2777,7879,2773e" filled="t" fillcolor="#FFFFFF" stroked="f">
                <v:path arrowok="t"/>
                <v:fill/>
              </v:shape>
            </v:group>
            <v:group style="position:absolute;left:7808;top:2758;width:166;height:150" coordorigin="7808,2758" coordsize="166,150">
              <v:shape style="position:absolute;left:7808;top:2758;width:166;height:150" coordorigin="7808,2758" coordsize="166,150" path="m7868,2863l7854,2863,7841,2899,7860,2907,7884,2908,7884,2878,7868,2863e" filled="t" fillcolor="#EB3C00" stroked="f">
                <v:path arrowok="t"/>
                <v:fill/>
              </v:shape>
              <v:shape style="position:absolute;left:7808;top:2758;width:166;height:150" coordorigin="7808,2758" coordsize="166,150" path="m7884,2878l7884,2908,7887,2908,7884,2878e" filled="t" fillcolor="#EB3C00" stroked="f">
                <v:path arrowok="t"/>
                <v:fill/>
              </v:shape>
              <v:shape style="position:absolute;left:7808;top:2758;width:166;height:150" coordorigin="7808,2758" coordsize="166,150" path="m7914,2863l7898,2878,7884,2878,7887,2908,7911,2908,7929,2903,7944,2893,7914,2863e" filled="t" fillcolor="#EB3C00" stroked="f">
                <v:path arrowok="t"/>
                <v:fill/>
              </v:shape>
              <v:shape style="position:absolute;left:7808;top:2758;width:166;height:150" coordorigin="7808,2758" coordsize="166,150" path="m7854,2833l7809,2842,7815,2863,7826,2879,7838,2893,7854,2863,7854,2833e" filled="t" fillcolor="#EB3C00" stroked="f">
                <v:path arrowok="t"/>
                <v:fill/>
              </v:shape>
              <v:shape style="position:absolute;left:7808;top:2758;width:166;height:150" coordorigin="7808,2758" coordsize="166,150" path="m7935,2878l7930,2878,7939,2888,7949,2888,7935,2878e" filled="t" fillcolor="#EB3C00" stroked="f">
                <v:path arrowok="t"/>
                <v:fill/>
              </v:shape>
              <v:shape style="position:absolute;left:7808;top:2758;width:166;height:150" coordorigin="7808,2758" coordsize="166,150" path="m7974,2833l7928,2833,7928,2848,7914,2863,7949,2888,7961,2874,7970,2856,7974,2833e" filled="t" fillcolor="#EB3C00" stroked="f">
                <v:path arrowok="t"/>
                <v:fill/>
              </v:shape>
              <v:shape style="position:absolute;left:7808;top:2758;width:166;height:150" coordorigin="7808,2758" coordsize="166,150" path="m7834,2778l7821,2797,7812,2816,7808,2833,7854,2833,7854,2803,7834,2778e" filled="t" fillcolor="#EB3C00" stroked="f">
                <v:path arrowok="t"/>
                <v:fill/>
              </v:shape>
              <v:shape style="position:absolute;left:7808;top:2758;width:166;height:150" coordorigin="7808,2758" coordsize="166,150" path="m7944,2773l7914,2803,7928,2818,7928,2833,7973,2828,7967,2810,7957,2790,7944,2773e" filled="t" fillcolor="#EB3C00" stroked="f">
                <v:path arrowok="t"/>
                <v:fill/>
              </v:shape>
              <v:shape style="position:absolute;left:7808;top:2758;width:166;height:150" coordorigin="7808,2758" coordsize="166,150" path="m7877,2758l7864,2761,7838,2773,7854,2803,7884,2803,7877,2758e" filled="t" fillcolor="#EB3C00" stroked="f">
                <v:path arrowok="t"/>
                <v:fill/>
              </v:shape>
              <v:shape style="position:absolute;left:7808;top:2758;width:166;height:150" coordorigin="7808,2758" coordsize="166,150" path="m7884,2758l7884,2803,7914,2803,7943,2773,7927,2769,7909,2762,7884,2758e" filled="t" fillcolor="#EB3C00" stroked="f">
                <v:path arrowok="t"/>
                <v:fill/>
              </v:shape>
              <v:shape style="position:absolute;left:7808;top:2758;width:166;height:150" coordorigin="7808,2758" coordsize="166,150" path="m7944,2773l7943,2773,7914,2803,7944,2773e" filled="t" fillcolor="#EB3C00" stroked="f">
                <v:path arrowok="t"/>
                <v:fill/>
              </v:shape>
            </v:group>
            <v:group style="position:absolute;left:2198;top:2775;width:136;height:117" coordorigin="2198,2775" coordsize="136,117">
              <v:shape style="position:absolute;left:2198;top:2775;width:136;height:117" coordorigin="2198,2775" coordsize="136,117" path="m2252,2775l2230,2784,2213,2797,2202,2814,2198,2833,2198,2835,2253,2889,2281,2892,2301,2885,2318,2871,2330,2852,2334,2830,2330,2813,2319,2797,2302,2785,2280,2777,2252,2775e" filled="t" fillcolor="#FFFFFF" stroked="f">
                <v:path arrowok="t"/>
                <v:fill/>
              </v:shape>
            </v:group>
            <v:group style="position:absolute;left:2184;top:2758;width:164;height:150" coordorigin="2184,2758" coordsize="164,150">
              <v:shape style="position:absolute;left:2184;top:2758;width:164;height:150" coordorigin="2184,2758" coordsize="164,150" path="m2288,2863l2244,2863,2258,2878,2230,2878,2215,2894,2230,2904,2249,2908,2274,2908,2274,2878,2288,2863e" filled="t" fillcolor="#EB3C00" stroked="f">
                <v:path arrowok="t"/>
                <v:fill/>
              </v:shape>
              <v:shape style="position:absolute;left:2184;top:2758;width:164;height:150" coordorigin="2184,2758" coordsize="164,150" path="m2274,2878l2274,2908,2281,2908,2274,2878e" filled="t" fillcolor="#EB3C00" stroked="f">
                <v:path arrowok="t"/>
                <v:fill/>
              </v:shape>
              <v:shape style="position:absolute;left:2184;top:2758;width:164;height:150" coordorigin="2184,2758" coordsize="164,150" path="m2311,2878l2274,2878,2281,2908,2300,2905,2318,2893,2311,2878e" filled="t" fillcolor="#EB3C00" stroked="f">
                <v:path arrowok="t"/>
                <v:fill/>
              </v:shape>
              <v:shape style="position:absolute;left:2184;top:2758;width:164;height:150" coordorigin="2184,2758" coordsize="164,150" path="m2228,2833l2184,2842,2190,2863,2201,2879,2214,2893,2244,2863,2228,2848,2228,2833e" filled="t" fillcolor="#EB3C00" stroked="f">
                <v:path arrowok="t"/>
                <v:fill/>
              </v:shape>
              <v:shape style="position:absolute;left:2184;top:2758;width:164;height:150" coordorigin="2184,2758" coordsize="164,150" path="m2304,2863l2316,2888,2323,2888,2304,2863e" filled="t" fillcolor="#EB3C00" stroked="f">
                <v:path arrowok="t"/>
                <v:fill/>
              </v:shape>
              <v:shape style="position:absolute;left:2184;top:2758;width:164;height:150" coordorigin="2184,2758" coordsize="164,150" path="m2332,2878l2316,2878,2323,2888,2332,2878e" filled="t" fillcolor="#EB3C00" stroked="f">
                <v:path arrowok="t"/>
                <v:fill/>
              </v:shape>
              <v:shape style="position:absolute;left:2184;top:2758;width:164;height:150" coordorigin="2184,2758" coordsize="164,150" path="m2244,2863l2228,2878,2230,2878,2244,2863e" filled="t" fillcolor="#EB3C00" stroked="f">
                <v:path arrowok="t"/>
                <v:fill/>
              </v:shape>
              <v:shape style="position:absolute;left:2184;top:2758;width:164;height:150" coordorigin="2184,2758" coordsize="164,150" path="m2348,2833l2304,2833,2304,2863,2342,2863,2345,2856,2348,2833e" filled="t" fillcolor="#EB3C00" stroked="f">
                <v:path arrowok="t"/>
                <v:fill/>
              </v:shape>
              <v:shape style="position:absolute;left:2184;top:2758;width:164;height:150" coordorigin="2184,2758" coordsize="164,150" path="m2209,2778l2197,2797,2187,2816,2184,2833,2228,2833,2228,2818,2244,2803,2209,2778e" filled="t" fillcolor="#EB3C00" stroked="f">
                <v:path arrowok="t"/>
                <v:fill/>
              </v:shape>
              <v:shape style="position:absolute;left:2184;top:2758;width:164;height:150" coordorigin="2184,2758" coordsize="164,150" path="m2318,2773l2304,2803,2304,2833,2348,2828,2342,2810,2332,2790,2318,2773e" filled="t" fillcolor="#EB3C00" stroked="f">
                <v:path arrowok="t"/>
                <v:fill/>
              </v:shape>
              <v:shape style="position:absolute;left:2184;top:2758;width:164;height:150" coordorigin="2184,2758" coordsize="164,150" path="m2272,2758l2247,2762,2229,2769,2214,2773,2244,2803,2274,2803,2272,2758e" filled="t" fillcolor="#EB3C00" stroked="f">
                <v:path arrowok="t"/>
                <v:fill/>
              </v:shape>
              <v:shape style="position:absolute;left:2184;top:2758;width:164;height:150" coordorigin="2184,2758" coordsize="164,150" path="m2274,2758l2274,2803,2304,2803,2312,2772,2293,2764,2274,2758e" filled="t" fillcolor="#EB3C00" stroked="f">
                <v:path arrowok="t"/>
                <v:fill/>
              </v:shape>
              <v:shape style="position:absolute;left:2184;top:2758;width:164;height:150" coordorigin="2184,2758" coordsize="164,150" path="m2318,2773l2312,2773,2304,2803,2318,2773e" filled="t" fillcolor="#EB3C00" stroked="f">
                <v:path arrowok="t"/>
                <v:fill/>
              </v:shape>
            </v:group>
            <v:group style="position:absolute;left:5138;top:2728;width:196;height:210" coordorigin="5138,2728" coordsize="196,210">
              <v:shape style="position:absolute;left:5138;top:2728;width:196;height:210" coordorigin="5138,2728" coordsize="196,210" path="m5263,2845l5138,2908,5154,2938,5304,2863,5288,2863,5263,2845e" filled="t" fillcolor="#EB3C00" stroked="f">
                <v:path arrowok="t"/>
                <v:fill/>
              </v:shape>
              <v:shape style="position:absolute;left:5138;top:2728;width:196;height:210" coordorigin="5138,2728" coordsize="196,210" path="m5288,2833l5263,2845,5288,2863,5296,2848,5288,2833e" filled="t" fillcolor="#EB3C00" stroked="f">
                <v:path arrowok="t"/>
                <v:fill/>
              </v:shape>
              <v:shape style="position:absolute;left:5138;top:2728;width:196;height:210" coordorigin="5138,2728" coordsize="196,210" path="m5296,2848l5288,2863,5304,2863,5296,2848e" filled="t" fillcolor="#EB3C00" stroked="f">
                <v:path arrowok="t"/>
                <v:fill/>
              </v:shape>
              <v:shape style="position:absolute;left:5138;top:2728;width:196;height:210" coordorigin="5138,2728" coordsize="196,210" path="m5304,2833l5304,2863,5334,2848,5304,2833e" filled="t" fillcolor="#EB3C00" stroked="f">
                <v:path arrowok="t"/>
                <v:fill/>
              </v:shape>
              <v:shape style="position:absolute;left:5138;top:2728;width:196;height:210" coordorigin="5138,2728" coordsize="196,210" path="m5304,2833l5288,2833,5296,2848,5304,2833e" filled="t" fillcolor="#EB3C00" stroked="f">
                <v:path arrowok="t"/>
                <v:fill/>
              </v:shape>
              <v:shape style="position:absolute;left:5138;top:2728;width:196;height:210" coordorigin="5138,2728" coordsize="196,210" path="m5168,2728l5154,2773,5263,2845,5288,2833,5304,2833,5168,2728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13.699997pt;margin-top:101.880188pt;width:288.720pt;height:.1pt;mso-position-horizontal-relative:page;mso-position-vertical-relative:paragraph;z-index:-5765" coordorigin="2274,2038" coordsize="5774,2">
            <v:shape style="position:absolute;left:2274;top:2038;width:5774;height:2" coordorigin="2274,2038" coordsize="5774,0" path="m2274,2038l8048,2038e" filled="f" stroked="t" strokeweight="1.6pt" strokecolor="#23201C">
              <v:path arrowok="t"/>
            </v:shape>
          </v:group>
          <w10:wrap type="none"/>
        </w:pict>
      </w:r>
      <w:r>
        <w:rPr/>
        <w:pict>
          <v:group style="position:absolute;margin-left:115.199997pt;margin-top:75.630188pt;width:288pt;height:.1pt;mso-position-horizontal-relative:page;mso-position-vertical-relative:paragraph;z-index:-5764" coordorigin="2304,1513" coordsize="5760,2">
            <v:shape style="position:absolute;left:2304;top:1513;width:5760;height:2" coordorigin="2304,1513" coordsize="5760,0" path="m2304,1513l8064,1513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41.889999pt;margin-top:116.880188pt;width:47.34pt;height:6.06pt;mso-position-horizontal-relative:page;mso-position-vertical-relative:paragraph;z-index:-5760" coordorigin="4838,2338" coordsize="947,121">
            <v:group style="position:absolute;left:4838;top:2398;width:946;height:2" coordorigin="4838,2398" coordsize="946,2">
              <v:shape style="position:absolute;left:4838;top:2398;width:946;height:2" coordorigin="4838,2398" coordsize="946,0" path="m5784,2398l4838,2398e" filled="f" stroked="t" strokeweight=".06pt" strokecolor="#A9A8A7">
                <v:path arrowok="t"/>
              </v:shape>
            </v:group>
            <v:group style="position:absolute;left:4838;top:2338;width:90;height:120" coordorigin="4838,2338" coordsize="90,120">
              <v:shape style="position:absolute;left:4838;top:2338;width:90;height:120" coordorigin="4838,2338" coordsize="90,120" path="m4928,2338l4838,2398,4928,2458,4928,2338e" filled="t" fillcolor="#A9A8A7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tocestni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hitevalnim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(avtocestni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nasprotni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oštevi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02.040001pt;margin-top:-98.569809pt;width:309.040pt;height:9.84pt;mso-position-horizontal-relative:page;mso-position-vertical-relative:paragraph;z-index:-5769" coordorigin="2041,-1971" coordsize="6181,197">
            <v:group style="position:absolute;left:2528;top:-1941;width:600;height:120" coordorigin="2528,-1941" coordsize="600,120">
              <v:shape style="position:absolute;left:2528;top:-1941;width:600;height:120" coordorigin="2528,-1941" coordsize="600,120" path="m3128,-1821l2528,-1821,2528,-1941,3128,-1941,3128,-1821xe" filled="f" stroked="t" strokeweight=".06pt" strokecolor="#23201C">
                <v:path arrowok="t"/>
              </v:shape>
            </v:group>
            <v:group style="position:absolute;left:3458;top:-1941;width:616;height:120" coordorigin="3458,-1941" coordsize="616,120">
              <v:shape style="position:absolute;left:3458;top:-1941;width:616;height:120" coordorigin="3458,-1941" coordsize="616,120" path="m4074,-1821l3458,-1821,3458,-1941,4074,-1941,4074,-1821xe" filled="f" stroked="t" strokeweight=".06pt" strokecolor="#23201C">
                <v:path arrowok="t"/>
              </v:shape>
            </v:group>
            <v:group style="position:absolute;left:4388;top:-1941;width:616;height:120" coordorigin="4388,-1941" coordsize="616,120">
              <v:shape style="position:absolute;left:4388;top:-1941;width:616;height:120" coordorigin="4388,-1941" coordsize="616,120" path="m5004,-1821l4388,-1821,4388,-1941,5004,-1941,5004,-1821xe" filled="f" stroked="t" strokeweight=".06pt" strokecolor="#23201C">
                <v:path arrowok="t"/>
              </v:shape>
            </v:group>
            <v:group style="position:absolute;left:5334;top:-1941;width:600;height:120" coordorigin="5334,-1941" coordsize="600,120">
              <v:shape style="position:absolute;left:5334;top:-1941;width:600;height:120" coordorigin="5334,-1941" coordsize="600,120" path="m5934,-1821l5334,-1821,5334,-1941,5934,-1941,5934,-1821xe" filled="f" stroked="t" strokeweight=".06pt" strokecolor="#23201C">
                <v:path arrowok="t"/>
              </v:shape>
            </v:group>
            <v:group style="position:absolute;left:6264;top:-1941;width:600;height:120" coordorigin="6264,-1941" coordsize="600,120">
              <v:shape style="position:absolute;left:6264;top:-1941;width:600;height:120" coordorigin="6264,-1941" coordsize="600,120" path="m6864,-1821l6264,-1821,6264,-1941,6864,-1941,6864,-1821xe" filled="f" stroked="t" strokeweight=".06pt" strokecolor="#23201C">
                <v:path arrowok="t"/>
              </v:shape>
            </v:group>
            <v:group style="position:absolute;left:7194;top:-1941;width:614;height:120" coordorigin="7194,-1941" coordsize="614,120">
              <v:shape style="position:absolute;left:7194;top:-1941;width:614;height:120" coordorigin="7194,-1941" coordsize="614,120" path="m7808,-1821l7194,-1821,7194,-1941,7808,-1941,7808,-1821xe" filled="f" stroked="t" strokeweight=".06pt" strokecolor="#23201C">
                <v:path arrowok="t"/>
              </v:shape>
            </v:group>
            <v:group style="position:absolute;left:2064;top:-1873;width:6134;height:2" coordorigin="2064,-1873" coordsize="6134,2">
              <v:shape style="position:absolute;left:2064;top:-1873;width:6134;height:2" coordorigin="2064,-1873" coordsize="6134,0" path="m2064,-1873l8198,-1873e" filled="f" stroked="t" strokeweight="2.320pt" strokecolor="#EB3C00">
                <v:path arrowok="t"/>
              </v:shape>
            </v:group>
            <v:group style="position:absolute;left:7794;top:-1924;width:119;height:101" coordorigin="7794,-1924" coordsize="119,101">
              <v:shape style="position:absolute;left:7794;top:-1924;width:119;height:101" coordorigin="7794,-1924" coordsize="119,101" path="m7837,-1924l7815,-1916,7800,-1902,7794,-1881,7796,-1867,7805,-1849,7821,-1835,7841,-1825,7866,-1822,7884,-1831,7899,-1846,7910,-1866,7913,-1890,7904,-1906,7888,-1916,7865,-1922,7837,-1924e" filled="t" fillcolor="#FFFFFF" stroked="f">
                <v:path arrowok="t"/>
                <v:fill/>
              </v:shape>
            </v:group>
            <v:group style="position:absolute;left:7778;top:-1955;width:166;height:150" coordorigin="7778,-1955" coordsize="166,150">
              <v:shape style="position:absolute;left:7778;top:-1955;width:166;height:150" coordorigin="7778,-1955" coordsize="166,150" path="m7838,-1851l7824,-1851,7795,-1819,7814,-1809,7835,-1806,7854,-1805,7854,-1835,7838,-1835,7838,-1851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54,-1835l7854,-1805,7857,-1805,7854,-183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900,-1835l7854,-1835,7857,-1805,7881,-1806,7899,-1810,7914,-1821,7900,-183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08,-1881l7778,-1878,7779,-1854,7783,-1836,7794,-1821,7824,-1851,7808,-1865,7808,-1881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84,-1851l7909,-1825,7919,-1825,7884,-1851e" filled="t" fillcolor="#EB3C00" stroked="f">
                <v:path arrowok="t"/>
                <v:fill/>
              </v:shape>
              <v:shape style="position:absolute;left:7778;top:-1955;width:166;height:150" coordorigin="7778,-1955" coordsize="166,150" path="m7927,-1835l7905,-1835,7919,-1825,7927,-183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84,-1851l7868,-1835,7898,-1835,7884,-1851e" filled="t" fillcolor="#EB3C00" stroked="f">
                <v:path arrowok="t"/>
                <v:fill/>
              </v:shape>
              <v:shape style="position:absolute;left:7778;top:-1955;width:166;height:150" coordorigin="7778,-1955" coordsize="166,150" path="m7944,-1881l7898,-1881,7898,-1851,7937,-1851,7940,-1857,7944,-1881e" filled="t" fillcolor="#EB3C00" stroked="f">
                <v:path arrowok="t"/>
                <v:fill/>
              </v:shape>
              <v:shape style="position:absolute;left:7778;top:-1955;width:166;height:150" coordorigin="7778,-1955" coordsize="166,150" path="m7788,-1919l7780,-1900,7778,-1881,7808,-1881,7824,-1895,7788,-1919e" filled="t" fillcolor="#EB3C00" stroked="f">
                <v:path arrowok="t"/>
                <v:fill/>
              </v:shape>
              <v:shape style="position:absolute;left:7778;top:-1955;width:166;height:150" coordorigin="7778,-1955" coordsize="166,150" path="m7914,-1925l7884,-1895,7898,-1895,7898,-1881,7941,-1892,7930,-1909,7914,-192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49,-1955l7830,-1949,7810,-1938,7794,-1925,7824,-1895,7838,-1911,7854,-1911,7849,-195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854,-1955l7854,-1911,7884,-1911,7884,-1895,7909,-1930,7895,-1943,7877,-1952,7854,-1955e" filled="t" fillcolor="#EB3C00" stroked="f">
                <v:path arrowok="t"/>
                <v:fill/>
              </v:shape>
              <v:shape style="position:absolute;left:7778;top:-1955;width:166;height:150" coordorigin="7778,-1955" coordsize="166,150" path="m7914,-1925l7906,-1925,7895,-1911,7898,-1911,7884,-1895,7914,-1925e" filled="t" fillcolor="#EB3C00" stroked="f">
                <v:path arrowok="t"/>
                <v:fill/>
              </v:shape>
            </v:group>
            <v:group style="position:absolute;left:2168;top:-1924;width:135;height:100" coordorigin="2168,-1924" coordsize="135,100">
              <v:shape style="position:absolute;left:2168;top:-1924;width:135;height:100" coordorigin="2168,-1924" coordsize="135,100" path="m2211,-1924l2190,-1916,2174,-1902,2168,-1881,2169,-1876,2224,-1825,2252,-1824,2274,-1833,2290,-1847,2300,-1864,2304,-1884,2299,-1899,2288,-1910,2269,-1918,2244,-1923,2211,-1924e" filled="t" fillcolor="#FFFFFF" stroked="f">
                <v:path arrowok="t"/>
                <v:fill/>
              </v:shape>
            </v:group>
            <v:group style="position:absolute;left:2154;top:-1955;width:164;height:150" coordorigin="2154,-1955" coordsize="164,150">
              <v:shape style="position:absolute;left:2154;top:-1955;width:164;height:150" coordorigin="2154,-1955" coordsize="164,150" path="m2214,-1851l2198,-1851,2191,-1815,2210,-1806,2228,-1805,2228,-1835,2214,-1851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28,-1835l2228,-1805,2231,-1805,2228,-1835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58,-1851l2244,-1835,2228,-1835,2231,-1805,2255,-1806,2274,-1810,2288,-1821,2258,-1851e" filled="t" fillcolor="#EB3C00" stroked="f">
                <v:path arrowok="t"/>
                <v:fill/>
              </v:shape>
              <v:shape style="position:absolute;left:2154;top:-1955;width:164;height:150" coordorigin="2154,-1955" coordsize="164,150" path="m2198,-1881l2154,-1872,2160,-1851,2171,-1834,2184,-1821,2198,-1851,2198,-1881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80,-1835l2274,-1835,2284,-1825,2293,-1825,2280,-1835e" filled="t" fillcolor="#EB3C00" stroked="f">
                <v:path arrowok="t"/>
                <v:fill/>
              </v:shape>
              <v:shape style="position:absolute;left:2154;top:-1955;width:164;height:150" coordorigin="2154,-1955" coordsize="164,150" path="m2318,-1881l2274,-1881,2274,-1851,2258,-1851,2293,-1825,2306,-1840,2315,-1857,2318,-1881e" filled="t" fillcolor="#EB3C00" stroked="f">
                <v:path arrowok="t"/>
                <v:fill/>
              </v:shape>
              <v:shape style="position:absolute;left:2154;top:-1955;width:164;height:150" coordorigin="2154,-1955" coordsize="164,150" path="m2173,-1914l2159,-1897,2154,-1881,2198,-1881,2198,-1895,2173,-1914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88,-1925l2258,-1895,2274,-1895,2274,-1881,2316,-1892,2305,-1909,2288,-1925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17,-1953l2201,-1941,2184,-1925,2198,-1895,2214,-1911,2228,-1911,2217,-1953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28,-1955l2228,-1911,2258,-1911,2258,-1895,2284,-1930,2270,-1943,2252,-1952,2228,-1955e" filled="t" fillcolor="#EB3C00" stroked="f">
                <v:path arrowok="t"/>
                <v:fill/>
              </v:shape>
              <v:shape style="position:absolute;left:2154;top:-1955;width:164;height:150" coordorigin="2154,-1955" coordsize="164,150" path="m2288,-1925l2280,-1925,2270,-1911,2274,-1911,2288,-1925e" filled="t" fillcolor="#EB3C00" stroked="f">
                <v:path arrowok="t"/>
                <v:fill/>
              </v:shape>
            </v:group>
            <v:group style="position:absolute;left:5108;top:-1971;width:196;height:196" coordorigin="5108,-1971" coordsize="196,196">
              <v:shape style="position:absolute;left:5108;top:-1971;width:196;height:196" coordorigin="5108,-1971" coordsize="196,196" path="m5233,-1868l5108,-1805,5124,-1775,5274,-1851,5258,-1851,5233,-1868e" filled="t" fillcolor="#EB3C00" stroked="f">
                <v:path arrowok="t"/>
                <v:fill/>
              </v:shape>
              <v:shape style="position:absolute;left:5108;top:-1971;width:196;height:196" coordorigin="5108,-1971" coordsize="196,196" path="m5258,-1881l5233,-1868,5258,-1851,5266,-1866,5258,-1881e" filled="t" fillcolor="#EB3C00" stroked="f">
                <v:path arrowok="t"/>
                <v:fill/>
              </v:shape>
              <v:shape style="position:absolute;left:5108;top:-1971;width:196;height:196" coordorigin="5108,-1971" coordsize="196,196" path="m5266,-1866l5258,-1851,5274,-1851,5266,-1866e" filled="t" fillcolor="#EB3C00" stroked="f">
                <v:path arrowok="t"/>
                <v:fill/>
              </v:shape>
              <v:shape style="position:absolute;left:5108;top:-1971;width:196;height:196" coordorigin="5108,-1971" coordsize="196,196" path="m5274,-1881l5274,-1851,5304,-1865,5274,-1881e" filled="t" fillcolor="#EB3C00" stroked="f">
                <v:path arrowok="t"/>
                <v:fill/>
              </v:shape>
              <v:shape style="position:absolute;left:5108;top:-1971;width:196;height:196" coordorigin="5108,-1971" coordsize="196,196" path="m5274,-1881l5258,-1881,5266,-1866,5274,-1881e" filled="t" fillcolor="#EB3C00" stroked="f">
                <v:path arrowok="t"/>
                <v:fill/>
              </v:shape>
              <v:shape style="position:absolute;left:5108;top:-1971;width:196;height:196" coordorigin="5108,-1971" coordsize="196,196" path="m5138,-1971l5124,-1941,5233,-1868,5258,-1881,5274,-1881,5138,-1971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12.919998pt;margin-top:-50.869808pt;width:288.780pt;height:.1pt;mso-position-horizontal-relative:page;mso-position-vertical-relative:paragraph;z-index:-5768" coordorigin="2258,-1017" coordsize="5776,2">
            <v:shape style="position:absolute;left:2258;top:-1017;width:5776;height:2" coordorigin="2258,-1017" coordsize="5776,0" path="m2258,-1017l8034,-1017e" filled="f" stroked="t" strokeweight="2.320pt" strokecolor="#23201C">
              <v:path arrowok="t"/>
            </v:shape>
          </v:group>
          <w10:wrap type="none"/>
        </w:pict>
      </w:r>
      <w:r>
        <w:rPr/>
        <w:pict>
          <v:group style="position:absolute;margin-left:115.199997pt;margin-top:-21.979809pt;width:288pt;height:.1pt;mso-position-horizontal-relative:page;mso-position-vertical-relative:paragraph;z-index:-5763" coordorigin="2304,-440" coordsize="5760,2">
            <v:shape style="position:absolute;left:2304;top:-440;width:5760;height:2" coordorigin="2304,-440" coordsize="5760,0" path="m2304,-440l8064,-440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35.889999pt;margin-top:-72.28981pt;width:47.34pt;height:5.34pt;mso-position-horizontal-relative:page;mso-position-vertical-relative:paragraph;z-index:-5762" coordorigin="4718,-1446" coordsize="947,107">
            <v:group style="position:absolute;left:4718;top:-1385;width:946;height:2" coordorigin="4718,-1385" coordsize="946,2">
              <v:shape style="position:absolute;left:4718;top:-1385;width:946;height:2" coordorigin="4718,-1385" coordsize="946,0" path="m4718,-1385l5664,-1385e" filled="f" stroked="t" strokeweight=".06pt" strokecolor="#A9A8A7">
                <v:path arrowok="t"/>
              </v:shape>
            </v:group>
            <v:group style="position:absolute;left:5574;top:-1445;width:90;height:106" coordorigin="5574,-1445" coordsize="90,106">
              <v:shape style="position:absolute;left:5574;top:-1445;width:90;height:106" coordorigin="5574,-1445" coordsize="90,106" path="m5574,-1445l5574,-1340,5664,-1385,5574,-1445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1.929977pt;margin-top:-284.289856pt;width:345.04005pt;height:277.180040pt;mso-position-horizontal-relative:page;mso-position-vertical-relative:paragraph;z-index:-5758" coordorigin="1839,-5686" coordsize="6901,5544">
            <v:group style="position:absolute;left:1844;top:-5680;width:6889;height:2" coordorigin="1844,-5680" coordsize="6889,2">
              <v:shape style="position:absolute;left:1844;top:-5680;width:6889;height:2" coordorigin="1844,-5680" coordsize="6889,0" path="m1844,-5680l8734,-5680e" filled="f" stroked="t" strokeweight=".58004pt" strokecolor="#000000">
                <v:path arrowok="t"/>
              </v:shape>
            </v:group>
            <v:group style="position:absolute;left:1849;top:-5675;width:2;height:5522" coordorigin="1849,-5675" coordsize="2,5522">
              <v:shape style="position:absolute;left:1849;top:-5675;width:2;height:5522" coordorigin="1849,-5675" coordsize="0,5522" path="m1849,-5675l1849,-153e" filled="f" stroked="t" strokeweight=".580pt" strokecolor="#000000">
                <v:path arrowok="t"/>
              </v:shape>
            </v:group>
            <v:group style="position:absolute;left:8729;top:-5675;width:2;height:5522" coordorigin="8729,-5675" coordsize="2,5522">
              <v:shape style="position:absolute;left:8729;top:-5675;width:2;height:5522" coordorigin="8729,-5675" coordsize="0,5522" path="m8729,-5675l8729,-153e" filled="f" stroked="t" strokeweight=".58001pt" strokecolor="#000000">
                <v:path arrowok="t"/>
              </v:shape>
            </v:group>
            <v:group style="position:absolute;left:1844;top:-148;width:6889;height:2" coordorigin="1844,-148" coordsize="6889,2">
              <v:shape style="position:absolute;left:1844;top:-148;width:6889;height:2" coordorigin="1844,-148" coordsize="6889,0" path="m1844,-148l8734,-148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3.9: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Potek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hitri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0" w:lineRule="exact"/>
        <w:ind w:left="138" w:right="9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Gostota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rizaciji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ukrivljen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pogo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evana:</w:t>
      </w:r>
    </w:p>
    <w:p>
      <w:pPr>
        <w:spacing w:before="0" w:after="0" w:line="33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ukrivljen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stjo,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eznem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polilinije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(med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63" w:right="1133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vertex,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node)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aksima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razdalja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27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vertikalno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ukrivlje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ostjo,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znem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elu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polil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nije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dvema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nima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0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vertex,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node)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aksima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tabs>
          <w:tab w:pos="51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989998pt;margin-top:-171.980148pt;width:489.94005pt;height:168.050352pt;mso-position-horizontal-relative:page;mso-position-vertical-relative:paragraph;z-index:-5757" coordorigin="1300,-3440" coordsize="9799,3361">
            <v:shape style="position:absolute;left:2042;top:-3440;width:8882;height:3360" type="#_x0000_t75">
              <v:imagedata r:id="rId39" o:title=""/>
            </v:shape>
            <v:group style="position:absolute;left:10901;top:-101;width:5;height:2" coordorigin="10901,-101" coordsize="5,2">
              <v:shape style="position:absolute;left:10901;top:-101;width:5;height:2" coordorigin="10901,-101" coordsize="5,0" path="m10901,-101l10906,-101e" filled="f" stroked="t" strokeweight=".24pt" strokecolor="#FEFEFE">
                <v:path arrowok="t"/>
              </v:shape>
            </v:group>
            <v:group style="position:absolute;left:1306;top:-3425;width:9787;height:2" coordorigin="1306,-3425" coordsize="9787,2">
              <v:shape style="position:absolute;left:1306;top:-3425;width:9787;height:2" coordorigin="1306,-3425" coordsize="9787,0" path="m1306,-3425l11093,-3425e" filled="f" stroked="t" strokeweight=".58001pt" strokecolor="#000000">
                <v:path arrowok="t"/>
              </v:shape>
            </v:group>
            <v:group style="position:absolute;left:1310;top:-3420;width:2;height:3336" coordorigin="1310,-3420" coordsize="2,3336">
              <v:shape style="position:absolute;left:1310;top:-3420;width:2;height:3336" coordorigin="1310,-3420" coordsize="0,3336" path="m1310,-3420l1310,-84e" filled="f" stroked="t" strokeweight=".580pt" strokecolor="#000000">
                <v:path arrowok="t"/>
              </v:shape>
            </v:group>
            <v:group style="position:absolute;left:1306;top:-89;width:9787;height:2" coordorigin="1306,-89" coordsize="9787,2">
              <v:shape style="position:absolute;left:1306;top:-89;width:9787;height:2" coordorigin="1306,-89" coordsize="9787,0" path="m1306,-89l11093,-89e" filled="f" stroked="t" strokeweight=".580pt" strokecolor="#000000">
                <v:path arrowok="t"/>
              </v:shape>
            </v:group>
            <v:group style="position:absolute;left:6198;top:-3420;width:2;height:3336" coordorigin="6198,-3420" coordsize="2,3336">
              <v:shape style="position:absolute;left:6198;top:-3420;width:2;height:3336" coordorigin="6198,-3420" coordsize="0,3336" path="m6198,-3420l6198,-84e" filled="f" stroked="t" strokeweight=".58001pt" strokecolor="#000000">
                <v:path arrowok="t"/>
              </v:shape>
            </v:group>
            <v:group style="position:absolute;left:11088;top:-3420;width:2;height:3336" coordorigin="11088,-3420" coordsize="2,3336">
              <v:shape style="position:absolute;left:11088;top:-3420;width:2;height:3336" coordorigin="11088,-3420" coordsize="0,3336" path="m11088,-3420l11088,-84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3.10: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Tlorisni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pogled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Vzdo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žni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prerez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1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3.1.3.2.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Navidezne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povezave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9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nižj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nesor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dejansko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podvajala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prihaja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zcepih.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505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919998pt;margin-top:49.100292pt;width:5.4pt;height:11.52pt;mso-position-horizontal-relative:page;mso-position-vertical-relative:paragraph;z-index:-5756" coordorigin="1418,982" coordsize="108,230">
            <v:shape style="position:absolute;left:1418;top:982;width:108;height:230" coordorigin="1418,982" coordsize="108,230" path="m1418,1212l1526,1212,1526,982,1418,982,1418,1212e" filled="t" fillcolor="#FFFF00" stroked="f">
              <v:path arrowok="t"/>
              <v:fill/>
            </v:shape>
          </v:group>
          <w10:wrap type="none"/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uvedli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t.i.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»navidezni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k«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»navid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ovezavo«.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Navidezna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ributi,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vsebu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5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tabs>
          <w:tab w:pos="1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3.1.3.2.1.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ozih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dov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avto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hitrih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detelj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gorij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skladu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gotovitve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avtoceste,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pravokot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ementa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krnila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7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cionažo.</w:t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-342.309692pt;width:426.52002pt;height:338.19998pt;mso-position-horizontal-relative:page;mso-position-vertical-relative:paragraph;z-index:-5755" coordorigin="1413,-6846" coordsize="8530,6764">
            <v:shape style="position:absolute;left:1428;top:-6836;width:8500;height:6743" type="#_x0000_t75">
              <v:imagedata r:id="rId40" o:title=""/>
            </v:shape>
            <v:group style="position:absolute;left:1418;top:-6840;width:8519;height:2" coordorigin="1418,-6840" coordsize="8519,2">
              <v:shape style="position:absolute;left:1418;top:-6840;width:8519;height:2" coordorigin="1418,-6840" coordsize="8519,0" path="m1418,-6840l9937,-6840e" filled="f" stroked="t" strokeweight=".579980pt" strokecolor="#000000">
                <v:path arrowok="t"/>
              </v:shape>
            </v:group>
            <v:group style="position:absolute;left:1423;top:-6836;width:2;height:6743" coordorigin="1423,-6836" coordsize="2,6743">
              <v:shape style="position:absolute;left:1423;top:-6836;width:2;height:6743" coordorigin="1423,-6836" coordsize="0,6743" path="m1423,-6836l1423,-93e" filled="f" stroked="t" strokeweight=".580pt" strokecolor="#000000">
                <v:path arrowok="t"/>
              </v:shape>
            </v:group>
            <v:group style="position:absolute;left:9932;top:-6836;width:2;height:6743" coordorigin="9932,-6836" coordsize="2,6743">
              <v:shape style="position:absolute;left:9932;top:-6836;width:2;height:6743" coordorigin="9932,-6836" coordsize="0,6743" path="m9932,-6836l9932,-93e" filled="f" stroked="t" strokeweight=".58001pt" strokecolor="#000000">
                <v:path arrowok="t"/>
              </v:shape>
            </v:group>
            <v:group style="position:absolute;left:1418;top:-88;width:8519;height:2" coordorigin="1418,-88" coordsize="8519,2">
              <v:shape style="position:absolute;left:1418;top:-88;width:8519;height:2" coordorigin="1418,-88" coordsize="8519,0" path="m1418,-88l9937,-88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3.12: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ide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priklj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3.1.3.2.2.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povez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spojih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priklju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avtocest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(troben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deteljice…)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34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zajame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naprej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avezovalne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-344.889801pt;width:482.79998pt;height:326.19998pt;mso-position-horizontal-relative:page;mso-position-vertical-relative:paragraph;z-index:-5754" coordorigin="1413,-6898" coordsize="9656,6524">
            <v:shape style="position:absolute;left:1436;top:-6879;width:9594;height:6474" type="#_x0000_t75">
              <v:imagedata r:id="rId41" o:title=""/>
            </v:shape>
            <v:group style="position:absolute;left:7238;top:-3659;width:94;height:55" coordorigin="7238,-3659" coordsize="94,55">
              <v:shape style="position:absolute;left:7238;top:-3659;width:94;height:55" coordorigin="7238,-3659" coordsize="94,55" path="m7247,-3659l7238,-3620,7325,-3604,7332,-3651,7247,-3659e" filled="t" fillcolor="#5FBFF3" stroked="f">
                <v:path arrowok="t"/>
                <v:fill/>
              </v:shape>
            </v:group>
            <v:group style="position:absolute;left:7122;top:-3675;width:85;height:55" coordorigin="7122,-3675" coordsize="85,55">
              <v:shape style="position:absolute;left:7122;top:-3675;width:85;height:55" coordorigin="7122,-3675" coordsize="85,55" path="m7122,-3675l7122,-3628,7200,-3620,7207,-3659,7122,-3675e" filled="t" fillcolor="#5FBFF3" stroked="f">
                <v:path arrowok="t"/>
                <v:fill/>
              </v:shape>
            </v:group>
            <v:group style="position:absolute;left:6997;top:-3690;width:85;height:55" coordorigin="6997,-3690" coordsize="85,55">
              <v:shape style="position:absolute;left:6997;top:-3690;width:85;height:55" coordorigin="6997,-3690" coordsize="85,55" path="m6997,-3690l6997,-3644,7075,-3635,7082,-3675,6997,-3690e" filled="t" fillcolor="#5FBFF3" stroked="f">
                <v:path arrowok="t"/>
                <v:fill/>
              </v:shape>
            </v:group>
            <v:group style="position:absolute;left:6872;top:-3706;width:85;height:55" coordorigin="6872,-3706" coordsize="85,55">
              <v:shape style="position:absolute;left:6872;top:-3706;width:85;height:55" coordorigin="6872,-3706" coordsize="85,55" path="m6880,-3706l6872,-3659,6958,-3651,6958,-3690,6880,-3706e" filled="t" fillcolor="#5FBFF3" stroked="f">
                <v:path arrowok="t"/>
                <v:fill/>
              </v:shape>
            </v:group>
            <v:group style="position:absolute;left:6748;top:-3722;width:85;height:55" coordorigin="6748,-3722" coordsize="85,55">
              <v:shape style="position:absolute;left:6748;top:-3722;width:85;height:55" coordorigin="6748,-3722" coordsize="85,55" path="m6755,-3722l6748,-3675,6833,-3666,6833,-3706,6755,-3722e" filled="t" fillcolor="#5FBFF3" stroked="f">
                <v:path arrowok="t"/>
                <v:fill/>
              </v:shape>
            </v:group>
            <v:group style="position:absolute;left:6623;top:-3729;width:94;height:47" coordorigin="6623,-3729" coordsize="94,47">
              <v:shape style="position:absolute;left:6623;top:-3729;width:94;height:47" coordorigin="6623,-3729" coordsize="94,47" path="m6630,-3729l6623,-3690,6708,-3682,6716,-3722,6630,-3729e" filled="t" fillcolor="#5FBFF3" stroked="f">
                <v:path arrowok="t"/>
                <v:fill/>
              </v:shape>
            </v:group>
            <v:group style="position:absolute;left:6505;top:-3744;width:86;height:47" coordorigin="6505,-3744" coordsize="86,47">
              <v:shape style="position:absolute;left:6505;top:-3744;width:86;height:47" coordorigin="6505,-3744" coordsize="86,47" path="m6505,-3744l6505,-3706,6583,-3698,6592,-3737,6505,-3744e" filled="t" fillcolor="#5FBFF3" stroked="f">
                <v:path arrowok="t"/>
                <v:fill/>
              </v:shape>
            </v:group>
            <v:group style="position:absolute;left:6380;top:-3760;width:86;height:47" coordorigin="6380,-3760" coordsize="86,47">
              <v:shape style="position:absolute;left:6380;top:-3760;width:86;height:47" coordorigin="6380,-3760" coordsize="86,47" path="m6380,-3760l6380,-3722,6458,-3713,6467,-3753,6380,-3760e" filled="t" fillcolor="#5FBFF3" stroked="f">
                <v:path arrowok="t"/>
                <v:fill/>
              </v:shape>
            </v:group>
            <v:group style="position:absolute;left:6256;top:-3776;width:86;height:47" coordorigin="6256,-3776" coordsize="86,47">
              <v:shape style="position:absolute;left:6256;top:-3776;width:86;height:47" coordorigin="6256,-3776" coordsize="86,47" path="m6264,-3776l6256,-3737,6342,-3729,6342,-3768,6264,-3776e" filled="t" fillcolor="#5FBFF3" stroked="f">
                <v:path arrowok="t"/>
                <v:fill/>
              </v:shape>
            </v:group>
            <v:group style="position:absolute;left:6131;top:-3791;width:86;height:47" coordorigin="6131,-3791" coordsize="86,47">
              <v:shape style="position:absolute;left:6131;top:-3791;width:86;height:47" coordorigin="6131,-3791" coordsize="86,47" path="m6139,-3791l6131,-3753,6217,-3744,6217,-3784,6139,-3791e" filled="t" fillcolor="#5FBFF3" stroked="f">
                <v:path arrowok="t"/>
                <v:fill/>
              </v:shape>
            </v:group>
            <v:group style="position:absolute;left:6006;top:-3807;width:94;height:47" coordorigin="6006,-3807" coordsize="94,47">
              <v:shape style="position:absolute;left:6006;top:-3807;width:94;height:47" coordorigin="6006,-3807" coordsize="94,47" path="m6014,-3807l6006,-3768,6092,-3760,6100,-3800,6014,-3807e" filled="t" fillcolor="#5FBFF3" stroked="f">
                <v:path arrowok="t"/>
                <v:fill/>
              </v:shape>
            </v:group>
            <v:group style="position:absolute;left:5890;top:-3822;width:85;height:54" coordorigin="5890,-3822" coordsize="85,54">
              <v:shape style="position:absolute;left:5890;top:-3822;width:85;height:54" coordorigin="5890,-3822" coordsize="85,54" path="m5890,-3822l5890,-3784,5968,-3768,5975,-3815,5890,-3822e" filled="t" fillcolor="#5FBFF3" stroked="f">
                <v:path arrowok="t"/>
                <v:fill/>
              </v:shape>
            </v:group>
            <v:group style="position:absolute;left:5765;top:-3838;width:85;height:54" coordorigin="5765,-3838" coordsize="85,54">
              <v:shape style="position:absolute;left:5765;top:-3838;width:85;height:54" coordorigin="5765,-3838" coordsize="85,54" path="m5765,-3838l5765,-3800,5843,-3784,5850,-3831,5765,-3838e" filled="t" fillcolor="#5FBFF3" stroked="f">
                <v:path arrowok="t"/>
                <v:fill/>
              </v:shape>
            </v:group>
            <v:group style="position:absolute;left:5678;top:-3846;width:47;height:47" coordorigin="5678,-3846" coordsize="47,47">
              <v:shape style="position:absolute;left:5678;top:-3846;width:47;height:47" coordorigin="5678,-3846" coordsize="47,47" path="m5725,-3846l5687,-3846,5678,-3807,5725,-3800,5725,-3846e" filled="t" fillcolor="#5FBFF3" stroked="f">
                <v:path arrowok="t"/>
                <v:fill/>
              </v:shape>
            </v:group>
            <v:group style="position:absolute;left:5687;top:-3846;width:2;height:2" coordorigin="5687,-3846" coordsize="2,2">
              <v:shape style="position:absolute;left:5687;top:-3846;width:2;height:2" coordorigin="5687,-3846" coordsize="0,0" path="m5687,-3846l5687,-3846e" filled="t" fillcolor="#5FBFF3" stroked="f">
                <v:path arrowok="t"/>
                <v:fill/>
              </v:shape>
            </v:group>
            <v:group style="position:absolute;left:5640;top:-3854;width:47;height:47" coordorigin="5640,-3854" coordsize="47,47">
              <v:shape style="position:absolute;left:5640;top:-3854;width:47;height:47" coordorigin="5640,-3854" coordsize="47,47" path="m5640,-3854l5640,-3807,5687,-3807,5687,-3846,5640,-3854e" filled="t" fillcolor="#5FBFF3" stroked="f">
                <v:path arrowok="t"/>
                <v:fill/>
              </v:shape>
            </v:group>
            <v:group style="position:absolute;left:5515;top:-3862;width:85;height:47" coordorigin="5515,-3862" coordsize="85,47">
              <v:shape style="position:absolute;left:5515;top:-3862;width:85;height:47" coordorigin="5515,-3862" coordsize="85,47" path="m5522,-3862l5515,-3822,5600,-3815,5600,-3854,5522,-3862e" filled="t" fillcolor="#5FBFF3" stroked="f">
                <v:path arrowok="t"/>
                <v:fill/>
              </v:shape>
            </v:group>
            <v:group style="position:absolute;left:5390;top:-3869;width:85;height:47" coordorigin="5390,-3869" coordsize="85,47">
              <v:shape style="position:absolute;left:5390;top:-3869;width:85;height:47" coordorigin="5390,-3869" coordsize="85,47" path="m5398,-3869l5390,-3831,5476,-3822,5476,-3862,5398,-3869e" filled="t" fillcolor="#5FBFF3" stroked="f">
                <v:path arrowok="t"/>
                <v:fill/>
              </v:shape>
            </v:group>
            <v:group style="position:absolute;left:5266;top:-3885;width:85;height:54" coordorigin="5266,-3885" coordsize="85,54">
              <v:shape style="position:absolute;left:5266;top:-3885;width:85;height:54" coordorigin="5266,-3885" coordsize="85,54" path="m5273,-3885l5266,-3838,5351,-3831,5351,-3878,5273,-3885e" filled="t" fillcolor="#5FBFF3" stroked="f">
                <v:path arrowok="t"/>
                <v:fill/>
              </v:shape>
            </v:group>
            <v:group style="position:absolute;left:5148;top:-3893;width:86;height:47" coordorigin="5148,-3893" coordsize="86,47">
              <v:shape style="position:absolute;left:5148;top:-3893;width:86;height:47" coordorigin="5148,-3893" coordsize="86,47" path="m5148,-3893l5148,-3854,5226,-3846,5234,-3885,5148,-3893e" filled="t" fillcolor="#5FBFF3" stroked="f">
                <v:path arrowok="t"/>
                <v:fill/>
              </v:shape>
            </v:group>
            <v:group style="position:absolute;left:5023;top:-3900;width:86;height:47" coordorigin="5023,-3900" coordsize="86,47">
              <v:shape style="position:absolute;left:5023;top:-3900;width:86;height:47" coordorigin="5023,-3900" coordsize="86,47" path="m5023,-3900l5023,-3862,5101,-3854,5110,-3893,5023,-3900e" filled="t" fillcolor="#5FBFF3" stroked="f">
                <v:path arrowok="t"/>
                <v:fill/>
              </v:shape>
            </v:group>
            <v:group style="position:absolute;left:4898;top:-3916;width:86;height:54" coordorigin="4898,-3916" coordsize="86,54">
              <v:shape style="position:absolute;left:4898;top:-3916;width:86;height:54" coordorigin="4898,-3916" coordsize="86,54" path="m4898,-3916l4898,-3869,4976,-3862,4985,-3909,4898,-3916e" filled="t" fillcolor="#5FBFF3" stroked="f">
                <v:path arrowok="t"/>
                <v:fill/>
              </v:shape>
            </v:group>
            <v:group style="position:absolute;left:4774;top:-3924;width:86;height:47" coordorigin="4774,-3924" coordsize="86,47">
              <v:shape style="position:absolute;left:4774;top:-3924;width:86;height:47" coordorigin="4774,-3924" coordsize="86,47" path="m4774,-3924l4774,-3878,4860,-3878,4860,-3916,4774,-3924e" filled="t" fillcolor="#5FBFF3" stroked="f">
                <v:path arrowok="t"/>
                <v:fill/>
              </v:shape>
            </v:group>
            <v:group style="position:absolute;left:4649;top:-3932;width:86;height:47" coordorigin="4649,-3932" coordsize="86,47">
              <v:shape style="position:absolute;left:4649;top:-3932;width:86;height:47" coordorigin="4649,-3932" coordsize="86,47" path="m4657,-3932l4649,-3893,4735,-3885,4735,-3924,4657,-3932e" filled="t" fillcolor="#5FBFF3" stroked="f">
                <v:path arrowok="t"/>
                <v:fill/>
              </v:shape>
            </v:group>
            <v:group style="position:absolute;left:4524;top:-3940;width:86;height:47" coordorigin="4524,-3940" coordsize="86,47">
              <v:shape style="position:absolute;left:4524;top:-3940;width:86;height:47" coordorigin="4524,-3940" coordsize="86,47" path="m4610,-3940l4532,-3940,4524,-3900,4610,-3893,4610,-3940e" filled="t" fillcolor="#5FBFF3" stroked="f">
                <v:path arrowok="t"/>
                <v:fill/>
              </v:shape>
            </v:group>
            <v:group style="position:absolute;left:4399;top:-3956;width:86;height:47" coordorigin="4399,-3956" coordsize="86,47">
              <v:shape style="position:absolute;left:4399;top:-3956;width:86;height:47" coordorigin="4399,-3956" coordsize="86,47" path="m4408,-3956l4399,-3909,4486,-3909,4486,-3947,4408,-3956e" filled="t" fillcolor="#5FBFF3" stroked="f">
                <v:path arrowok="t"/>
                <v:fill/>
              </v:shape>
            </v:group>
            <v:group style="position:absolute;left:4274;top:-3963;width:86;height:47" coordorigin="4274,-3963" coordsize="86,47">
              <v:shape style="position:absolute;left:4274;top:-3963;width:86;height:47" coordorigin="4274,-3963" coordsize="86,47" path="m4283,-3963l4274,-3924,4361,-3916,4361,-3956,4283,-3963e" filled="t" fillcolor="#5FBFF3" stroked="f">
                <v:path arrowok="t"/>
                <v:fill/>
              </v:shape>
            </v:group>
            <v:group style="position:absolute;left:4158;top:-3971;width:85;height:47" coordorigin="4158,-3971" coordsize="85,47">
              <v:shape style="position:absolute;left:4158;top:-3971;width:85;height:47" coordorigin="4158,-3971" coordsize="85,47" path="m4158,-3971l4158,-3932,4236,-3924,4243,-3963,4158,-3971e" filled="t" fillcolor="#5FBFF3" stroked="f">
                <v:path arrowok="t"/>
                <v:fill/>
              </v:shape>
            </v:group>
            <v:group style="position:absolute;left:7216;top:-3214;width:85;height:54" coordorigin="7216,-3214" coordsize="85,54">
              <v:shape style="position:absolute;left:7216;top:-3214;width:85;height:54" coordorigin="7216,-3214" coordsize="85,54" path="m7223,-3214l7216,-3167,7301,-3160,7301,-3198,7223,-3214e" filled="t" fillcolor="#5FBFF3" stroked="f">
                <v:path arrowok="t"/>
                <v:fill/>
              </v:shape>
            </v:group>
            <v:group style="position:absolute;left:7091;top:-3230;width:94;height:54" coordorigin="7091,-3230" coordsize="94,54">
              <v:shape style="position:absolute;left:7091;top:-3230;width:94;height:54" coordorigin="7091,-3230" coordsize="94,54" path="m7098,-3230l7091,-3183,7176,-3176,7184,-3214,7098,-3230e" filled="t" fillcolor="#5FBFF3" stroked="f">
                <v:path arrowok="t"/>
                <v:fill/>
              </v:shape>
            </v:group>
            <v:group style="position:absolute;left:6973;top:-3245;width:86;height:54" coordorigin="6973,-3245" coordsize="86,54">
              <v:shape style="position:absolute;left:6973;top:-3245;width:86;height:54" coordorigin="6973,-3245" coordsize="86,54" path="m6973,-3245l6973,-3198,7051,-3191,7060,-3230,6973,-3245e" filled="t" fillcolor="#5FBFF3" stroked="f">
                <v:path arrowok="t"/>
                <v:fill/>
              </v:shape>
            </v:group>
            <v:group style="position:absolute;left:6848;top:-3261;width:86;height:54" coordorigin="6848,-3261" coordsize="86,54">
              <v:shape style="position:absolute;left:6848;top:-3261;width:86;height:54" coordorigin="6848,-3261" coordsize="86,54" path="m6848,-3261l6848,-3214,6926,-3207,6935,-3245,6848,-3261e" filled="t" fillcolor="#5FBFF3" stroked="f">
                <v:path arrowok="t"/>
                <v:fill/>
              </v:shape>
            </v:group>
            <v:group style="position:absolute;left:6724;top:-3276;width:86;height:54" coordorigin="6724,-3276" coordsize="86,54">
              <v:shape style="position:absolute;left:6724;top:-3276;width:86;height:54" coordorigin="6724,-3276" coordsize="86,54" path="m6732,-3276l6724,-3230,6802,-3222,6810,-3261,6732,-3276e" filled="t" fillcolor="#5FBFF3" stroked="f">
                <v:path arrowok="t"/>
                <v:fill/>
              </v:shape>
            </v:group>
            <v:group style="position:absolute;left:6599;top:-3292;width:86;height:54" coordorigin="6599,-3292" coordsize="86,54">
              <v:shape style="position:absolute;left:6599;top:-3292;width:86;height:54" coordorigin="6599,-3292" coordsize="86,54" path="m6607,-3292l6599,-3245,6685,-3238,6685,-3276,6607,-3292e" filled="t" fillcolor="#5FBFF3" stroked="f">
                <v:path arrowok="t"/>
                <v:fill/>
              </v:shape>
            </v:group>
            <v:group style="position:absolute;left:6474;top:-3308;width:86;height:54" coordorigin="6474,-3308" coordsize="86,54">
              <v:shape style="position:absolute;left:6474;top:-3308;width:86;height:54" coordorigin="6474,-3308" coordsize="86,54" path="m6482,-3308l6474,-3261,6560,-3254,6560,-3292,6482,-3308e" filled="t" fillcolor="#5FBFF3" stroked="f">
                <v:path arrowok="t"/>
                <v:fill/>
              </v:shape>
            </v:group>
            <v:group style="position:absolute;left:6358;top:-3323;width:85;height:54" coordorigin="6358,-3323" coordsize="85,54">
              <v:shape style="position:absolute;left:6358;top:-3323;width:85;height:54" coordorigin="6358,-3323" coordsize="85,54" path="m6358,-3323l6358,-3276,6436,-3269,6443,-3308,6358,-3323e" filled="t" fillcolor="#5FBFF3" stroked="f">
                <v:path arrowok="t"/>
                <v:fill/>
              </v:shape>
            </v:group>
            <v:group style="position:absolute;left:6233;top:-3332;width:85;height:47" coordorigin="6233,-3332" coordsize="85,47">
              <v:shape style="position:absolute;left:6233;top:-3332;width:85;height:47" coordorigin="6233,-3332" coordsize="85,47" path="m6233,-3332l6233,-3292,6311,-3285,6318,-3323,6233,-3332e" filled="t" fillcolor="#5FBFF3" stroked="f">
                <v:path arrowok="t"/>
                <v:fill/>
              </v:shape>
            </v:group>
            <v:group style="position:absolute;left:6108;top:-3347;width:85;height:47" coordorigin="6108,-3347" coordsize="85,47">
              <v:shape style="position:absolute;left:6108;top:-3347;width:85;height:47" coordorigin="6108,-3347" coordsize="85,47" path="m6115,-3347l6108,-3308,6186,-3300,6193,-3339,6115,-3347e" filled="t" fillcolor="#5FBFF3" stroked="f">
                <v:path arrowok="t"/>
                <v:fill/>
              </v:shape>
            </v:group>
            <v:group style="position:absolute;left:5983;top:-3363;width:85;height:47" coordorigin="5983,-3363" coordsize="85,47">
              <v:shape style="position:absolute;left:5983;top:-3363;width:85;height:47" coordorigin="5983,-3363" coordsize="85,47" path="m5990,-3363l5983,-3323,6068,-3316,6068,-3354,5990,-3363e" filled="t" fillcolor="#5FBFF3" stroked="f">
                <v:path arrowok="t"/>
                <v:fill/>
              </v:shape>
            </v:group>
            <v:group style="position:absolute;left:5858;top:-3378;width:85;height:47" coordorigin="5858,-3378" coordsize="85,47">
              <v:shape style="position:absolute;left:5858;top:-3378;width:85;height:47" coordorigin="5858,-3378" coordsize="85,47" path="m5866,-3378l5858,-3339,5944,-3332,5944,-3370,5866,-3378e" filled="t" fillcolor="#5FBFF3" stroked="f">
                <v:path arrowok="t"/>
                <v:fill/>
              </v:shape>
            </v:group>
            <v:group style="position:absolute;left:5734;top:-3394;width:94;height:47" coordorigin="5734,-3394" coordsize="94,47">
              <v:shape style="position:absolute;left:5734;top:-3394;width:94;height:47" coordorigin="5734,-3394" coordsize="94,47" path="m5741,-3394l5734,-3354,5819,-3347,5827,-3386,5741,-3394e" filled="t" fillcolor="#5FBFF3" stroked="f">
                <v:path arrowok="t"/>
                <v:fill/>
              </v:shape>
            </v:group>
            <v:group style="position:absolute;left:5656;top:-3410;width:47;height:47" coordorigin="5656,-3410" coordsize="47,47">
              <v:shape style="position:absolute;left:5656;top:-3410;width:47;height:47" coordorigin="5656,-3410" coordsize="47,47" path="m5663,-3410l5656,-3363,5694,-3363,5702,-3401,5663,-3410e" filled="t" fillcolor="#5FBFF3" stroked="f">
                <v:path arrowok="t"/>
                <v:fill/>
              </v:shape>
            </v:group>
            <v:group style="position:absolute;left:5663;top:-3410;width:2;height:2" coordorigin="5663,-3410" coordsize="2,2">
              <v:shape style="position:absolute;left:5663;top:-3410;width:2;height:2" coordorigin="5663,-3410" coordsize="0,0" path="m5663,-3410l5663,-3410e" filled="t" fillcolor="#5FBFF3" stroked="f">
                <v:path arrowok="t"/>
                <v:fill/>
              </v:shape>
            </v:group>
            <v:group style="position:absolute;left:5616;top:-3410;width:47;height:47" coordorigin="5616,-3410" coordsize="47,47">
              <v:shape style="position:absolute;left:5616;top:-3410;width:47;height:47" coordorigin="5616,-3410" coordsize="47,47" path="m5663,-3410l5616,-3410,5616,-3370,5656,-3363,5663,-3410e" filled="t" fillcolor="#5FBFF3" stroked="f">
                <v:path arrowok="t"/>
                <v:fill/>
              </v:shape>
            </v:group>
            <v:group style="position:absolute;left:5491;top:-3417;width:86;height:47" coordorigin="5491,-3417" coordsize="86,47">
              <v:shape style="position:absolute;left:5491;top:-3417;width:86;height:47" coordorigin="5491,-3417" coordsize="86,47" path="m5578,-3417l5491,-3417,5491,-3378,5569,-3370,5578,-3417e" filled="t" fillcolor="#5FBFF3" stroked="f">
                <v:path arrowok="t"/>
                <v:fill/>
              </v:shape>
            </v:group>
            <v:group style="position:absolute;left:5366;top:-3432;width:86;height:47" coordorigin="5366,-3432" coordsize="86,47">
              <v:shape style="position:absolute;left:5366;top:-3432;width:86;height:47" coordorigin="5366,-3432" coordsize="86,47" path="m5366,-3432l5366,-3386,5453,-3386,5453,-3425,5366,-3432e" filled="t" fillcolor="#5FBFF3" stroked="f">
                <v:path arrowok="t"/>
                <v:fill/>
              </v:shape>
            </v:group>
            <v:group style="position:absolute;left:5242;top:-3441;width:86;height:47" coordorigin="5242,-3441" coordsize="86,47">
              <v:shape style="position:absolute;left:5242;top:-3441;width:86;height:47" coordorigin="5242,-3441" coordsize="86,47" path="m5250,-3441l5242,-3401,5328,-3394,5328,-3432,5250,-3441e" filled="t" fillcolor="#5FBFF3" stroked="f">
                <v:path arrowok="t"/>
                <v:fill/>
              </v:shape>
            </v:group>
            <v:group style="position:absolute;left:5117;top:-3448;width:86;height:47" coordorigin="5117,-3448" coordsize="86,47">
              <v:shape style="position:absolute;left:5117;top:-3448;width:86;height:47" coordorigin="5117,-3448" coordsize="86,47" path="m5203,-3448l5125,-3448,5117,-3410,5203,-3401,5203,-3448e" filled="t" fillcolor="#5FBFF3" stroked="f">
                <v:path arrowok="t"/>
                <v:fill/>
              </v:shape>
            </v:group>
            <v:group style="position:absolute;left:4992;top:-3464;width:86;height:47" coordorigin="4992,-3464" coordsize="86,47">
              <v:shape style="position:absolute;left:4992;top:-3464;width:86;height:47" coordorigin="4992,-3464" coordsize="86,47" path="m5000,-3464l4992,-3417,5078,-3417,5078,-3456,5000,-3464e" filled="t" fillcolor="#5FBFF3" stroked="f">
                <v:path arrowok="t"/>
                <v:fill/>
              </v:shape>
            </v:group>
            <v:group style="position:absolute;left:4876;top:-3472;width:85;height:47" coordorigin="4876,-3472" coordsize="85,47">
              <v:shape style="position:absolute;left:4876;top:-3472;width:85;height:47" coordorigin="4876,-3472" coordsize="85,47" path="m4876,-3472l4876,-3432,4954,-3425,4961,-3464,4876,-3472e" filled="t" fillcolor="#5FBFF3" stroked="f">
                <v:path arrowok="t"/>
                <v:fill/>
              </v:shape>
            </v:group>
            <v:group style="position:absolute;left:4751;top:-3479;width:85;height:47" coordorigin="4751,-3479" coordsize="85,47">
              <v:shape style="position:absolute;left:4751;top:-3479;width:85;height:47" coordorigin="4751,-3479" coordsize="85,47" path="m4836,-3479l4751,-3479,4751,-3441,4829,-3432,4836,-3479e" filled="t" fillcolor="#5FBFF3" stroked="f">
                <v:path arrowok="t"/>
                <v:fill/>
              </v:shape>
            </v:group>
            <v:group style="position:absolute;left:4626;top:-3495;width:85;height:47" coordorigin="4626,-3495" coordsize="85,47">
              <v:shape style="position:absolute;left:4626;top:-3495;width:85;height:47" coordorigin="4626,-3495" coordsize="85,47" path="m4626,-3495l4626,-3448,4704,-3448,4711,-3488,4626,-3495e" filled="t" fillcolor="#5FBFF3" stroked="f">
                <v:path arrowok="t"/>
                <v:fill/>
              </v:shape>
            </v:group>
            <v:group style="position:absolute;left:4501;top:-3503;width:85;height:47" coordorigin="4501,-3503" coordsize="85,47">
              <v:shape style="position:absolute;left:4501;top:-3503;width:85;height:47" coordorigin="4501,-3503" coordsize="85,47" path="m4501,-3503l4501,-3464,4586,-3456,4586,-3495,4501,-3503e" filled="t" fillcolor="#5FBFF3" stroked="f">
                <v:path arrowok="t"/>
                <v:fill/>
              </v:shape>
            </v:group>
            <v:group style="position:absolute;left:4376;top:-3510;width:85;height:47" coordorigin="4376,-3510" coordsize="85,47">
              <v:shape style="position:absolute;left:4376;top:-3510;width:85;height:47" coordorigin="4376,-3510" coordsize="85,47" path="m4462,-3510l4384,-3510,4376,-3472,4462,-3464,4462,-3510e" filled="t" fillcolor="#5FBFF3" stroked="f">
                <v:path arrowok="t"/>
                <v:fill/>
              </v:shape>
            </v:group>
            <v:group style="position:absolute;left:4252;top:-3526;width:85;height:47" coordorigin="4252,-3526" coordsize="85,47">
              <v:shape style="position:absolute;left:4252;top:-3526;width:85;height:47" coordorigin="4252,-3526" coordsize="85,47" path="m4259,-3526l4252,-3488,4337,-3479,4337,-3519,4259,-3526e" filled="t" fillcolor="#5FBFF3" stroked="f">
                <v:path arrowok="t"/>
                <v:fill/>
              </v:shape>
            </v:group>
            <v:group style="position:absolute;left:4127;top:-3534;width:85;height:47" coordorigin="4127,-3534" coordsize="85,47">
              <v:shape style="position:absolute;left:4127;top:-3534;width:85;height:47" coordorigin="4127,-3534" coordsize="85,47" path="m4134,-3534l4127,-3495,4212,-3488,4212,-3526,4134,-3534e" filled="t" fillcolor="#5FBFF3" stroked="f">
                <v:path arrowok="t"/>
                <v:fill/>
              </v:shape>
            </v:group>
            <v:group style="position:absolute;left:1418;top:-6892;width:9644;height:2" coordorigin="1418,-6892" coordsize="9644,2">
              <v:shape style="position:absolute;left:1418;top:-6892;width:9644;height:2" coordorigin="1418,-6892" coordsize="9644,0" path="m1418,-6892l11063,-6892e" filled="f" stroked="t" strokeweight=".579980pt" strokecolor="#000000">
                <v:path arrowok="t"/>
              </v:shape>
            </v:group>
            <v:group style="position:absolute;left:1423;top:-6887;width:2;height:6503" coordorigin="1423,-6887" coordsize="2,6503">
              <v:shape style="position:absolute;left:1423;top:-6887;width:2;height:6503" coordorigin="1423,-6887" coordsize="0,6503" path="m1423,-6887l1423,-384e" filled="f" stroked="t" strokeweight=".580pt" strokecolor="#000000">
                <v:path arrowok="t"/>
              </v:shape>
            </v:group>
            <v:group style="position:absolute;left:11058;top:-6887;width:2;height:6503" coordorigin="11058,-6887" coordsize="2,6503">
              <v:shape style="position:absolute;left:11058;top:-6887;width:2;height:6503" coordorigin="11058,-6887" coordsize="0,6503" path="m11058,-6887l11058,-384e" filled="f" stroked="t" strokeweight=".579980pt" strokecolor="#000000">
                <v:path arrowok="t"/>
              </v:shape>
            </v:group>
            <v:group style="position:absolute;left:1418;top:-380;width:9644;height:2" coordorigin="1418,-380" coordsize="9644,2">
              <v:shape style="position:absolute;left:1418;top:-380;width:9644;height:2" coordorigin="1418,-380" coordsize="9644,0" path="m1418,-380l11063,-380e" filled="f" stroked="t" strokeweight=".579980pt" strokecolor="#000000">
                <v:path arrowok="t"/>
              </v:shape>
            </v:group>
            <v:group style="position:absolute;left:4042;top:-4266;width:1080;height:1080" coordorigin="4042,-4266" coordsize="1080,1080">
              <v:shape style="position:absolute;left:4042;top:-4266;width:1080;height:1080" coordorigin="4042,-4266" coordsize="1080,1080" path="m5122,-3726l5115,-3814,5094,-3897,5061,-3975,5017,-4046,4963,-4108,4900,-4162,4829,-4206,4752,-4239,4669,-4259,4582,-4266,4537,-4265,4452,-4251,4371,-4224,4297,-4186,4230,-4137,4171,-4078,4122,-4011,4084,-3937,4057,-3856,4043,-3771,4042,-3726,4043,-3682,4057,-3597,4084,-3516,4122,-3442,4171,-3375,4230,-3317,4297,-3267,4371,-3229,4452,-3202,4537,-3188,4582,-3186,4626,-3188,4711,-3202,4792,-3229,4866,-3267,4933,-3317,4991,-3375,5041,-3442,5079,-3516,5106,-3597,5120,-3682,5122,-3726xe" filled="f" stroked="t" strokeweight="1.5pt" strokecolor="#FFFF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3.13: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idezna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priklj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obliki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»trobe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te«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naredi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ezave: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razcep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55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»klin«,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sfalt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travnata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površina,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trikotniku.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3.389977pt;margin-top:-340.269867pt;width:427.66004pt;height:333.160040pt;mso-position-horizontal-relative:page;mso-position-vertical-relative:paragraph;z-index:-5753" coordorigin="1468,-6805" coordsize="8553,6663">
            <v:shape style="position:absolute;left:1483;top:-6795;width:8522;height:6642" type="#_x0000_t75">
              <v:imagedata r:id="rId42" o:title=""/>
            </v:shape>
            <v:group style="position:absolute;left:1474;top:-6800;width:8542;height:2" coordorigin="1474,-6800" coordsize="8542,2">
              <v:shape style="position:absolute;left:1474;top:-6800;width:8542;height:2" coordorigin="1474,-6800" coordsize="8542,0" path="m1474,-6800l10015,-6800e" filled="f" stroked="t" strokeweight=".58004pt" strokecolor="#000000">
                <v:path arrowok="t"/>
              </v:shape>
            </v:group>
            <v:group style="position:absolute;left:1478;top:-6795;width:2;height:6642" coordorigin="1478,-6795" coordsize="2,6642">
              <v:shape style="position:absolute;left:1478;top:-6795;width:2;height:6642" coordorigin="1478,-6795" coordsize="0,6642" path="m1478,-6795l1478,-153e" filled="f" stroked="t" strokeweight=".58001pt" strokecolor="#000000">
                <v:path arrowok="t"/>
              </v:shape>
            </v:group>
            <v:group style="position:absolute;left:10010;top:-6795;width:2;height:6642" coordorigin="10010,-6795" coordsize="2,6642">
              <v:shape style="position:absolute;left:10010;top:-6795;width:2;height:6642" coordorigin="10010,-6795" coordsize="0,6642" path="m10010,-6795l10010,-153e" filled="f" stroked="t" strokeweight=".579980pt" strokecolor="#000000">
                <v:path arrowok="t"/>
              </v:shape>
            </v:group>
            <v:group style="position:absolute;left:1474;top:-148;width:8542;height:2" coordorigin="1474,-148" coordsize="8542,2">
              <v:shape style="position:absolute;left:1474;top:-148;width:8542;height:2" coordorigin="1474,-148" coordsize="8542,0" path="m1474,-148l10015,-148e" filled="f" stroked="t" strokeweight=".58001pt" strokecolor="#000000">
                <v:path arrowok="t"/>
              </v:shape>
            </v:group>
            <v:group style="position:absolute;left:6832;top:-4496;width:1080;height:1080" coordorigin="6832,-4496" coordsize="1080,1080">
              <v:shape style="position:absolute;left:6832;top:-4496;width:1080;height:1080" coordorigin="6832,-4496" coordsize="1080,1080" path="m7912,-3956l7905,-4043,7884,-4126,7851,-4204,7807,-4275,7753,-4338,7690,-4392,7619,-4435,7542,-4468,7459,-4489,7372,-4496,7327,-4494,7242,-4480,7161,-4453,7087,-4415,7020,-4366,6961,-4307,6912,-4240,6874,-4166,6847,-4086,6833,-4000,6832,-3956,6833,-3911,6847,-3826,6874,-3746,6912,-3671,6961,-3604,7020,-3546,7087,-3497,7161,-3458,7242,-3431,7327,-3417,7372,-3416,7416,-3417,7501,-3431,7582,-3458,7656,-3497,7723,-3546,7781,-3604,7831,-3671,7869,-3746,7896,-3826,7910,-3911,7912,-3956xe" filled="f" stroked="t" strokeweight="1.5pt" strokecolor="#FFFF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Spoj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enak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rednih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ora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ideznih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odseka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3.1.3.2.3.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zc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avtoce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9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avtocesto.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Cseti,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daljuje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naredimo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cepu,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oredno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dceplj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-269.229797pt;width:392.74002pt;height:261.99998pt;mso-position-horizontal-relative:page;mso-position-vertical-relative:paragraph;z-index:-5752" coordorigin="1413,-5385" coordsize="7855,5240">
            <v:shape style="position:absolute;left:1436;top:-5366;width:7798;height:5191" type="#_x0000_t75">
              <v:imagedata r:id="rId43" o:title=""/>
            </v:shape>
            <v:group style="position:absolute;left:6378;top:-1572;width:209;height:74" coordorigin="6378,-1572" coordsize="209,74">
              <v:shape style="position:absolute;left:6378;top:-1572;width:209;height:74" coordorigin="6378,-1572" coordsize="209,74" path="m6385,-1572l6378,-1535,6580,-1498,6587,-1535,6385,-1572e" filled="t" fillcolor="#5FBFF3" stroked="f">
                <v:path arrowok="t"/>
                <v:fill/>
              </v:shape>
            </v:group>
            <v:group style="position:absolute;left:5990;top:-1647;width:202;height:74" coordorigin="5990,-1647" coordsize="202,74">
              <v:shape style="position:absolute;left:5990;top:-1647;width:202;height:74" coordorigin="5990,-1647" coordsize="202,74" path="m5998,-1647l5990,-1610,6184,-1572,6192,-1610,5998,-1647e" filled="t" fillcolor="#5FBFF3" stroked="f">
                <v:path arrowok="t"/>
                <v:fill/>
              </v:shape>
            </v:group>
            <v:group style="position:absolute;left:5603;top:-1721;width:202;height:74" coordorigin="5603,-1721" coordsize="202,74">
              <v:shape style="position:absolute;left:5603;top:-1721;width:202;height:74" coordorigin="5603,-1721" coordsize="202,74" path="m5610,-1721l5603,-1677,5796,-1647,5804,-1684,5610,-1721e" filled="t" fillcolor="#5FBFF3" stroked="f">
                <v:path arrowok="t"/>
                <v:fill/>
              </v:shape>
            </v:group>
            <v:group style="position:absolute;left:5215;top:-1797;width:200;height:83" coordorigin="5215,-1797" coordsize="200,83">
              <v:shape style="position:absolute;left:5215;top:-1797;width:200;height:83" coordorigin="5215,-1797" coordsize="200,83" path="m5222,-1797l5215,-1751,5408,-1714,5416,-1758,5222,-1797e" filled="t" fillcolor="#5FBFF3" stroked="f">
                <v:path arrowok="t"/>
                <v:fill/>
              </v:shape>
            </v:group>
            <v:group style="position:absolute;left:4828;top:-1864;width:200;height:76" coordorigin="4828,-1864" coordsize="200,76">
              <v:shape style="position:absolute;left:4828;top:-1864;width:200;height:76" coordorigin="4828,-1864" coordsize="200,76" path="m4835,-1864l4828,-1826,5021,-1788,5028,-1834,4835,-1864e" filled="t" fillcolor="#5FBFF3" stroked="f">
                <v:path arrowok="t"/>
                <v:fill/>
              </v:shape>
            </v:group>
            <v:group style="position:absolute;left:4440;top:-1938;width:200;height:74" coordorigin="4440,-1938" coordsize="200,74">
              <v:shape style="position:absolute;left:4440;top:-1938;width:200;height:74" coordorigin="4440,-1938" coordsize="200,74" path="m4440,-1938l4440,-1901,4633,-1864,4640,-1901,4440,-1938e" filled="t" fillcolor="#5FBFF3" stroked="f">
                <v:path arrowok="t"/>
                <v:fill/>
              </v:shape>
            </v:group>
            <v:group style="position:absolute;left:4044;top:-2013;width:202;height:74" coordorigin="4044,-2013" coordsize="202,74">
              <v:shape style="position:absolute;left:4044;top:-2013;width:202;height:74" coordorigin="4044,-2013" coordsize="202,74" path="m4052,-2013l4044,-1976,4238,-1938,4246,-1976,4052,-2013e" filled="t" fillcolor="#5FBFF3" stroked="f">
                <v:path arrowok="t"/>
                <v:fill/>
              </v:shape>
            </v:group>
            <v:group style="position:absolute;left:3656;top:-2087;width:202;height:74" coordorigin="3656,-2087" coordsize="202,74">
              <v:shape style="position:absolute;left:3656;top:-2087;width:202;height:74" coordorigin="3656,-2087" coordsize="202,74" path="m3664,-2087l3656,-2050,3851,-2013,3858,-2050,3664,-2087e" filled="t" fillcolor="#5FBFF3" stroked="f">
                <v:path arrowok="t"/>
                <v:fill/>
              </v:shape>
            </v:group>
            <v:group style="position:absolute;left:3269;top:-2163;width:202;height:76" coordorigin="3269,-2163" coordsize="202,76">
              <v:shape style="position:absolute;left:3269;top:-2163;width:202;height:76" coordorigin="3269,-2163" coordsize="202,76" path="m3276,-2163l3269,-2124,3463,-2087,3470,-2124,3276,-2163e" filled="t" fillcolor="#5FBFF3" stroked="f">
                <v:path arrowok="t"/>
                <v:fill/>
              </v:shape>
            </v:group>
            <v:group style="position:absolute;left:4946;top:-1587;width:90;height:127" coordorigin="4946,-1587" coordsize="90,127">
              <v:shape style="position:absolute;left:4946;top:-1587;width:90;height:127" coordorigin="4946,-1587" coordsize="90,127" path="m4957,-1542l4946,-1535,4999,-1460,5014,-1468,4977,-1535,4961,-1535,4957,-1542e" filled="t" fillcolor="#EB3C00" stroked="f">
                <v:path arrowok="t"/>
                <v:fill/>
              </v:shape>
              <v:shape style="position:absolute;left:4946;top:-1587;width:90;height:127" coordorigin="4946,-1587" coordsize="90,127" path="m4954,-1550l4946,-1550,4946,-1535,4954,-1542,4954,-1550e" filled="t" fillcolor="#EB3C00" stroked="f">
                <v:path arrowok="t"/>
                <v:fill/>
              </v:shape>
              <v:shape style="position:absolute;left:4946;top:-1587;width:90;height:127" coordorigin="4946,-1587" coordsize="90,127" path="m4969,-1550l4957,-1542,4961,-1535,4974,-1541,4969,-1550e" filled="t" fillcolor="#EB3C00" stroked="f">
                <v:path arrowok="t"/>
                <v:fill/>
              </v:shape>
              <v:shape style="position:absolute;left:4946;top:-1587;width:90;height:127" coordorigin="4946,-1587" coordsize="90,127" path="m4974,-1541l4961,-1535,4977,-1535,4974,-1541e" filled="t" fillcolor="#EB3C00" stroked="f">
                <v:path arrowok="t"/>
                <v:fill/>
              </v:shape>
              <v:shape style="position:absolute;left:4946;top:-1587;width:90;height:127" coordorigin="4946,-1587" coordsize="90,127" path="m4990,-1550l4969,-1550,4974,-1541,4990,-1550e" filled="t" fillcolor="#EB3C00" stroked="f">
                <v:path arrowok="t"/>
                <v:fill/>
              </v:shape>
              <v:shape style="position:absolute;left:4946;top:-1587;width:90;height:127" coordorigin="4946,-1587" coordsize="90,127" path="m5028,-1587l4954,-1550,4957,-1542,4969,-1550,4990,-1550,5036,-1572,5028,-1587e" filled="t" fillcolor="#EB3C00" stroked="f">
                <v:path arrowok="t"/>
                <v:fill/>
              </v:shape>
            </v:group>
            <v:group style="position:absolute;left:2501;top:-2147;width:90;height:134" coordorigin="2501,-2147" coordsize="90,134">
              <v:shape style="position:absolute;left:2501;top:-2147;width:90;height:134" coordorigin="2501,-2147" coordsize="90,134" path="m2512,-2099l2501,-2096,2554,-2013,2568,-2028,2533,-2087,2516,-2087,2512,-2099e" filled="t" fillcolor="#EB3C00" stroked="f">
                <v:path arrowok="t"/>
                <v:fill/>
              </v:shape>
              <v:shape style="position:absolute;left:2501;top:-2147;width:90;height:134" coordorigin="2501,-2147" coordsize="90,134" path="m2514,-2100l2512,-2099,2516,-2087,2529,-2094,2528,-2096,2516,-2096,2514,-2100e" filled="t" fillcolor="#EB3C00" stroked="f">
                <v:path arrowok="t"/>
                <v:fill/>
              </v:shape>
              <v:shape style="position:absolute;left:2501;top:-2147;width:90;height:134" coordorigin="2501,-2147" coordsize="90,134" path="m2529,-2094l2516,-2087,2533,-2087,2529,-2094e" filled="t" fillcolor="#EB3C00" stroked="f">
                <v:path arrowok="t"/>
                <v:fill/>
              </v:shape>
              <v:shape style="position:absolute;left:2501;top:-2147;width:90;height:134" coordorigin="2501,-2147" coordsize="90,134" path="m2548,-2103l2524,-2103,2529,-2094,2548,-2103e" filled="t" fillcolor="#EB3C00" stroked="f">
                <v:path arrowok="t"/>
                <v:fill/>
              </v:shape>
              <v:shape style="position:absolute;left:2501;top:-2147;width:90;height:134" coordorigin="2501,-2147" coordsize="90,134" path="m2508,-2110l2501,-2103,2501,-2096,2512,-2099,2508,-2110e" filled="t" fillcolor="#EB3C00" stroked="f">
                <v:path arrowok="t"/>
                <v:fill/>
              </v:shape>
              <v:shape style="position:absolute;left:2501;top:-2147;width:90;height:134" coordorigin="2501,-2147" coordsize="90,134" path="m2524,-2103l2514,-2100,2516,-2096,2528,-2096,2524,-2103e" filled="t" fillcolor="#EB3C00" stroked="f">
                <v:path arrowok="t"/>
                <v:fill/>
              </v:shape>
              <v:shape style="position:absolute;left:2501;top:-2147;width:90;height:134" coordorigin="2501,-2147" coordsize="90,134" path="m2508,-2110l2512,-2099,2514,-2100,2508,-2110e" filled="t" fillcolor="#EB3C00" stroked="f">
                <v:path arrowok="t"/>
                <v:fill/>
              </v:shape>
              <v:shape style="position:absolute;left:2501;top:-2147;width:90;height:134" coordorigin="2501,-2147" coordsize="90,134" path="m2584,-2147l2508,-2110,2514,-2100,2524,-2103,2548,-2103,2591,-2124,2584,-2147e" filled="t" fillcolor="#EB3C00" stroked="f">
                <v:path arrowok="t"/>
                <v:fill/>
              </v:shape>
            </v:group>
            <v:group style="position:absolute;left:5170;top:-2237;width:90;height:134" coordorigin="5170,-2237" coordsize="90,134">
              <v:shape style="position:absolute;left:5170;top:-2237;width:90;height:134" coordorigin="5170,-2237" coordsize="90,134" path="m5200,-2170l5192,-2163,5178,-2163,5245,-2103,5260,-2117,5209,-2163,5192,-2163,5185,-2170,5200,-2170,5200,-2170e" filled="t" fillcolor="#EB3C00" stroked="f">
                <v:path arrowok="t"/>
                <v:fill/>
              </v:shape>
              <v:shape style="position:absolute;left:5170;top:-2237;width:90;height:134" coordorigin="5170,-2237" coordsize="90,134" path="m5178,-2177l5170,-2170,5178,-2163,5185,-2170,5178,-2177e" filled="t" fillcolor="#EB3C00" stroked="f">
                <v:path arrowok="t"/>
                <v:fill/>
              </v:shape>
              <v:shape style="position:absolute;left:5170;top:-2237;width:90;height:134" coordorigin="5170,-2237" coordsize="90,134" path="m5192,-2177l5185,-2170,5192,-2163,5200,-2170,5192,-2177e" filled="t" fillcolor="#EB3C00" stroked="f">
                <v:path arrowok="t"/>
                <v:fill/>
              </v:shape>
              <v:shape style="position:absolute;left:5170;top:-2237;width:90;height:134" coordorigin="5170,-2237" coordsize="90,134" path="m5237,-2237l5178,-2177,5185,-2170,5192,-2177,5207,-2177,5252,-2222,5237,-2237e" filled="t" fillcolor="#EB3C00" stroked="f">
                <v:path arrowok="t"/>
                <v:fill/>
              </v:shape>
              <v:shape style="position:absolute;left:5170;top:-2237;width:90;height:134" coordorigin="5170,-2237" coordsize="90,134" path="m5207,-2177l5192,-2177,5200,-2170,5207,-2177e" filled="t" fillcolor="#EB3C00" stroked="f">
                <v:path arrowok="t"/>
                <v:fill/>
              </v:shape>
            </v:group>
            <v:group style="position:absolute;left:4812;top:-1931;width:134;height:203" coordorigin="4812,-1931" coordsize="134,203">
              <v:shape style="position:absolute;left:4812;top:-1931;width:134;height:203" coordorigin="4812,-1931" coordsize="134,203" path="m4838,-1841l4819,-1834,4865,-1728,4902,-1751,4868,-1826,4849,-1826,4838,-1841e" filled="t" fillcolor="#5FBFF3" stroked="f">
                <v:path arrowok="t"/>
                <v:fill/>
              </v:shape>
              <v:shape style="position:absolute;left:4812;top:-1931;width:134;height:203" coordorigin="4812,-1931" coordsize="134,203" path="m4858,-1848l4838,-1841,4849,-1826,4863,-1835,4858,-1848e" filled="t" fillcolor="#5FBFF3" stroked="f">
                <v:path arrowok="t"/>
                <v:fill/>
              </v:shape>
              <v:shape style="position:absolute;left:4812;top:-1931;width:134;height:203" coordorigin="4812,-1931" coordsize="134,203" path="m4863,-1835l4849,-1826,4868,-1826,4863,-1835e" filled="t" fillcolor="#5FBFF3" stroked="f">
                <v:path arrowok="t"/>
                <v:fill/>
              </v:shape>
              <v:shape style="position:absolute;left:4812;top:-1931;width:134;height:203" coordorigin="4812,-1931" coordsize="134,203" path="m4828,-1856l4812,-1848,4819,-1834,4835,-1841,4828,-1856e" filled="t" fillcolor="#5FBFF3" stroked="f">
                <v:path arrowok="t"/>
                <v:fill/>
              </v:shape>
              <v:shape style="position:absolute;left:4812;top:-1931;width:134;height:203" coordorigin="4812,-1931" coordsize="134,203" path="m4882,-1848l4858,-1848,4863,-1835,4882,-1848e" filled="t" fillcolor="#5FBFF3" stroked="f">
                <v:path arrowok="t"/>
                <v:fill/>
              </v:shape>
              <v:shape style="position:absolute;left:4812;top:-1931;width:134;height:203" coordorigin="4812,-1931" coordsize="134,203" path="m4924,-1931l4828,-1856,4838,-1841,4858,-1848,4882,-1848,4946,-1893,4924,-1931e" filled="t" fillcolor="#5FBFF3" stroked="f">
                <v:path arrowok="t"/>
                <v:fill/>
              </v:shape>
            </v:group>
            <v:group style="position:absolute;left:1418;top:-5379;width:7843;height:2" coordorigin="1418,-5379" coordsize="7843,2">
              <v:shape style="position:absolute;left:1418;top:-5379;width:7843;height:2" coordorigin="1418,-5379" coordsize="7843,0" path="m1418,-5379l9262,-5379e" filled="f" stroked="t" strokeweight=".579980pt" strokecolor="#000000">
                <v:path arrowok="t"/>
              </v:shape>
            </v:group>
            <v:group style="position:absolute;left:1423;top:-5374;width:2;height:5219" coordorigin="1423,-5374" coordsize="2,5219">
              <v:shape style="position:absolute;left:1423;top:-5374;width:2;height:5219" coordorigin="1423,-5374" coordsize="0,5219" path="m1423,-5374l1423,-155e" filled="f" stroked="t" strokeweight=".580pt" strokecolor="#000000">
                <v:path arrowok="t"/>
              </v:shape>
            </v:group>
            <v:group style="position:absolute;left:9257;top:-5374;width:2;height:5219" coordorigin="9257,-5374" coordsize="2,5219">
              <v:shape style="position:absolute;left:9257;top:-5374;width:2;height:5219" coordorigin="9257,-5374" coordsize="0,5219" path="m9257,-5374l9257,-155e" filled="f" stroked="t" strokeweight=".58001pt" strokecolor="#000000">
                <v:path arrowok="t"/>
              </v:shape>
            </v:group>
            <v:group style="position:absolute;left:1418;top:-150;width:7843;height:2" coordorigin="1418,-150" coordsize="7843,2">
              <v:shape style="position:absolute;left:1418;top:-150;width:7843;height:2" coordorigin="1418,-150" coordsize="7843,0" path="m1418,-150l9262,-150e" filled="f" stroked="t" strokeweight=".58001pt" strokecolor="#000000">
                <v:path arrowok="t"/>
              </v:shape>
            </v:group>
            <v:group style="position:absolute;left:2856;top:-2573;width:1080;height:1080" coordorigin="2856,-2573" coordsize="1080,1080">
              <v:shape style="position:absolute;left:2856;top:-2573;width:1080;height:1080" coordorigin="2856,-2573" coordsize="1080,1080" path="m3936,-2033l3929,-2121,3908,-2204,3876,-2282,3832,-2352,3778,-2415,3715,-2469,3644,-2513,3566,-2546,3483,-2566,3396,-2573,3352,-2571,3266,-2558,3186,-2531,3111,-2492,3044,-2443,2986,-2385,2937,-2318,2898,-2244,2872,-2163,2858,-2078,2856,-2033,2858,-1989,2872,-1904,2898,-1823,2937,-1749,2986,-1682,3044,-1623,3111,-1574,3186,-1536,3266,-1509,3352,-1495,3396,-1493,3440,-1495,3526,-1509,3606,-1536,3680,-1574,3747,-1623,3806,-1682,3855,-1749,3893,-1823,3920,-1904,3934,-1989,3936,-2033xe" filled="f" stroked="t" strokeweight="1.5pt" strokecolor="#FFFF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70.629997pt;margin-top:22.250175pt;width:392.74002pt;height:283.60001pt;mso-position-horizontal-relative:page;mso-position-vertical-relative:paragraph;z-index:-5751" coordorigin="1413,445" coordsize="7855,5672">
            <v:shape style="position:absolute;left:1451;top:464;width:7787;height:5622" type="#_x0000_t75">
              <v:imagedata r:id="rId44" o:title=""/>
            </v:shape>
            <v:group style="position:absolute;left:7877;top:5281;width:174;height:144" coordorigin="7877,5281" coordsize="174,144">
              <v:shape style="position:absolute;left:7877;top:5281;width:174;height:144" coordorigin="7877,5281" coordsize="174,144" path="m7898,5281l7877,5310,8029,5425,8051,5389,7898,5281e" filled="t" fillcolor="#5FBFF3" stroked="f">
                <v:path arrowok="t"/>
                <v:fill/>
              </v:shape>
            </v:group>
            <v:group style="position:absolute;left:7624;top:5107;width:174;height:137" coordorigin="7624,5107" coordsize="174,137">
              <v:shape style="position:absolute;left:7624;top:5107;width:174;height:137" coordorigin="7624,5107" coordsize="174,137" path="m7645,5107l7624,5136,7776,5244,7798,5215,7645,5107e" filled="t" fillcolor="#5FBFF3" stroked="f">
                <v:path arrowok="t"/>
                <v:fill/>
              </v:shape>
            </v:group>
            <v:group style="position:absolute;left:7370;top:4926;width:181;height:144" coordorigin="7370,4926" coordsize="181,144">
              <v:shape style="position:absolute;left:7370;top:4926;width:181;height:144" coordorigin="7370,4926" coordsize="181,144" path="m7392,4926l7370,4954,7530,5070,7552,5034,7392,4926e" filled="t" fillcolor="#5FBFF3" stroked="f">
                <v:path arrowok="t"/>
                <v:fill/>
              </v:shape>
            </v:group>
            <v:group style="position:absolute;left:7118;top:4752;width:180;height:138" coordorigin="7118,4752" coordsize="180,138">
              <v:shape style="position:absolute;left:7118;top:4752;width:180;height:138" coordorigin="7118,4752" coordsize="180,138" path="m7140,4752l7118,4780,7277,4890,7298,4860,7140,4752e" filled="t" fillcolor="#5FBFF3" stroked="f">
                <v:path arrowok="t"/>
                <v:fill/>
              </v:shape>
            </v:group>
            <v:group style="position:absolute;left:6872;top:4563;width:173;height:152" coordorigin="6872,4563" coordsize="173,152">
              <v:shape style="position:absolute;left:6872;top:4563;width:173;height:152" coordorigin="6872,4563" coordsize="173,152" path="m6894,4563l6872,4599,7024,4716,7045,4678,6894,4563e" filled="t" fillcolor="#5FBFF3" stroked="f">
                <v:path arrowok="t"/>
                <v:fill/>
              </v:shape>
            </v:group>
            <v:group style="position:absolute;left:6619;top:4382;width:180;height:145" coordorigin="6619,4382" coordsize="180,145">
              <v:shape style="position:absolute;left:6619;top:4382;width:180;height:145" coordorigin="6619,4382" coordsize="180,145" path="m6641,4382l6619,4418,6778,4527,6799,4498,6641,4382e" filled="t" fillcolor="#5FBFF3" stroked="f">
                <v:path arrowok="t"/>
                <v:fill/>
              </v:shape>
            </v:group>
            <v:group style="position:absolute;left:6373;top:4201;width:181;height:145" coordorigin="6373,4201" coordsize="181,145">
              <v:shape style="position:absolute;left:6373;top:4201;width:181;height:145" coordorigin="6373,4201" coordsize="181,145" path="m6395,4201l6373,4230,6524,4346,6554,4317,6395,4201e" filled="t" fillcolor="#5FBFF3" stroked="f">
                <v:path arrowok="t"/>
                <v:fill/>
              </v:shape>
            </v:group>
            <v:group style="position:absolute;left:6127;top:4020;width:174;height:145" coordorigin="6127,4020" coordsize="174,145">
              <v:shape style="position:absolute;left:6127;top:4020;width:174;height:145" coordorigin="6127,4020" coordsize="174,145" path="m6149,4020l6127,4048,6280,4165,6301,4136,6149,4020e" filled="t" fillcolor="#5FBFF3" stroked="f">
                <v:path arrowok="t"/>
                <v:fill/>
              </v:shape>
            </v:group>
            <v:group style="position:absolute;left:5874;top:3838;width:181;height:145" coordorigin="5874,3838" coordsize="181,145">
              <v:shape style="position:absolute;left:5874;top:3838;width:181;height:145" coordorigin="5874,3838" coordsize="181,145" path="m5896,3838l5874,3867,6034,3984,6055,3948,5896,3838e" filled="t" fillcolor="#5FBFF3" stroked="f">
                <v:path arrowok="t"/>
                <v:fill/>
              </v:shape>
            </v:group>
            <v:group style="position:absolute;left:5628;top:3650;width:181;height:145" coordorigin="5628,3650" coordsize="181,145">
              <v:shape style="position:absolute;left:5628;top:3650;width:181;height:145" coordorigin="5628,3650" coordsize="181,145" path="m5650,3650l5628,3686,5780,3795,5809,3766,5650,3650e" filled="t" fillcolor="#5FBFF3" stroked="f">
                <v:path arrowok="t"/>
                <v:fill/>
              </v:shape>
            </v:group>
            <v:group style="position:absolute;left:5382;top:3469;width:174;height:145" coordorigin="5382,3469" coordsize="174,145">
              <v:shape style="position:absolute;left:5382;top:3469;width:174;height:145" coordorigin="5382,3469" coordsize="174,145" path="m5404,3469l5382,3498,5534,3614,5556,3585,5404,3469e" filled="t" fillcolor="#5FBFF3" stroked="f">
                <v:path arrowok="t"/>
                <v:fill/>
              </v:shape>
            </v:group>
            <v:group style="position:absolute;left:5238;top:3361;width:72;height:72" coordorigin="5238,3361" coordsize="72,72">
              <v:shape style="position:absolute;left:5238;top:3361;width:72;height:72" coordorigin="5238,3361" coordsize="72,72" path="m5260,3361l5238,3397,5288,3433,5310,3404,5260,3361e" filled="t" fillcolor="#5FBFF3" stroked="f">
                <v:path arrowok="t"/>
                <v:fill/>
              </v:shape>
            </v:group>
            <v:group style="position:absolute;left:5260;top:3361;width:2;height:2" coordorigin="5260,3361" coordsize="2,2">
              <v:shape style="position:absolute;left:5260;top:3361;width:2;height:2" coordorigin="5260,3361" coordsize="0,0" path="m5260,3361l5260,3361e" filled="t" fillcolor="#5FBFF3" stroked="f">
                <v:path arrowok="t"/>
                <v:fill/>
              </v:shape>
            </v:group>
            <v:group style="position:absolute;left:5130;top:3295;width:130;height:102" coordorigin="5130,3295" coordsize="130,102">
              <v:shape style="position:absolute;left:5130;top:3295;width:130;height:102" coordorigin="5130,3295" coordsize="130,102" path="m5152,3295l5130,3324,5238,3397,5260,3361,5152,3295e" filled="t" fillcolor="#5FBFF3" stroked="f">
                <v:path arrowok="t"/>
                <v:fill/>
              </v:shape>
            </v:group>
            <v:group style="position:absolute;left:4870;top:3128;width:180;height:138" coordorigin="4870,3128" coordsize="180,138">
              <v:shape style="position:absolute;left:4870;top:3128;width:180;height:138" coordorigin="4870,3128" coordsize="180,138" path="m4891,3128l4870,3165,5028,3266,5050,3230,4891,3128e" filled="t" fillcolor="#5FBFF3" stroked="f">
                <v:path arrowok="t"/>
                <v:fill/>
              </v:shape>
            </v:group>
            <v:group style="position:absolute;left:4609;top:2962;width:180;height:137" coordorigin="4609,2962" coordsize="180,137">
              <v:shape style="position:absolute;left:4609;top:2962;width:180;height:137" coordorigin="4609,2962" coordsize="180,137" path="m4631,2962l4609,2998,4768,3099,4789,3070,4631,2962e" filled="t" fillcolor="#5FBFF3" stroked="f">
                <v:path arrowok="t"/>
                <v:fill/>
              </v:shape>
            </v:group>
            <v:group style="position:absolute;left:4349;top:2803;width:180;height:137" coordorigin="4349,2803" coordsize="180,137">
              <v:shape style="position:absolute;left:4349;top:2803;width:180;height:137" coordorigin="4349,2803" coordsize="180,137" path="m4370,2803l4349,2832,4507,2940,4529,2904,4370,2803e" filled="t" fillcolor="#5FBFF3" stroked="f">
                <v:path arrowok="t"/>
                <v:fill/>
              </v:shape>
            </v:group>
            <v:group style="position:absolute;left:4088;top:2636;width:181;height:138" coordorigin="4088,2636" coordsize="181,138">
              <v:shape style="position:absolute;left:4088;top:2636;width:181;height:138" coordorigin="4088,2636" coordsize="181,138" path="m4110,2636l4088,2672,4247,2774,4270,2737,4110,2636e" filled="t" fillcolor="#5FBFF3" stroked="f">
                <v:path arrowok="t"/>
                <v:fill/>
              </v:shape>
            </v:group>
            <v:group style="position:absolute;left:3828;top:2469;width:181;height:138" coordorigin="3828,2469" coordsize="181,138">
              <v:shape style="position:absolute;left:3828;top:2469;width:181;height:138" coordorigin="3828,2469" coordsize="181,138" path="m3850,2469l3828,2505,3988,2607,4009,2578,3850,2469e" filled="t" fillcolor="#5FBFF3" stroked="f">
                <v:path arrowok="t"/>
                <v:fill/>
              </v:shape>
            </v:group>
            <v:group style="position:absolute;left:3560;top:2317;width:188;height:131" coordorigin="3560,2317" coordsize="188,131">
              <v:shape style="position:absolute;left:3560;top:2317;width:188;height:131" coordorigin="3560,2317" coordsize="188,131" path="m3582,2317l3560,2353,3727,2448,3749,2412,3582,2317e" filled="t" fillcolor="#5FBFF3" stroked="f">
                <v:path arrowok="t"/>
                <v:fill/>
              </v:shape>
            </v:group>
            <v:group style="position:absolute;left:3293;top:2172;width:188;height:124" coordorigin="3293,2172" coordsize="188,124">
              <v:shape style="position:absolute;left:3293;top:2172;width:188;height:124" coordorigin="3293,2172" coordsize="188,124" path="m3307,2172l3293,2202,3460,2295,3481,2259,3307,2172e" filled="t" fillcolor="#5FBFF3" stroked="f">
                <v:path arrowok="t"/>
                <v:fill/>
              </v:shape>
            </v:group>
            <v:group style="position:absolute;left:3018;top:2020;width:188;height:130" coordorigin="3018,2020" coordsize="188,130">
              <v:shape style="position:absolute;left:3018;top:2020;width:188;height:130" coordorigin="3018,2020" coordsize="188,130" path="m3040,2020l3018,2056,3192,2150,3206,2114,3040,2020e" filled="t" fillcolor="#5FBFF3" stroked="f">
                <v:path arrowok="t"/>
                <v:fill/>
              </v:shape>
            </v:group>
            <v:group style="position:absolute;left:2750;top:1875;width:188;height:124" coordorigin="2750,1875" coordsize="188,124">
              <v:shape style="position:absolute;left:2750;top:1875;width:188;height:124" coordorigin="2750,1875" coordsize="188,124" path="m2772,1875l2750,1904,2917,1999,2939,1962,2772,1875e" filled="t" fillcolor="#5FBFF3" stroked="f">
                <v:path arrowok="t"/>
                <v:fill/>
              </v:shape>
            </v:group>
            <v:group style="position:absolute;left:2483;top:1723;width:188;height:131" coordorigin="2483,1723" coordsize="188,131">
              <v:shape style="position:absolute;left:2483;top:1723;width:188;height:131" coordorigin="2483,1723" coordsize="188,131" path="m2497,1723l2483,1759,2650,1854,2671,1818,2497,1723e" filled="t" fillcolor="#5FBFF3" stroked="f">
                <v:path arrowok="t"/>
                <v:fill/>
              </v:shape>
            </v:group>
            <v:group style="position:absolute;left:2215;top:1578;width:181;height:124" coordorigin="2215,1578" coordsize="181,124">
              <v:shape style="position:absolute;left:2215;top:1578;width:181;height:124" coordorigin="2215,1578" coordsize="181,124" path="m2230,1578l2215,1608,2382,1701,2396,1665,2230,1578e" filled="t" fillcolor="#5FBFF3" stroked="f">
                <v:path arrowok="t"/>
                <v:fill/>
              </v:shape>
            </v:group>
            <v:group style="position:absolute;left:1940;top:1426;width:188;height:130" coordorigin="1940,1426" coordsize="188,130">
              <v:shape style="position:absolute;left:1940;top:1426;width:188;height:130" coordorigin="1940,1426" coordsize="188,130" path="m1962,1426l1940,1462,2114,1556,2129,1520,1962,1426e" filled="t" fillcolor="#5FBFF3" stroked="f">
                <v:path arrowok="t"/>
                <v:fill/>
              </v:shape>
            </v:group>
            <v:group style="position:absolute;left:1673;top:1281;width:188;height:122" coordorigin="1673,1281" coordsize="188,122">
              <v:shape style="position:absolute;left:1673;top:1281;width:188;height:122" coordorigin="1673,1281" coordsize="188,122" path="m1687,1281l1673,1310,1840,1404,1861,1368,1687,1281e" filled="t" fillcolor="#5FBFF3" stroked="f">
                <v:path arrowok="t"/>
                <v:fill/>
              </v:shape>
            </v:group>
            <v:group style="position:absolute;left:1435;top:1150;width:158;height:109" coordorigin="1435,1150" coordsize="158,109">
              <v:shape style="position:absolute;left:1435;top:1150;width:158;height:109" coordorigin="1435,1150" coordsize="158,109" path="m1457,1150l1435,1179,1572,1260,1594,1224,1457,1150e" filled="t" fillcolor="#5FBFF3" stroked="f">
                <v:path arrowok="t"/>
                <v:fill/>
              </v:shape>
            </v:group>
            <v:group style="position:absolute;left:4081;top:2998;width:94;height:101" coordorigin="4081,2998" coordsize="94,101">
              <v:shape style="position:absolute;left:4081;top:2998;width:94;height:101" coordorigin="4081,2998" coordsize="94,101" path="m4096,3008l4081,3013,4096,3099,4117,3099,4105,3020,4096,3020,4096,3008e" filled="t" fillcolor="#EB3C00" stroked="f">
                <v:path arrowok="t"/>
                <v:fill/>
              </v:shape>
              <v:shape style="position:absolute;left:4081;top:2998;width:94;height:101" coordorigin="4081,2998" coordsize="94,101" path="m4103,3006l4096,3008,4096,3020,4105,3019,4103,3006e" filled="t" fillcolor="#EB3C00" stroked="f">
                <v:path arrowok="t"/>
                <v:fill/>
              </v:shape>
              <v:shape style="position:absolute;left:4081;top:2998;width:94;height:101" coordorigin="4081,2998" coordsize="94,101" path="m4105,3019l4096,3020,4105,3020,4105,3019e" filled="t" fillcolor="#EB3C00" stroked="f">
                <v:path arrowok="t"/>
                <v:fill/>
              </v:shape>
              <v:shape style="position:absolute;left:4081;top:2998;width:94;height:101" coordorigin="4081,2998" coordsize="94,101" path="m4175,3006l4103,3006,4105,3019,4175,3013,4175,3006e" filled="t" fillcolor="#EB3C00" stroked="f">
                <v:path arrowok="t"/>
                <v:fill/>
              </v:shape>
              <v:shape style="position:absolute;left:4081;top:2998;width:94;height:101" coordorigin="4081,2998" coordsize="94,101" path="m4096,2998l4081,2998,4081,3013,4096,3008,4096,2998e" filled="t" fillcolor="#EB3C00" stroked="f">
                <v:path arrowok="t"/>
                <v:fill/>
              </v:shape>
              <v:shape style="position:absolute;left:4081;top:2998;width:94;height:101" coordorigin="4081,2998" coordsize="94,101" path="m4175,2998l4096,2998,4096,3008,4103,3006,4175,3006,4175,2998e" filled="t" fillcolor="#EB3C00" stroked="f">
                <v:path arrowok="t"/>
                <v:fill/>
              </v:shape>
            </v:group>
            <v:group style="position:absolute;left:4378;top:2629;width:94;height:101" coordorigin="4378,2629" coordsize="94,101">
              <v:shape style="position:absolute;left:4378;top:2629;width:94;height:101" coordorigin="4378,2629" coordsize="94,101" path="m4392,2636l4378,2636,4385,2643,4392,2730,4414,2730,4400,2650,4392,2650,4392,2636e" filled="t" fillcolor="#EB3C00" stroked="f">
                <v:path arrowok="t"/>
                <v:fill/>
              </v:shape>
              <v:shape style="position:absolute;left:4378;top:2629;width:94;height:101" coordorigin="4378,2629" coordsize="94,101" path="m4471,2629l4392,2636,4392,2650,4400,2650,4399,2643,4471,2643,4471,2629e" filled="t" fillcolor="#EB3C00" stroked="f">
                <v:path arrowok="t"/>
                <v:fill/>
              </v:shape>
              <v:shape style="position:absolute;left:4378;top:2629;width:94;height:101" coordorigin="4378,2629" coordsize="94,101" path="m4400,2650l4392,2650,4400,2650,4400,2650e" filled="t" fillcolor="#EB3C00" stroked="f">
                <v:path arrowok="t"/>
                <v:fill/>
              </v:shape>
              <v:shape style="position:absolute;left:4378;top:2629;width:94;height:101" coordorigin="4378,2629" coordsize="94,101" path="m4471,2643l4399,2643,4400,2650,4471,2643e" filled="t" fillcolor="#EB3C00" stroked="f">
                <v:path arrowok="t"/>
                <v:fill/>
              </v:shape>
            </v:group>
            <v:group style="position:absolute;left:7176;top:4766;width:144;height:167" coordorigin="7176,4766" coordsize="144,167">
              <v:shape style="position:absolute;left:7176;top:4766;width:144;height:167" coordorigin="7176,4766" coordsize="144,167" path="m7275,4859l7176,4897,7190,4933,7298,4890,7295,4874,7277,4874,7275,4859e" filled="t" fillcolor="#5FBFF3" stroked="f">
                <v:path arrowok="t"/>
                <v:fill/>
              </v:shape>
              <v:shape style="position:absolute;left:7176;top:4766;width:144;height:167" coordorigin="7176,4766" coordsize="144,167" path="m7313,4867l7298,4874,7298,4890,7320,4890,7313,4867e" filled="t" fillcolor="#5FBFF3" stroked="f">
                <v:path arrowok="t"/>
                <v:fill/>
              </v:shape>
              <v:shape style="position:absolute;left:7176;top:4766;width:144;height:167" coordorigin="7176,4766" coordsize="144,167" path="m7291,4852l7275,4859,7277,4874,7295,4870,7291,4852e" filled="t" fillcolor="#5FBFF3" stroked="f">
                <v:path arrowok="t"/>
                <v:fill/>
              </v:shape>
              <v:shape style="position:absolute;left:7176;top:4766;width:144;height:167" coordorigin="7176,4766" coordsize="144,167" path="m7295,4870l7277,4874,7295,4874,7295,4870e" filled="t" fillcolor="#5FBFF3" stroked="f">
                <v:path arrowok="t"/>
                <v:fill/>
              </v:shape>
              <v:shape style="position:absolute;left:7176;top:4766;width:144;height:167" coordorigin="7176,4766" coordsize="144,167" path="m7311,4852l7291,4852,7295,4870,7313,4867,7311,4852e" filled="t" fillcolor="#5FBFF3" stroked="f">
                <v:path arrowok="t"/>
                <v:fill/>
              </v:shape>
              <v:shape style="position:absolute;left:7176;top:4766;width:144;height:167" coordorigin="7176,4766" coordsize="144,167" path="m7298,4766l7262,4773,7275,4859,7291,4852,7311,4852,7298,4766e" filled="t" fillcolor="#5FBFF3" stroked="f">
                <v:path arrowok="t"/>
                <v:fill/>
              </v:shape>
            </v:group>
            <v:group style="position:absolute;left:1418;top:451;width:7843;height:2" coordorigin="1418,451" coordsize="7843,2">
              <v:shape style="position:absolute;left:1418;top:451;width:7843;height:2" coordorigin="1418,451" coordsize="7843,0" path="m1418,451l9262,451e" filled="f" stroked="t" strokeweight=".58001pt" strokecolor="#000000">
                <v:path arrowok="t"/>
              </v:shape>
            </v:group>
            <v:group style="position:absolute;left:1423;top:456;width:2;height:5651" coordorigin="1423,456" coordsize="2,5651">
              <v:shape style="position:absolute;left:1423;top:456;width:2;height:5651" coordorigin="1423,456" coordsize="0,5651" path="m1423,456l1423,6106e" filled="f" stroked="t" strokeweight=".580pt" strokecolor="#000000">
                <v:path arrowok="t"/>
              </v:shape>
            </v:group>
            <v:group style="position:absolute;left:9257;top:456;width:2;height:5651" coordorigin="9257,456" coordsize="2,5651">
              <v:shape style="position:absolute;left:9257;top:456;width:2;height:5651" coordorigin="9257,456" coordsize="0,5651" path="m9257,456l9257,6106e" filled="f" stroked="t" strokeweight=".58001pt" strokecolor="#000000">
                <v:path arrowok="t"/>
              </v:shape>
            </v:group>
            <v:group style="position:absolute;left:1418;top:6111;width:7843;height:2" coordorigin="1418,6111" coordsize="7843,2">
              <v:shape style="position:absolute;left:1418;top:6111;width:7843;height:2" coordorigin="1418,6111" coordsize="7843,0" path="m1418,6111l9262,6111e" filled="f" stroked="t" strokeweight=".58001pt" strokecolor="#000000">
                <v:path arrowok="t"/>
              </v:shape>
            </v:group>
            <v:group style="position:absolute;left:6472;top:4262;width:1080;height:1080" coordorigin="6472,4262" coordsize="1080,1080">
              <v:shape style="position:absolute;left:6472;top:4262;width:1080;height:1080" coordorigin="6472,4262" coordsize="1080,1080" path="m7552,4802l7545,4714,7524,4631,7491,4554,7447,4483,7393,4420,7330,4366,7259,4322,7182,4289,7099,4269,7012,4262,6967,4264,6882,4278,6801,4304,6727,4343,6660,4392,6601,4450,6552,4517,6514,4592,6487,4672,6473,4758,6472,4802,6473,4846,6487,4932,6514,5012,6552,5086,6601,5153,6660,5212,6727,5261,6801,5299,6882,5326,6967,5340,7012,5342,7056,5340,7141,5326,7222,5299,7296,5261,7363,5212,7421,5153,7471,5086,7509,5012,7536,4932,7550,4846,7552,4802xe" filled="f" stroked="t" strokeweight="1.5pt" strokecolor="#FFFF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3.15: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idezna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eza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priklju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razcepu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3.16: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idezna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eza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odc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razcepu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3.1.3.2.4.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križ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2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avezovalne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razdaljo,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štirje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pasovi,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zava.</w:t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0" w:lineRule="exact"/>
        <w:ind w:left="138" w:right="2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kih-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koncu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voza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9.789993pt;margin-top:-339.489777pt;width:426.88001pt;height:332.31998pt;mso-position-horizontal-relative:page;mso-position-vertical-relative:paragraph;z-index:-5750" coordorigin="1996,-6790" coordsize="8538,6646">
            <v:shape style="position:absolute;left:2011;top:-6779;width:8507;height:6625" type="#_x0000_t75">
              <v:imagedata r:id="rId45" o:title=""/>
            </v:shape>
            <v:group style="position:absolute;left:2002;top:-6784;width:8526;height:2" coordorigin="2002,-6784" coordsize="8526,2">
              <v:shape style="position:absolute;left:2002;top:-6784;width:8526;height:2" coordorigin="2002,-6784" coordsize="8526,0" path="m2002,-6784l10528,-6784e" filled="f" stroked="t" strokeweight=".579980pt" strokecolor="#000000">
                <v:path arrowok="t"/>
              </v:shape>
            </v:group>
            <v:group style="position:absolute;left:2006;top:-6779;width:2;height:6625" coordorigin="2006,-6779" coordsize="2,6625">
              <v:shape style="position:absolute;left:2006;top:-6779;width:2;height:6625" coordorigin="2006,-6779" coordsize="0,6625" path="m2006,-6779l2006,-154e" filled="f" stroked="t" strokeweight=".580pt" strokecolor="#000000">
                <v:path arrowok="t"/>
              </v:shape>
            </v:group>
            <v:group style="position:absolute;left:10523;top:-6779;width:2;height:6625" coordorigin="10523,-6779" coordsize="2,6625">
              <v:shape style="position:absolute;left:10523;top:-6779;width:2;height:6625" coordorigin="10523,-6779" coordsize="0,6625" path="m10523,-6779l10523,-154e" filled="f" stroked="t" strokeweight=".579980pt" strokecolor="#000000">
                <v:path arrowok="t"/>
              </v:shape>
            </v:group>
            <v:group style="position:absolute;left:2002;top:-149;width:8526;height:2" coordorigin="2002,-149" coordsize="8526,2">
              <v:shape style="position:absolute;left:2002;top:-149;width:8526;height:2" coordorigin="2002,-149" coordsize="8526,0" path="m2002,-149l10528,-149e" filled="f" stroked="t" strokeweight=".58001pt" strokecolor="#000000">
                <v:path arrowok="t"/>
              </v:shape>
            </v:group>
            <v:group style="position:absolute;left:4402;top:-5640;width:1620;height:1620" coordorigin="4402,-5640" coordsize="1620,1620">
              <v:shape style="position:absolute;left:4402;top:-5640;width:1620;height:1620" coordorigin="4402,-5640" coordsize="1620,1620" path="m6022,-4830l6019,-4897,6011,-4962,5998,-5025,5980,-5087,5958,-5146,5931,-5203,5900,-5257,5865,-5309,5826,-5358,5784,-5403,5738,-5445,5690,-5484,5638,-5519,5583,-5550,5526,-5577,5467,-5599,5406,-5617,5343,-5630,5278,-5638,5212,-5640,5145,-5638,5080,-5630,5017,-5617,4955,-5599,4896,-5577,4839,-5550,4785,-5519,4733,-5484,4684,-5445,4639,-5403,4596,-5358,4558,-5309,4523,-5257,4492,-5203,4465,-5146,4443,-5087,4425,-5025,4412,-4962,4404,-4897,4402,-4830,4404,-4764,4412,-4699,4425,-4636,4443,-4575,4465,-4516,4492,-4459,4523,-4404,4558,-4352,4596,-4304,4639,-4258,4684,-4216,4733,-4177,4785,-4142,4839,-4111,4896,-4084,4955,-4062,5017,-4044,5080,-4031,5145,-4023,5212,-4020,5278,-4023,5343,-4031,5406,-4044,5467,-4062,5526,-4084,5583,-4111,5638,-4142,5690,-4177,5738,-4216,5784,-4258,5826,-4304,5865,-4352,5900,-4404,5931,-4459,5958,-4516,5980,-4575,5998,-4636,6011,-4699,6019,-4764,6022,-4830xe" filled="f" stroked="t" strokeweight="1.5pt" strokecolor="#FFFF00">
                <v:path arrowok="t"/>
              </v:shape>
            </v:group>
            <v:group style="position:absolute;left:6202;top:-2940;width:1620;height:1620" coordorigin="6202,-2940" coordsize="1620,1620">
              <v:shape style="position:absolute;left:6202;top:-2940;width:1620;height:1620" coordorigin="6202,-2940" coordsize="1620,1620" path="m7822,-2130l7819,-2197,7811,-2262,7798,-2325,7780,-2387,7758,-2446,7731,-2503,7700,-2557,7665,-2609,7626,-2658,7584,-2703,7538,-2745,7490,-2784,7438,-2819,7383,-2850,7326,-2877,7267,-2899,7206,-2917,7143,-2930,7078,-2938,7012,-2940,6945,-2938,6880,-2930,6817,-2917,6755,-2899,6696,-2877,6639,-2850,6585,-2819,6533,-2784,6484,-2745,6439,-2703,6396,-2658,6358,-2609,6323,-2557,6292,-2503,6265,-2446,6243,-2387,6225,-2325,6212,-2262,6204,-2197,6202,-2130,6204,-2064,6212,-1999,6225,-1936,6243,-1875,6265,-1816,6292,-1759,6323,-1704,6358,-1652,6396,-1604,6439,-1558,6484,-1516,6533,-1477,6585,-1442,6639,-1411,6696,-1384,6755,-1362,6817,-1344,6880,-1331,6945,-1323,7012,-1320,7078,-1323,7143,-1331,7206,-1344,7267,-1362,7326,-1384,7383,-1411,7438,-1442,7490,-1477,7538,-1516,7584,-1558,7626,-1604,7665,-1652,7700,-1704,7731,-1759,7758,-1816,7780,-1875,7798,-1936,7811,-1999,7819,-2064,7822,-2130xe" filled="f" stroked="t" strokeweight="1.5pt" strokecolor="#FFFF00">
                <v:path arrowok="t"/>
              </v:shape>
            </v:group>
            <v:group style="position:absolute;left:4549;top:-4573;width:81;height:78" coordorigin="4549,-4573" coordsize="81,78">
              <v:shape style="position:absolute;left:4549;top:-4573;width:81;height:78" coordorigin="4549,-4573" coordsize="81,78" path="m4608,-4573l4579,-4573,4560,-4565,4549,-4552,4551,-4524,4560,-4506,4575,-4495,4601,-4498,4619,-4509,4628,-4525,4630,-4536,4624,-4558,4608,-4573e" filled="t" fillcolor="#FFFFFF" stroked="f">
                <v:path arrowok="t"/>
                <v:fill/>
              </v:shape>
            </v:group>
            <v:group style="position:absolute;left:4549;top:-4573;width:81;height:78" coordorigin="4549,-4573" coordsize="81,78">
              <v:shape style="position:absolute;left:4549;top:-4573;width:81;height:78" coordorigin="4549,-4573" coordsize="81,78" path="m4630,-4536l4624,-4558,4608,-4573,4579,-4573,4560,-4565,4549,-4552,4551,-4524,4560,-4506,4575,-4495,4601,-4498,4619,-4509,4628,-4525,4630,-4536xe" filled="f" stroked="t" strokeweight=".72pt" strokecolor="#000000">
                <v:path arrowok="t"/>
              </v:shape>
            </v:group>
            <v:group style="position:absolute;left:6581;top:-1815;width:80;height:85" coordorigin="6581,-1815" coordsize="80,85">
              <v:shape style="position:absolute;left:6581;top:-1815;width:80;height:85" coordorigin="6581,-1815" coordsize="80,85" path="m6618,-1815l6596,-1809,6582,-1794,6581,-1765,6589,-1745,6601,-1733,6618,-1730,6639,-1735,6655,-1750,6661,-1771,6661,-1773,6655,-1794,6640,-1809,6618,-1815e" filled="t" fillcolor="#FFFFFF" stroked="f">
                <v:path arrowok="t"/>
                <v:fill/>
              </v:shape>
            </v:group>
            <v:group style="position:absolute;left:6581;top:-1815;width:80;height:85" coordorigin="6581,-1815" coordsize="80,85">
              <v:shape style="position:absolute;left:6581;top:-1815;width:80;height:85" coordorigin="6581,-1815" coordsize="80,85" path="m6661,-1773l6655,-1794,6640,-1809,6618,-1815,6596,-1809,6581,-1794,6581,-1765,6589,-1745,6601,-1733,6618,-1730,6639,-1735,6655,-1750,6661,-1771,6661,-1773xe" filled="f" stroked="t" strokeweight=".72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3.17: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raba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ideznih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odseka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ez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široko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3.1.3.3.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Kompleksnejši</w:t>
      </w:r>
      <w:r>
        <w:rPr>
          <w:rFonts w:ascii="Arial" w:hAnsi="Arial" w:cs="Arial" w:eastAsia="Arial"/>
          <w:sz w:val="22"/>
          <w:szCs w:val="22"/>
          <w:spacing w:val="-16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primeri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ksne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predvsem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otovimo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upoš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topoloških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avil.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etrijske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tipe:</w:t>
      </w:r>
    </w:p>
    <w:p>
      <w:pPr>
        <w:spacing w:before="21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Enostavna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snimi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stami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Krožna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1.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Enosta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st):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</w:p>
    <w:p>
      <w:pPr>
        <w:spacing w:before="0" w:after="0" w:line="226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(tež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u)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8.290001pt;margin-top:-154.009827pt;width:143.62pt;height:140.63pt;mso-position-horizontal-relative:page;mso-position-vertical-relative:paragraph;z-index:-5749" coordorigin="1966,-3080" coordsize="2872,2813">
            <v:group style="position:absolute;left:2044;top:-1695;width:304;height:46" coordorigin="2044,-1695" coordsize="304,46">
              <v:shape style="position:absolute;left:2044;top:-1695;width:304;height:46" coordorigin="2044,-1695" coordsize="304,46" path="m2347,-1649l2044,-1649,2044,-1695,2347,-1695,2347,-1649xe" filled="f" stroked="t" strokeweight=".06pt" strokecolor="#23201C">
                <v:path arrowok="t"/>
              </v:shape>
            </v:group>
            <v:group style="position:absolute;left:2514;top:-1695;width:311;height:46" coordorigin="2514,-1695" coordsize="311,46">
              <v:shape style="position:absolute;left:2514;top:-1695;width:311;height:46" coordorigin="2514,-1695" coordsize="311,46" path="m2825,-1649l2514,-1649,2514,-1695,2825,-1695,2825,-1649xe" filled="f" stroked="t" strokeweight=".06pt" strokecolor="#23201C">
                <v:path arrowok="t"/>
              </v:shape>
            </v:group>
            <v:group style="position:absolute;left:4032;top:-1695;width:312;height:46" coordorigin="4032,-1695" coordsize="312,46">
              <v:shape style="position:absolute;left:4032;top:-1695;width:312;height:46" coordorigin="4032,-1695" coordsize="312,46" path="m4344,-1649l4032,-1649,4032,-1695,4344,-1695,4344,-1649xe" filled="f" stroked="t" strokeweight=".06pt" strokecolor="#23201C">
                <v:path arrowok="t"/>
              </v:shape>
            </v:group>
            <v:group style="position:absolute;left:4511;top:-1695;width:304;height:46" coordorigin="4511,-1695" coordsize="304,46">
              <v:shape style="position:absolute;left:4511;top:-1695;width:304;height:46" coordorigin="4511,-1695" coordsize="304,46" path="m4814,-1649l4511,-1649,4511,-1695,4814,-1695,4814,-1649xe" filled="f" stroked="t" strokeweight=".06pt" strokecolor="#23201C">
                <v:path arrowok="t"/>
              </v:shape>
            </v:group>
            <v:group style="position:absolute;left:2066;top:-1672;width:2650;height:2" coordorigin="2066,-1672" coordsize="2650,2">
              <v:shape style="position:absolute;left:2066;top:-1672;width:2650;height:2" coordorigin="2066,-1672" coordsize="2650,0" path="m2066,-1672l4716,-1672e" filled="f" stroked="t" strokeweight=".82pt" strokecolor="#EB3C00">
                <v:path arrowok="t"/>
              </v:shape>
            </v:group>
            <v:group style="position:absolute;left:3372;top:-743;width:46;height:312" coordorigin="3372,-743" coordsize="46,312">
              <v:shape style="position:absolute;left:3372;top:-743;width:46;height:312" coordorigin="3372,-743" coordsize="46,312" path="m3418,-431l3372,-431,3372,-743,3418,-743,3418,-431xe" filled="f" stroked="t" strokeweight=".06pt" strokecolor="#23201C">
                <v:path arrowok="t"/>
              </v:shape>
            </v:group>
            <v:group style="position:absolute;left:3372;top:-1223;width:46;height:312" coordorigin="3372,-1223" coordsize="46,312">
              <v:shape style="position:absolute;left:3372;top:-1223;width:46;height:312" coordorigin="3372,-1223" coordsize="46,312" path="m3418,-911l3372,-911,3372,-1223,3418,-1223,3418,-911xe" filled="f" stroked="t" strokeweight=".06pt" strokecolor="#23201C">
                <v:path arrowok="t"/>
              </v:shape>
            </v:group>
            <v:group style="position:absolute;left:3372;top:-2471;width:46;height:312" coordorigin="3372,-2471" coordsize="46,312">
              <v:shape style="position:absolute;left:3372;top:-2471;width:46;height:312" coordorigin="3372,-2471" coordsize="46,312" path="m3418,-2159l3372,-2159,3372,-2471,3418,-2471,3418,-2159xe" filled="f" stroked="t" strokeweight=".06pt" strokecolor="#23201C">
                <v:path arrowok="t"/>
              </v:shape>
            </v:group>
            <v:group style="position:absolute;left:3372;top:-2950;width:46;height:312" coordorigin="3372,-2950" coordsize="46,312">
              <v:shape style="position:absolute;left:3372;top:-2950;width:46;height:312" coordorigin="3372,-2950" coordsize="46,312" path="m3418,-2638l3372,-2638,3372,-2950,3418,-2950,3418,-2638xe" filled="f" stroked="t" strokeweight=".06pt" strokecolor="#23201C">
                <v:path arrowok="t"/>
              </v:shape>
            </v:group>
            <v:group style="position:absolute;left:3398;top:-3057;width:2;height:2777" coordorigin="3398,-3057" coordsize="2,2777">
              <v:shape style="position:absolute;left:3398;top:-3057;width:2;height:2777" coordorigin="3398,-3057" coordsize="0,2777" path="m3398,-3057l3398,-280e" filled="f" stroked="t" strokeweight="1.24pt" strokecolor="#EB3C00">
                <v:path arrowok="t"/>
              </v:shape>
            </v:group>
            <v:group style="position:absolute;left:3364;top:-1702;width:61;height:60" coordorigin="3364,-1702" coordsize="61,60">
              <v:shape style="position:absolute;left:3364;top:-1702;width:61;height:60" coordorigin="3364,-1702" coordsize="61,60" path="m3391,-1702l3372,-1692,3364,-1672,3366,-1661,3380,-1647,3404,-1642,3420,-1654,3424,-1677,3416,-1695,3391,-1702e" filled="t" fillcolor="#FFFFFF" stroked="f">
                <v:path arrowok="t"/>
                <v:fill/>
              </v:shape>
            </v:group>
            <v:group style="position:absolute;left:3356;top:-1710;width:84;height:77" coordorigin="3356,-1710" coordsize="84,77">
              <v:shape style="position:absolute;left:3356;top:-1710;width:84;height:77" coordorigin="3356,-1710" coordsize="84,77" path="m3395,-1656l3379,-1656,3372,-1641,3379,-1641,3386,-1634,3395,-1634,3395,-1656e" filled="t" fillcolor="#EB3C00" stroked="f">
                <v:path arrowok="t"/>
                <v:fill/>
              </v:shape>
              <v:shape style="position:absolute;left:3356;top:-1710;width:84;height:77" coordorigin="3356,-1710" coordsize="84,77" path="m3409,-1656l3395,-1656,3395,-1634,3409,-1634,3418,-1641,3425,-1641,3409,-1656e" filled="t" fillcolor="#EB3C00" stroked="f">
                <v:path arrowok="t"/>
                <v:fill/>
              </v:shape>
              <v:shape style="position:absolute;left:3356;top:-1710;width:84;height:77" coordorigin="3356,-1710" coordsize="84,77" path="m3372,-1702l3364,-1695,3356,-1688,3356,-1665,3364,-1649,3372,-1641,3379,-1656,3379,-1688,3372,-1702e" filled="t" fillcolor="#EB3C00" stroked="f">
                <v:path arrowok="t"/>
                <v:fill/>
              </v:shape>
              <v:shape style="position:absolute;left:3356;top:-1710;width:84;height:77" coordorigin="3356,-1710" coordsize="84,77" path="m3425,-1702l3409,-1688,3418,-1679,3418,-1665,3409,-1656,3425,-1641,3432,-1649,3440,-1665,3440,-1688,3432,-1695,3425,-1702e" filled="t" fillcolor="#EB3C00" stroked="f">
                <v:path arrowok="t"/>
                <v:fill/>
              </v:shape>
              <v:shape style="position:absolute;left:3356;top:-1710;width:84;height:77" coordorigin="3356,-1710" coordsize="84,77" path="m3395,-1710l3379,-1710,3372,-1702,3379,-1688,3386,-1688,3395,-1695,3395,-1710e" filled="t" fillcolor="#EB3C00" stroked="f">
                <v:path arrowok="t"/>
                <v:fill/>
              </v:shape>
              <v:shape style="position:absolute;left:3356;top:-1710;width:84;height:77" coordorigin="3356,-1710" coordsize="84,77" path="m3418,-1710l3395,-1710,3395,-1695,3402,-1695,3409,-1688,3425,-1702,3418,-1710e" filled="t" fillcolor="#EB3C00" stroked="f">
                <v:path arrowok="t"/>
                <v:fill/>
              </v:shape>
            </v:group>
            <v:group style="position:absolute;left:2879;top:-2127;width:219;height:204" coordorigin="2879,-2127" coordsize="219,204">
              <v:shape style="position:absolute;left:2879;top:-2127;width:219;height:204" coordorigin="2879,-2127" coordsize="219,204" path="m3098,-2127l3075,-2050,3041,-1998,2997,-1957,2942,-1932,2879,-1923,2896,-1923,2973,-1941,3024,-1977,3064,-2026,3090,-2081,3098,-2121,3098,-2127e" filled="t" fillcolor="#23201C" stroked="f">
                <v:path arrowok="t"/>
                <v:fill/>
              </v:shape>
            </v:group>
            <v:group style="position:absolute;left:1967;top:-2127;width:1132;height:204" coordorigin="1967,-2127" coordsize="1132,204">
              <v:shape style="position:absolute;left:1967;top:-2127;width:1132;height:204" coordorigin="1967,-2127" coordsize="1132,204" path="m3098,-2121l3083,-2062,3053,-2009,3008,-1963,2954,-1933,1967,-1923,2879,-1923,2942,-1932,2997,-1957,3041,-1998,3075,-2050,3098,-2127,3098,-2121xe" filled="f" stroked="t" strokeweight=".06pt" strokecolor="#23272A">
                <v:path arrowok="t"/>
              </v:shape>
            </v:group>
            <v:group style="position:absolute;left:3098;top:-3080;width:2;height:936" coordorigin="3098,-3080" coordsize="2,936">
              <v:shape style="position:absolute;left:3098;top:-3080;width:2;height:936" coordorigin="3098,-3080" coordsize="0,936" path="m3098,-3080l3098,-2144e" filled="f" stroked="t" strokeweight=".06pt" strokecolor="#23201C">
                <v:path arrowok="t"/>
              </v:shape>
            </v:group>
            <v:group style="position:absolute;left:2879;top:-2127;width:219;height:204" coordorigin="2879,-2127" coordsize="219,204">
              <v:shape style="position:absolute;left:2879;top:-2127;width:219;height:204" coordorigin="2879,-2127" coordsize="219,204" path="m3098,-2127l3075,-2050,3041,-1998,2997,-1957,2942,-1932,2879,-1923,2896,-1923,2973,-1941,3024,-1977,3064,-2026,3090,-2081,3098,-2121,3098,-2127e" filled="t" fillcolor="#23201C" stroked="f">
                <v:path arrowok="t"/>
                <v:fill/>
              </v:shape>
            </v:group>
            <v:group style="position:absolute;left:1967;top:-2127;width:1132;height:204" coordorigin="1967,-2127" coordsize="1132,204">
              <v:shape style="position:absolute;left:1967;top:-2127;width:1132;height:204" coordorigin="1967,-2127" coordsize="1132,204" path="m3098,-2121l3083,-2062,3053,-2009,3008,-1963,2954,-1933,1967,-1923,2879,-1923,2942,-1932,2997,-1957,3041,-1998,3075,-2050,3098,-2127,3098,-2121xe" filled="f" stroked="t" strokeweight=".06pt" strokecolor="#23272A">
                <v:path arrowok="t"/>
              </v:shape>
            </v:group>
            <v:group style="position:absolute;left:2944;top:-1424;width:154;height:196" coordorigin="2944,-1424" coordsize="154,196">
              <v:shape style="position:absolute;left:2944;top:-1424;width:154;height:196" coordorigin="2944,-1424" coordsize="154,196" path="m2944,-1424l3011,-1385,3052,-1341,3082,-1287,3097,-1227,3098,-1230,3083,-1292,3053,-1345,3009,-1389,2956,-1419,2944,-1424e" filled="t" fillcolor="#23201C" stroked="f">
                <v:path arrowok="t"/>
                <v:fill/>
              </v:shape>
            </v:group>
            <v:group style="position:absolute;left:2938;top:-1426;width:6;height:2" coordorigin="2938,-1426" coordsize="6,2">
              <v:shape style="position:absolute;left:2938;top:-1426;width:6;height:2" coordorigin="2938,-1426" coordsize="6,2" path="m2938,-1426l2944,-1424,2941,-1425,2938,-1426e" filled="t" fillcolor="#23201C" stroked="f">
                <v:path arrowok="t"/>
                <v:fill/>
              </v:shape>
            </v:group>
            <v:group style="position:absolute;left:2934;top:-1427;width:5;height:2" coordorigin="2934,-1427" coordsize="5,2">
              <v:shape style="position:absolute;left:2934;top:-1427;width:5;height:2" coordorigin="2934,-1427" coordsize="5,1" path="m2934,-1427l2938,-1426,2937,-1426,2934,-1427e" filled="t" fillcolor="#23201C" stroked="f">
                <v:path arrowok="t"/>
                <v:fill/>
              </v:shape>
            </v:group>
            <v:group style="position:absolute;left:2916;top:-1432;width:17;height:5" coordorigin="2916,-1432" coordsize="17,5">
              <v:shape style="position:absolute;left:2916;top:-1432;width:17;height:5" coordorigin="2916,-1432" coordsize="17,5" path="m2916,-1432l2918,-1431,2934,-1427,2921,-1431,2916,-1432e" filled="t" fillcolor="#23201C" stroked="f">
                <v:path arrowok="t"/>
                <v:fill/>
              </v:shape>
            </v:group>
            <v:group style="position:absolute;left:2890;top:-1435;width:26;height:3" coordorigin="2890,-1435" coordsize="26,3">
              <v:shape style="position:absolute;left:2890;top:-1435;width:26;height:3" coordorigin="2890,-1435" coordsize="26,3" path="m2890,-1435l2900,-1434,2916,-1432,2898,-1435,2890,-1435e" filled="t" fillcolor="#23201C" stroked="f">
                <v:path arrowok="t"/>
                <v:fill/>
              </v:shape>
            </v:group>
            <v:group style="position:absolute;left:1967;top:-1435;width:924;height:2" coordorigin="1967,-1435" coordsize="924,2">
              <v:shape style="position:absolute;left:1967;top:-1435;width:924;height:2" coordorigin="1967,-1435" coordsize="924,0" path="m1967,-1435l2890,-1435e" filled="f" stroked="t" strokeweight=".1pt" strokecolor="#23201C">
                <v:path arrowok="t"/>
              </v:shape>
            </v:group>
            <v:group style="position:absolute;left:1967;top:-1436;width:1132;height:208" coordorigin="1967,-1436" coordsize="1132,208">
              <v:shape style="position:absolute;left:1967;top:-1436;width:1132;height:208" coordorigin="1967,-1436" coordsize="1132,208" path="m3098,-1230l3083,-1292,3053,-1345,3009,-1389,2956,-1419,1967,-1436,2879,-1436,2941,-1425,2995,-1397,3052,-1341,3082,-1287,3097,-1227,3098,-1230xe" filled="f" stroked="t" strokeweight=".06pt" strokecolor="#23272A">
                <v:path arrowok="t"/>
              </v:shape>
            </v:group>
            <v:group style="position:absolute;left:3098;top:-1208;width:2;height:936" coordorigin="3098,-1208" coordsize="2,936">
              <v:shape style="position:absolute;left:3098;top:-1208;width:2;height:936" coordorigin="3098,-1208" coordsize="0,936" path="m3098,-1208l3098,-272e" filled="f" stroked="t" strokeweight=".06pt" strokecolor="#23201C">
                <v:path arrowok="t"/>
              </v:shape>
            </v:group>
            <v:group style="position:absolute;left:2944;top:-1424;width:154;height:196" coordorigin="2944,-1424" coordsize="154,196">
              <v:shape style="position:absolute;left:2944;top:-1424;width:154;height:196" coordorigin="2944,-1424" coordsize="154,196" path="m2944,-1424l3011,-1385,3052,-1341,3082,-1287,3097,-1227,3098,-1230,3083,-1292,3053,-1345,3009,-1389,2956,-1419,2944,-1424e" filled="t" fillcolor="#23201C" stroked="f">
                <v:path arrowok="t"/>
                <v:fill/>
              </v:shape>
            </v:group>
            <v:group style="position:absolute;left:2938;top:-1426;width:6;height:2" coordorigin="2938,-1426" coordsize="6,2">
              <v:shape style="position:absolute;left:2938;top:-1426;width:6;height:2" coordorigin="2938,-1426" coordsize="6,2" path="m2938,-1426l2944,-1424,2941,-1425,2938,-1426e" filled="t" fillcolor="#23201C" stroked="f">
                <v:path arrowok="t"/>
                <v:fill/>
              </v:shape>
            </v:group>
            <v:group style="position:absolute;left:2934;top:-1427;width:5;height:2" coordorigin="2934,-1427" coordsize="5,2">
              <v:shape style="position:absolute;left:2934;top:-1427;width:5;height:2" coordorigin="2934,-1427" coordsize="5,1" path="m2934,-1427l2938,-1426,2937,-1426,2934,-1427e" filled="t" fillcolor="#23201C" stroked="f">
                <v:path arrowok="t"/>
                <v:fill/>
              </v:shape>
            </v:group>
            <v:group style="position:absolute;left:2916;top:-1432;width:17;height:5" coordorigin="2916,-1432" coordsize="17,5">
              <v:shape style="position:absolute;left:2916;top:-1432;width:17;height:5" coordorigin="2916,-1432" coordsize="17,5" path="m2916,-1432l2918,-1431,2934,-1427,2921,-1431,2916,-1432e" filled="t" fillcolor="#23201C" stroked="f">
                <v:path arrowok="t"/>
                <v:fill/>
              </v:shape>
            </v:group>
            <v:group style="position:absolute;left:2890;top:-1435;width:26;height:3" coordorigin="2890,-1435" coordsize="26,3">
              <v:shape style="position:absolute;left:2890;top:-1435;width:26;height:3" coordorigin="2890,-1435" coordsize="26,3" path="m2890,-1435l2900,-1434,2916,-1432,2898,-1435,2890,-1435e" filled="t" fillcolor="#23201C" stroked="f">
                <v:path arrowok="t"/>
                <v:fill/>
              </v:shape>
            </v:group>
            <v:group style="position:absolute;left:1967;top:-1436;width:1132;height:208" coordorigin="1967,-1436" coordsize="1132,208">
              <v:shape style="position:absolute;left:1967;top:-1436;width:1132;height:208" coordorigin="1967,-1436" coordsize="1132,208" path="m3098,-1230l3083,-1292,3053,-1345,3009,-1389,2956,-1419,1967,-1436,2879,-1436,2941,-1425,2995,-1397,3052,-1341,3082,-1287,3097,-1227,3098,-1230xe" filled="f" stroked="t" strokeweight=".06pt" strokecolor="#23272A">
                <v:path arrowok="t"/>
              </v:shape>
            </v:group>
            <v:group style="position:absolute;left:3933;top:-1923;width:904;height:2" coordorigin="3933,-1923" coordsize="904,2">
              <v:shape style="position:absolute;left:3933;top:-1923;width:904;height:2" coordorigin="3933,-1923" coordsize="904,0" path="m3933,-1923l4837,-1923e" filled="f" stroked="t" strokeweight=".1pt" strokecolor="#23201C">
                <v:path arrowok="t"/>
              </v:shape>
            </v:group>
            <v:group style="position:absolute;left:3798;top:-1964;width:135;height:41" coordorigin="3798,-1964" coordsize="135,41">
              <v:shape style="position:absolute;left:3798;top:-1964;width:135;height:41" coordorigin="3798,-1964" coordsize="135,41" path="m3798,-1964l3853,-1933,3933,-1923,3912,-1924,3891,-1926,3870,-1931,3851,-1937,3832,-1945,3814,-1954,3798,-1964e" filled="t" fillcolor="#23201C" stroked="f">
                <v:path arrowok="t"/>
                <v:fill/>
              </v:shape>
            </v:group>
            <v:group style="position:absolute;left:3779;top:-1980;width:20;height:17" coordorigin="3779,-1980" coordsize="20,17">
              <v:shape style="position:absolute;left:3779;top:-1980;width:20;height:17" coordorigin="3779,-1980" coordsize="20,17" path="m3779,-1980l3782,-1977,3797,-1965,3798,-1964,3782,-1977,3779,-1980e" filled="t" fillcolor="#23201C" stroked="f">
                <v:path arrowok="t"/>
                <v:fill/>
              </v:shape>
            </v:group>
            <v:group style="position:absolute;left:3706;top:-2140;width:73;height:160" coordorigin="3706,-2140" coordsize="73,160">
              <v:shape style="position:absolute;left:3706;top:-2140;width:73;height:160" coordorigin="3706,-2140" coordsize="73,160" path="m3706,-2140l3714,-2081,3740,-2026,3779,-1980,3767,-1994,3754,-2011,3723,-2065,3707,-2121,3706,-2140e" filled="t" fillcolor="#23201C" stroked="f">
                <v:path arrowok="t"/>
                <v:fill/>
              </v:shape>
            </v:group>
            <v:group style="position:absolute;left:3706;top:-2140;width:1132;height:218" coordorigin="3706,-2140" coordsize="1132,218">
              <v:shape style="position:absolute;left:3706;top:-2140;width:1132;height:218" coordorigin="3706,-2140" coordsize="1132,218" path="m3706,-2121l3721,-2062,3751,-2009,3800,-1963,3853,-1933,4837,-1923,3934,-1923,3870,-1931,3814,-1954,3767,-1994,3732,-2047,3707,-2121,3706,-2140,3706,-2121xe" filled="f" stroked="t" strokeweight=".06pt" strokecolor="#23272A">
                <v:path arrowok="t"/>
              </v:shape>
            </v:group>
            <v:group style="position:absolute;left:3706;top:-3080;width:2;height:936" coordorigin="3706,-3080" coordsize="2,936">
              <v:shape style="position:absolute;left:3706;top:-3080;width:2;height:936" coordorigin="3706,-3080" coordsize="0,936" path="m3706,-3080l3706,-2144e" filled="f" stroked="t" strokeweight=".06pt" strokecolor="#23201C">
                <v:path arrowok="t"/>
              </v:shape>
            </v:group>
            <v:group style="position:absolute;left:3798;top:-1964;width:135;height:41" coordorigin="3798,-1964" coordsize="135,41">
              <v:shape style="position:absolute;left:3798;top:-1964;width:135;height:41" coordorigin="3798,-1964" coordsize="135,41" path="m3798,-1964l3853,-1933,3933,-1923,3912,-1924,3891,-1926,3870,-1931,3851,-1937,3832,-1945,3814,-1954,3798,-1964e" filled="t" fillcolor="#23201C" stroked="f">
                <v:path arrowok="t"/>
                <v:fill/>
              </v:shape>
            </v:group>
            <v:group style="position:absolute;left:3779;top:-1980;width:20;height:17" coordorigin="3779,-1980" coordsize="20,17">
              <v:shape style="position:absolute;left:3779;top:-1980;width:20;height:17" coordorigin="3779,-1980" coordsize="20,17" path="m3779,-1980l3782,-1977,3797,-1965,3798,-1964,3782,-1977,3779,-1980e" filled="t" fillcolor="#23201C" stroked="f">
                <v:path arrowok="t"/>
                <v:fill/>
              </v:shape>
            </v:group>
            <v:group style="position:absolute;left:3706;top:-2140;width:73;height:160" coordorigin="3706,-2140" coordsize="73,160">
              <v:shape style="position:absolute;left:3706;top:-2140;width:73;height:160" coordorigin="3706,-2140" coordsize="73,160" path="m3706,-2140l3714,-2081,3740,-2026,3779,-1980,3767,-1994,3754,-2011,3723,-2065,3707,-2121,3706,-2140e" filled="t" fillcolor="#23201C" stroked="f">
                <v:path arrowok="t"/>
                <v:fill/>
              </v:shape>
            </v:group>
            <v:group style="position:absolute;left:3706;top:-2140;width:1132;height:218" coordorigin="3706,-2140" coordsize="1132,218">
              <v:shape style="position:absolute;left:3706;top:-2140;width:1132;height:218" coordorigin="3706,-2140" coordsize="1132,218" path="m3706,-2121l3721,-2062,3751,-2009,3800,-1963,3853,-1933,4837,-1923,3934,-1923,3870,-1931,3814,-1954,3767,-1994,3732,-2047,3707,-2121,3706,-2140,3706,-2121xe" filled="f" stroked="t" strokeweight=".06pt" strokecolor="#23272A">
                <v:path arrowok="t"/>
              </v:shape>
            </v:group>
            <v:group style="position:absolute;left:3706;top:-1435;width:215;height:222" coordorigin="3706,-1435" coordsize="215,222">
              <v:shape style="position:absolute;left:3706;top:-1435;width:215;height:222" coordorigin="3706,-1435" coordsize="215,222" path="m3921,-1435l3851,-1419,3799,-1389,3751,-1345,3721,-1292,3706,-1230,3706,-1213,3707,-1233,3711,-1252,3732,-1309,3769,-1361,3815,-1400,3871,-1426,3913,-1434,3921,-1435e" filled="t" fillcolor="#23201C" stroked="f">
                <v:path arrowok="t"/>
                <v:fill/>
              </v:shape>
            </v:group>
            <v:group style="position:absolute;left:3921;top:-1435;width:916;height:2" coordorigin="3921,-1435" coordsize="916,2">
              <v:shape style="position:absolute;left:3921;top:-1435;width:916;height:2" coordorigin="3921,-1435" coordsize="916,0" path="m3921,-1435l4837,-1435e" filled="f" stroked="t" strokeweight=".1pt" strokecolor="#23201C">
                <v:path arrowok="t"/>
              </v:shape>
            </v:group>
            <v:group style="position:absolute;left:3706;top:-1436;width:1132;height:222" coordorigin="3706,-1436" coordsize="1132,222">
              <v:shape style="position:absolute;left:3706;top:-1436;width:1132;height:222" coordorigin="3706,-1436" coordsize="1132,222" path="m3706,-1230l3721,-1292,3751,-1345,3799,-1389,3851,-1419,4837,-1436,3934,-1436,3871,-1426,3815,-1400,3769,-1361,3732,-1309,3711,-1252,3706,-1213,3706,-1230xe" filled="f" stroked="t" strokeweight=".06pt" strokecolor="#23272A">
                <v:path arrowok="t"/>
              </v:shape>
            </v:group>
            <v:group style="position:absolute;left:3706;top:-1208;width:2;height:936" coordorigin="3706,-1208" coordsize="2,936">
              <v:shape style="position:absolute;left:3706;top:-1208;width:2;height:936" coordorigin="3706,-1208" coordsize="0,936" path="m3706,-1208l3706,-272e" filled="f" stroked="t" strokeweight=".06pt" strokecolor="#23201C">
                <v:path arrowok="t"/>
              </v:shape>
            </v:group>
            <v:group style="position:absolute;left:3706;top:-1435;width:215;height:222" coordorigin="3706,-1435" coordsize="215,222">
              <v:shape style="position:absolute;left:3706;top:-1435;width:215;height:222" coordorigin="3706,-1435" coordsize="215,222" path="m3921,-1435l3851,-1419,3799,-1389,3751,-1345,3721,-1292,3706,-1230,3706,-1213,3707,-1233,3711,-1252,3732,-1309,3769,-1361,3815,-1400,3871,-1426,3913,-1434,3921,-1435e" filled="t" fillcolor="#23201C" stroked="f">
                <v:path arrowok="t"/>
                <v:fill/>
              </v:shape>
            </v:group>
            <v:group style="position:absolute;left:3706;top:-1436;width:1132;height:222" coordorigin="3706,-1436" coordsize="1132,222">
              <v:shape style="position:absolute;left:3706;top:-1436;width:1132;height:222" coordorigin="3706,-1436" coordsize="1132,222" path="m3706,-1230l3721,-1292,3751,-1345,3799,-1389,3851,-1419,4837,-1436,3934,-1436,3871,-1426,3815,-1400,3769,-1361,3732,-1309,3711,-1252,3706,-1213,3706,-1230xe" filled="f" stroked="t" strokeweight=".06pt" strokecolor="#23272A">
                <v:path arrowok="t"/>
              </v:shape>
            </v:group>
            <w10:wrap type="none"/>
          </v:group>
        </w:pict>
      </w:r>
      <w:r>
        <w:rPr/>
        <w:pict>
          <v:group style="position:absolute;margin-left:91.930008pt;margin-top:-160.92981pt;width:158.55999pt;height:153.819980pt;mso-position-horizontal-relative:page;mso-position-vertical-relative:paragraph;z-index:-5748" coordorigin="1839,-3219" coordsize="3171,3076">
            <v:group style="position:absolute;left:1844;top:-3213;width:3160;height:2" coordorigin="1844,-3213" coordsize="3160,2">
              <v:shape style="position:absolute;left:1844;top:-3213;width:3160;height:2" coordorigin="1844,-3213" coordsize="3160,0" path="m1844,-3213l5004,-3213e" filled="f" stroked="t" strokeweight=".579980pt" strokecolor="#000000">
                <v:path arrowok="t"/>
              </v:shape>
            </v:group>
            <v:group style="position:absolute;left:1849;top:-3208;width:2;height:3055" coordorigin="1849,-3208" coordsize="2,3055">
              <v:shape style="position:absolute;left:1849;top:-3208;width:2;height:3055" coordorigin="1849,-3208" coordsize="0,3055" path="m1849,-3208l1849,-153e" filled="f" stroked="t" strokeweight=".580pt" strokecolor="#000000">
                <v:path arrowok="t"/>
              </v:shape>
            </v:group>
            <v:group style="position:absolute;left:4999;top:-3208;width:2;height:3055" coordorigin="4999,-3208" coordsize="2,3055">
              <v:shape style="position:absolute;left:4999;top:-3208;width:2;height:3055" coordorigin="4999,-3208" coordsize="0,3055" path="m4999,-3208l4999,-153e" filled="f" stroked="t" strokeweight=".58001pt" strokecolor="#000000">
                <v:path arrowok="t"/>
              </v:shape>
            </v:group>
            <v:group style="position:absolute;left:1844;top:-148;width:3160;height:2" coordorigin="1844,-148" coordsize="3160,2">
              <v:shape style="position:absolute;left:1844;top:-148;width:3160;height:2" coordorigin="1844,-148" coordsize="3160,0" path="m1844,-148l5004,-148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3.18: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enosta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0" w:lineRule="exact"/>
        <w:ind w:left="498" w:right="365" w:firstLine="-36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2.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oosnimi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cestami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sta;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sta):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a;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relom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</w:p>
    <w:p>
      <w:pPr>
        <w:spacing w:before="0" w:after="0" w:line="223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»zravna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o«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zaj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višini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rte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strani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križiš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546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88.230636pt;height:190.875pt;mso-position-horizontal-relative:char;mso-position-vertical-relative:line" type="#_x0000_t75">
            <v:imagedata r:id="rId4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303" w:lineRule="auto"/>
        <w:ind w:left="1132" w:right="465" w:firstLine="-994"/>
        <w:jc w:val="left"/>
        <w:tabs>
          <w:tab w:pos="494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1.510002pt;margin-top:-189.829819pt;width:190.84pt;height:161.28pt;mso-position-horizontal-relative:page;mso-position-vertical-relative:paragraph;z-index:-5747" coordorigin="1830,-3797" coordsize="3817,3226">
            <v:group style="position:absolute;left:2497;top:-2204;width:337;height:49" coordorigin="2497,-2204" coordsize="337,49">
              <v:shape style="position:absolute;left:2497;top:-2204;width:337;height:49" coordorigin="2497,-2204" coordsize="337,49" path="m2497,-2204l2834,-2204,2834,-2154,2497,-2154,2497,-2204xe" filled="f" stroked="t" strokeweight=".06pt" strokecolor="#23201C">
                <v:path arrowok="t"/>
              </v:shape>
            </v:group>
            <v:group style="position:absolute;left:2045;top:-2204;width:329;height:49" coordorigin="2045,-2204" coordsize="329,49">
              <v:shape style="position:absolute;left:2045;top:-2204;width:329;height:49" coordorigin="2045,-2204" coordsize="329,49" path="m2045,-2204l2374,-2204,2374,-2154,2045,-2154,2045,-2204xe" filled="f" stroked="t" strokeweight=".06pt" strokecolor="#23201C">
                <v:path arrowok="t"/>
              </v:shape>
            </v:group>
            <v:group style="position:absolute;left:5095;top:-2204;width:337;height:49" coordorigin="5095,-2204" coordsize="337,49">
              <v:shape style="position:absolute;left:5095;top:-2204;width:337;height:49" coordorigin="5095,-2204" coordsize="337,49" path="m5095,-2204l5432,-2204,5432,-2154,5095,-2154,5095,-2204xe" filled="f" stroked="t" strokeweight=".06pt" strokecolor="#23201C">
                <v:path arrowok="t"/>
              </v:shape>
            </v:group>
            <v:group style="position:absolute;left:4643;top:-2204;width:337;height:49" coordorigin="4643,-2204" coordsize="337,49">
              <v:shape style="position:absolute;left:4643;top:-2204;width:337;height:49" coordorigin="4643,-2204" coordsize="337,49" path="m4643,-2204l4980,-2204,4980,-2154,4643,-2154,4643,-2204xe" filled="f" stroked="t" strokeweight=".06pt" strokecolor="#23201C">
                <v:path arrowok="t"/>
              </v:shape>
            </v:group>
            <v:group style="position:absolute;left:1872;top:-2180;width:3560;height:2" coordorigin="1872,-2180" coordsize="3560,2">
              <v:shape style="position:absolute;left:1872;top:-2180;width:3560;height:2" coordorigin="1872,-2180" coordsize="3560,0" path="m1872,-2180l5432,-2180e" filled="f" stroked="t" strokeweight=".94pt" strokecolor="#EB3C00">
                <v:path arrowok="t"/>
              </v:shape>
            </v:group>
            <v:group style="position:absolute;left:4051;top:-3336;width:49;height:329" coordorigin="4051,-3336" coordsize="49,329">
              <v:shape style="position:absolute;left:4051;top:-3336;width:49;height:329" coordorigin="4051,-3336" coordsize="49,329" path="m4100,-3008l4051,-3008,4051,-3336,4100,-3336,4100,-3008xe" filled="f" stroked="t" strokeweight=".06pt" strokecolor="#23201C">
                <v:path arrowok="t"/>
              </v:shape>
            </v:group>
            <v:group style="position:absolute;left:4051;top:-3796;width:49;height:337" coordorigin="4051,-3796" coordsize="49,337">
              <v:shape style="position:absolute;left:4051;top:-3796;width:49;height:337" coordorigin="4051,-3796" coordsize="49,337" path="m4100,-3459l4051,-3459,4051,-3796,4100,-3796,4100,-3459xe" filled="f" stroked="t" strokeweight=".06pt" strokecolor="#23201C">
                <v:path arrowok="t"/>
              </v:shape>
            </v:group>
            <v:group style="position:absolute;left:3368;top:-924;width:49;height:337" coordorigin="3368,-924" coordsize="49,337">
              <v:shape style="position:absolute;left:3368;top:-924;width:49;height:337" coordorigin="3368,-924" coordsize="49,337" path="m3418,-587l3368,-587,3368,-924,3418,-924,3418,-587xe" filled="f" stroked="t" strokeweight=".06pt" strokecolor="#23201C">
                <v:path arrowok="t"/>
              </v:shape>
            </v:group>
            <v:group style="position:absolute;left:3368;top:-1383;width:49;height:336" coordorigin="3368,-1383" coordsize="49,336">
              <v:shape style="position:absolute;left:3368;top:-1383;width:49;height:336" coordorigin="3368,-1383" coordsize="49,336" path="m3418,-1047l3368,-1047,3368,-1383,3418,-1383,3418,-1047xe" filled="f" stroked="t" strokeweight=".06pt" strokecolor="#23201C">
                <v:path arrowok="t"/>
              </v:shape>
              <v:shape style="position:absolute;left:1830;top:-3797;width:3817;height:3226" type="#_x0000_t75">
                <v:imagedata r:id="rId47" o:title=""/>
              </v:shape>
            </v:group>
            <w10:wrap type="none"/>
          </v:group>
        </w:pict>
      </w:r>
      <w:r>
        <w:rPr/>
        <w:pict>
          <v:group style="position:absolute;margin-left:64.989998pt;margin-top:-215.949814pt;width:489.94004pt;height:212.08002pt;mso-position-horizontal-relative:page;mso-position-vertical-relative:paragraph;z-index:-5746" coordorigin="1300,-4319" coordsize="9799,4242">
            <v:group style="position:absolute;left:1306;top:-4313;width:9787;height:2" coordorigin="1306,-4313" coordsize="9787,2">
              <v:shape style="position:absolute;left:1306;top:-4313;width:9787;height:2" coordorigin="1306,-4313" coordsize="9787,0" path="m1306,-4313l11093,-4313e" filled="f" stroked="t" strokeweight=".580pt" strokecolor="#000000">
                <v:path arrowok="t"/>
              </v:shape>
            </v:group>
            <v:group style="position:absolute;left:1310;top:-4308;width:2;height:4225" coordorigin="1310,-4308" coordsize="2,4225">
              <v:shape style="position:absolute;left:1310;top:-4308;width:2;height:4225" coordorigin="1310,-4308" coordsize="0,4225" path="m1310,-4308l1310,-83e" filled="f" stroked="t" strokeweight=".580pt" strokecolor="#000000">
                <v:path arrowok="t"/>
              </v:shape>
            </v:group>
            <v:group style="position:absolute;left:1306;top:-88;width:9787;height:2" coordorigin="1306,-88" coordsize="9787,2">
              <v:shape style="position:absolute;left:1306;top:-88;width:9787;height:2" coordorigin="1306,-88" coordsize="9787,0" path="m1306,-88l11093,-88e" filled="f" stroked="t" strokeweight=".580pt" strokecolor="#000000">
                <v:path arrowok="t"/>
              </v:shape>
            </v:group>
            <v:group style="position:absolute;left:6198;top:-4308;width:2;height:4225" coordorigin="6198,-4308" coordsize="2,4225">
              <v:shape style="position:absolute;left:6198;top:-4308;width:2;height:4225" coordorigin="6198,-4308" coordsize="0,4225" path="m6198,-4308l6198,-83e" filled="f" stroked="t" strokeweight=".58001pt" strokecolor="#000000">
                <v:path arrowok="t"/>
              </v:shape>
            </v:group>
            <v:group style="position:absolute;left:11088;top:-4308;width:2;height:4225" coordorigin="11088,-4308" coordsize="2,4225">
              <v:shape style="position:absolute;left:11088;top:-4308;width:2;height:4225" coordorigin="11088,-4308" coordsize="0,4225" path="m11088,-4308l11088,-83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3.19: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križanju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3.20: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križanju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oosnih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oosne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3.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3.4)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4.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Kro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kr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stavimo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sredi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tabs>
          <w:tab w:pos="51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83.739998pt;margin-top:-146.319702pt;width:212.44pt;height:124.96pt;mso-position-horizontal-relative:page;mso-position-vertical-relative:paragraph;z-index:-5745" coordorigin="1675,-2926" coordsize="4249,2499">
            <v:group style="position:absolute;left:2495;top:-1280;width:673;height:397" coordorigin="2495,-1280" coordsize="673,397">
              <v:shape style="position:absolute;left:2495;top:-1280;width:673;height:397" coordorigin="2495,-1280" coordsize="673,397" path="m3160,-1280l2495,-906,2503,-882,3168,-1256,3160,-1280e" filled="t" fillcolor="#23201C" stroked="f">
                <v:path arrowok="t"/>
                <v:fill/>
              </v:shape>
            </v:group>
            <v:group style="position:absolute;left:1831;top:-1871;width:1337;height:608" coordorigin="1831,-1871" coordsize="1337,608">
              <v:shape style="position:absolute;left:1831;top:-1871;width:1337;height:608" coordorigin="1831,-1871" coordsize="1337,608" path="m2876,-1871l2868,-1863,2868,-1854,2860,-1853,3151,-1263,3168,-1271,2876,-1871e" filled="t" fillcolor="#23201C" stroked="f">
                <v:path arrowok="t"/>
                <v:fill/>
              </v:shape>
              <v:shape style="position:absolute;left:1831;top:-1871;width:1337;height:608" coordorigin="1831,-1871" coordsize="1337,608" path="m2868,-1871l1831,-1725,1831,-1701,2860,-1853,2860,-1854,2868,-1863,2868,-1871e" filled="t" fillcolor="#23201C" stroked="f">
                <v:path arrowok="t"/>
                <v:fill/>
              </v:shape>
              <v:shape style="position:absolute;left:1831;top:-1871;width:1337;height:608" coordorigin="1831,-1871" coordsize="1337,608" path="m2868,-1863l2860,-1854,2860,-1853,2868,-1854,2868,-1863e" filled="t" fillcolor="#23201C" stroked="f">
                <v:path arrowok="t"/>
                <v:fill/>
              </v:shape>
              <v:shape style="position:absolute;left:1831;top:-1871;width:1337;height:608" coordorigin="1831,-1871" coordsize="1337,608" path="m2876,-1871l2868,-1871,2868,-1863,2876,-1871e" filled="t" fillcolor="#23201C" stroked="f">
                <v:path arrowok="t"/>
                <v:fill/>
              </v:shape>
            </v:group>
            <v:group style="position:absolute;left:3272;top:-2106;width:1192;height:624" coordorigin="3272,-2106" coordsize="1192,624">
              <v:shape style="position:absolute;left:3272;top:-2106;width:1192;height:624" coordorigin="3272,-2106" coordsize="1192,624" path="m4415,-2081l4415,-2074,4362,-2068,3524,-1498,3540,-1482,4423,-2074,4415,-2081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04,-2097l3272,-1952,3272,-1936,4362,-2068,4404,-2097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07,-2097l4404,-2097,4362,-2068,4415,-2074,4415,-2086,4407,-2097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15,-2086l4415,-2081,4423,-2074,4415,-2086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64,-2106l4415,-2098,4415,-2086,4423,-2074,4464,-2106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15,-2098l4407,-2097,4415,-2086,4415,-2098e" filled="t" fillcolor="#23201C" stroked="f">
                <v:path arrowok="t"/>
                <v:fill/>
              </v:shape>
              <v:shape style="position:absolute;left:3272;top:-2106;width:1192;height:624" coordorigin="3272,-2106" coordsize="1192,624" path="m4406,-2098l4404,-2097,4407,-2097,4406,-2098e" filled="t" fillcolor="#23201C" stroked="f">
                <v:path arrowok="t"/>
                <v:fill/>
              </v:shape>
            </v:group>
            <v:group style="position:absolute;left:3265;top:-1952;width:275;height:469" coordorigin="3265,-1952" coordsize="275,469">
              <v:shape style="position:absolute;left:3265;top:-1952;width:275;height:469" coordorigin="3265,-1952" coordsize="275,469" path="m3281,-1952l3265,-1936,3524,-1482,3540,-1498,3281,-1952e" filled="t" fillcolor="#23201C" stroked="f">
                <v:path arrowok="t"/>
                <v:fill/>
              </v:shape>
            </v:group>
            <v:group style="position:absolute;left:1685;top:-2916;width:3840;height:689" coordorigin="1685,-2916" coordsize="3840,689">
              <v:shape style="position:absolute;left:1685;top:-2916;width:3840;height:689" coordorigin="1685,-2916" coordsize="3840,689" path="m5080,-2690l1685,-2243,1685,-2228,5080,-2673,5080,-2690e" filled="t" fillcolor="#23201C" stroked="f">
                <v:path arrowok="t"/>
                <v:fill/>
              </v:shape>
              <v:shape style="position:absolute;left:1685;top:-2916;width:3840;height:689" coordorigin="1685,-2916" coordsize="3840,689" path="m5080,-2681l5080,-2673,5087,-2673,5080,-2681e" filled="t" fillcolor="#23201C" stroked="f">
                <v:path arrowok="t"/>
                <v:fill/>
              </v:shape>
              <v:shape style="position:absolute;left:1685;top:-2916;width:3840;height:689" coordorigin="1685,-2916" coordsize="3840,689" path="m5516,-2916l5080,-2690,5087,-2673,5525,-2891,5516,-2916e" filled="t" fillcolor="#23201C" stroked="f">
                <v:path arrowok="t"/>
                <v:fill/>
              </v:shape>
            </v:group>
            <v:group style="position:absolute;left:2933;top:-2390;width:2892;height:1952" coordorigin="2933,-2390" coordsize="2892,1952">
              <v:shape style="position:absolute;left:2933;top:-2390;width:2892;height:1952" coordorigin="2933,-2390" coordsize="2892,1952" path="m5816,-2390l2933,-461,2948,-437,5825,-2373,5816,-2390e" filled="t" fillcolor="#23201C" stroked="f">
                <v:path arrowok="t"/>
                <v:fill/>
              </v:shape>
            </v:group>
            <v:group style="position:absolute;left:2722;top:-2794;width:3192;height:2138" coordorigin="2722,-2794" coordsize="3192,2138">
              <v:shape style="position:absolute;left:2722;top:-2794;width:3192;height:2138" coordorigin="2722,-2794" coordsize="3192,2138" path="m5897,-2794l2722,-680,2730,-656,5914,-2778,5897,-2794e" filled="t" fillcolor="#EB3C00" stroked="f">
                <v:path arrowok="t"/>
                <v:fill/>
              </v:shape>
            </v:group>
            <v:group style="position:absolute;left:1710;top:-2398;width:3467;height:422" coordorigin="1710,-2398" coordsize="3467,422">
              <v:shape style="position:absolute;left:1710;top:-2398;width:3467;height:422" coordorigin="1710,-2398" coordsize="3467,422" path="m4715,-2398l1710,-1992,1710,-1976,4710,-2372,4706,-2373,4715,-2398e" filled="t" fillcolor="#EB3C00" stroked="f">
                <v:path arrowok="t"/>
                <v:fill/>
              </v:shape>
              <v:shape style="position:absolute;left:1710;top:-2398;width:3467;height:422" coordorigin="1710,-2398" coordsize="3467,422" path="m4810,-2381l4715,-2381,4715,-2373,4710,-2372,5177,-2292,5177,-2316,4810,-2381e" filled="t" fillcolor="#EB3C00" stroked="f">
                <v:path arrowok="t"/>
                <v:fill/>
              </v:shape>
              <v:shape style="position:absolute;left:1710;top:-2398;width:3467;height:422" coordorigin="1710,-2398" coordsize="3467,422" path="m4715,-2398l4706,-2373,4710,-2372,4715,-2373,4715,-2398e" filled="t" fillcolor="#EB3C00" stroked="f">
                <v:path arrowok="t"/>
                <v:fill/>
              </v:shape>
            </v:group>
            <v:group style="position:absolute;left:5145;top:-2333;width:63;height:57" coordorigin="5145,-2333" coordsize="63,57">
              <v:shape style="position:absolute;left:5145;top:-2333;width:63;height:57" coordorigin="5145,-2333" coordsize="63,57" path="m5177,-2333l5166,-2332,5151,-2320,5145,-2294,5159,-2280,5184,-2276,5201,-2286,5208,-2309,5196,-2328,5177,-2333e" filled="t" fillcolor="#FFFFFF" stroked="f">
                <v:path arrowok="t"/>
                <v:fill/>
              </v:shape>
            </v:group>
            <v:group style="position:absolute;left:5136;top:-2349;width:80;height:89" coordorigin="5136,-2349" coordsize="80,89">
              <v:shape style="position:absolute;left:5136;top:-2349;width:80;height:89" coordorigin="5136,-2349" coordsize="80,89" path="m5168,-2292l5152,-2276,5160,-2268,5168,-2260,5177,-2260,5177,-2284,5168,-2284,5168,-2292e" filled="t" fillcolor="#EB3C00" stroked="f">
                <v:path arrowok="t"/>
                <v:fill/>
              </v:shape>
              <v:shape style="position:absolute;left:5136;top:-2349;width:80;height:89" coordorigin="5136,-2349" coordsize="80,89" path="m5192,-2292l5192,-2284,5177,-2284,5177,-2260,5192,-2260,5201,-2268,5209,-2276,5192,-2292e" filled="t" fillcolor="#EB3C00" stroked="f">
                <v:path arrowok="t"/>
                <v:fill/>
              </v:shape>
              <v:shape style="position:absolute;left:5136;top:-2349;width:80;height:89" coordorigin="5136,-2349" coordsize="80,89" path="m5152,-2333l5144,-2325,5136,-2316,5136,-2292,5144,-2284,5152,-2276,5168,-2292,5160,-2292,5160,-2316,5152,-2333e" filled="t" fillcolor="#EB3C00" stroked="f">
                <v:path arrowok="t"/>
                <v:fill/>
              </v:shape>
              <v:shape style="position:absolute;left:5136;top:-2349;width:80;height:89" coordorigin="5136,-2349" coordsize="80,89" path="m5209,-2333l5192,-2316,5201,-2308,5201,-2301,5192,-2292,5209,-2276,5216,-2284,5216,-2325,5209,-2333e" filled="t" fillcolor="#EB3C00" stroked="f">
                <v:path arrowok="t"/>
                <v:fill/>
              </v:shape>
              <v:shape style="position:absolute;left:5136;top:-2349;width:80;height:89" coordorigin="5136,-2349" coordsize="80,89" path="m5160,-2325l5160,-2316,5168,-2316,5160,-2325e" filled="t" fillcolor="#EB3C00" stroked="f">
                <v:path arrowok="t"/>
                <v:fill/>
              </v:shape>
              <v:shape style="position:absolute;left:5136;top:-2349;width:80;height:89" coordorigin="5136,-2349" coordsize="80,89" path="m5177,-2349l5168,-2349,5160,-2340,5152,-2333,5168,-2316,5168,-2325,5177,-2325,5177,-2349e" filled="t" fillcolor="#EB3C00" stroked="f">
                <v:path arrowok="t"/>
                <v:fill/>
              </v:shape>
              <v:shape style="position:absolute;left:5136;top:-2349;width:80;height:89" coordorigin="5136,-2349" coordsize="80,89" path="m5192,-2349l5177,-2349,5177,-2325,5192,-2325,5192,-2316,5209,-2333,5201,-2340,5192,-2349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63.399994pt;margin-top:-157.11969pt;width:145.480pt;height:146.62pt;mso-position-horizontal-relative:page;mso-position-vertical-relative:paragraph;z-index:-5744" coordorigin="7268,-3142" coordsize="2910,2932">
            <v:shape style="position:absolute;left:8420;top:-1986;width:609;height:624" type="#_x0000_t75">
              <v:imagedata r:id="rId48" o:title=""/>
            </v:shape>
            <v:shape style="position:absolute;left:7268;top:-3142;width:2910;height:2932" type="#_x0000_t75">
              <v:imagedata r:id="rId49" o:title=""/>
            </v:shape>
            <w10:wrap type="none"/>
          </v:group>
        </w:pict>
      </w:r>
      <w:r>
        <w:rPr/>
        <w:pict>
          <v:group style="position:absolute;margin-left:64.989998pt;margin-top:-163.149689pt;width:493.71998pt;height:159.220005pt;mso-position-horizontal-relative:page;mso-position-vertical-relative:paragraph;z-index:-5743" coordorigin="1300,-3263" coordsize="9874,3184">
            <v:group style="position:absolute;left:1306;top:-3257;width:9863;height:2" coordorigin="1306,-3257" coordsize="9863,2">
              <v:shape style="position:absolute;left:1306;top:-3257;width:9863;height:2" coordorigin="1306,-3257" coordsize="9863,0" path="m1306,-3257l11168,-3257e" filled="f" stroked="t" strokeweight=".580pt" strokecolor="#000000">
                <v:path arrowok="t"/>
              </v:shape>
            </v:group>
            <v:group style="position:absolute;left:1310;top:-3252;width:2;height:3168" coordorigin="1310,-3252" coordsize="2,3168">
              <v:shape style="position:absolute;left:1310;top:-3252;width:2;height:3168" coordorigin="1310,-3252" coordsize="0,3168" path="m1310,-3252l1310,-84e" filled="f" stroked="t" strokeweight=".580pt" strokecolor="#000000">
                <v:path arrowok="t"/>
              </v:shape>
            </v:group>
            <v:group style="position:absolute;left:1306;top:-89;width:9863;height:2" coordorigin="1306,-89" coordsize="9863,2">
              <v:shape style="position:absolute;left:1306;top:-89;width:9863;height:2" coordorigin="1306,-89" coordsize="9863,0" path="m1306,-89l11168,-89e" filled="f" stroked="t" strokeweight=".580pt" strokecolor="#000000">
                <v:path arrowok="t"/>
              </v:shape>
            </v:group>
            <v:group style="position:absolute;left:6288;top:-3252;width:2;height:3168" coordorigin="6288,-3252" coordsize="2,3168">
              <v:shape style="position:absolute;left:6288;top:-3252;width:2;height:3168" coordorigin="6288,-3252" coordsize="0,3168" path="m6288,-3252l6288,-84e" filled="f" stroked="t" strokeweight=".58001pt" strokecolor="#000000">
                <v:path arrowok="t"/>
              </v:shape>
            </v:group>
            <v:group style="position:absolute;left:11164;top:-3252;width:2;height:3168" coordorigin="11164,-3252" coordsize="2,3168">
              <v:shape style="position:absolute;left:11164;top:-3252;width:2;height:3168" coordorigin="11164,-3252" coordsize="0,3168" path="m11164,-3252l11164,-84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3.22: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krožnem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1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Kompleksnih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neraliz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vektor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3.32).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13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cepi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azaj.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(predvsem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avtocesta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otrebno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velikostni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180.779999pt;margin-top:-22.21982pt;width:32.880pt;height:1.44pt;mso-position-horizontal-relative:page;mso-position-vertical-relative:paragraph;z-index:-5742" coordorigin="3616,-444" coordsize="658,29">
            <v:shape style="position:absolute;left:3616;top:-444;width:658;height:29" coordorigin="3616,-444" coordsize="658,29" path="m4273,-416l3616,-416,3616,-444,4273,-444,4273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31.720001pt;margin-top:-22.21982pt;width:32.94pt;height:1.44pt;mso-position-horizontal-relative:page;mso-position-vertical-relative:paragraph;z-index:-5741" coordorigin="4634,-444" coordsize="659,29">
            <v:shape style="position:absolute;left:4634;top:-444;width:659;height:29" coordorigin="4634,-444" coordsize="659,29" path="m5293,-416l4634,-416,4634,-444,5293,-444,5293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282.720001pt;margin-top:-22.21982pt;width:32.94pt;height:1.44pt;mso-position-horizontal-relative:page;mso-position-vertical-relative:paragraph;z-index:-5740" coordorigin="5654,-444" coordsize="659,29">
            <v:shape style="position:absolute;left:5654;top:-444;width:659;height:29" coordorigin="5654,-444" coordsize="659,29" path="m6313,-416l5654,-416,5654,-444,6313,-444,6313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33.720001pt;margin-top:-22.21982pt;width:32.880pt;height:1.44pt;mso-position-horizontal-relative:page;mso-position-vertical-relative:paragraph;z-index:-5739" coordorigin="6674,-444" coordsize="658,29">
            <v:shape style="position:absolute;left:6674;top:-444;width:658;height:29" coordorigin="6674,-444" coordsize="658,29" path="m7332,-416l6674,-416,6674,-444,7332,-444,7332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384.720001pt;margin-top:-22.21982pt;width:33.36pt;height:1.44pt;mso-position-horizontal-relative:page;mso-position-vertical-relative:paragraph;z-index:-5738" coordorigin="7694,-444" coordsize="667,29">
            <v:shape style="position:absolute;left:7694;top:-444;width:667;height:29" coordorigin="7694,-444" coordsize="667,29" path="m8362,-416l7694,-416,7694,-444,8362,-444,8362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435.660004pt;margin-top:-22.21982pt;width:33.42pt;height:1.44pt;mso-position-horizontal-relative:page;mso-position-vertical-relative:paragraph;z-index:-5737" coordorigin="8713,-444" coordsize="668,29">
            <v:shape style="position:absolute;left:8713;top:-444;width:668;height:29" coordorigin="8713,-444" coordsize="668,29" path="m9382,-416l8713,-416,8713,-444,9382,-444,9382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83.139992pt;margin-top:-16.669819pt;width:460.36002pt;height:6.56pt;mso-position-horizontal-relative:page;mso-position-vertical-relative:paragraph;z-index:-5736" coordorigin="1663,-333" coordsize="9207,131">
            <v:group style="position:absolute;left:1678;top:-217;width:9178;height:2" coordorigin="1678,-217" coordsize="9178,2">
              <v:shape style="position:absolute;left:1678;top:-217;width:9178;height:2" coordorigin="1678,-217" coordsize="9178,0" path="m1678,-217l10855,-217e" filled="f" stroked="t" strokeweight="1.48002pt" strokecolor="#23201C">
                <v:path arrowok="t"/>
              </v:shape>
            </v:group>
            <v:group style="position:absolute;left:6109;top:-296;width:1038;height:2" coordorigin="6109,-296" coordsize="1038,2">
              <v:shape style="position:absolute;left:6109;top:-296;width:1038;height:2" coordorigin="6109,-296" coordsize="1038,0" path="m7147,-296l6109,-296e" filled="f" stroked="t" strokeweight=".06pt" strokecolor="#A9A8A7">
                <v:path arrowok="t"/>
              </v:shape>
            </v:group>
            <v:group style="position:absolute;left:6109;top:-333;width:65;height:65" coordorigin="6109,-333" coordsize="65,65">
              <v:shape style="position:absolute;left:6109;top:-333;width:65;height:65" coordorigin="6109,-333" coordsize="65,65" path="m6174,-333l6109,-296,6174,-268,6174,-333e" filled="t" fillcolor="#A9A8A7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83.380005pt;margin-top:-149.209824pt;width:459.889995pt;height:123.36pt;mso-position-horizontal-relative:page;mso-position-vertical-relative:paragraph;z-index:-5735" coordorigin="1668,-2984" coordsize="9198,2467">
            <v:group style="position:absolute;left:1678;top:-648;width:9178;height:2" coordorigin="1678,-648" coordsize="9178,2">
              <v:shape style="position:absolute;left:1678;top:-648;width:9178;height:2" coordorigin="1678,-648" coordsize="9178,0" path="m1678,-648l10855,-648e" filled="f" stroked="t" strokeweight=".99999pt" strokecolor="#23201C">
                <v:path arrowok="t"/>
              </v:shape>
            </v:group>
            <v:group style="position:absolute;left:6109;top:-546;width:1038;height:2" coordorigin="6109,-546" coordsize="1038,2">
              <v:shape style="position:absolute;left:6109;top:-546;width:1038;height:2" coordorigin="6109,-546" coordsize="1038,0" path="m7147,-546l6109,-546e" filled="f" stroked="t" strokeweight=".06pt" strokecolor="#A9A8A7">
                <v:path arrowok="t"/>
              </v:shape>
            </v:group>
            <v:group style="position:absolute;left:6109;top:-584;width:65;height:66" coordorigin="6109,-584" coordsize="65,66">
              <v:shape style="position:absolute;left:6109;top:-584;width:65;height:66" coordorigin="6109,-584" coordsize="65,66" path="m6174,-584l6109,-546,6174,-518,6174,-584e" filled="t" fillcolor="#A9A8A7" stroked="f">
                <v:path arrowok="t"/>
                <v:fill/>
              </v:shape>
            </v:group>
            <v:group style="position:absolute;left:1789;top:-880;width:352;height:2" coordorigin="1789,-880" coordsize="352,2">
              <v:shape style="position:absolute;left:1789;top:-880;width:352;height:2" coordorigin="1789,-880" coordsize="352,0" path="m2141,-880l1789,-880e" filled="f" stroked="t" strokeweight=".06pt" strokecolor="#23201C">
                <v:path arrowok="t"/>
              </v:shape>
            </v:group>
            <v:group style="position:absolute;left:2141;top:-2984;width:8724;height:2104" coordorigin="2141,-2984" coordsize="8724,2104">
              <v:shape style="position:absolute;left:2141;top:-2984;width:8724;height:2104" coordorigin="2141,-2984" coordsize="8724,2104" path="m2141,-880l2911,-1594,3718,-2984,8593,-2984,9474,-1584,10512,-880,10865,-880e" filled="f" stroked="t" strokeweight=".06pt" strokecolor="#23201C">
                <v:path arrowok="t"/>
              </v:shape>
            </v:group>
            <v:group style="position:absolute;left:3719;top:-2630;width:1389;height:694" coordorigin="3719,-2630" coordsize="1389,694">
              <v:shape style="position:absolute;left:3719;top:-2630;width:1389;height:694" coordorigin="3719,-2630" coordsize="1389,694" path="m4414,-1937l5108,-1937,5108,-2630,4061,-2630,3719,-1937,4414,-1937e" filled="t" fillcolor="#FFFFFF" stroked="f">
                <v:path arrowok="t"/>
                <v:fill/>
              </v:shape>
              <v:shape style="position:absolute;left:3719;top:-2631;width:1390;height:695" type="#_x0000_t75">
                <v:imagedata r:id="rId50" o:title=""/>
              </v:shape>
            </v:group>
            <v:group style="position:absolute;left:3718;top:-2632;width:1390;height:696" coordorigin="3718,-2632" coordsize="1390,696">
              <v:shape style="position:absolute;left:3718;top:-2632;width:1390;height:696" coordorigin="3718,-2632" coordsize="1390,696" path="m5107,-2632l4060,-2632,3718,-1936,5107,-1936,5107,-2632xe" filled="f" stroked="t" strokeweight=".06pt" strokecolor="#23201C">
                <v:path arrowok="t"/>
              </v:shape>
            </v:group>
            <v:group style="position:absolute;left:5461;top:-2630;width:1918;height:694" coordorigin="5461,-2630" coordsize="1918,694">
              <v:shape style="position:absolute;left:5461;top:-2630;width:1918;height:694" coordorigin="5461,-2630" coordsize="1918,694" path="m5461,-1937l7379,-1937,7379,-2630,5461,-2630,5461,-1937e" filled="t" fillcolor="#FFFFFF" stroked="f">
                <v:path arrowok="t"/>
                <v:fill/>
              </v:shape>
              <v:shape style="position:absolute;left:5461;top:-2631;width:1919;height:695" type="#_x0000_t75">
                <v:imagedata r:id="rId51" o:title=""/>
              </v:shape>
            </v:group>
            <v:group style="position:absolute;left:5460;top:-2632;width:1919;height:696" coordorigin="5460,-2632" coordsize="1919,696">
              <v:shape style="position:absolute;left:5460;top:-2632;width:1919;height:696" coordorigin="5460,-2632" coordsize="1919,696" path="m5460,-2632l7379,-2632,7379,-1936,5460,-1936,5460,-2632xe" filled="f" stroked="t" strokeweight=".06pt" strokecolor="#23201C">
                <v:path arrowok="t"/>
              </v:shape>
            </v:group>
            <v:group style="position:absolute;left:7723;top:-2630;width:870;height:693" coordorigin="7723,-2630" coordsize="870,693">
              <v:shape style="position:absolute;left:7723;top:-2630;width:870;height:693" coordorigin="7723,-2630" coordsize="870,693" path="m7723,-1936l8593,-1936,8593,-1938,8592,-1938,8592,-1942,8591,-1942,8591,-1944,8590,-1944,8590,-1946,8588,-1946,8588,-1948,8587,-1948,8587,-1950,8586,-1950,8586,-1952,8585,-1952,8585,-1956,8584,-1956,8584,-1958,8582,-1958,8582,-1960,8581,-1960,8581,-1962,8580,-1962,8580,-1966,8579,-1966,8579,-1968,8578,-1968,8578,-1970,8576,-1970,8576,-1972,8575,-1972,8575,-1974,8574,-1974,8574,-1978,8573,-1978,8573,-1980,8572,-1980,8572,-1982,8570,-1982,8570,-1984,8569,-1984,8569,-1986,8568,-1986,8568,-1988,8567,-1988,8567,-1992,8566,-1992,8566,-1994,8564,-1994,8564,-1996,8563,-1996,8563,-1998,8562,-1998,8562,-2002,8561,-2002,8561,-2004,8560,-2004,8560,-2006,8558,-2006,8558,-2008,8557,-2008,8557,-2010,8556,-2010,8556,-2012,8555,-2012,8555,-2016,8554,-2016,8554,-2018,8552,-2018,8552,-2020,8551,-2020,8551,-2022,8550,-2022,8550,-2026,8549,-2026,8549,-2028,8548,-2028,8548,-2032,8546,-2032,8546,-2034,8545,-2034,8545,-2036,8544,-2036,8544,-2038,8543,-2038,8543,-2040,8542,-2040,8542,-2042,8540,-2042,8540,-2046,8539,-2046,8539,-2048,8538,-2048,8538,-2050,8537,-2050,8537,-2052,8536,-2052,8536,-2056,8534,-2056,8534,-2058,8533,-2058,8533,-2060,8532,-2060,8532,-2062,8531,-2062,8531,-2064,8530,-2064,8530,-2068,8528,-2068,8528,-2070,8527,-2070,8527,-2072,8526,-2072,8526,-2074,8525,-2074,8525,-2076,8524,-2076,8524,-2078,8522,-2078,8522,-2082,8521,-2082,8521,-2084,8520,-2084,8520,-2086,8519,-2086,8519,-2088,8518,-2088,8518,-2092,8516,-2092,8516,-2094,8515,-2094,8515,-2096,8514,-2096,8514,-2098,8513,-2098,8513,-2100,8512,-2100,8512,-2102,8510,-2102,8510,-2106,8509,-2106,8509,-2108,8508,-2108,8508,-2110,8507,-2110,8507,-2112,8506,-2112,8506,-2116,8504,-2116,8504,-2118,8503,-2118,8503,-2122,8502,-2122,8502,-2124,8501,-2124,8501,-2126,8500,-2126,8500,-2128,8498,-2128,8498,-2130,8497,-2130,8497,-2132,8496,-2132,8496,-2136,8495,-2136,8495,-2138,8494,-2138,8494,-2140,8492,-2140,8492,-2142,8491,-2142,8491,-2146,8490,-2146,8490,-2148,8489,-2148,8489,-2150,8488,-2150,8488,-2152,8486,-2152,8486,-2154,8485,-2154,8485,-2158,8484,-2158,8484,-2160,8483,-2160,8483,-2162,8482,-2162,8482,-2164,8480,-2164,8480,-2166,8479,-2166,8479,-2168,8478,-2168,8478,-2172,8477,-2172,8477,-2174,8476,-2174,8476,-2176,8474,-2176,8474,-2178,8473,-2178,8473,-2182,8472,-2182,8472,-2184,8471,-2184,8471,-2186,8470,-2186,8470,-2188,8468,-2188,8468,-2190,8467,-2190,8467,-2192,8466,-2192,8466,-2196,8465,-2196,8465,-2198,8464,-2198,8464,-2200,8462,-2200,8462,-2202,8461,-2202,8461,-2206,8460,-2206,8460,-2208,8459,-2208,8459,-2212,8458,-2212,8458,-2214,8456,-2214,8456,-2216,8455,-2216,8455,-2218,8454,-2218,8454,-2220,8453,-2220,8453,-2222,8452,-2222,8452,-2226,8450,-2226,8450,-2228,8449,-2228,8449,-2230,8448,-2230,8448,-2232,8447,-2232,8447,-2236,8446,-2236,8446,-2238,8444,-2238,8444,-2240,8443,-2240,8443,-2242,8442,-2242,8442,-2244,8441,-2244,8441,-2248,8440,-2248,8440,-2250,8438,-2250,8438,-2252,8437,-2252,8437,-2254,8436,-2254,8436,-2256,8435,-2256,8435,-2258,8434,-2258,8434,-2262,8432,-2262,8432,-2264,8431,-2264,8431,-2266,8430,-2266,8430,-2268,8429,-2268,8429,-2272,8428,-2272,8428,-2274,8426,-2274,8426,-2276,8425,-2276,8425,-2278,8424,-2278,8424,-2280,8423,-2280,8423,-2282,8422,-2282,8422,-2286,8420,-2286,8420,-2288,8419,-2288,8419,-2290,8418,-2290,8418,-2292,8417,-2292,8417,-2296,8416,-2296,8416,-2298,8414,-2298,8414,-2302,8413,-2302,8413,-2304,8412,-2304,8412,-2306,8411,-2306,8411,-2308,8410,-2308,8410,-2310,8408,-2310,8408,-2312,8407,-2312,8407,-2316,8406,-2316,8406,-2318,8405,-2318,8405,-2320,8404,-2320,8404,-2322,8402,-2322,8402,-2326,8401,-2326,8401,-2328,8400,-2328,8400,-2330,8399,-2330,8399,-2332,8398,-2332,8398,-2334,8396,-2334,8396,-2338,8395,-2338,8395,-2340,8394,-2340,8394,-2342,8393,-2342,8393,-2344,8392,-2344,8392,-2346,8390,-2346,8390,-2348,8389,-2348,8389,-2352,8388,-2352,8388,-2354,8387,-2354,8387,-2356,8386,-2356,8386,-2358,8384,-2358,8384,-2362,8383,-2362,8383,-2364,8382,-2364,8382,-2366,8381,-2366,8381,-2368,8380,-2368,8380,-2370,8378,-2370,8378,-2372,8377,-2372,8377,-2376,8376,-2376,8376,-2378,8375,-2378,8375,-2380,8374,-2380,8374,-2382,8372,-2382,8372,-2386,8371,-2386,8371,-2388,8370,-2388,8370,-2392,8369,-2392,8369,-2394,8368,-2394,8368,-2396,8366,-2396,8366,-2398,8365,-2398,8365,-2400,8364,-2400,8364,-2402,8363,-2402,8363,-2406,8362,-2406,8362,-2408,8360,-2408,8360,-2410,8359,-2410,8359,-2412,8358,-2412,8358,-2416,8357,-2416,8357,-2418,8356,-2418,8356,-2420,8354,-2420,8354,-2422,8353,-2422,8353,-2424,8352,-2424,8352,-2428,8351,-2428,8351,-2430,8350,-2430,8350,-2432,8348,-2432,8348,-2434,8347,-2434,8347,-2436,8346,-2436,8346,-2438,8345,-2438,8345,-2442,8344,-2442,8344,-2444,8342,-2444,8342,-2446,8341,-2446,8341,-2448,8340,-2448,8340,-2452,8339,-2452,8339,-2454,8338,-2454,8338,-2456,8336,-2456,8336,-2458,8335,-2458,8335,-2460,8334,-2460,8334,-2462,8333,-2462,8333,-2466,8332,-2466,8332,-2468,8330,-2468,8330,-2470,8329,-2470,8329,-2472,8328,-2472,8328,-2476,8327,-2476,8327,-2478,8326,-2478,8326,-2482,8324,-2482,8324,-2484,8323,-2484,8323,-2486,8322,-2486,8322,-2488,8321,-2488,8321,-2490,8320,-2490,8320,-2492,8318,-2492,8318,-2496,8317,-2496,8317,-2498,8316,-2498,8316,-2500,8315,-2500,8315,-2502,8314,-2502,8314,-2506,8312,-2506,8312,-2508,8311,-2508,8311,-2510,8310,-2510,8310,-2512,8309,-2512,8309,-2514,8308,-2514,8308,-2518,8306,-2518,8306,-2520,8305,-2520,8305,-2522,8304,-2522,8304,-2524,8303,-2524,8303,-2526,8302,-2526,8302,-2528,8300,-2528,8300,-2532,8299,-2532,8299,-2534,8298,-2534,8298,-2536,8297,-2536,8297,-2538,8296,-2538,8296,-2542,8294,-2542,8294,-2544,8293,-2544,8293,-2546,8292,-2546,8292,-2548,8291,-2548,8291,-2550,8290,-2550,8290,-2552,8288,-2552,8288,-2556,8287,-2556,8287,-2558,8286,-2558,8286,-2560,8285,-2560,8285,-2562,8284,-2562,8284,-2566,8282,-2566,8282,-2568,8281,-2568,8281,-2572,8280,-2572,8280,-2574,8279,-2574,8279,-2576,8278,-2576,8278,-2578,8276,-2578,8276,-2580,8275,-2580,8275,-2582,8274,-2582,8274,-2586,8273,-2586,8273,-2588,8272,-2588,8272,-2590,8270,-2590,8270,-2592,8269,-2592,8269,-2596,8268,-2596,8268,-2598,8267,-2598,8267,-2600,8266,-2600,8266,-2602,8264,-2602,8264,-2604,8263,-2604,8263,-2608,8262,-2608,8262,-2610,8261,-2610,8261,-2612,8260,-2612,8260,-2614,8258,-2614,8258,-2616,8257,-2616,8257,-2618,8256,-2618,8256,-2622,8255,-2622,8255,-2624,8254,-2624,8254,-2626,8252,-2626,8252,-2628,8251,-2630,7723,-2630,7723,-1936e" filled="t" fillcolor="#FFFFFF" stroked="f">
                <v:path arrowok="t"/>
                <v:fill/>
              </v:shape>
              <v:shape style="position:absolute;left:7723;top:-2630;width:870;height:694" type="#_x0000_t75">
                <v:imagedata r:id="rId52" o:title=""/>
              </v:shape>
            </v:group>
            <v:group style="position:absolute;left:7722;top:-2632;width:871;height:696" coordorigin="7722,-2632" coordsize="871,696">
              <v:shape style="position:absolute;left:7722;top:-2632;width:871;height:696" coordorigin="7722,-2632" coordsize="871,696" path="m8250,-2632l8593,-1936,7722,-1936,7722,-2632,8250,-2632xe" filled="f" stroked="t" strokeweight=".06pt" strokecolor="#23201C">
                <v:path arrowok="t"/>
              </v:shape>
            </v:group>
            <v:group style="position:absolute;left:2718;top:-1055;width:6589;height:175" coordorigin="2718,-1055" coordsize="6589,175">
              <v:shape style="position:absolute;left:2718;top:-1055;width:6589;height:175" coordorigin="2718,-1055" coordsize="6589,175" path="m8686,-1055l2893,-1046,2890,-1042,2887,-1041,2867,-1020,2864,-1019,2844,-999,2842,-998,2821,-977,2819,-976,2798,-956,2796,-954,2776,-934,2773,-933,2753,-912,2750,-911,2730,-891,2728,-890,2718,-880,6013,-879,9307,-879,9307,-881,9294,-893,9292,-894,9270,-916,9268,-917,9246,-939,9244,-940,9223,-960,9221,-962,9192,-989,9163,-1017,9134,-1045,9075,-1055,8686,-1055e" filled="t" fillcolor="#FFFFFF" stroked="f">
                <v:path arrowok="t"/>
                <v:fill/>
              </v:shape>
              <v:shape style="position:absolute;left:2718;top:-1055;width:6589;height:176" type="#_x0000_t75">
                <v:imagedata r:id="rId53" o:title=""/>
              </v:shape>
            </v:group>
            <v:group style="position:absolute;left:2716;top:-1056;width:6592;height:176" coordorigin="2716,-1056" coordsize="6592,176">
              <v:shape style="position:absolute;left:2716;top:-1056;width:6592;height:176" coordorigin="2716,-1056" coordsize="6592,176" path="m2716,-880l9307,-880,9121,-1056,2892,-1047,2716,-880xe" filled="f" stroked="t" strokeweight=".06pt" strokecolor="#23201C">
                <v:path arrowok="t"/>
              </v:shape>
            </v:group>
            <v:group style="position:absolute;left:3626;top:-1583;width:5060;height:174" coordorigin="3626,-1583" coordsize="5060,174">
              <v:shape style="position:absolute;left:3626;top:-1583;width:5060;height:174" coordorigin="3626,-1583" coordsize="5060,174" path="m3626,-1409l8686,-1409,8686,-1583,3626,-1583,3626,-1409e" filled="t" fillcolor="#FFFFFF" stroked="f">
                <v:path arrowok="t"/>
                <v:fill/>
              </v:shape>
              <v:shape style="position:absolute;left:3625;top:-1583;width:5062;height:175" type="#_x0000_t75">
                <v:imagedata r:id="rId54" o:title=""/>
              </v:shape>
            </v:group>
            <v:group style="position:absolute;left:3624;top:-1584;width:5062;height:176" coordorigin="3624,-1584" coordsize="5062,176">
              <v:shape style="position:absolute;left:3624;top:-1584;width:5062;height:176" coordorigin="3624,-1584" coordsize="5062,176" path="m3624,-1584l8686,-1584,8686,-1408,3624,-1408,3624,-1584xe" filled="f" stroked="t" strokeweight=".06pt" strokecolor="#23201C">
                <v:path arrowok="t"/>
              </v:shape>
            </v:group>
            <v:group style="position:absolute;left:2225;top:-880;width:18;height:2" coordorigin="2225,-880" coordsize="18,2">
              <v:shape style="position:absolute;left:2225;top:-880;width:18;height:2" coordorigin="2225,-880" coordsize="18,0" path="m2225,-880l2243,-880e" filled="f" stroked="t" strokeweight=".06pt" strokecolor="#23201C">
                <v:path arrowok="t"/>
              </v:shape>
            </v:group>
            <v:group style="position:absolute;left:2299;top:-880;width:18;height:2" coordorigin="2299,-880" coordsize="18,2">
              <v:shape style="position:absolute;left:2299;top:-880;width:18;height:2" coordorigin="2299,-880" coordsize="18,0" path="m2299,-880l2317,-880e" filled="f" stroked="t" strokeweight=".06pt" strokecolor="#23201C">
                <v:path arrowok="t"/>
              </v:shape>
            </v:group>
            <v:group style="position:absolute;left:2372;top:-880;width:19;height:2" coordorigin="2372,-880" coordsize="19,2">
              <v:shape style="position:absolute;left:2372;top:-880;width:19;height:2" coordorigin="2372,-880" coordsize="19,0" path="m2372,-880l2392,-880e" filled="f" stroked="t" strokeweight=".06pt" strokecolor="#23201C">
                <v:path arrowok="t"/>
              </v:shape>
            </v:group>
            <v:group style="position:absolute;left:2447;top:-880;width:19;height:2" coordorigin="2447,-880" coordsize="19,2">
              <v:shape style="position:absolute;left:2447;top:-880;width:19;height:2" coordorigin="2447,-880" coordsize="19,0" path="m2447,-880l2466,-880e" filled="f" stroked="t" strokeweight=".06pt" strokecolor="#23201C">
                <v:path arrowok="t"/>
              </v:shape>
            </v:group>
            <v:group style="position:absolute;left:2521;top:-880;width:10;height:2" coordorigin="2521,-880" coordsize="10,2">
              <v:shape style="position:absolute;left:2521;top:-880;width:10;height:2" coordorigin="2521,-880" coordsize="10,0" path="m2521,-880l2531,-880e" filled="f" stroked="t" strokeweight=".06pt" strokecolor="#23201C">
                <v:path arrowok="t"/>
              </v:shape>
            </v:group>
            <v:group style="position:absolute;left:2596;top:-880;width:10;height:2" coordorigin="2596,-880" coordsize="10,2">
              <v:shape style="position:absolute;left:2596;top:-880;width:10;height:2" coordorigin="2596,-880" coordsize="10,0" path="m2596,-880l2605,-880e" filled="f" stroked="t" strokeweight=".06pt" strokecolor="#23201C">
                <v:path arrowok="t"/>
              </v:shape>
            </v:group>
            <v:group style="position:absolute;left:2670;top:-880;width:8;height:2" coordorigin="2670,-880" coordsize="8,2">
              <v:shape style="position:absolute;left:2670;top:-880;width:8;height:2" coordorigin="2670,-880" coordsize="8,0" path="m2670,-880l2678,-880e" filled="f" stroked="t" strokeweight=".06pt" strokecolor="#23201C">
                <v:path arrowok="t"/>
              </v:shape>
            </v:group>
            <v:group style="position:absolute;left:9298;top:-880;width:10;height:2" coordorigin="9298,-880" coordsize="10,2">
              <v:shape style="position:absolute;left:9298;top:-880;width:10;height:2" coordorigin="9298,-880" coordsize="10,0" path="m9298,-880l9307,-880e" filled="f" stroked="t" strokeweight=".06pt" strokecolor="#23201C">
                <v:path arrowok="t"/>
              </v:shape>
            </v:group>
            <v:group style="position:absolute;left:9372;top:-880;width:10;height:2" coordorigin="9372,-880" coordsize="10,2">
              <v:shape style="position:absolute;left:9372;top:-880;width:10;height:2" coordorigin="9372,-880" coordsize="10,0" path="m9372,-880l9382,-880e" filled="f" stroked="t" strokeweight=".06pt" strokecolor="#23201C">
                <v:path arrowok="t"/>
              </v:shape>
            </v:group>
            <v:group style="position:absolute;left:9446;top:-880;width:8;height:2" coordorigin="9446,-880" coordsize="8,2">
              <v:shape style="position:absolute;left:9446;top:-880;width:8;height:2" coordorigin="9446,-880" coordsize="8,0" path="m9446,-880l9455,-880e" filled="f" stroked="t" strokeweight=".06pt" strokecolor="#23201C">
                <v:path arrowok="t"/>
              </v:shape>
            </v:group>
            <v:group style="position:absolute;left:9521;top:-880;width:8;height:2" coordorigin="9521,-880" coordsize="8,2">
              <v:shape style="position:absolute;left:9521;top:-880;width:8;height:2" coordorigin="9521,-880" coordsize="8,0" path="m9521,-880l9529,-880e" filled="f" stroked="t" strokeweight=".06pt" strokecolor="#23201C">
                <v:path arrowok="t"/>
              </v:shape>
            </v:group>
            <v:group style="position:absolute;left:9594;top:-880;width:10;height:2" coordorigin="9594,-880" coordsize="10,2">
              <v:shape style="position:absolute;left:9594;top:-880;width:10;height:2" coordorigin="9594,-880" coordsize="10,0" path="m9594,-880l9604,-880e" filled="f" stroked="t" strokeweight=".06pt" strokecolor="#23201C">
                <v:path arrowok="t"/>
              </v:shape>
            </v:group>
            <v:group style="position:absolute;left:9668;top:-880;width:10;height:2" coordorigin="9668,-880" coordsize="10,2">
              <v:shape style="position:absolute;left:9668;top:-880;width:10;height:2" coordorigin="9668,-880" coordsize="10,0" path="m9668,-880l9678,-880e" filled="f" stroked="t" strokeweight=".06pt" strokecolor="#23201C">
                <v:path arrowok="t"/>
              </v:shape>
            </v:group>
            <v:group style="position:absolute;left:9743;top:-880;width:10;height:2" coordorigin="9743,-880" coordsize="10,2">
              <v:shape style="position:absolute;left:9743;top:-880;width:10;height:2" coordorigin="9743,-880" coordsize="10,0" path="m9743,-880l9752,-880e" filled="f" stroked="t" strokeweight=".06pt" strokecolor="#23201C">
                <v:path arrowok="t"/>
              </v:shape>
            </v:group>
            <v:group style="position:absolute;left:9808;top:-880;width:18;height:2" coordorigin="9808,-880" coordsize="18,2">
              <v:shape style="position:absolute;left:9808;top:-880;width:18;height:2" coordorigin="9808,-880" coordsize="18,0" path="m9808,-880l9826,-880e" filled="f" stroked="t" strokeweight=".06pt" strokecolor="#23201C">
                <v:path arrowok="t"/>
              </v:shape>
            </v:group>
            <v:group style="position:absolute;left:9882;top:-880;width:18;height:2" coordorigin="9882,-880" coordsize="18,2">
              <v:shape style="position:absolute;left:9882;top:-880;width:18;height:2" coordorigin="9882,-880" coordsize="18,0" path="m9882,-880l9900,-880e" filled="f" stroked="t" strokeweight=".06pt" strokecolor="#23201C">
                <v:path arrowok="t"/>
              </v:shape>
            </v:group>
            <v:group style="position:absolute;left:9956;top:-880;width:18;height:2" coordorigin="9956,-880" coordsize="18,2">
              <v:shape style="position:absolute;left:9956;top:-880;width:18;height:2" coordorigin="9956,-880" coordsize="18,0" path="m9956,-880l9974,-880e" filled="f" stroked="t" strokeweight=".06pt" strokecolor="#23201C">
                <v:path arrowok="t"/>
              </v:shape>
            </v:group>
            <v:group style="position:absolute;left:10030;top:-880;width:19;height:2" coordorigin="10030,-880" coordsize="19,2">
              <v:shape style="position:absolute;left:10030;top:-880;width:19;height:2" coordorigin="10030,-880" coordsize="19,0" path="m10030,-880l10049,-880e" filled="f" stroked="t" strokeweight=".06pt" strokecolor="#23201C">
                <v:path arrowok="t"/>
              </v:shape>
            </v:group>
            <v:group style="position:absolute;left:10104;top:-880;width:19;height:2" coordorigin="10104,-880" coordsize="19,2">
              <v:shape style="position:absolute;left:10104;top:-880;width:19;height:2" coordorigin="10104,-880" coordsize="19,0" path="m10104,-880l10123,-880e" filled="f" stroked="t" strokeweight=".06pt" strokecolor="#23201C">
                <v:path arrowok="t"/>
              </v:shape>
            </v:group>
            <v:group style="position:absolute;left:10178;top:-880;width:18;height:2" coordorigin="10178,-880" coordsize="18,2">
              <v:shape style="position:absolute;left:10178;top:-880;width:18;height:2" coordorigin="10178,-880" coordsize="18,0" path="m10178,-880l10196,-880e" filled="f" stroked="t" strokeweight=".06pt" strokecolor="#23201C">
                <v:path arrowok="t"/>
              </v:shape>
            </v:group>
            <v:group style="position:absolute;left:10253;top:-880;width:18;height:2" coordorigin="10253,-880" coordsize="18,2">
              <v:shape style="position:absolute;left:10253;top:-880;width:18;height:2" coordorigin="10253,-880" coordsize="18,0" path="m10253,-880l10271,-880e" filled="f" stroked="t" strokeweight=".06pt" strokecolor="#23201C">
                <v:path arrowok="t"/>
              </v:shape>
            </v:group>
            <v:group style="position:absolute;left:10327;top:-880;width:18;height:2" coordorigin="10327,-880" coordsize="18,2">
              <v:shape style="position:absolute;left:10327;top:-880;width:18;height:2" coordorigin="10327,-880" coordsize="18,0" path="m10327,-880l10345,-880e" filled="f" stroked="t" strokeweight=".06pt" strokecolor="#23201C">
                <v:path arrowok="t"/>
              </v:shape>
            </v:group>
            <v:group style="position:absolute;left:10400;top:-880;width:19;height:2" coordorigin="10400,-880" coordsize="19,2">
              <v:shape style="position:absolute;left:10400;top:-880;width:19;height:2" coordorigin="10400,-880" coordsize="19,0" path="m10400,-880l10420,-880e" filled="f" stroked="t" strokeweight=".06pt" strokecolor="#23201C">
                <v:path arrowok="t"/>
              </v:shape>
            </v:group>
            <v:group style="position:absolute;left:10475;top:-880;width:10;height:2" coordorigin="10475,-880" coordsize="10,2">
              <v:shape style="position:absolute;left:10475;top:-880;width:10;height:2" coordorigin="10475,-880" coordsize="10,0" path="m10475,-880l10484,-880e" filled="f" stroked="t" strokeweight=".06pt" strokecolor="#23201C">
                <v:path arrowok="t"/>
              </v:shape>
            </v:group>
            <v:group style="position:absolute;left:8362;top:-2799;width:1538;height:2142" coordorigin="8362,-2799" coordsize="1538,2142">
              <v:shape style="position:absolute;left:8362;top:-2799;width:1538;height:2142" coordorigin="8362,-2799" coordsize="1538,2142" path="m9872,-876l9872,-657,9900,-657,9900,-870,9882,-870,9872,-876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892,-888l9882,-880,9872,-880,9872,-876,9882,-870,9892,-888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900,-888l9892,-888,9882,-870,9900,-870,9900,-888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304,-1238l9307,-1232,9288,-1223,9872,-876,9872,-880,9882,-880,9892,-888,9304,-1238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8380,-2799l8362,-2789,9288,-1223,9298,-1241,9302,-1241,8380,-2799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298,-1241l9288,-1223,9298,-1232,9307,-1232,9304,-1238,9298,-1241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307,-1232l9298,-1232,9288,-1223,9307,-1232e" filled="t" fillcolor="#EB3C00" stroked="f">
                <v:path arrowok="t"/>
                <v:fill/>
              </v:shape>
              <v:shape style="position:absolute;left:8362;top:-2799;width:1538;height:2142" coordorigin="8362,-2799" coordsize="1538,2142" path="m9302,-1241l9298,-1241,9304,-1238,9302,-1241e" filled="t" fillcolor="#EB3C00" stroked="f">
                <v:path arrowok="t"/>
                <v:fill/>
              </v:shape>
            </v:group>
            <v:group style="position:absolute;left:3893;top:-2817;width:4478;height:37" coordorigin="3893,-2817" coordsize="4478,37">
              <v:shape style="position:absolute;left:3893;top:-2817;width:4478;height:37" coordorigin="3893,-2817" coordsize="4478,37" path="m3893,-2817l3893,-2799,8371,-2780,8371,-2808,3893,-2817e" filled="t" fillcolor="#EB3C00" stroked="f">
                <v:path arrowok="t"/>
                <v:fill/>
              </v:shape>
            </v:group>
            <v:group style="position:absolute;left:2447;top:-2817;width:1456;height:2160" coordorigin="2447,-2817" coordsize="1456,2160">
              <v:shape style="position:absolute;left:2447;top:-2817;width:1456;height:2160" coordorigin="2447,-2817" coordsize="1456,2160" path="m2447,-888l2447,-657,2466,-657,2466,-870,2447,-888e" filled="t" fillcolor="#EB3C00" stroked="f">
                <v:path arrowok="t"/>
                <v:fill/>
              </v:shape>
              <v:shape style="position:absolute;left:2447;top:-2817;width:1456;height:2160" coordorigin="2447,-2817" coordsize="1456,2160" path="m2837,-1251l2447,-888,2456,-880,2466,-880,2466,-870,2855,-1232,2845,-1241,2846,-1241,2837,-1251e" filled="t" fillcolor="#EB3C00" stroked="f">
                <v:path arrowok="t"/>
                <v:fill/>
              </v:shape>
              <v:shape style="position:absolute;left:2447;top:-2817;width:1456;height:2160" coordorigin="2447,-2817" coordsize="1456,2160" path="m2447,-888l2466,-870,2466,-880,2456,-880,2447,-888e" filled="t" fillcolor="#EB3C00" stroked="f">
                <v:path arrowok="t"/>
                <v:fill/>
              </v:shape>
              <v:shape style="position:absolute;left:2447;top:-2817;width:1456;height:2160" coordorigin="2447,-2817" coordsize="1456,2160" path="m2846,-1241l2845,-1241,2855,-1232,2846,-1241e" filled="t" fillcolor="#EB3C00" stroked="f">
                <v:path arrowok="t"/>
                <v:fill/>
              </v:shape>
              <v:shape style="position:absolute;left:2447;top:-2817;width:1456;height:2160" coordorigin="2447,-2817" coordsize="1456,2160" path="m3355,-1761l2837,-1251,2855,-1232,3374,-1751,3355,-1761e" filled="t" fillcolor="#EB3C00" stroked="f">
                <v:path arrowok="t"/>
                <v:fill/>
              </v:shape>
              <v:shape style="position:absolute;left:2447;top:-2817;width:1456;height:2160" coordorigin="2447,-2817" coordsize="1456,2160" path="m3875,-2817l3355,-1761,3374,-1751,3902,-2799,3875,-2817e" filled="t" fillcolor="#EB3C00" stroked="f">
                <v:path arrowok="t"/>
                <v:fill/>
              </v:shape>
            </v:group>
            <v:group style="position:absolute;left:2845;top:-1227;width:6452;height:2" coordorigin="2845,-1227" coordsize="6452,2">
              <v:shape style="position:absolute;left:2845;top:-1227;width:6452;height:2" coordorigin="2845,-1227" coordsize="6452,0" path="m2845,-1227l9298,-1227e" filled="f" stroked="t" strokeweight="1.48pt" strokecolor="#EB3C00">
                <v:path arrowok="t"/>
              </v:shape>
            </v:group>
            <v:group style="position:absolute;left:2423;top:-694;width:67;height:74" coordorigin="2423,-694" coordsize="67,74">
              <v:shape style="position:absolute;left:2423;top:-694;width:67;height:74" coordorigin="2423,-694" coordsize="67,74" path="m2456,-694l2451,-693,2436,-686,2425,-668,2423,-642,2438,-626,2460,-620,2476,-628,2488,-645,2491,-670,2476,-687,2456,-694e" filled="t" fillcolor="#FFFFFF" stroked="f">
                <v:path arrowok="t"/>
                <v:fill/>
              </v:shape>
            </v:group>
            <v:group style="position:absolute;left:2410;top:-704;width:94;height:92" coordorigin="2410,-704" coordsize="94,92">
              <v:shape style="position:absolute;left:2410;top:-704;width:94;height:92" coordorigin="2410,-704" coordsize="94,92" path="m2456,-639l2438,-639,2429,-629,2429,-620,2447,-611,2456,-611,2456,-639e" filled="t" fillcolor="#EB3C00" stroked="f">
                <v:path arrowok="t"/>
                <v:fill/>
              </v:shape>
              <v:shape style="position:absolute;left:2410;top:-704;width:94;height:92" coordorigin="2410,-704" coordsize="94,92" path="m2456,-639l2456,-611,2458,-611,2456,-639e" filled="t" fillcolor="#EB3C00" stroked="f">
                <v:path arrowok="t"/>
                <v:fill/>
              </v:shape>
              <v:shape style="position:absolute;left:2410;top:-704;width:94;height:92" coordorigin="2410,-704" coordsize="94,92" path="m2474,-639l2456,-639,2458,-611,2479,-617,2494,-629,2474,-639e" filled="t" fillcolor="#EB3C00" stroked="f">
                <v:path arrowok="t"/>
                <v:fill/>
              </v:shape>
              <v:shape style="position:absolute;left:2410;top:-704;width:94;height:92" coordorigin="2410,-704" coordsize="94,92" path="m2428,-693l2415,-679,2410,-657,2410,-648,2429,-629,2438,-639,2438,-676,2428,-693e" filled="t" fillcolor="#EB3C00" stroked="f">
                <v:path arrowok="t"/>
                <v:fill/>
              </v:shape>
              <v:shape style="position:absolute;left:2410;top:-704;width:94;height:92" coordorigin="2410,-704" coordsize="94,92" path="m2494,-694l2474,-676,2474,-666,2484,-666,2484,-657,2474,-648,2474,-639,2494,-629,2503,-639,2503,-686,2494,-694e" filled="t" fillcolor="#EB3C00" stroked="f">
                <v:path arrowok="t"/>
                <v:fill/>
              </v:shape>
              <v:shape style="position:absolute;left:2410;top:-704;width:94;height:92" coordorigin="2410,-704" coordsize="94,92" path="m2456,-704l2429,-704,2429,-694,2438,-676,2447,-676,2447,-686,2456,-686,2456,-704e" filled="t" fillcolor="#EB3C00" stroked="f">
                <v:path arrowok="t"/>
                <v:fill/>
              </v:shape>
              <v:shape style="position:absolute;left:2410;top:-704;width:94;height:92" coordorigin="2410,-704" coordsize="94,92" path="m2484,-704l2456,-704,2456,-686,2466,-686,2466,-676,2474,-676,2494,-694,2484,-704e" filled="t" fillcolor="#EB3C00" stroked="f">
                <v:path arrowok="t"/>
                <v:fill/>
              </v:shape>
            </v:group>
            <v:group style="position:absolute;left:2423;top:-917;width:67;height:74" coordorigin="2423,-917" coordsize="67,74">
              <v:shape style="position:absolute;left:2423;top:-917;width:67;height:74" coordorigin="2423,-917" coordsize="67,74" path="m2456,-917l2451,-917,2436,-908,2425,-891,2423,-865,2438,-849,2460,-843,2476,-850,2488,-867,2491,-893,2476,-910,2456,-917e" filled="t" fillcolor="#FFFFFF" stroked="f">
                <v:path arrowok="t"/>
                <v:fill/>
              </v:shape>
            </v:group>
            <v:group style="position:absolute;left:2410;top:-926;width:94;height:92" coordorigin="2410,-926" coordsize="94,92">
              <v:shape style="position:absolute;left:2410;top:-926;width:94;height:92" coordorigin="2410,-926" coordsize="94,92" path="m2447,-861l2438,-861,2429,-843,2429,-833,2456,-833,2456,-852,2447,-852,2447,-861e" filled="t" fillcolor="#EB3C00" stroked="f">
                <v:path arrowok="t"/>
                <v:fill/>
              </v:shape>
              <v:shape style="position:absolute;left:2410;top:-926;width:94;height:92" coordorigin="2410,-926" coordsize="94,92" path="m2474,-861l2466,-861,2466,-852,2456,-852,2456,-833,2484,-833,2494,-843,2474,-861e" filled="t" fillcolor="#EB3C00" stroked="f">
                <v:path arrowok="t"/>
                <v:fill/>
              </v:shape>
              <v:shape style="position:absolute;left:2410;top:-926;width:94;height:92" coordorigin="2410,-926" coordsize="94,92" path="m2438,-880l2410,-877,2416,-857,2429,-843,2438,-861,2438,-880e" filled="t" fillcolor="#EB3C00" stroked="f">
                <v:path arrowok="t"/>
                <v:fill/>
              </v:shape>
              <v:shape style="position:absolute;left:2410;top:-926;width:94;height:92" coordorigin="2410,-926" coordsize="94,92" path="m2474,-861l2494,-843,2503,-852,2484,-852,2474,-861e" filled="t" fillcolor="#EB3C00" stroked="f">
                <v:path arrowok="t"/>
                <v:fill/>
              </v:shape>
              <v:shape style="position:absolute;left:2410;top:-926;width:94;height:92" coordorigin="2410,-926" coordsize="94,92" path="m2494,-908l2474,-898,2474,-888,2484,-880,2484,-870,2474,-861,2503,-861,2503,-898,2494,-908e" filled="t" fillcolor="#EB3C00" stroked="f">
                <v:path arrowok="t"/>
                <v:fill/>
              </v:shape>
              <v:shape style="position:absolute;left:2410;top:-926;width:94;height:92" coordorigin="2410,-926" coordsize="94,92" path="m2429,-908l2410,-888,2410,-880,2438,-880,2438,-898,2429,-908e" filled="t" fillcolor="#EB3C00" stroked="f">
                <v:path arrowok="t"/>
                <v:fill/>
              </v:shape>
              <v:shape style="position:absolute;left:2410;top:-926;width:94;height:92" coordorigin="2410,-926" coordsize="94,92" path="m2456,-926l2447,-926,2429,-917,2429,-908,2438,-898,2456,-898,2456,-926e" filled="t" fillcolor="#EB3C00" stroked="f">
                <v:path arrowok="t"/>
                <v:fill/>
              </v:shape>
              <v:shape style="position:absolute;left:2410;top:-926;width:94;height:92" coordorigin="2410,-926" coordsize="94,92" path="m2456,-926l2456,-898,2474,-898,2493,-909,2478,-921,2456,-926e" filled="t" fillcolor="#EB3C00" stroked="f">
                <v:path arrowok="t"/>
                <v:fill/>
              </v:shape>
              <v:shape style="position:absolute;left:2410;top:-926;width:94;height:92" coordorigin="2410,-926" coordsize="94,92" path="m2494,-908l2491,-908,2474,-898,2494,-908e" filled="t" fillcolor="#EB3C00" stroked="f">
                <v:path arrowok="t"/>
                <v:fill/>
              </v:shape>
            </v:group>
            <v:group style="position:absolute;left:2813;top:-1278;width:67;height:74" coordorigin="2813,-1278" coordsize="67,74">
              <v:shape style="position:absolute;left:2813;top:-1278;width:67;height:74" coordorigin="2813,-1278" coordsize="67,74" path="m2845,-1278l2841,-1278,2826,-1270,2815,-1253,2813,-1227,2827,-1211,2849,-1204,2865,-1212,2877,-1229,2880,-1255,2866,-1272,2845,-1278e" filled="t" fillcolor="#FFFFFF" stroked="f">
                <v:path arrowok="t"/>
                <v:fill/>
              </v:shape>
            </v:group>
            <v:group style="position:absolute;left:2800;top:-1288;width:92;height:94" coordorigin="2800,-1288" coordsize="92,94">
              <v:shape style="position:absolute;left:2800;top:-1288;width:92;height:94" coordorigin="2800,-1288" coordsize="92,94" path="m2845,-1223l2827,-1223,2810,-1213,2828,-1200,2845,-1194,2845,-1223e" filled="t" fillcolor="#EB3C00" stroked="f">
                <v:path arrowok="t"/>
                <v:fill/>
              </v:shape>
              <v:shape style="position:absolute;left:2800;top:-1288;width:92;height:94" coordorigin="2800,-1288" coordsize="92,94" path="m2845,-1223l2845,-1194,2847,-1194,2845,-1223e" filled="t" fillcolor="#EB3C00" stroked="f">
                <v:path arrowok="t"/>
                <v:fill/>
              </v:shape>
              <v:shape style="position:absolute;left:2800;top:-1288;width:92;height:94" coordorigin="2800,-1288" coordsize="92,94" path="m2864,-1232l2855,-1223,2845,-1223,2847,-1194,2865,-1201,2882,-1214,2864,-1232e" filled="t" fillcolor="#EB3C00" stroked="f">
                <v:path arrowok="t"/>
                <v:fill/>
              </v:shape>
              <v:shape style="position:absolute;left:2800;top:-1288;width:92;height:94" coordorigin="2800,-1288" coordsize="92,94" path="m2809,-1278l2800,-1269,2800,-1223,2809,-1214,2827,-1223,2827,-1260,2809,-1278e" filled="t" fillcolor="#EB3C00" stroked="f">
                <v:path arrowok="t"/>
                <v:fill/>
              </v:shape>
              <v:shape style="position:absolute;left:2800;top:-1288;width:92;height:94" coordorigin="2800,-1288" coordsize="92,94" path="m2864,-1232l2882,-1214,2892,-1223,2874,-1223,2864,-1232e" filled="t" fillcolor="#EB3C00" stroked="f">
                <v:path arrowok="t"/>
                <v:fill/>
              </v:shape>
              <v:shape style="position:absolute;left:2800;top:-1288;width:92;height:94" coordorigin="2800,-1288" coordsize="92,94" path="m2882,-1278l2864,-1260,2864,-1232,2892,-1232,2892,-1269,2882,-1278e" filled="t" fillcolor="#EB3C00" stroked="f">
                <v:path arrowok="t"/>
                <v:fill/>
              </v:shape>
              <v:shape style="position:absolute;left:2800;top:-1288;width:92;height:94" coordorigin="2800,-1288" coordsize="92,94" path="m2845,-1288l2818,-1288,2809,-1278,2827,-1260,2837,-1260,2837,-1269,2845,-1269,2845,-1288e" filled="t" fillcolor="#EB3C00" stroked="f">
                <v:path arrowok="t"/>
                <v:fill/>
              </v:shape>
              <v:shape style="position:absolute;left:2800;top:-1288;width:92;height:94" coordorigin="2800,-1288" coordsize="92,94" path="m2874,-1288l2845,-1288,2845,-1269,2855,-1269,2855,-1260,2864,-1260,2882,-1278,2874,-1288e" filled="t" fillcolor="#EB3C00" stroked="f">
                <v:path arrowok="t"/>
                <v:fill/>
              </v:shape>
            </v:group>
            <v:group style="position:absolute;left:9855;top:-917;width:62;height:74" coordorigin="9855,-917" coordsize="62,74">
              <v:shape style="position:absolute;left:9855;top:-917;width:62;height:74" coordorigin="9855,-917" coordsize="62,74" path="m9882,-917l9868,-913,9858,-896,9855,-870,9865,-851,9886,-843,9906,-850,9916,-867,9917,-893,9906,-910,9882,-917e" filled="t" fillcolor="#FFFFFF" stroked="f">
                <v:path arrowok="t"/>
                <v:fill/>
              </v:shape>
            </v:group>
            <v:group style="position:absolute;left:9835;top:-926;width:102;height:92" coordorigin="9835,-926" coordsize="102,92">
              <v:shape style="position:absolute;left:9835;top:-926;width:102;height:92" coordorigin="9835,-926" coordsize="102,92" path="m9872,-861l9854,-843,9863,-833,9882,-833,9882,-852,9872,-861e" filled="t" fillcolor="#EB3C00" stroked="f">
                <v:path arrowok="t"/>
                <v:fill/>
              </v:shape>
              <v:shape style="position:absolute;left:9835;top:-926;width:102;height:92" coordorigin="9835,-926" coordsize="102,92" path="m9900,-861l9892,-852,9882,-852,9882,-833,9910,-833,9919,-843,9900,-861e" filled="t" fillcolor="#EB3C00" stroked="f">
                <v:path arrowok="t"/>
                <v:fill/>
              </v:shape>
              <v:shape style="position:absolute;left:9835;top:-926;width:102;height:92" coordorigin="9835,-926" coordsize="102,92" path="m9863,-880l9835,-877,9842,-857,9854,-843,9872,-861,9863,-861,9863,-880e" filled="t" fillcolor="#EB3C00" stroked="f">
                <v:path arrowok="t"/>
                <v:fill/>
              </v:shape>
              <v:shape style="position:absolute;left:9835;top:-926;width:102;height:92" coordorigin="9835,-926" coordsize="102,92" path="m9910,-852l9909,-852,9918,-844,9920,-844,9910,-852e" filled="t" fillcolor="#EB3C00" stroked="f">
                <v:path arrowok="t"/>
                <v:fill/>
              </v:shape>
              <v:shape style="position:absolute;left:9835;top:-926;width:102;height:92" coordorigin="9835,-926" coordsize="102,92" path="m9919,-908l9900,-898,9910,-888,9910,-861,9900,-861,9920,-844,9932,-858,9937,-880,9937,-888,9928,-898,9919,-908e" filled="t" fillcolor="#EB3C00" stroked="f">
                <v:path arrowok="t"/>
                <v:fill/>
              </v:shape>
              <v:shape style="position:absolute;left:9835;top:-926;width:102;height:92" coordorigin="9835,-926" coordsize="102,92" path="m9854,-908l9835,-888,9835,-880,9863,-880,9863,-888,9872,-898,9854,-908e" filled="t" fillcolor="#EB3C00" stroked="f">
                <v:path arrowok="t"/>
                <v:fill/>
              </v:shape>
              <v:shape style="position:absolute;left:9835;top:-926;width:102;height:92" coordorigin="9835,-926" coordsize="102,92" path="m9882,-926l9872,-926,9863,-917,9854,-908,9872,-898,9882,-898,9882,-926e" filled="t" fillcolor="#EB3C00" stroked="f">
                <v:path arrowok="t"/>
                <v:fill/>
              </v:shape>
              <v:shape style="position:absolute;left:9835;top:-926;width:102;height:92" coordorigin="9835,-926" coordsize="102,92" path="m9882,-926l9882,-898,9900,-898,9918,-909,9903,-921,9882,-926e" filled="t" fillcolor="#EB3C00" stroked="f">
                <v:path arrowok="t"/>
                <v:fill/>
              </v:shape>
              <v:shape style="position:absolute;left:9835;top:-926;width:102;height:92" coordorigin="9835,-926" coordsize="102,92" path="m9919,-908l9917,-908,9900,-898,9919,-908e" filled="t" fillcolor="#EB3C00" stroked="f">
                <v:path arrowok="t"/>
                <v:fill/>
              </v:shape>
            </v:group>
            <v:group style="position:absolute;left:9855;top:-686;width:64;height:71" coordorigin="9855,-686" coordsize="64,71">
              <v:shape style="position:absolute;left:9855;top:-686;width:64;height:71" coordorigin="9855,-686" coordsize="64,71" path="m9892,-686l9877,-682,9861,-667,9855,-646,9861,-629,9878,-617,9903,-614,9915,-630,9919,-656,9910,-677,9892,-686e" filled="t" fillcolor="#FFFFFF" stroked="f">
                <v:path arrowok="t"/>
                <v:fill/>
              </v:shape>
            </v:group>
            <v:group style="position:absolute;left:9845;top:-694;width:92;height:92" coordorigin="9845,-694" coordsize="92,92">
              <v:shape style="position:absolute;left:9845;top:-694;width:92;height:92" coordorigin="9845,-694" coordsize="92,92" path="m9892,-629l9872,-629,9854,-611,9863,-602,9892,-602,9892,-629e" filled="t" fillcolor="#EB3C00" stroked="f">
                <v:path arrowok="t"/>
                <v:fill/>
              </v:shape>
              <v:shape style="position:absolute;left:9845;top:-694;width:92;height:92" coordorigin="9845,-694" coordsize="92,92" path="m9900,-629l9892,-629,9892,-602,9910,-602,9919,-611,9900,-629e" filled="t" fillcolor="#EB3C00" stroked="f">
                <v:path arrowok="t"/>
                <v:fill/>
              </v:shape>
              <v:shape style="position:absolute;left:9845;top:-694;width:92;height:92" coordorigin="9845,-694" coordsize="92,92" path="m9854,-686l9845,-676,9845,-620,9854,-611,9872,-629,9872,-639,9863,-639,9863,-657,9872,-657,9872,-666,9854,-686e" filled="t" fillcolor="#EB3C00" stroked="f">
                <v:path arrowok="t"/>
                <v:fill/>
              </v:shape>
              <v:shape style="position:absolute;left:9845;top:-694;width:92;height:92" coordorigin="9845,-694" coordsize="92,92" path="m9900,-629l9918,-612,9920,-612,9900,-629e" filled="t" fillcolor="#EB3C00" stroked="f">
                <v:path arrowok="t"/>
                <v:fill/>
              </v:shape>
              <v:shape style="position:absolute;left:9845;top:-694;width:92;height:92" coordorigin="9845,-694" coordsize="92,92" path="m9937,-648l9910,-648,9910,-639,9900,-629,9920,-612,9932,-630,9937,-648e" filled="t" fillcolor="#EB3C00" stroked="f">
                <v:path arrowok="t"/>
                <v:fill/>
              </v:shape>
              <v:shape style="position:absolute;left:9845;top:-694;width:92;height:92" coordorigin="9845,-694" coordsize="92,92" path="m9931,-666l9900,-666,9910,-657,9910,-648,9937,-649,9931,-666e" filled="t" fillcolor="#EB3C00" stroked="f">
                <v:path arrowok="t"/>
                <v:fill/>
              </v:shape>
              <v:shape style="position:absolute;left:9845;top:-694;width:92;height:92" coordorigin="9845,-694" coordsize="92,92" path="m9892,-694l9863,-694,9854,-686,9872,-666,9892,-666,9892,-694e" filled="t" fillcolor="#EB3C00" stroked="f">
                <v:path arrowok="t"/>
                <v:fill/>
              </v:shape>
              <v:shape style="position:absolute;left:9845;top:-694;width:92;height:92" coordorigin="9845,-694" coordsize="92,92" path="m9910,-694l9892,-694,9892,-666,9900,-666,9919,-686,9910,-694e" filled="t" fillcolor="#EB3C00" stroked="f">
                <v:path arrowok="t"/>
                <v:fill/>
              </v:shape>
              <v:shape style="position:absolute;left:9845;top:-694;width:92;height:92" coordorigin="9845,-694" coordsize="92,92" path="m9919,-686l9910,-676,9925,-676,9919,-686e" filled="t" fillcolor="#EB3C00" stroked="f">
                <v:path arrowok="t"/>
                <v:fill/>
              </v:shape>
            </v:group>
            <v:group style="position:absolute;left:9255;top:-1278;width:67;height:74" coordorigin="9255,-1278" coordsize="67,74">
              <v:shape style="position:absolute;left:9255;top:-1278;width:67;height:74" coordorigin="9255,-1278" coordsize="67,74" path="m9288,-1278l9283,-1278,9267,-1270,9257,-1253,9255,-1226,9270,-1211,9292,-1204,9308,-1212,9320,-1229,9322,-1255,9308,-1272,9288,-1278e" filled="t" fillcolor="#FFFFFF" stroked="f">
                <v:path arrowok="t"/>
                <v:fill/>
              </v:shape>
            </v:group>
            <v:group style="position:absolute;left:9242;top:-1288;width:92;height:94" coordorigin="9242,-1288" coordsize="92,94">
              <v:shape style="position:absolute;left:9242;top:-1288;width:92;height:94" coordorigin="9242,-1288" coordsize="92,94" path="m9280,-1223l9270,-1223,9251,-1204,9260,-1194,9288,-1194,9288,-1214,9280,-1214,9280,-1223e" filled="t" fillcolor="#EB3C00" stroked="f">
                <v:path arrowok="t"/>
                <v:fill/>
              </v:shape>
              <v:shape style="position:absolute;left:9242;top:-1288;width:92;height:94" coordorigin="9242,-1288" coordsize="92,94" path="m9307,-1223l9298,-1223,9298,-1214,9288,-1214,9288,-1194,9317,-1194,9325,-1204,9307,-1223e" filled="t" fillcolor="#EB3C00" stroked="f">
                <v:path arrowok="t"/>
                <v:fill/>
              </v:shape>
              <v:shape style="position:absolute;left:9242;top:-1288;width:92;height:94" coordorigin="9242,-1288" coordsize="92,94" path="m9251,-1269l9242,-1251,9242,-1223,9251,-1214,9251,-1204,9270,-1223,9270,-1260,9251,-1269e" filled="t" fillcolor="#EB3C00" stroked="f">
                <v:path arrowok="t"/>
                <v:fill/>
              </v:shape>
              <v:shape style="position:absolute;left:9242;top:-1288;width:92;height:94" coordorigin="9242,-1288" coordsize="92,94" path="m9335,-1269l9325,-1269,9307,-1260,9307,-1251,9317,-1241,9317,-1232,9307,-1232,9307,-1223,9325,-1204,9335,-1214,9335,-1269e" filled="t" fillcolor="#EB3C00" stroked="f">
                <v:path arrowok="t"/>
                <v:fill/>
              </v:shape>
              <v:shape style="position:absolute;left:9242;top:-1288;width:92;height:94" coordorigin="9242,-1288" coordsize="92,94" path="m9287,-1288l9269,-1282,9251,-1269,9270,-1260,9288,-1260,9287,-1288e" filled="t" fillcolor="#EB3C00" stroked="f">
                <v:path arrowok="t"/>
                <v:fill/>
              </v:shape>
              <v:shape style="position:absolute;left:9242;top:-1288;width:92;height:94" coordorigin="9242,-1288" coordsize="92,94" path="m9288,-1288l9288,-1260,9307,-1260,9324,-1270,9306,-1282,9288,-1288e" filled="t" fillcolor="#EB3C00" stroked="f">
                <v:path arrowok="t"/>
                <v:fill/>
              </v:shape>
              <v:shape style="position:absolute;left:9242;top:-1288;width:92;height:94" coordorigin="9242,-1288" coordsize="92,94" path="m9325,-1269l9322,-1269,9307,-1260,9325,-1269e" filled="t" fillcolor="#EB3C00" stroked="f">
                <v:path arrowok="t"/>
                <v:fill/>
              </v:shape>
            </v:group>
            <v:group style="position:absolute;left:5970;top:-1288;width:120;height:121" coordorigin="5970,-1288" coordsize="120,121">
              <v:shape style="position:absolute;left:5970;top:-1288;width:120;height:121" coordorigin="5970,-1288" coordsize="120,121" path="m5998,-1237l5988,-1223,6082,-1167,6090,-1194,6048,-1223,6007,-1223,5998,-1237e" filled="t" fillcolor="#EB3C00" stroked="f">
                <v:path arrowok="t"/>
                <v:fill/>
              </v:shape>
              <v:shape style="position:absolute;left:5970;top:-1288;width:120;height:121" coordorigin="5970,-1288" coordsize="120,121" path="m5988,-1251l5970,-1241,5988,-1223,5996,-1239,5988,-1251e" filled="t" fillcolor="#EB3C00" stroked="f">
                <v:path arrowok="t"/>
                <v:fill/>
              </v:shape>
              <v:shape style="position:absolute;left:5970;top:-1288;width:120;height:121" coordorigin="5970,-1288" coordsize="120,121" path="m6007,-1251l5998,-1237,6007,-1223,6030,-1236,6007,-1251e" filled="t" fillcolor="#EB3C00" stroked="f">
                <v:path arrowok="t"/>
                <v:fill/>
              </v:shape>
              <v:shape style="position:absolute;left:5970;top:-1288;width:120;height:121" coordorigin="5970,-1288" coordsize="120,121" path="m6030,-1236l6007,-1223,6048,-1223,6030,-1236e" filled="t" fillcolor="#EB3C00" stroked="f">
                <v:path arrowok="t"/>
                <v:fill/>
              </v:shape>
              <v:shape style="position:absolute;left:5970;top:-1288;width:120;height:121" coordorigin="5970,-1288" coordsize="120,121" path="m6057,-1251l6007,-1251,6030,-1236,6057,-1251e" filled="t" fillcolor="#EB3C00" stroked="f">
                <v:path arrowok="t"/>
                <v:fill/>
              </v:shape>
              <v:shape style="position:absolute;left:5970;top:-1288;width:120;height:121" coordorigin="5970,-1288" coordsize="120,121" path="m6082,-1288l5988,-1251,5998,-1241,5996,-1239,5998,-1237,6007,-1251,6057,-1251,6090,-1269,6082,-1288e" filled="t" fillcolor="#EB3C00" stroked="f">
                <v:path arrowok="t"/>
                <v:fill/>
              </v:shape>
              <v:shape style="position:absolute;left:5970;top:-1288;width:120;height:121" coordorigin="5970,-1288" coordsize="120,121" path="m5988,-1251l5996,-1239,5998,-1241,5988,-1251e" filled="t" fillcolor="#EB3C00" stroked="f">
                <v:path arrowok="t"/>
                <v:fill/>
              </v:shape>
            </v:group>
            <v:group style="position:absolute;left:6127;top:-2864;width:130;height:120" coordorigin="6127,-2864" coordsize="130,120">
              <v:shape style="position:absolute;left:6127;top:-2864;width:130;height:120" coordorigin="6127,-2864" coordsize="130,120" path="m6161,-2810l6155,-2799,6239,-2744,6257,-2762,6195,-2799,6164,-2799,6161,-2810e" filled="t" fillcolor="#EB3C00" stroked="f">
                <v:path arrowok="t"/>
                <v:fill/>
              </v:shape>
              <v:shape style="position:absolute;left:6127;top:-2864;width:130;height:120" coordorigin="6127,-2864" coordsize="130,120" path="m6155,-2826l6127,-2808,6155,-2799,6155,-2826e" filled="t" fillcolor="#EB3C00" stroked="f">
                <v:path arrowok="t"/>
                <v:fill/>
              </v:shape>
              <v:shape style="position:absolute;left:6127;top:-2864;width:130;height:120" coordorigin="6127,-2864" coordsize="130,120" path="m6164,-2817l6161,-2810,6164,-2799,6182,-2806,6164,-2817e" filled="t" fillcolor="#EB3C00" stroked="f">
                <v:path arrowok="t"/>
                <v:fill/>
              </v:shape>
              <v:shape style="position:absolute;left:6127;top:-2864;width:130;height:120" coordorigin="6127,-2864" coordsize="130,120" path="m6182,-2806l6164,-2799,6195,-2799,6182,-2806e" filled="t" fillcolor="#EB3C00" stroked="f">
                <v:path arrowok="t"/>
                <v:fill/>
              </v:shape>
              <v:shape style="position:absolute;left:6127;top:-2864;width:130;height:120" coordorigin="6127,-2864" coordsize="130,120" path="m6209,-2817l6164,-2817,6182,-2806,6209,-2817e" filled="t" fillcolor="#EB3C00" stroked="f">
                <v:path arrowok="t"/>
                <v:fill/>
              </v:shape>
              <v:shape style="position:absolute;left:6127;top:-2864;width:130;height:120" coordorigin="6127,-2864" coordsize="130,120" path="m6248,-2864l6155,-2826,6161,-2810,6164,-2817,6209,-2817,6257,-2836,6248,-2864e" filled="t" fillcolor="#EB3C00" stroked="f">
                <v:path arrowok="t"/>
                <v:fill/>
              </v:shape>
            </v:group>
            <v:group style="position:absolute;left:8872;top:-1946;width:110;height:130" coordorigin="8872,-1946" coordsize="110,130">
              <v:shape style="position:absolute;left:8872;top:-1946;width:110;height:130" coordorigin="8872,-1946" coordsize="110,130" path="m8880,-1908l8880,-1816,8909,-1816,8902,-1897,8880,-1908e" filled="t" fillcolor="#EB3C00" stroked="f">
                <v:path arrowok="t"/>
                <v:fill/>
              </v:shape>
              <v:shape style="position:absolute;left:8872;top:-1946;width:110;height:130" coordorigin="8872,-1946" coordsize="110,130" path="m8912,-1928l8899,-1928,8902,-1897,8964,-1863,8982,-1881,8912,-1928e" filled="t" fillcolor="#EB3C00" stroked="f">
                <v:path arrowok="t"/>
                <v:fill/>
              </v:shape>
              <v:shape style="position:absolute;left:8872;top:-1946;width:110;height:130" coordorigin="8872,-1946" coordsize="110,130" path="m8899,-1936l8880,-1908,8902,-1897,8899,-1928,8912,-1928,8899,-1936e" filled="t" fillcolor="#EB3C00" stroked="f">
                <v:path arrowok="t"/>
                <v:fill/>
              </v:shape>
              <v:shape style="position:absolute;left:8872;top:-1946;width:110;height:130" coordorigin="8872,-1946" coordsize="110,130" path="m8872,-1946l8880,-1928,8880,-1908,8893,-1928,8890,-1928,8899,-1936,8872,-1946e" filled="t" fillcolor="#EB3C00" stroked="f">
                <v:path arrowok="t"/>
                <v:fill/>
              </v:shape>
            </v:group>
            <v:group style="position:absolute;left:9557;top:-1074;width:121;height:102" coordorigin="9557,-1074" coordsize="121,102">
              <v:shape style="position:absolute;left:9557;top:-1074;width:121;height:102" coordorigin="9557,-1074" coordsize="121,102" path="m9576,-1061l9566,-1056,9613,-972,9641,-982,9598,-1047,9576,-1047,9576,-1061e" filled="t" fillcolor="#EB3C00" stroked="f">
                <v:path arrowok="t"/>
                <v:fill/>
              </v:shape>
              <v:shape style="position:absolute;left:9557;top:-1074;width:121;height:102" coordorigin="9557,-1074" coordsize="121,102" path="m9586,-1065l9576,-1061,9576,-1047,9596,-1049,9586,-1065e" filled="t" fillcolor="#EB3C00" stroked="f">
                <v:path arrowok="t"/>
                <v:fill/>
              </v:shape>
              <v:shape style="position:absolute;left:9557;top:-1074;width:121;height:102" coordorigin="9557,-1074" coordsize="121,102" path="m9596,-1049l9576,-1047,9598,-1047,9596,-1049e" filled="t" fillcolor="#EB3C00" stroked="f">
                <v:path arrowok="t"/>
                <v:fill/>
              </v:shape>
              <v:shape style="position:absolute;left:9557;top:-1074;width:121;height:102" coordorigin="9557,-1074" coordsize="121,102" path="m9678,-1065l9586,-1065,9596,-1049,9678,-1056,9678,-1065e" filled="t" fillcolor="#EB3C00" stroked="f">
                <v:path arrowok="t"/>
                <v:fill/>
              </v:shape>
              <v:shape style="position:absolute;left:9557;top:-1074;width:121;height:102" coordorigin="9557,-1074" coordsize="121,102" path="m9576,-1074l9557,-1074,9566,-1056,9576,-1061,9576,-1074e" filled="t" fillcolor="#EB3C00" stroked="f">
                <v:path arrowok="t"/>
                <v:fill/>
              </v:shape>
              <v:shape style="position:absolute;left:9557;top:-1074;width:121;height:102" coordorigin="9557,-1074" coordsize="121,102" path="m9678,-1074l9576,-1074,9576,-1061,9586,-1065,9678,-1065,9678,-1074e" filled="t" fillcolor="#EB3C00" stroked="f">
                <v:path arrowok="t"/>
                <v:fill/>
              </v:shape>
            </v:group>
            <v:group style="position:absolute;left:3355;top:-1863;width:112;height:121" coordorigin="3355,-1863" coordsize="112,121">
              <v:shape style="position:absolute;left:3355;top:-1863;width:112;height:121" coordorigin="3355,-1863" coordsize="112,121" path="m3392,-1863l3365,-1863,3355,-1761,3355,-1742,3374,-1751,3365,-1761,3369,-1761,3365,-1769,3386,-1783,3392,-1863e" filled="t" fillcolor="#EB3C00" stroked="f">
                <v:path arrowok="t"/>
                <v:fill/>
              </v:shape>
              <v:shape style="position:absolute;left:3355;top:-1863;width:112;height:121" coordorigin="3355,-1863" coordsize="112,121" path="m3386,-1783l3365,-1769,3374,-1751,3390,-1761,3384,-1761,3386,-1783e" filled="t" fillcolor="#EB3C00" stroked="f">
                <v:path arrowok="t"/>
                <v:fill/>
              </v:shape>
              <v:shape style="position:absolute;left:3355;top:-1863;width:112;height:121" coordorigin="3355,-1863" coordsize="112,121" path="m3449,-1826l3386,-1783,3384,-1761,3390,-1761,3467,-1806,3449,-1826e" filled="t" fillcolor="#EB3C00" stroked="f">
                <v:path arrowok="t"/>
                <v:fill/>
              </v:shape>
            </v:group>
            <v:group style="position:absolute;left:2605;top:-1130;width:120;height:120" coordorigin="2605,-1130" coordsize="120,120">
              <v:shape style="position:absolute;left:2605;top:-1130;width:120;height:120" coordorigin="2605,-1130" coordsize="120,120" path="m2614,-1037l2605,-1010,2623,-1019,2619,-1032,2614,-1037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19,-1032l2623,-1019,2623,-1028,2619,-1032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18,-1035l2619,-1032,2623,-1028,2623,-1019,2646,-1028,2633,-1028,2618,-1035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41,-1054l2616,-1047,2615,-1043,2618,-1035,2633,-1028,2641,-1054e" filled="t" fillcolor="#EB3C00" stroked="f">
                <v:path arrowok="t"/>
                <v:fill/>
              </v:shape>
              <v:shape style="position:absolute;left:2605;top:-1130;width:120;height:120" coordorigin="2605,-1130" coordsize="120,120" path="m2716,-1074l2641,-1054,2633,-1028,2646,-1028,2725,-1056,2716,-1074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15,-1043l2614,-1037,2618,-1035,2615,-1043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16,-1047l2614,-1047,2615,-1043,2616,-1047e" filled="t" fillcolor="#EB3C00" stroked="f">
                <v:path arrowok="t"/>
                <v:fill/>
              </v:shape>
              <v:shape style="position:absolute;left:2605;top:-1130;width:120;height:120" coordorigin="2605,-1130" coordsize="120,120" path="m2633,-1130l2616,-1047,2641,-1054,2660,-1121,2633,-1130e" filled="t" fillcolor="#EB3C00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97.820007pt;margin-top:-22.63982pt;width:32.880pt;height:1.86pt;mso-position-horizontal-relative:page;mso-position-vertical-relative:paragraph;z-index:-5734" coordorigin="9956,-453" coordsize="658,37">
            <v:shape style="position:absolute;left:9956;top:-453;width:658;height:37" coordorigin="9956,-453" coordsize="658,37" path="m10614,-416l9956,-416,9956,-453,10614,-453,10614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106.620003pt;margin-top:-22.21982pt;width:44.46pt;height:1.44pt;mso-position-horizontal-relative:page;mso-position-vertical-relative:paragraph;z-index:-5733" coordorigin="2132,-444" coordsize="889,29">
            <v:shape style="position:absolute;left:2132;top:-444;width:889;height:29" coordorigin="2132,-444" coordsize="889,29" path="m3022,-416l2132,-416,2132,-444,3022,-444,3022,-416xe" filled="f" stroked="t" strokeweight=".06pt" strokecolor="#23201C">
              <v:path arrowok="t"/>
            </v:shape>
          </v:group>
          <w10:wrap type="none"/>
        </w:pict>
      </w:r>
      <w:r>
        <w:rPr/>
        <w:pict>
          <v:group style="position:absolute;margin-left:70.629997pt;margin-top:-168.249832pt;width:483.34001pt;height:170.02001pt;mso-position-horizontal-relative:page;mso-position-vertical-relative:paragraph;z-index:-5732" coordorigin="1413,-3365" coordsize="9667,3400">
            <v:group style="position:absolute;left:1418;top:-3359;width:9655;height:2" coordorigin="1418,-3359" coordsize="9655,2">
              <v:shape style="position:absolute;left:1418;top:-3359;width:9655;height:2" coordorigin="1418,-3359" coordsize="9655,0" path="m1418,-3359l11074,-3359e" filled="f" stroked="t" strokeweight=".58001pt" strokecolor="#000000">
                <v:path arrowok="t"/>
              </v:shape>
            </v:group>
            <v:group style="position:absolute;left:1423;top:-3354;width:2;height:3379" coordorigin="1423,-3354" coordsize="2,3379">
              <v:shape style="position:absolute;left:1423;top:-3354;width:2;height:3379" coordorigin="1423,-3354" coordsize="0,3379" path="m1423,-3354l1423,25e" filled="f" stroked="t" strokeweight=".580pt" strokecolor="#000000">
                <v:path arrowok="t"/>
              </v:shape>
            </v:group>
            <v:group style="position:absolute;left:11069;top:-3354;width:2;height:3379" coordorigin="11069,-3354" coordsize="2,3379">
              <v:shape style="position:absolute;left:11069;top:-3354;width:2;height:3379" coordorigin="11069,-3354" coordsize="0,3379" path="m11069,-3354l11069,25e" filled="f" stroked="t" strokeweight=".579980pt" strokecolor="#000000">
                <v:path arrowok="t"/>
              </v:shape>
            </v:group>
            <v:group style="position:absolute;left:1418;top:30;width:9655;height:2" coordorigin="1418,30" coordsize="9655,2">
              <v:shape style="position:absolute;left:1418;top:30;width:9655;height:2" coordorigin="1418,30" coordsize="9655,0" path="m1418,30l11074,30e" filled="f" stroked="t" strokeweight=".5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3.23:Potek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3.1.3.4.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Primeri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enostavnih</w:t>
      </w:r>
      <w:r>
        <w:rPr>
          <w:rFonts w:ascii="Arial" w:hAnsi="Arial" w:cs="Arial" w:eastAsia="Arial"/>
          <w:sz w:val="22"/>
          <w:szCs w:val="22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22"/>
          <w:szCs w:val="22"/>
          <w:spacing w:val="-3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dejanski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zvedbi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3.1.3.4.1.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br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dini.</w:t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80.445202pt;height:417.69pt;mso-position-horizontal-relative:char;mso-position-vertical-relative:line" type="#_x0000_t75">
            <v:imagedata r:id="rId55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brez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ernih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3.1.3.4.2.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vozi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dinsko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rti.</w:t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80.445202pt;height:417.69pt;mso-position-horizontal-relative:char;mso-position-vertical-relative:line" type="#_x0000_t75">
            <v:imagedata r:id="rId5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smernima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3.1.3.4.3.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vozi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etnimi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pas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7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dvojni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ri.</w:t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80.445202pt;height:417.69pt;mso-position-horizontal-relative:char;mso-position-vertical-relative:line" type="#_x0000_t75">
            <v:imagedata r:id="rId5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3.26: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smernima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prometnimi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paso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3.1.3.4.4.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eljenima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smernima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06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29.130184pt;width:483.40002pt;height:419.97998pt;mso-position-horizontal-relative:page;mso-position-vertical-relative:paragraph;z-index:-5731" coordorigin="1413,583" coordsize="9668,8400">
            <v:shape style="position:absolute;left:1428;top:593;width:9637;height:8378" type="#_x0000_t75">
              <v:imagedata r:id="rId58" o:title=""/>
            </v:shape>
            <v:group style="position:absolute;left:1418;top:588;width:9656;height:2" coordorigin="1418,588" coordsize="9656,2">
              <v:shape style="position:absolute;left:1418;top:588;width:9656;height:2" coordorigin="1418,588" coordsize="9656,0" path="m1418,588l11075,588e" filled="f" stroked="t" strokeweight=".579980pt" strokecolor="#000000">
                <v:path arrowok="t"/>
              </v:shape>
            </v:group>
            <v:group style="position:absolute;left:1423;top:593;width:2;height:8378" coordorigin="1423,593" coordsize="2,8378">
              <v:shape style="position:absolute;left:1423;top:593;width:2;height:8378" coordorigin="1423,593" coordsize="0,8378" path="m1423,593l1423,8972e" filled="f" stroked="t" strokeweight=".580pt" strokecolor="#000000">
                <v:path arrowok="t"/>
              </v:shape>
            </v:group>
            <v:group style="position:absolute;left:11070;top:593;width:2;height:8378" coordorigin="11070,593" coordsize="2,8378">
              <v:shape style="position:absolute;left:11070;top:593;width:2;height:8378" coordorigin="11070,593" coordsize="0,8378" path="m11070,593l11070,8972e" filled="f" stroked="t" strokeweight=".58004pt" strokecolor="#000000">
                <v:path arrowok="t"/>
              </v:shape>
            </v:group>
            <v:group style="position:absolute;left:1418;top:8976;width:9656;height:2" coordorigin="1418,8976" coordsize="9656,2">
              <v:shape style="position:absolute;left:1418;top:8976;width:9656;height:2" coordorigin="1418,8976" coordsize="9656,0" path="m1418,8976l11075,8976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prehitevalnim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asom.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3.27: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nima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oziš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ema.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1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3.1.3.5.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Primeri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kompleksnejši</w:t>
      </w:r>
      <w:r>
        <w:rPr>
          <w:rFonts w:ascii="Arial" w:hAnsi="Arial" w:cs="Arial" w:eastAsia="Arial"/>
          <w:sz w:val="22"/>
          <w:szCs w:val="22"/>
          <w:spacing w:val="-15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osi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3.1.3.5.1.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Križiš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prihaja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rov.</w:t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80.445202pt;height:417.69pt;mso-position-horizontal-relative:char;mso-position-vertical-relative:line" type="#_x0000_t75">
            <v:imagedata r:id="rId5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3.28: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Primer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nega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22.360205pt;width:482.67998pt;height:310.659980pt;mso-position-horizontal-relative:page;mso-position-vertical-relative:paragraph;z-index:-5730" coordorigin="1413,447" coordsize="9654,6213">
            <v:shape style="position:absolute;left:1428;top:458;width:9623;height:6192" type="#_x0000_t75">
              <v:imagedata r:id="rId60" o:title=""/>
            </v:shape>
            <v:group style="position:absolute;left:1418;top:453;width:9642;height:2" coordorigin="1418,453" coordsize="9642,2">
              <v:shape style="position:absolute;left:1418;top:453;width:9642;height:2" coordorigin="1418,453" coordsize="9642,0" path="m1418,453l11060,453e" filled="f" stroked="t" strokeweight=".579980pt" strokecolor="#000000">
                <v:path arrowok="t"/>
              </v:shape>
            </v:group>
            <v:group style="position:absolute;left:1423;top:458;width:2;height:6192" coordorigin="1423,458" coordsize="2,6192">
              <v:shape style="position:absolute;left:1423;top:458;width:2;height:6192" coordorigin="1423,458" coordsize="0,6192" path="m1423,458l1423,6650e" filled="f" stroked="t" strokeweight=".580pt" strokecolor="#000000">
                <v:path arrowok="t"/>
              </v:shape>
            </v:group>
            <v:group style="position:absolute;left:11056;top:458;width:2;height:6192" coordorigin="11056,458" coordsize="2,6192">
              <v:shape style="position:absolute;left:11056;top:458;width:2;height:6192" coordorigin="11056,458" coordsize="0,6192" path="m11056,458l11056,6650e" filled="f" stroked="t" strokeweight=".579980pt" strokecolor="#000000">
                <v:path arrowok="t"/>
              </v:shape>
            </v:group>
            <v:group style="position:absolute;left:1418;top:6655;width:9642;height:2" coordorigin="1418,6655" coordsize="9642,2">
              <v:shape style="position:absolute;left:1418;top:6655;width:9642;height:2" coordorigin="1418,6655" coordsize="9642,0" path="m1418,6655l11060,6655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ejš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riž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ravila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stveno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bolj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etena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dvis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cije.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3.29: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Primer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kompleks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ejše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križiš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-317.769836pt;width:482.56005pt;height:310.66001pt;mso-position-horizontal-relative:page;mso-position-vertical-relative:paragraph;z-index:-5729" coordorigin="1413,-6355" coordsize="9651,6213">
            <v:shape style="position:absolute;left:1428;top:-6345;width:9620;height:6192" type="#_x0000_t75">
              <v:imagedata r:id="rId61" o:title=""/>
            </v:shape>
            <v:group style="position:absolute;left:1418;top:-6350;width:9640;height:2" coordorigin="1418,-6350" coordsize="9640,2">
              <v:shape style="position:absolute;left:1418;top:-6350;width:9640;height:2" coordorigin="1418,-6350" coordsize="9640,0" path="m1418,-6350l11058,-6350e" filled="f" stroked="t" strokeweight=".58001pt" strokecolor="#000000">
                <v:path arrowok="t"/>
              </v:shape>
            </v:group>
            <v:group style="position:absolute;left:1423;top:-6345;width:2;height:6192" coordorigin="1423,-6345" coordsize="2,6192">
              <v:shape style="position:absolute;left:1423;top:-6345;width:2;height:6192" coordorigin="1423,-6345" coordsize="0,6192" path="m1423,-6345l1423,-153e" filled="f" stroked="t" strokeweight=".580pt" strokecolor="#000000">
                <v:path arrowok="t"/>
              </v:shape>
            </v:group>
            <v:group style="position:absolute;left:11053;top:-6345;width:2;height:6192" coordorigin="11053,-6345" coordsize="2,6192">
              <v:shape style="position:absolute;left:11053;top:-6345;width:2;height:6192" coordorigin="11053,-6345" coordsize="0,6192" path="m11053,-6345l11053,-153e" filled="f" stroked="t" strokeweight=".58004pt" strokecolor="#000000">
                <v:path arrowok="t"/>
              </v:shape>
            </v:group>
            <v:group style="position:absolute;left:1418;top:-148;width:9640;height:2" coordorigin="1418,-148" coordsize="9640,2">
              <v:shape style="position:absolute;left:1418;top:-148;width:9640;height:2" coordorigin="1418,-148" coordsize="9640,0" path="m1418,-148l11058,-148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3.30: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oosne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enoo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3.1.3.5.2.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kr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i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4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Krožna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krožnim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nasprotni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spec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poteka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er,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dolžino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šteje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autri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utom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urad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aža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prag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ravnav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avad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(glej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poglavje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0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15.830339pt;width:483.40004pt;height:419.97998pt;mso-position-horizontal-relative:page;mso-position-vertical-relative:paragraph;z-index:-5728" coordorigin="1413,317" coordsize="9668,8400">
            <v:shape style="position:absolute;left:1428;top:327;width:9637;height:8378" type="#_x0000_t75">
              <v:imagedata r:id="rId62" o:title=""/>
            </v:shape>
            <v:group style="position:absolute;left:1418;top:322;width:9656;height:2" coordorigin="1418,322" coordsize="9656,2">
              <v:shape style="position:absolute;left:1418;top:322;width:9656;height:2" coordorigin="1418,322" coordsize="9656,0" path="m1418,322l11075,322e" filled="f" stroked="t" strokeweight=".579980pt" strokecolor="#000000">
                <v:path arrowok="t"/>
              </v:shape>
            </v:group>
            <v:group style="position:absolute;left:1423;top:327;width:2;height:8378" coordorigin="1423,327" coordsize="2,8378">
              <v:shape style="position:absolute;left:1423;top:327;width:2;height:8378" coordorigin="1423,327" coordsize="0,8378" path="m1423,327l1423,8706e" filled="f" stroked="t" strokeweight=".580pt" strokecolor="#000000">
                <v:path arrowok="t"/>
              </v:shape>
            </v:group>
            <v:group style="position:absolute;left:11070;top:327;width:2;height:8378" coordorigin="11070,327" coordsize="2,8378">
              <v:shape style="position:absolute;left:11070;top:327;width:2;height:8378" coordorigin="11070,327" coordsize="0,8378" path="m11070,327l11070,8706e" filled="f" stroked="t" strokeweight=".58004pt" strokecolor="#000000">
                <v:path arrowok="t"/>
              </v:shape>
            </v:group>
            <v:group style="position:absolute;left:1418;top:8710;width:9656;height:2" coordorigin="1418,8710" coordsize="9656,2">
              <v:shape style="position:absolute;left:1418;top:8710;width:9656;height:2" coordorigin="1418,8710" coordsize="9656,0" path="m1418,8710l11075,8710e" filled="f" stroked="t" strokeweight=".5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3.4)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enimi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3.1.3.5.3.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i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9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cesto.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dolžino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šteje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ributom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(L)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prag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vel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"Y"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brva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avamo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"T"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(glej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glavje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0" w:lineRule="exact"/>
        <w:ind w:left="463" w:right="7814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3.4)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-427.149841pt;width:483.40008pt;height:419.98004pt;mso-position-horizontal-relative:page;mso-position-vertical-relative:paragraph;z-index:-5727" coordorigin="1413,-8543" coordsize="9668,8400">
            <v:shape style="position:absolute;left:1428;top:-8532;width:9637;height:8378" type="#_x0000_t75">
              <v:imagedata r:id="rId63" o:title=""/>
            </v:shape>
            <v:group style="position:absolute;left:1418;top:-8537;width:9656;height:2" coordorigin="1418,-8537" coordsize="9656,2">
              <v:shape style="position:absolute;left:1418;top:-8537;width:9656;height:2" coordorigin="1418,-8537" coordsize="9656,0" path="m1418,-8537l11075,-8537e" filled="f" stroked="t" strokeweight=".58004pt" strokecolor="#000000">
                <v:path arrowok="t"/>
              </v:shape>
            </v:group>
            <v:group style="position:absolute;left:1423;top:-8532;width:2;height:8378" coordorigin="1423,-8532" coordsize="2,8378">
              <v:shape style="position:absolute;left:1423;top:-8532;width:2;height:8378" coordorigin="1423,-8532" coordsize="0,8378" path="m1423,-8532l1423,-154e" filled="f" stroked="t" strokeweight=".580pt" strokecolor="#000000">
                <v:path arrowok="t"/>
              </v:shape>
            </v:group>
            <v:group style="position:absolute;left:11070;top:-8532;width:2;height:8378" coordorigin="11070,-8532" coordsize="2,8378">
              <v:shape style="position:absolute;left:11070;top:-8532;width:2;height:8378" coordorigin="11070,-8532" coordsize="0,8378" path="m11070,-8532l11070,-154e" filled="f" stroked="t" strokeweight=".58004pt" strokecolor="#000000">
                <v:path arrowok="t"/>
              </v:shape>
            </v:group>
            <v:group style="position:absolute;left:1418;top:-149;width:9656;height:2" coordorigin="1418,-149" coordsize="9656,2">
              <v:shape style="position:absolute;left:1418;top:-149;width:9656;height:2" coordorigin="1418,-149" coordsize="9656,0" path="m1418,-149l11075,-149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3.32: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3.1.3.5.4.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ivališ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ivali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dstavlja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dseka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ceste,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katero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avezu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e..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-424.209839pt;width:483.40008pt;height:419.98004pt;mso-position-horizontal-relative:page;mso-position-vertical-relative:paragraph;z-index:-5726" coordorigin="1413,-8484" coordsize="9668,8400">
            <v:shape style="position:absolute;left:1428;top:-8474;width:9637;height:8378" type="#_x0000_t75">
              <v:imagedata r:id="rId64" o:title=""/>
            </v:shape>
            <v:group style="position:absolute;left:1418;top:-8478;width:9656;height:2" coordorigin="1418,-8478" coordsize="9656,2">
              <v:shape style="position:absolute;left:1418;top:-8478;width:9656;height:2" coordorigin="1418,-8478" coordsize="9656,0" path="m1418,-8478l11075,-8478e" filled="f" stroked="t" strokeweight=".58004pt" strokecolor="#000000">
                <v:path arrowok="t"/>
              </v:shape>
            </v:group>
            <v:group style="position:absolute;left:1423;top:-8474;width:2;height:8378" coordorigin="1423,-8474" coordsize="2,8378">
              <v:shape style="position:absolute;left:1423;top:-8474;width:2;height:8378" coordorigin="1423,-8474" coordsize="0,8378" path="m1423,-8474l1423,-95e" filled="f" stroked="t" strokeweight=".580pt" strokecolor="#000000">
                <v:path arrowok="t"/>
              </v:shape>
            </v:group>
            <v:group style="position:absolute;left:11070;top:-8474;width:2;height:8378" coordorigin="11070,-8474" coordsize="2,8378">
              <v:shape style="position:absolute;left:11070;top:-8474;width:2;height:8378" coordorigin="11070,-8474" coordsize="0,8378" path="m11070,-8474l11070,-95e" filled="f" stroked="t" strokeweight=".58004pt" strokecolor="#000000">
                <v:path arrowok="t"/>
              </v:shape>
            </v:group>
            <v:group style="position:absolute;left:1418;top:-90;width:9656;height:2" coordorigin="1418,-90" coordsize="9656,2">
              <v:shape style="position:absolute;left:1418;top:-90;width:9656;height:2" coordorigin="1418,-90" coordsize="9656,0" path="m1418,-90l11075,-90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3.33: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3.2.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Osno</w:t>
      </w:r>
      <w:r>
        <w:rPr>
          <w:rFonts w:ascii="Arial" w:hAnsi="Arial" w:cs="Arial" w:eastAsia="Arial"/>
          <w:sz w:val="28"/>
          <w:szCs w:val="28"/>
          <w:spacing w:val="2"/>
          <w:w w:val="100"/>
          <w:b/>
          <w:bCs/>
          <w:i/>
        </w:rPr>
        <w:t>v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ni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grafi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  <w:i/>
        </w:rPr>
        <w:t>č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ni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objekti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98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(GID)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rikazan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(linijo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dosedanj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nji:</w:t>
      </w:r>
    </w:p>
    <w:p>
      <w:pPr>
        <w:spacing w:before="6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1.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i:</w:t>
      </w:r>
    </w:p>
    <w:p>
      <w:pPr>
        <w:spacing w:before="0" w:after="0" w:line="240" w:lineRule="auto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</w:p>
    <w:p>
      <w:pPr>
        <w:spacing w:before="3" w:after="0" w:line="230" w:lineRule="exact"/>
        <w:ind w:left="498" w:right="6755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b.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</w:p>
    <w:p>
      <w:pPr>
        <w:spacing w:before="0" w:after="0" w:line="223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8.589996pt;margin-top:14.45055pt;width:426.46001pt;height:219.51998pt;mso-position-horizontal-relative:page;mso-position-vertical-relative:paragraph;z-index:-5725" coordorigin="1972,289" coordsize="8529,4390">
            <v:shape style="position:absolute;left:1987;top:300;width:8498;height:4369" type="#_x0000_t75">
              <v:imagedata r:id="rId65" o:title=""/>
            </v:shape>
            <v:group style="position:absolute;left:1978;top:295;width:8518;height:2" coordorigin="1978,295" coordsize="8518,2">
              <v:shape style="position:absolute;left:1978;top:295;width:8518;height:2" coordorigin="1978,295" coordsize="8518,0" path="m1978,295l10495,295e" filled="f" stroked="t" strokeweight=".579980pt" strokecolor="#000000">
                <v:path arrowok="t"/>
              </v:shape>
            </v:group>
            <v:group style="position:absolute;left:1982;top:300;width:2;height:4369" coordorigin="1982,300" coordsize="2,4369">
              <v:shape style="position:absolute;left:1982;top:300;width:2;height:4369" coordorigin="1982,300" coordsize="0,4369" path="m1982,300l1982,4669e" filled="f" stroked="t" strokeweight=".580pt" strokecolor="#000000">
                <v:path arrowok="t"/>
              </v:shape>
            </v:group>
            <v:group style="position:absolute;left:10490;top:300;width:2;height:4369" coordorigin="10490,300" coordsize="2,4369">
              <v:shape style="position:absolute;left:10490;top:300;width:2;height:4369" coordorigin="10490,300" coordsize="0,4369" path="m10490,300l10490,4669e" filled="f" stroked="t" strokeweight=".579980pt" strokecolor="#000000">
                <v:path arrowok="t"/>
              </v:shape>
            </v:group>
            <v:group style="position:absolute;left:1978;top:4674;width:8518;height:2" coordorigin="1978,4674" coordsize="8518,2">
              <v:shape style="position:absolute;left:1978;top:4674;width:8518;height:2" coordorigin="1978,4674" coordsize="8518,0" path="m1978,4674l10495,4674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GID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preseka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etku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ostitven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ru,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sekal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Osno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elementi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(G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2.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e):</w:t>
      </w:r>
    </w:p>
    <w:p>
      <w:pPr>
        <w:spacing w:before="3" w:after="0" w:line="230" w:lineRule="exact"/>
        <w:ind w:left="498" w:right="523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</w:p>
    <w:p>
      <w:pPr>
        <w:spacing w:before="0" w:after="0" w:line="227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c.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</w:p>
    <w:p>
      <w:pPr>
        <w:spacing w:before="0" w:after="0" w:line="22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236.302002pt;margin-top:19.641661pt;width:137.218pt;height:157.6pt;mso-position-horizontal-relative:page;mso-position-vertical-relative:paragraph;z-index:-5724" coordorigin="4726,393" coordsize="2744,3152">
            <v:group style="position:absolute;left:5047;top:435;width:2080;height:3042" coordorigin="5047,435" coordsize="2080,3042">
              <v:shape style="position:absolute;left:5047;top:435;width:2080;height:3042" coordorigin="5047,435" coordsize="2080,3042" path="m5060,435l5047,453,5160,539,5279,639,5406,753,5536,879,5671,1016,5807,1163,5943,1318,6079,1479,6212,1647,6341,1819,6465,1993,6582,2170,6691,2346,6790,2522,6879,2695,6955,2864,7017,3028,7063,3186,7093,3336,7105,3477,7127,3477,7123,3394,7112,3309,7096,3222,7074,3134,7047,3045,7016,2955,6981,2865,6942,2775,6900,2685,6855,2596,6808,2507,6759,2420,6709,2334,6657,2250,6605,2168,6554,2089,6502,2012,6451,1939,6402,1869,6354,1802,6291,1717,6227,1633,6162,1550,6096,1467,6029,1385,5960,1305,5891,1225,5821,1146,5750,1068,5677,991,5620,932,5562,872,5503,814,5443,756,5382,698,5319,642,5256,588,5192,535,5127,484,5094,459,5060,435e" filled="t" fillcolor="#DA241C" stroked="f">
                <v:path arrowok="t"/>
                <v:fill/>
              </v:shape>
            </v:group>
            <v:group style="position:absolute;left:5305;top:403;width:2078;height:3043" coordorigin="5305,403" coordsize="2078,3043">
              <v:shape style="position:absolute;left:5305;top:403;width:2078;height:3043" coordorigin="5305,403" coordsize="2078,3043" path="m5317,403l5305,421,5338,445,5371,470,5436,521,5499,573,5562,627,5624,683,5684,739,5744,797,5803,855,5860,914,5917,973,5989,1049,6060,1127,6130,1206,6200,1286,6268,1367,6335,1449,6402,1531,6467,1615,6530,1698,6593,1783,6640,1849,6689,1918,6740,1991,6791,2067,6842,2146,6894,2227,6945,2311,6995,2396,7044,2483,7091,2571,7135,2660,7177,2749,7216,2839,7251,2928,7282,3018,7309,3106,7331,3193,7347,3279,7358,3364,7362,3446,7384,3446,7379,3363,7369,3278,7352,3191,7331,3103,7304,3013,7273,2924,7237,2834,7199,2743,7156,2653,7112,2564,7065,2475,7016,2388,6965,2302,6914,2218,6862,2136,6810,2057,6759,1980,6708,1907,6659,1836,6611,1770,6548,1685,6484,1601,6419,1517,6352,1435,6285,1353,6217,1272,6148,1192,6077,1113,6006,1035,5934,958,5877,899,5819,840,5759,781,5699,723,5638,666,5576,611,5513,556,5449,503,5383,452,5350,427,5317,403e" filled="t" fillcolor="#DA241C" stroked="f">
                <v:path arrowok="t"/>
                <v:fill/>
              </v:shape>
              <v:shape style="position:absolute;left:4726;top:608;width:2744;height:1511" type="#_x0000_t75">
                <v:imagedata r:id="rId66" o:title=""/>
              </v:shape>
            </v:group>
            <v:group style="position:absolute;left:7362;top:3446;width:22;height:43" coordorigin="7362,3446" coordsize="22,43">
              <v:shape style="position:absolute;left:7362;top:3446;width:22;height:43" coordorigin="7362,3446" coordsize="22,43" path="m7362,3468l7384,3468e" filled="f" stroked="t" strokeweight="2.260pt" strokecolor="#DA241C">
                <v:path arrowok="t"/>
              </v:shape>
            </v:group>
            <v:group style="position:absolute;left:7105;top:3477;width:22;height:44" coordorigin="7105,3477" coordsize="22,44">
              <v:shape style="position:absolute;left:7105;top:3477;width:22;height:44" coordorigin="7105,3477" coordsize="22,44" path="m7105,3499l7127,3499e" filled="f" stroked="t" strokeweight="2.320pt" strokecolor="#DA241C">
                <v:path arrowok="t"/>
              </v:shape>
            </v:group>
            <v:group style="position:absolute;left:6954;top:2854;width:88;height:97" coordorigin="6954,2854" coordsize="88,97">
              <v:shape style="position:absolute;left:6954;top:2854;width:88;height:97" coordorigin="6954,2854" coordsize="88,97" path="m6976,2854l6956,2862,6954,2952,6976,2952,6977,2886,6960,2869,6976,2854e" filled="t" fillcolor="#DA241C" stroked="f">
                <v:path arrowok="t"/>
                <v:fill/>
              </v:shape>
              <v:shape style="position:absolute;left:6954;top:2854;width:88;height:97" coordorigin="6954,2854" coordsize="88,97" path="m6976,2854l6978,2862,6977,2886,7026,2936,7042,2920,6976,2854e" filled="t" fillcolor="#DA241C" stroked="f">
                <v:path arrowok="t"/>
                <v:fill/>
              </v:shape>
              <v:shape style="position:absolute;left:6954;top:2854;width:88;height:97" coordorigin="6954,2854" coordsize="88,97" path="m6976,2854l6960,2869,6977,2886,6978,2862,6976,2854e" filled="t" fillcolor="#DA241C" stroked="f">
                <v:path arrowok="t"/>
                <v:fill/>
              </v:shape>
            </v:group>
            <v:group style="position:absolute;left:7188;top:2770;width:88;height:98" coordorigin="7188,2770" coordsize="88,98">
              <v:shape style="position:absolute;left:7188;top:2770;width:88;height:98" coordorigin="7188,2770" coordsize="88,98" path="m7210,2770l7190,2779,7188,2869,7210,2869,7211,2804,7194,2786,7210,2770e" filled="t" fillcolor="#DA241C" stroked="f">
                <v:path arrowok="t"/>
                <v:fill/>
              </v:shape>
              <v:shape style="position:absolute;left:7188;top:2770;width:88;height:98" coordorigin="7188,2770" coordsize="88,98" path="m7210,2770l7212,2779,7211,2804,7260,2853,7276,2836,7210,2770e" filled="t" fillcolor="#DA241C" stroked="f">
                <v:path arrowok="t"/>
                <v:fill/>
              </v:shape>
              <v:shape style="position:absolute;left:7188;top:2770;width:88;height:98" coordorigin="7188,2770" coordsize="88,98" path="m7210,2770l7194,2786,7211,2804,7212,2779,7210,2770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222.610001pt;margin-top:14.631651pt;width:178.42002pt;height:214.24001pt;mso-position-horizontal-relative:page;mso-position-vertical-relative:paragraph;z-index:-5715" coordorigin="4452,293" coordsize="3568,4285">
            <v:group style="position:absolute;left:4458;top:298;width:3557;height:2" coordorigin="4458,298" coordsize="3557,2">
              <v:shape style="position:absolute;left:4458;top:298;width:3557;height:2" coordorigin="4458,298" coordsize="3557,0" path="m4458,298l8015,298e" filled="f" stroked="t" strokeweight=".58001pt" strokecolor="#000000">
                <v:path arrowok="t"/>
              </v:shape>
            </v:group>
            <v:group style="position:absolute;left:4463;top:303;width:2;height:4264" coordorigin="4463,303" coordsize="2,4264">
              <v:shape style="position:absolute;left:4463;top:303;width:2;height:4264" coordorigin="4463,303" coordsize="0,4264" path="m4463,303l4463,4567e" filled="f" stroked="t" strokeweight=".580pt" strokecolor="#000000">
                <v:path arrowok="t"/>
              </v:shape>
            </v:group>
            <v:group style="position:absolute;left:8010;top:303;width:2;height:4264" coordorigin="8010,303" coordsize="2,4264">
              <v:shape style="position:absolute;left:8010;top:303;width:2;height:4264" coordorigin="8010,303" coordsize="0,4264" path="m8010,303l8010,4567e" filled="f" stroked="t" strokeweight=".58001pt" strokecolor="#000000">
                <v:path arrowok="t"/>
              </v:shape>
            </v:group>
            <v:group style="position:absolute;left:4458;top:4572;width:3557;height:2" coordorigin="4458,4572" coordsize="3557,2">
              <v:shape style="position:absolute;left:4458;top:4572;width:3557;height:2" coordorigin="4458,4572" coordsize="3557,0" path="m4458,4572l8015,4572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20"/>
          <w:szCs w:val="20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GID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preseka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stikih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rikl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2691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367.23999pt;margin-top:-58.779816pt;width:2.38pt;height:8.74pt;mso-position-horizontal-relative:page;mso-position-vertical-relative:paragraph;z-index:-5723" coordorigin="7345,-1176" coordsize="48,175">
            <v:group style="position:absolute;left:7360;top:-1166;width:23;height:44" coordorigin="7360,-1166" coordsize="23,44">
              <v:shape style="position:absolute;left:7360;top:-1166;width:23;height:44" coordorigin="7360,-1166" coordsize="23,44" path="m7361,-1166l7361,-1164,7360,-1150,7360,-1121,7381,-1121,7381,-1133,7382,-1149,7382,-1164,7361,-1166e" filled="t" fillcolor="#DA241C" stroked="f">
                <v:path arrowok="t"/>
                <v:fill/>
              </v:shape>
            </v:group>
            <v:group style="position:absolute;left:7355;top:-1056;width:24;height:46" coordorigin="7355,-1056" coordsize="24,46">
              <v:shape style="position:absolute;left:7355;top:-1056;width:24;height:46" coordorigin="7355,-1056" coordsize="24,46" path="m7356,-1056l7356,-1043,7355,-1030,7355,-1012,7376,-1011,7378,-1029,7378,-1044,7379,-1055,7356,-1056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66.76001pt;margin-top:-47.799816pt;width:2.38pt;height:8.74pt;mso-position-horizontal-relative:page;mso-position-vertical-relative:paragraph;z-index:-5722" coordorigin="7335,-956" coordsize="48,175">
            <v:group style="position:absolute;left:7349;top:-946;width:24;height:44" coordorigin="7349,-946" coordsize="24,44">
              <v:shape style="position:absolute;left:7349;top:-946;width:24;height:44" coordorigin="7349,-946" coordsize="24,44" path="m7351,-946l7350,-915,7349,-903,7372,-902,7372,-915,7373,-945,7351,-946e" filled="t" fillcolor="#DA241C" stroked="f">
                <v:path arrowok="t"/>
                <v:fill/>
              </v:shape>
            </v:group>
            <v:group style="position:absolute;left:7345;top:-836;width:23;height:44" coordorigin="7345,-836" coordsize="23,44">
              <v:shape style="position:absolute;left:7345;top:-836;width:23;height:44" coordorigin="7345,-836" coordsize="23,44" path="m7368,-836l7346,-836,7346,-831,7345,-818,7345,-792,7367,-791,7367,-818,7368,-831,7368,-836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66.640015pt;margin-top:-36.819817pt;width:2.38pt;height:8.74pt;mso-position-horizontal-relative:page;mso-position-vertical-relative:paragraph;z-index:-5721" coordorigin="7333,-736" coordsize="48,175">
            <v:group style="position:absolute;left:7343;top:-726;width:23;height:44" coordorigin="7343,-726" coordsize="23,44">
              <v:shape style="position:absolute;left:7343;top:-726;width:23;height:44" coordorigin="7343,-726" coordsize="23,44" path="m7344,-726l7343,-724,7343,-698,7344,-684,7344,-682,7366,-682,7366,-725,7344,-726e" filled="t" fillcolor="#DA241C" stroked="f">
                <v:path arrowok="t"/>
                <v:fill/>
              </v:shape>
            </v:group>
            <v:group style="position:absolute;left:7345;top:-616;width:25;height:44" coordorigin="7345,-616" coordsize="25,44">
              <v:shape style="position:absolute;left:7345;top:-616;width:25;height:44" coordorigin="7345,-616" coordsize="25,44" path="m7367,-616l7345,-612,7347,-592,7348,-572,7370,-573,7369,-575,7369,-587,7368,-594,7368,-606,7367,-614,7367,-616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67.23999pt;margin-top:-25.899817pt;width:3.1pt;height:7.06pt;mso-position-horizontal-relative:page;mso-position-vertical-relative:paragraph;z-index:-5720" coordorigin="7345,-518" coordsize="62,141">
            <v:group style="position:absolute;left:7355;top:-508;width:28;height:47" coordorigin="7355,-508" coordsize="28,47">
              <v:shape style="position:absolute;left:7355;top:-508;width:28;height:47" coordorigin="7355,-508" coordsize="28,47" path="m7376,-508l7355,-504,7355,-502,7356,-496,7356,-490,7357,-483,7360,-471,7360,-464,7361,-461,7382,-465,7382,-468,7379,-488,7376,-508e" filled="t" fillcolor="#DA241C" stroked="f">
                <v:path arrowok="t"/>
                <v:fill/>
              </v:shape>
            </v:group>
            <v:group style="position:absolute;left:7373;top:-400;width:24;height:13" coordorigin="7373,-400" coordsize="24,13">
              <v:shape style="position:absolute;left:7373;top:-400;width:24;height:13" coordorigin="7373,-400" coordsize="24,13" path="m7394,-400l7373,-395,7374,-394,7375,-387,7397,-392,7396,-399,7394,-400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54.399994pt;margin-top:-57.159817pt;width:2.38pt;height:8.74pt;mso-position-horizontal-relative:page;mso-position-vertical-relative:paragraph;z-index:-5719" coordorigin="7088,-1143" coordsize="48,175">
            <v:group style="position:absolute;left:7103;top:-1133;width:23;height:44" coordorigin="7103,-1133" coordsize="23,44">
              <v:shape style="position:absolute;left:7103;top:-1133;width:23;height:44" coordorigin="7103,-1133" coordsize="23,44" path="m7126,-1133l7104,-1133,7104,-1130,7103,-1114,7103,-1090,7124,-1089,7124,-1098,7126,-1114,7126,-1133e" filled="t" fillcolor="#DA241C" stroked="f">
                <v:path arrowok="t"/>
                <v:fill/>
              </v:shape>
            </v:group>
            <v:group style="position:absolute;left:7098;top:-1024;width:24;height:46" coordorigin="7098,-1024" coordsize="24,46">
              <v:shape style="position:absolute;left:7098;top:-1024;width:24;height:46" coordorigin="7098,-1024" coordsize="24,46" path="m7099,-1024l7099,-1006,7098,-992,7098,-980,7120,-978,7121,-990,7121,-1007,7122,-1020,7122,-1023,7099,-1024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53.920013pt;margin-top:-46.179817pt;width:2.38pt;height:8.74pt;mso-position-horizontal-relative:page;mso-position-vertical-relative:paragraph;z-index:-5718" coordorigin="7078,-924" coordsize="48,175">
            <v:group style="position:absolute;left:7092;top:-914;width:24;height:44" coordorigin="7092,-914" coordsize="24,44">
              <v:shape style="position:absolute;left:7092;top:-914;width:24;height:44" coordorigin="7092,-914" coordsize="24,44" path="m7094,-914l7092,-874,7092,-870,7115,-869,7115,-874,7116,-912,7094,-914e" filled="t" fillcolor="#DA241C" stroked="f">
                <v:path arrowok="t"/>
                <v:fill/>
              </v:shape>
            </v:group>
            <v:group style="position:absolute;left:7088;top:-803;width:23;height:44" coordorigin="7088,-803" coordsize="23,44">
              <v:shape style="position:absolute;left:7088;top:-803;width:23;height:44" coordorigin="7088,-803" coordsize="23,44" path="m7111,-803l7090,-799,7089,-780,7088,-760,7110,-759,7110,-774,7111,-789,7111,-803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53.859985pt;margin-top:-35.199818pt;width:2.320pt;height:8.74pt;mso-position-horizontal-relative:page;mso-position-vertical-relative:paragraph;z-index:-5717" coordorigin="7077,-704" coordsize="46,175">
            <v:group style="position:absolute;left:7087;top:-694;width:22;height:44" coordorigin="7087,-694" coordsize="22,44">
              <v:shape style="position:absolute;left:7087;top:-694;width:22;height:44" coordorigin="7087,-694" coordsize="22,44" path="m7109,-694l7087,-690,7087,-650,7109,-650,7109,-694e" filled="t" fillcolor="#DA241C" stroked="f">
                <v:path arrowok="t"/>
                <v:fill/>
              </v:shape>
            </v:group>
            <v:group style="position:absolute;left:7089;top:-584;width:25;height:44" coordorigin="7089,-584" coordsize="25,44">
              <v:shape style="position:absolute;left:7089;top:-584;width:25;height:44" coordorigin="7089,-584" coordsize="25,44" path="m7111,-584l7089,-579,7090,-559,7091,-539,7114,-540,7113,-544,7111,-564,7111,-584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54.431671pt;margin-top:-24.279816pt;width:3.30834pt;height:8.02pt;mso-position-horizontal-relative:page;mso-position-vertical-relative:paragraph;z-index:-5716" coordorigin="7089,-486" coordsize="66,160">
            <v:group style="position:absolute;left:7099;top:-476;width:27;height:47" coordorigin="7099,-476" coordsize="27,47">
              <v:shape style="position:absolute;left:7099;top:-476;width:27;height:47" coordorigin="7099,-476" coordsize="27,47" path="m7120,-476l7099,-469,7101,-448,7104,-429,7126,-432,7122,-456,7120,-476e" filled="t" fillcolor="#DA241C" stroked="f">
                <v:path arrowok="t"/>
                <v:fill/>
              </v:shape>
            </v:group>
            <v:group style="position:absolute;left:7116;top:-368;width:29;height:32" coordorigin="7116,-368" coordsize="29,32">
              <v:shape style="position:absolute;left:7116;top:-368;width:29;height:32" coordorigin="7116,-368" coordsize="29,32" path="m7138,-368l7116,-364,7117,-362,7118,-354,7120,-348,7122,-342,7123,-335,7145,-340,7142,-347,7141,-353,7140,-360,7139,-366,7138,-368e" filled="t" fillcolor="#DA241C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Osno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elementi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3.2.1.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Geometrija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23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antitativni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velikost,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matemat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Matemati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odvis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geo-in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koordinatni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sitem.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atami.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nje:</w:t>
      </w:r>
    </w:p>
    <w:p>
      <w:pPr>
        <w:spacing w:before="21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olilinija,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zapore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neisto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ežnih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</w:p>
    <w:p>
      <w:pPr>
        <w:spacing w:before="0" w:after="0" w:line="364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kah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(XYZ)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državnem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natnem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(Gauss-Krue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jev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s.)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53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3D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nski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ord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nato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rvir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42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38" w:after="0" w:line="226" w:lineRule="auto"/>
        <w:ind w:left="423" w:right="454" w:firstLine="-28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izogib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žavam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krožene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0.001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(1m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);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format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zvozi,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DXF)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izpisovati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cimal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mesta,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...)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rožiti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mm</w:t>
      </w:r>
    </w:p>
    <w:p>
      <w:pPr>
        <w:spacing w:before="59" w:after="0" w:line="211" w:lineRule="auto"/>
        <w:ind w:left="423" w:right="670" w:firstLine="-284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38.835991pt;width:483.22004pt;height:309.22004pt;mso-position-horizontal-relative:page;mso-position-vertical-relative:paragraph;z-index:-5714" coordorigin="1413,777" coordsize="9664,6184">
            <v:group style="position:absolute;left:1418;top:783;width:9653;height:2" coordorigin="1418,783" coordsize="9653,2">
              <v:shape style="position:absolute;left:1418;top:783;width:9653;height:2" coordorigin="1418,783" coordsize="9653,0" path="m1418,783l11071,783e" filled="f" stroked="t" strokeweight=".58004pt" strokecolor="#000000">
                <v:path arrowok="t"/>
              </v:shape>
            </v:group>
            <v:group style="position:absolute;left:1423;top:787;width:2;height:6163" coordorigin="1423,787" coordsize="2,6163">
              <v:shape style="position:absolute;left:1423;top:787;width:2;height:6163" coordorigin="1423,787" coordsize="0,6163" path="m1423,787l1423,6951e" filled="f" stroked="t" strokeweight=".580pt" strokecolor="#000000">
                <v:path arrowok="t"/>
              </v:shape>
            </v:group>
            <v:group style="position:absolute;left:11066;top:787;width:2;height:6163" coordorigin="11066,787" coordsize="2,6163">
              <v:shape style="position:absolute;left:11066;top:787;width:2;height:6163" coordorigin="11066,787" coordsize="0,6163" path="m11066,787l11066,6951e" filled="f" stroked="t" strokeweight=".579980pt" strokecolor="#000000">
                <v:path arrowok="t"/>
              </v:shape>
            </v:group>
            <v:group style="position:absolute;left:1418;top:6955;width:9653;height:2" coordorigin="1418,6955" coordsize="9653,2">
              <v:shape style="position:absolute;left:1418;top:6955;width:9653;height:2" coordorigin="1418,6955" coordsize="9653,0" path="m1418,6955l11071,6955e" filled="f" stroked="t" strokeweight=".580pt" strokecolor="#000000">
                <v:path arrowok="t"/>
              </v:shape>
            </v:group>
            <w10:wrap type="none"/>
          </v:group>
        </w:pic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"si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rt",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(glej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3.36);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"mu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part"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neskl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buti.</w:t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61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43.141671pt;height:271.92pt;mso-position-horizontal-relative:char;mso-position-vertical-relative:line" type="#_x0000_t75">
            <v:imagedata r:id="rId6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0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3.36: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"Multi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part”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"single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part”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polilinija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3.2.1.1.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Kontrola</w:t>
      </w:r>
      <w:r>
        <w:rPr>
          <w:rFonts w:ascii="Arial" w:hAnsi="Arial" w:cs="Arial" w:eastAsia="Arial"/>
          <w:sz w:val="22"/>
          <w:szCs w:val="22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pravilnosti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geometrije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izvedeni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ntrole:</w:t>
      </w:r>
    </w:p>
    <w:p>
      <w:pPr>
        <w:spacing w:before="21" w:after="0" w:line="240" w:lineRule="auto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</w:p>
    <w:p>
      <w:pPr>
        <w:spacing w:before="0" w:after="0" w:line="364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dne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polilinije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istol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D-XY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3D-XYZ)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353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olilinije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"ostrih"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zavojev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(kotna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bližati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reve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2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("Cl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To"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3.2.2.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Topologija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365" w:lineRule="auto"/>
        <w:ind w:left="138" w:right="4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relativne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ologije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pojma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</w:p>
    <w:p>
      <w:pPr>
        <w:spacing w:before="3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"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e"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olilinije;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redelili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lilinijo,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</w:p>
    <w:p>
      <w:pPr>
        <w:spacing w:before="0" w:after="0" w:line="229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"single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art"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9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Lomna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("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"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olilinije,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polilinija,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opredel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polilini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istol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dnjih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polilinije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seboj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obravnavamo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stik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"O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ranje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"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dovoljen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...)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("P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ranje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"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takem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eru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otre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raf</w:t>
      </w:r>
      <w:r>
        <w:rPr>
          <w:rFonts w:ascii="Arial" w:hAnsi="Arial" w:cs="Arial" w:eastAsia="Arial"/>
          <w:sz w:val="20"/>
          <w:szCs w:val="20"/>
          <w:spacing w:val="3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razdeliti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dva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("R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stikan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e"),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dovol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138" w:right="-20"/>
        <w:jc w:val="left"/>
        <w:rPr>
          <w:rFonts w:ascii="Meiryo" w:hAnsi="Meiryo" w:cs="Meiryo" w:eastAsia="Meiryo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77" w:after="0" w:line="240" w:lineRule="auto"/>
        <w:ind w:left="100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00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</w:t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00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50.24pt;height:150.24pt;mso-position-horizontal-relative:char;mso-position-vertical-relative:line" type="#_x0000_t75">
            <v:imagedata r:id="rId6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8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989998pt;margin-top:-288.689789pt;width:489.94004pt;height:283.06pt;mso-position-horizontal-relative:page;mso-position-vertical-relative:paragraph;z-index:-5711" coordorigin="1300,-5774" coordsize="9799,5661">
            <v:group style="position:absolute;left:1306;top:-5768;width:9787;height:2" coordorigin="1306,-5768" coordsize="9787,2">
              <v:shape style="position:absolute;left:1306;top:-5768;width:9787;height:2" coordorigin="1306,-5768" coordsize="9787,0" path="m1306,-5768l11093,-5768e" filled="f" stroked="t" strokeweight=".579980pt" strokecolor="#000000">
                <v:path arrowok="t"/>
              </v:shape>
            </v:group>
            <v:group style="position:absolute;left:1310;top:-5763;width:2;height:5645" coordorigin="1310,-5763" coordsize="2,5645">
              <v:shape style="position:absolute;left:1310;top:-5763;width:2;height:5645" coordorigin="1310,-5763" coordsize="0,5645" path="m1310,-5763l1310,-118e" filled="f" stroked="t" strokeweight=".580pt" strokecolor="#000000">
                <v:path arrowok="t"/>
              </v:shape>
            </v:group>
            <v:group style="position:absolute;left:1306;top:-123;width:9787;height:2" coordorigin="1306,-123" coordsize="9787,2">
              <v:shape style="position:absolute;left:1306;top:-123;width:9787;height:2" coordorigin="1306,-123" coordsize="9787,0" path="m1306,-123l11093,-123e" filled="f" stroked="t" strokeweight=".580pt" strokecolor="#000000">
                <v:path arrowok="t"/>
              </v:shape>
            </v:group>
            <v:group style="position:absolute;left:4537;top:-5763;width:2;height:5645" coordorigin="4537,-5763" coordsize="2,5645">
              <v:shape style="position:absolute;left:4537;top:-5763;width:2;height:5645" coordorigin="4537,-5763" coordsize="0,5645" path="m4537,-5763l4537,-118e" filled="f" stroked="t" strokeweight=".580pt" strokecolor="#000000">
                <v:path arrowok="t"/>
              </v:shape>
            </v:group>
            <v:group style="position:absolute;left:7812;top:-5763;width:2;height:5645" coordorigin="7812,-5763" coordsize="2,5645">
              <v:shape style="position:absolute;left:7812;top:-5763;width:2;height:5645" coordorigin="7812,-5763" coordsize="0,5645" path="m7812,-5763l7812,-118e" filled="f" stroked="t" strokeweight=".579980pt" strokecolor="#000000">
                <v:path arrowok="t"/>
              </v:shape>
            </v:group>
            <v:group style="position:absolute;left:11088;top:-5763;width:2;height:5645" coordorigin="11088,-5763" coordsize="2,5645">
              <v:shape style="position:absolute;left:11088;top:-5763;width:2;height:5645" coordorigin="11088,-5763" coordsize="0,5645" path="m11088,-5763l11088,-118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3.37: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Zapiranje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polilinije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7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230.399994pt;margin-top:17.539429pt;width:148.319992pt;height:240.720016pt;mso-position-horizontal-relative:page;mso-position-vertical-relative:paragraph;z-index:-5713" type="#_x0000_t75">
            <v:imagedata r:id="rId69" o:title=""/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ik</w:t>
      </w:r>
    </w:p>
    <w:p>
      <w:pPr>
        <w:spacing w:before="77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br w:type="column"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412.259979pt;margin-top:16.639435pt;width:120.47995pt;height:236.879944pt;mso-position-horizontal-relative:page;mso-position-vertical-relative:paragraph;z-index:-5712" type="#_x0000_t75">
            <v:imagedata r:id="rId70" o:title=""/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3105" w:space="223"/>
            <w:col w:w="2967" w:space="308"/>
            <w:col w:w="3337"/>
          </w:cols>
        </w:sectPr>
      </w:pPr>
      <w:rPr/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35" w:after="0" w:line="240" w:lineRule="auto"/>
        <w:ind w:left="138" w:right="1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Sekan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ovoljeno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primeru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nadv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poiskati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strezne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šitve.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53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49.200042pt;height:369.12pt;mso-position-horizontal-relative:char;mso-position-vertical-relative:line" type="#_x0000_t75">
            <v:imagedata r:id="rId7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-404.529785pt;width:390.34002pt;height:397.29998pt;mso-position-horizontal-relative:page;mso-position-vertical-relative:paragraph;z-index:-5710" coordorigin="1413,-8091" coordsize="7807,7946">
            <v:group style="position:absolute;left:1418;top:-8085;width:7795;height:2" coordorigin="1418,-8085" coordsize="7795,2">
              <v:shape style="position:absolute;left:1418;top:-8085;width:7795;height:2" coordorigin="1418,-8085" coordsize="7795,0" path="m1418,-8085l9214,-8085e" filled="f" stroked="t" strokeweight=".579980pt" strokecolor="#000000">
                <v:path arrowok="t"/>
              </v:shape>
            </v:group>
            <v:group style="position:absolute;left:1423;top:-8080;width:2;height:7925" coordorigin="1423,-8080" coordsize="2,7925">
              <v:shape style="position:absolute;left:1423;top:-8080;width:2;height:7925" coordorigin="1423,-8080" coordsize="0,7925" path="m1423,-8080l1423,-155e" filled="f" stroked="t" strokeweight=".580pt" strokecolor="#000000">
                <v:path arrowok="t"/>
              </v:shape>
            </v:group>
            <v:group style="position:absolute;left:9209;top:-8080;width:2;height:7925" coordorigin="9209,-8080" coordsize="2,7925">
              <v:shape style="position:absolute;left:9209;top:-8080;width:2;height:7925" coordorigin="9209,-8080" coordsize="0,7925" path="m9209,-8080l9209,-155e" filled="f" stroked="t" strokeweight=".58001pt" strokecolor="#000000">
                <v:path arrowok="t"/>
              </v:shape>
            </v:group>
            <v:group style="position:absolute;left:1418;top:-150;width:7795;height:2" coordorigin="1418,-150" coordsize="7795,2">
              <v:shape style="position:absolute;left:1418;top:-150;width:7795;height:2" coordorigin="1418,-150" coordsize="7795,0" path="m1418,-150l9214,-150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3.38: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Sekanje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polilinije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same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seboj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rimer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Mangartske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ceste)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3.2.3.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Usmerjenost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41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aha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predstavlja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naraš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Sploš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aža.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3.2.4.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Identifikator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entifikator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ravno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zitivno,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štev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aplikaci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roma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cuj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baz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h,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delajo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grafiko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ajno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GID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(grafi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entifikat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izbr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san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ekt,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riše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njegov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ntifikat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ovno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uporabiti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3.3.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Izpeljani</w:t>
      </w:r>
      <w:r>
        <w:rPr>
          <w:rFonts w:ascii="Arial" w:hAnsi="Arial" w:cs="Arial" w:eastAsia="Arial"/>
          <w:sz w:val="28"/>
          <w:szCs w:val="28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objekti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rafiko,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perc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rh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apl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vzdrževanje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(cesta,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višjenivo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svoje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svoje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grafike,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objektih.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Kljub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sicer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3.3.1.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Topologija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40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topologiji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oške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nekaj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ošnih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otoviti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kontro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toler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ovolje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stik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snovn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bjek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snovnimi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ekti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vi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neskl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njena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izpeljan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ktov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989998pt;margin-top:23.129627pt;width:505.179995pt;height:207.34962pt;mso-position-horizontal-relative:page;mso-position-vertical-relative:paragraph;z-index:-5709" coordorigin="1300,463" coordsize="10104,4147">
            <v:shape style="position:absolute;left:1361;top:683;width:3816;height:3734" type="#_x0000_t75">
              <v:imagedata r:id="rId72" o:title=""/>
            </v:shape>
            <v:group style="position:absolute;left:1306;top:468;width:10092;height:2" coordorigin="1306,468" coordsize="10092,2">
              <v:shape style="position:absolute;left:1306;top:468;width:10092;height:2" coordorigin="1306,468" coordsize="10092,0" path="m1306,468l11398,468e" filled="f" stroked="t" strokeweight=".579980pt" strokecolor="#000000">
                <v:path arrowok="t"/>
              </v:shape>
            </v:group>
            <v:group style="position:absolute;left:1310;top:473;width:2;height:4128" coordorigin="1310,473" coordsize="2,4128">
              <v:shape style="position:absolute;left:1310;top:473;width:2;height:4128" coordorigin="1310,473" coordsize="0,4128" path="m1310,473l1310,4601e" filled="f" stroked="t" strokeweight=".580pt" strokecolor="#000000">
                <v:path arrowok="t"/>
              </v:shape>
              <v:shape style="position:absolute;left:6572;top:683;width:3816;height:3926" type="#_x0000_t75">
                <v:imagedata r:id="rId73" o:title=""/>
              </v:shape>
            </v:group>
            <v:group style="position:absolute;left:1306;top:4596;width:10092;height:2" coordorigin="1306,4596" coordsize="10092,2">
              <v:shape style="position:absolute;left:1306;top:4596;width:10092;height:2" coordorigin="1306,4596" coordsize="10092,0" path="m1306,4596l11398,4596e" filled="f" stroked="t" strokeweight=".58001pt" strokecolor="#000000">
                <v:path arrowok="t"/>
              </v:shape>
            </v:group>
            <v:group style="position:absolute;left:6522;top:473;width:2;height:4128" coordorigin="6522,473" coordsize="2,4128">
              <v:shape style="position:absolute;left:6522;top:473;width:2;height:4128" coordorigin="6522,473" coordsize="0,4128" path="m6522,473l6522,4601e" filled="f" stroked="t" strokeweight=".579980pt" strokecolor="#000000">
                <v:path arrowok="t"/>
              </v:shape>
            </v:group>
            <v:group style="position:absolute;left:11393;top:473;width:2;height:4128" coordorigin="11393,473" coordsize="2,4128">
              <v:shape style="position:absolute;left:11393;top:473;width:2;height:4128" coordorigin="11393,473" coordsize="0,4128" path="m11393,473l11393,4601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lomnih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h.</w:t>
      </w:r>
    </w:p>
    <w:p>
      <w:pPr>
        <w:spacing w:before="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26" w:lineRule="exact"/>
        <w:ind w:left="100" w:right="-20"/>
        <w:jc w:val="left"/>
        <w:tabs>
          <w:tab w:pos="530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dovolje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9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3.39: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ned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stik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5" w:after="0" w:line="239" w:lineRule="auto"/>
        <w:ind w:left="138" w:right="149"/>
        <w:jc w:val="both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217.033005pt;margin-top:81.600807pt;width:184.447pt;height:197.5pt;mso-position-horizontal-relative:page;mso-position-vertical-relative:paragraph;z-index:-5708" coordorigin="4341,1632" coordsize="3689,3950">
            <v:group style="position:absolute;left:4657;top:1832;width:2734;height:3678" coordorigin="4657,1832" coordsize="2734,3678">
              <v:shape style="position:absolute;left:4657;top:1832;width:2734;height:3678" coordorigin="4657,1832" coordsize="2734,3678" path="m4688,1832l4657,1854,7360,5510,7391,5487,4688,1832e" filled="t" fillcolor="#27156E" stroked="f">
                <v:path arrowok="t"/>
                <v:fill/>
              </v:shape>
            </v:group>
            <v:group style="position:absolute;left:4414;top:2398;width:3544;height:2558" coordorigin="4414,2398" coordsize="3544,2558">
              <v:shape style="position:absolute;left:4414;top:2398;width:3544;height:2558" coordorigin="4414,2398" coordsize="3544,2558" path="m7934,2398l4414,4925,4436,4956,7957,2429,7934,2398e" filled="t" fillcolor="#DA241C" stroked="f">
                <v:path arrowok="t"/>
                <v:fill/>
              </v:shape>
            </v:group>
            <v:group style="position:absolute;left:4618;top:1788;width:108;height:109" coordorigin="4618,1788" coordsize="108,109">
              <v:shape style="position:absolute;left:4618;top:1788;width:108;height:109" coordorigin="4618,1788" coordsize="108,109" path="m4673,1788l4618,1836,4619,1853,4625,1869,4636,1883,4653,1893,4675,1897,4696,1892,4711,1881,4721,1867,4726,1850,4726,1833,4721,1817,4710,1803,4694,1793,4673,1788e" filled="t" fillcolor="#FFFFFF" stroked="f">
                <v:path arrowok="t"/>
                <v:fill/>
              </v:shape>
            </v:group>
            <v:group style="position:absolute;left:4598;top:1769;width:148;height:148" coordorigin="4598,1769" coordsize="148,148">
              <v:shape style="position:absolute;left:4598;top:1769;width:148;height:148" coordorigin="4598,1769" coordsize="148,148" path="m4668,1769l4648,1773,4631,1782,4615,1796,4611,1801,4607,1807,4604,1814,4603,1816,4603,1820,4602,1821,4602,1822,4601,1824,4601,1828,4600,1829,4600,1835,4598,1838,4598,1848,4600,1850,4600,1856,4601,1858,4600,1863,4604,1865,4604,1866,4603,1870,4604,1871,4604,1872,4606,1875,4607,1876,4607,1878,4609,1881,4610,1883,4614,1887,4616,1892,4620,1895,4625,1899,4629,1903,4634,1906,4636,1907,4637,1907,4639,1908,4640,1910,4642,1910,4644,1911,4645,1912,4648,1912,4649,1913,4651,1913,4652,1914,4656,1914,4657,1916,4666,1916,4663,1917,4673,1917,4673,1878,4668,1878,4667,1877,4663,1877,4662,1876,4660,1876,4658,1875,4656,1875,4656,1874,4655,1874,4654,1872,4652,1872,4650,1870,4649,1870,4649,1869,4648,1868,4646,1868,4646,1866,4645,1866,4645,1865,4643,1863,4643,1862,4642,1862,4642,1859,4640,1859,4640,1857,4639,1856,4639,1853,4638,1852,4638,1848,4637,1848,4637,1838,4638,1836,4638,1833,4639,1833,4638,1827,4643,1824,4645,1820,4646,1820,4654,1812,4656,1811,4657,1811,4658,1810,4660,1810,4662,1809,4666,1809,4667,1808,4673,1808,4673,1769,4668,1769e" filled="t" fillcolor="#27156E" stroked="f">
                <v:path arrowok="t"/>
                <v:fill/>
              </v:shape>
              <v:shape style="position:absolute;left:4598;top:1769;width:148;height:148" coordorigin="4598,1769" coordsize="148,148" path="m4673,1769l4673,1808,4680,1808,4681,1809,4682,1809,4685,1810,4686,1810,4687,1811,4690,1811,4693,1815,4696,1816,4699,1820,4700,1820,4700,1822,4703,1824,4703,1826,4704,1828,4705,1829,4705,1830,4706,1833,4706,1835,4708,1838,4708,1848,4706,1850,4706,1853,4705,1856,4705,1857,4703,1859,4703,1862,4700,1864,4701,1867,4694,1871,4692,1872,4691,1872,4690,1874,4687,1875,4686,1876,4682,1876,4682,1877,4678,1877,4676,1878,4673,1878,4673,1917,4681,1917,4679,1916,4684,1916,4691,1916,4683,1914,4693,1914,4696,1912,4700,1912,4704,1910,4708,1907,4710,1906,4714,1904,4746,1842,4746,1835,4740,1814,4729,1796,4713,1781,4694,1772,4673,1769e" filled="t" fillcolor="#27156E" stroked="f">
                <v:path arrowok="t"/>
                <v:fill/>
              </v:shape>
              <v:shape style="position:absolute;left:4598;top:1769;width:148;height:148" coordorigin="4598,1769" coordsize="148,148" path="m4691,1916l4684,1916,4693,1916,4691,1916e" filled="t" fillcolor="#27156E" stroked="f">
                <v:path arrowok="t"/>
                <v:fill/>
              </v:shape>
              <v:shape style="position:absolute;left:4598;top:1769;width:148;height:148" coordorigin="4598,1769" coordsize="148,148" path="m4693,1914l4683,1914,4692,1914,4693,1914e" filled="t" fillcolor="#27156E" stroked="f">
                <v:path arrowok="t"/>
                <v:fill/>
              </v:shape>
            </v:group>
            <v:group style="position:absolute;left:7892;top:2360;width:107;height:109" coordorigin="7892,2360" coordsize="107,109">
              <v:shape style="position:absolute;left:7892;top:2360;width:107;height:109" coordorigin="7892,2360" coordsize="107,109" path="m7945,2360l7892,2406,7892,2424,7898,2440,7910,2454,7926,2464,7948,2469,7969,2463,7984,2453,7994,2438,7999,2421,7999,2404,7993,2388,7983,2374,7967,2364,7945,2360e" filled="t" fillcolor="#FFFFFF" stroked="f">
                <v:path arrowok="t"/>
                <v:fill/>
              </v:shape>
            </v:group>
            <v:group style="position:absolute;left:7872;top:2340;width:148;height:149" coordorigin="7872,2340" coordsize="148,149">
              <v:shape style="position:absolute;left:7872;top:2340;width:148;height:149" coordorigin="7872,2340" coordsize="148,149" path="m7945,2486l7943,2486,7936,2489,7945,2488,7945,2486e" filled="t" fillcolor="#DA241C" stroked="f">
                <v:path arrowok="t"/>
                <v:fill/>
              </v:shape>
              <v:shape style="position:absolute;left:7872;top:2340;width:148;height:149" coordorigin="7872,2340" coordsize="148,149" path="m7945,2340l7945,2379,7952,2379,7954,2380,7957,2380,7960,2381,7963,2384,7967,2384,7970,2388,7973,2391,7974,2393,7975,2394,7975,2396,7978,2398,7978,2400,7979,2402,7979,2403,7980,2405,7980,2410,7981,2411,7981,2417,7980,2417,7980,2423,7979,2423,7979,2426,7978,2428,7978,2429,7975,2432,7975,2434,7964,2445,7962,2445,7960,2447,7956,2447,7955,2448,7951,2448,7951,2450,7945,2450,7945,2488,7958,2488,7946,2486,7959,2486,7961,2486,7964,2486,7966,2484,7968,2484,7969,2483,7972,2483,7973,2482,7974,2482,7978,2481,7980,2478,7984,2477,7987,2475,8020,2414,8019,2407,8014,2385,8003,2367,7987,2353,7967,2343,7945,2340e" filled="t" fillcolor="#DA241C" stroked="f">
                <v:path arrowok="t"/>
                <v:fill/>
              </v:shape>
              <v:shape style="position:absolute;left:7872;top:2340;width:148;height:149" coordorigin="7872,2340" coordsize="148,149" path="m7945,2472l7902,2472,7907,2477,7909,2477,7912,2480,7914,2481,7915,2481,7916,2482,7919,2482,7920,2483,7922,2483,7924,2484,7925,2484,7927,2486,7931,2486,7932,2487,7943,2486,7945,2486,7945,2472e" filled="t" fillcolor="#DA241C" stroked="f">
                <v:path arrowok="t"/>
                <v:fill/>
              </v:shape>
              <v:shape style="position:absolute;left:7872;top:2340;width:148;height:149" coordorigin="7872,2340" coordsize="148,149" path="m7959,2486l7946,2486,7957,2487,7958,2487,7959,2486e" filled="t" fillcolor="#DA241C" stroked="f">
                <v:path arrowok="t"/>
                <v:fill/>
              </v:shape>
              <v:shape style="position:absolute;left:7872;top:2340;width:148;height:149" coordorigin="7872,2340" coordsize="148,149" path="m7933,2340l7930,2341,7920,2345,7907,2347,7898,2358,7889,2367,7884,2372,7878,2385,7877,2387,7876,2388,7876,2391,7874,2392,7874,2396,7873,2398,7873,2403,7872,2404,7872,2423,7873,2424,7873,2430,7874,2432,7874,2435,7876,2438,7876,2439,7877,2441,7877,2442,7878,2445,7879,2446,7879,2447,7880,2450,7883,2452,7883,2453,7886,2458,7890,2462,7894,2466,7901,2475,7902,2472,7945,2472,7945,2450,7940,2450,7939,2448,7936,2448,7934,2447,7932,2447,7932,2446,7930,2446,7928,2445,7927,2445,7926,2444,7924,2442,7922,2441,7922,2440,7921,2440,7921,2439,7918,2435,7916,2433,7915,2433,7915,2432,7914,2430,7914,2429,7913,2428,7913,2426,7912,2426,7912,2425,7910,2425,7910,2414,7910,2406,7912,2405,7912,2403,7913,2402,7913,2400,7915,2393,7918,2393,7919,2391,7924,2386,7924,2385,7926,2385,7928,2382,7930,2382,7932,2381,7933,2380,7937,2380,7938,2379,7945,2379,7945,2340,7933,2340e" filled="t" fillcolor="#DA241C" stroked="f">
                <v:path arrowok="t"/>
                <v:fill/>
              </v:shape>
              <v:shape style="position:absolute;left:7872;top:2340;width:148;height:149" coordorigin="7872,2340" coordsize="148,149" path="m7912,2418l7910,2425,7912,2425,7912,2418e" filled="t" fillcolor="#DA241C" stroked="f">
                <v:path arrowok="t"/>
                <v:fill/>
              </v:shape>
              <v:shape style="position:absolute;left:7872;top:2340;width:148;height:149" coordorigin="7872,2340" coordsize="148,149" path="m7918,2393l7915,2393,7916,2397,7918,2393e" filled="t" fillcolor="#DA241C" stroked="f">
                <v:path arrowok="t"/>
                <v:fill/>
              </v:shape>
            </v:group>
            <v:group style="position:absolute;left:7321;top:5444;width:108;height:109" coordorigin="7321,5444" coordsize="108,109">
              <v:shape style="position:absolute;left:7321;top:5444;width:108;height:109" coordorigin="7321,5444" coordsize="108,109" path="m7375,5444l7321,5491,7322,5508,7328,5525,7339,5539,7355,5549,7377,5553,7398,5548,7414,5538,7424,5523,7429,5506,7429,5489,7423,5472,7413,5458,7397,5448,7375,5444e" filled="t" fillcolor="#FFFFFF" stroked="f">
                <v:path arrowok="t"/>
                <v:fill/>
              </v:shape>
            </v:group>
            <v:group style="position:absolute;left:7301;top:5424;width:149;height:148" coordorigin="7301,5424" coordsize="149,148">
              <v:shape style="position:absolute;left:7301;top:5424;width:149;height:148" coordorigin="7301,5424" coordsize="149,148" path="m7313,5542l7322,5550,7324,5552,7326,5553,7331,5558,7336,5560,7338,5562,7340,5564,7342,5564,7343,5565,7345,5566,7346,5566,7348,5567,7350,5567,7351,5568,7354,5568,7355,5570,7357,5570,7358,5571,7363,5571,7366,5572,7375,5572,7375,5546,7321,5546,7313,5542e" filled="t" fillcolor="#27156E" stroked="f">
                <v:path arrowok="t"/>
                <v:fill/>
              </v:shape>
              <v:shape style="position:absolute;left:7301;top:5424;width:149;height:148" coordorigin="7301,5424" coordsize="149,148" path="m7410,5491l7410,5506,7409,5506,7409,5508,7408,5511,7408,5513,7406,5516,7404,5518,7403,5520,7402,5523,7399,5525,7398,5525,7397,5526,7394,5528,7393,5529,7392,5529,7391,5530,7388,5531,7386,5531,7386,5532,7382,5532,7381,5534,7375,5534,7375,5572,7385,5572,7386,5571,7395,5571,7389,5569,7396,5569,7397,5568,7399,5568,7400,5567,7403,5567,7404,5566,7408,5565,7410,5564,7414,5561,7416,5560,7420,5558,7424,5553,7431,5547,7436,5540,7439,5534,7442,5529,7445,5524,7446,5520,7446,5517,7447,5516,7447,5513,7448,5510,7448,5500,7450,5499,7448,5496,7448,5493,7411,5493,7410,5491e" filled="t" fillcolor="#27156E" stroked="f">
                <v:path arrowok="t"/>
                <v:fill/>
              </v:shape>
              <v:shape style="position:absolute;left:7301;top:5424;width:149;height:148" coordorigin="7301,5424" coordsize="149,148" path="m7395,5571l7386,5571,7397,5571,7395,5571e" filled="t" fillcolor="#27156E" stroked="f">
                <v:path arrowok="t"/>
                <v:fill/>
              </v:shape>
              <v:shape style="position:absolute;left:7301;top:5424;width:149;height:148" coordorigin="7301,5424" coordsize="149,148" path="m7396,5569l7389,5569,7396,5570,7396,5569e" filled="t" fillcolor="#27156E" stroked="f">
                <v:path arrowok="t"/>
                <v:fill/>
              </v:shape>
              <v:shape style="position:absolute;left:7301;top:5424;width:149;height:148" coordorigin="7301,5424" coordsize="149,148" path="m7366,5424l7368,5426,7358,5426,7357,5427,7355,5427,7354,5428,7350,5429,7337,5432,7327,5442,7318,5451,7314,5458,7305,5470,7304,5478,7303,5480,7303,5483,7302,5486,7302,5496,7301,5499,7302,5500,7302,5511,7303,5513,7303,5517,7304,5519,7304,5520,7306,5522,7306,5524,7307,5525,7307,5526,7308,5529,7309,5530,7309,5531,7310,5534,7310,5535,7312,5536,7313,5538,7321,5546,7375,5546,7375,5534,7369,5534,7368,5532,7364,5532,7363,5531,7361,5531,7361,5530,7358,5530,7358,5529,7357,5529,7356,5528,7354,5526,7352,5525,7351,5525,7351,5524,7350,5524,7350,5523,7349,5523,7349,5522,7348,5522,7346,5519,7345,5518,7345,5517,7344,5516,7344,5514,7343,5513,7343,5512,7342,5511,7342,5508,7340,5508,7340,5502,7339,5502,7339,5495,7340,5494,7340,5488,7342,5488,7342,5486,7343,5484,7343,5483,7344,5481,7345,5480,7345,5478,7354,5470,7356,5469,7357,5468,7358,5468,7361,5465,7363,5465,7364,5464,7368,5464,7369,5463,7375,5463,7375,5424,7366,5424e" filled="t" fillcolor="#27156E" stroked="f">
                <v:path arrowok="t"/>
                <v:fill/>
              </v:shape>
              <v:shape style="position:absolute;left:7301;top:5424;width:149;height:148" coordorigin="7301,5424" coordsize="149,148" path="m7410,5491l7410,5491,7411,5493,7410,5491e" filled="t" fillcolor="#27156E" stroked="f">
                <v:path arrowok="t"/>
                <v:fill/>
              </v:shape>
              <v:shape style="position:absolute;left:7301;top:5424;width:149;height:148" coordorigin="7301,5424" coordsize="149,148" path="m7448,5491l7410,5491,7411,5493,7448,5493,7448,5491e" filled="t" fillcolor="#27156E" stroked="f">
                <v:path arrowok="t"/>
                <v:fill/>
              </v:shape>
              <v:shape style="position:absolute;left:7301;top:5424;width:149;height:148" coordorigin="7301,5424" coordsize="149,148" path="m7402,5477l7405,5480,7406,5481,7408,5483,7408,5486,7410,5491,7410,5491,7448,5491,7448,5487,7446,5480,7446,5479,7407,5479,7402,5477e" filled="t" fillcolor="#27156E" stroked="f">
                <v:path arrowok="t"/>
                <v:fill/>
              </v:shape>
              <v:shape style="position:absolute;left:7301;top:5424;width:149;height:148" coordorigin="7301,5424" coordsize="149,148" path="m7375,5424l7375,5463,7381,5463,7382,5464,7386,5464,7387,5465,7388,5465,7393,5468,7397,5469,7400,5474,7407,5479,7446,5479,7446,5476,7442,5468,7433,5454,7414,5436,7396,5427,7375,5424e" filled="t" fillcolor="#27156E" stroked="f">
                <v:path arrowok="t"/>
                <v:fill/>
              </v:shape>
            </v:group>
            <v:group style="position:absolute;left:4371;top:4886;width:108;height:110" coordorigin="4371,4886" coordsize="108,110">
              <v:shape style="position:absolute;left:4371;top:4886;width:108;height:110" coordorigin="4371,4886" coordsize="108,110" path="m4424,4886l4371,4934,4372,4951,4378,4967,4390,4981,4406,4991,4428,4996,4449,4990,4464,4979,4474,4964,4479,4948,4478,4931,4473,4914,4462,4901,4446,4890,4424,4886e" filled="t" fillcolor="#FFFFFF" stroked="f">
                <v:path arrowok="t"/>
                <v:fill/>
              </v:shape>
            </v:group>
            <v:group style="position:absolute;left:4351;top:4866;width:148;height:148" coordorigin="4351,4866" coordsize="148,148">
              <v:shape style="position:absolute;left:4351;top:4866;width:148;height:148" coordorigin="4351,4866" coordsize="148,148" path="m4390,4949l4352,4949,4352,4955,4354,4958,4354,4961,4355,4962,4355,4965,4356,4966,4356,4969,4357,4970,4357,4971,4358,4973,4358,4974,4361,4977,4362,4979,4362,4980,4363,4982,4366,4985,4372,4991,4373,4994,4374,4994,4375,4996,4376,4997,4381,5000,4385,5003,4386,5003,4388,5004,4391,5007,4393,5007,4396,5009,4398,5009,4399,5010,4402,5010,4403,5012,4405,5012,4406,5013,4411,5013,4414,5014,4424,5014,4424,4976,4417,4976,4417,4974,4414,4974,4412,4973,4409,4973,4409,4972,4405,4972,4403,4968,4397,4962,4396,4960,4393,4958,4393,4956,4392,4955,4392,4953,4391,4952,4391,4949,4390,4949e" filled="t" fillcolor="#DA241C" stroked="f">
                <v:path arrowok="t"/>
                <v:fill/>
              </v:shape>
              <v:shape style="position:absolute;left:4351;top:4866;width:148;height:148" coordorigin="4351,4866" coordsize="148,148" path="m4424,4976l4424,5014,4436,5014,4438,5013,4444,5013,4445,5012,4449,5012,4454,5008,4457,5007,4463,5005,4467,5000,4472,4998,4480,4991,4491,4976,4436,4976,4424,4976e" filled="t" fillcolor="#DA241C" stroked="f">
                <v:path arrowok="t"/>
                <v:fill/>
              </v:shape>
              <v:shape style="position:absolute;left:4351;top:4866;width:148;height:148" coordorigin="4351,4866" coordsize="148,148" path="m4449,5012l4445,5012,4448,5012,4449,5012e" filled="t" fillcolor="#DA241C" stroked="f">
                <v:path arrowok="t"/>
                <v:fill/>
              </v:shape>
              <v:shape style="position:absolute;left:4351;top:4866;width:148;height:148" coordorigin="4351,4866" coordsize="148,148" path="m4429,4974l4436,4976,4491,4976,4492,4975,4492,4974,4436,4974,4429,4974e" filled="t" fillcolor="#DA241C" stroked="f">
                <v:path arrowok="t"/>
                <v:fill/>
              </v:shape>
              <v:shape style="position:absolute;left:4351;top:4866;width:148;height:148" coordorigin="4351,4866" coordsize="148,148" path="m4446,4968l4444,4971,4441,4972,4440,4973,4436,4973,4436,4974,4492,4974,4492,4972,4444,4972,4446,4968e" filled="t" fillcolor="#DA241C" stroked="f">
                <v:path arrowok="t"/>
                <v:fill/>
              </v:shape>
              <v:shape style="position:absolute;left:4351;top:4866;width:148;height:148" coordorigin="4351,4866" coordsize="148,148" path="m4459,4943l4459,4950,4458,4950,4457,4956,4454,4962,4450,4966,4444,4972,4492,4972,4494,4966,4495,4962,4496,4961,4496,4958,4498,4955,4498,4952,4499,4948,4461,4948,4459,4943e" filled="t" fillcolor="#DA241C" stroked="f">
                <v:path arrowok="t"/>
                <v:fill/>
              </v:shape>
              <v:shape style="position:absolute;left:4351;top:4866;width:148;height:148" coordorigin="4351,4866" coordsize="148,148" path="m4424,4866l4423,4868,4414,4868,4410,4869,4406,4869,4405,4870,4403,4870,4396,4872,4393,4874,4390,4876,4386,4877,4381,4882,4378,4883,4373,4888,4370,4892,4363,4899,4362,4902,4360,4906,4358,4908,4357,4912,4356,4913,4356,4916,4355,4917,4355,4919,4354,4920,4354,4924,4352,4925,4352,4929,4351,4931,4351,4943,4351,4950,4352,4949,4390,4949,4390,4948,4390,4941,4389,4929,4391,4929,4391,4929,4392,4929,4392,4926,4393,4925,4393,4924,4394,4922,4405,4911,4406,4911,4409,4908,4411,4908,4412,4907,4415,4907,4416,4906,4420,4906,4422,4905,4424,4905,4424,4866e" filled="t" fillcolor="#DA241C" stroked="f">
                <v:path arrowok="t"/>
                <v:fill/>
              </v:shape>
              <v:shape style="position:absolute;left:4351;top:4866;width:148;height:148" coordorigin="4351,4866" coordsize="148,148" path="m4453,4919l4458,4929,4458,4930,4459,4931,4459,4935,4460,4937,4461,4943,4461,4948,4499,4948,4499,4941,4497,4925,4459,4925,4453,4919e" filled="t" fillcolor="#DA241C" stroked="f">
                <v:path arrowok="t"/>
                <v:fill/>
              </v:shape>
              <v:shape style="position:absolute;left:4351;top:4866;width:148;height:148" coordorigin="4351,4866" coordsize="148,148" path="m4391,4929l4389,4929,4391,4936,4391,4929e" filled="t" fillcolor="#DA241C" stroked="f">
                <v:path arrowok="t"/>
                <v:fill/>
              </v:shape>
              <v:shape style="position:absolute;left:4351;top:4866;width:148;height:148" coordorigin="4351,4866" coordsize="148,148" path="m4453,4918l4453,4919,4459,4925,4453,4918e" filled="t" fillcolor="#DA241C" stroked="f">
                <v:path arrowok="t"/>
                <v:fill/>
              </v:shape>
              <v:shape style="position:absolute;left:4351;top:4866;width:148;height:148" coordorigin="4351,4866" coordsize="148,148" path="m4495,4918l4453,4918,4459,4925,4497,4925,4497,4923,4495,4918e" filled="t" fillcolor="#DA241C" stroked="f">
                <v:path arrowok="t"/>
                <v:fill/>
              </v:shape>
              <v:shape style="position:absolute;left:4351;top:4866;width:148;height:148" coordorigin="4351,4866" coordsize="148,148" path="m4424,4866l4424,4905,4428,4905,4430,4906,4434,4906,4435,4907,4436,4907,4439,4908,4440,4908,4441,4910,4444,4911,4445,4911,4453,4919,4453,4918,4495,4918,4489,4905,4477,4888,4470,4881,4460,4875,4451,4871,4446,4869,4430,4869,4424,4866e" filled="t" fillcolor="#DA241C" stroked="f">
                <v:path arrowok="t"/>
                <v:fill/>
              </v:shape>
              <v:shape style="position:absolute;left:4351;top:4866;width:148;height:148" coordorigin="4351,4866" coordsize="148,148" path="m4442,4867l4430,4869,4446,4869,4442,4867e" filled="t" fillcolor="#DA241C" stroked="f">
                <v:path arrowok="t"/>
                <v:fill/>
              </v:shape>
            </v:group>
            <v:group style="position:absolute;left:4358;top:1642;width:109;height:138" coordorigin="4358,1642" coordsize="109,138">
              <v:shape style="position:absolute;left:4358;top:1642;width:109;height:138" coordorigin="4358,1642" coordsize="109,138" path="m4378,1642l4358,1642,4358,1780,4376,1780,4376,1672,4398,1672,4378,1642e" filled="t" fillcolor="#1E1A16" stroked="f">
                <v:path arrowok="t"/>
                <v:fill/>
              </v:shape>
              <v:shape style="position:absolute;left:4358;top:1642;width:109;height:138" coordorigin="4358,1642" coordsize="109,138" path="m4398,1672l4376,1672,4448,1780,4468,1780,4468,1750,4450,1750,4398,1672e" filled="t" fillcolor="#1E1A16" stroked="f">
                <v:path arrowok="t"/>
                <v:fill/>
              </v:shape>
              <v:shape style="position:absolute;left:4358;top:1642;width:109;height:138" coordorigin="4358,1642" coordsize="109,138" path="m4468,1642l4450,1642,4450,1750,4468,1750,4468,1642e" filled="t" fillcolor="#1E1A16" stroked="f">
                <v:path arrowok="t"/>
                <v:fill/>
              </v:shape>
            </v:group>
            <v:group style="position:absolute;left:4490;top:1642;width:90;height:140" coordorigin="4490,1642" coordsize="90,140">
              <v:shape style="position:absolute;left:4490;top:1642;width:90;height:140" coordorigin="4490,1642" coordsize="90,140" path="m4507,1742l4490,1744,4492,1751,4501,1768,4519,1780,4537,1783,4555,1778,4567,1769,4542,1769,4528,1768,4525,1767,4524,1767,4519,1764,4518,1762,4516,1761,4511,1752,4509,1749,4507,1742e" filled="t" fillcolor="#1E1A16" stroked="f">
                <v:path arrowok="t"/>
                <v:fill/>
              </v:shape>
              <v:shape style="position:absolute;left:4490;top:1642;width:90;height:140" coordorigin="4490,1642" coordsize="90,140" path="m4526,1700l4532,1713,4548,1715,4559,1725,4563,1739,4559,1756,4550,1768,4542,1769,4567,1769,4573,1764,4580,1746,4579,1727,4578,1725,4578,1722,4576,1720,4573,1715,4571,1714,4568,1712,4559,1707,4555,1705,4560,1701,4528,1701,4526,1700e" filled="t" fillcolor="#1E1A16" stroked="f">
                <v:path arrowok="t"/>
                <v:fill/>
              </v:shape>
              <v:shape style="position:absolute;left:4490;top:1642;width:90;height:140" coordorigin="4490,1642" coordsize="90,140" path="m4566,1655l4535,1655,4537,1656,4541,1656,4546,1659,4548,1659,4554,1665,4554,1667,4555,1668,4556,1671,4556,1674,4557,1681,4556,1689,4550,1694,4548,1695,4544,1697,4540,1698,4534,1700,4529,1701,4560,1701,4567,1694,4574,1684,4575,1673,4572,1664,4566,1656,4566,1655e" filled="t" fillcolor="#1E1A16" stroked="f">
                <v:path arrowok="t"/>
                <v:fill/>
              </v:shape>
              <v:shape style="position:absolute;left:4490;top:1642;width:90;height:140" coordorigin="4490,1642" coordsize="90,140" path="m4536,1642l4493,1678,4510,1680,4511,1674,4512,1670,4514,1665,4517,1664,4518,1661,4519,1661,4522,1659,4524,1659,4525,1658,4528,1656,4532,1656,4535,1655,4566,1655,4558,1649,4547,1645,4536,1642e" filled="t" fillcolor="#1E1A16" stroked="f">
                <v:path arrowok="t"/>
                <v:fill/>
              </v:shape>
            </v:group>
            <v:group style="position:absolute;left:5776;top:3442;width:616;height:617" coordorigin="5776,3442" coordsize="616,617">
              <v:shape style="position:absolute;left:5776;top:3442;width:616;height:617" coordorigin="5776,3442" coordsize="616,617" path="m6370,3794l6040,4038,6046,4046,6030,4056,6043,4059,6389,3803,6376,3802,6370,3794e" filled="t" fillcolor="#1E1A16" stroked="f">
                <v:path arrowok="t"/>
                <v:fill/>
              </v:shape>
              <v:shape style="position:absolute;left:5776;top:3442;width:616;height:617" coordorigin="5776,3442" coordsize="616,617" path="m5777,3698l5776,3711,6030,4056,6032,4043,6040,4038,5800,3713,5789,3713,5777,3698e" filled="t" fillcolor="#1E1A16" stroked="f">
                <v:path arrowok="t"/>
                <v:fill/>
              </v:shape>
              <v:shape style="position:absolute;left:5776;top:3442;width:616;height:617" coordorigin="5776,3442" coordsize="616,617" path="m6040,4038l6032,4043,6030,4056,6046,4046,6040,4038e" filled="t" fillcolor="#1E1A16" stroked="f">
                <v:path arrowok="t"/>
                <v:fill/>
              </v:shape>
              <v:shape style="position:absolute;left:5776;top:3442;width:616;height:617" coordorigin="5776,3442" coordsize="616,617" path="m6377,3789l6370,3794,6376,3802,6389,3803,6377,3789e" filled="t" fillcolor="#1E1A16" stroked="f">
                <v:path arrowok="t"/>
                <v:fill/>
              </v:shape>
              <v:shape style="position:absolute;left:5776;top:3442;width:616;height:617" coordorigin="5776,3442" coordsize="616,617" path="m6390,3789l6377,3789,6389,3803,6391,3790,6390,3789e" filled="t" fillcolor="#1E1A16" stroked="f">
                <v:path arrowok="t"/>
                <v:fill/>
              </v:shape>
              <v:shape style="position:absolute;left:5776;top:3442;width:616;height:617" coordorigin="5776,3442" coordsize="616,617" path="m6136,3444l6133,3458,6126,3463,6370,3794,6377,3789,6390,3789,6136,3444e" filled="t" fillcolor="#1E1A16" stroked="f">
                <v:path arrowok="t"/>
                <v:fill/>
              </v:shape>
              <v:shape style="position:absolute;left:5776;top:3442;width:616;height:617" coordorigin="5776,3442" coordsize="616,617" path="m5777,3698l5789,3713,5796,3708,5790,3700,5777,3698e" filled="t" fillcolor="#1E1A16" stroked="f">
                <v:path arrowok="t"/>
                <v:fill/>
              </v:shape>
              <v:shape style="position:absolute;left:5776;top:3442;width:616;height:617" coordorigin="5776,3442" coordsize="616,617" path="m5796,3708l5789,3713,5800,3713,5796,3708e" filled="t" fillcolor="#1E1A16" stroked="f">
                <v:path arrowok="t"/>
                <v:fill/>
              </v:shape>
              <v:shape style="position:absolute;left:5776;top:3442;width:616;height:617" coordorigin="5776,3442" coordsize="616,617" path="m6122,3442l5777,3698,5790,3700,5796,3708,6126,3463,6120,3455,6136,3444,6122,3442e" filled="t" fillcolor="#1E1A16" stroked="f">
                <v:path arrowok="t"/>
                <v:fill/>
              </v:shape>
              <v:shape style="position:absolute;left:5776;top:3442;width:616;height:617" coordorigin="5776,3442" coordsize="616,617" path="m6136,3444l6120,3455,6126,3463,6133,3458,6136,3444e" filled="t" fillcolor="#1E1A16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04.140015pt;margin-top:108.540802pt;width:12.04pt;height:7.9pt;mso-position-horizontal-relative:page;mso-position-vertical-relative:paragraph;z-index:-5706" coordorigin="8083,2171" coordsize="241,158">
            <v:group style="position:absolute;left:8093;top:2181;width:108;height:138" coordorigin="8093,2181" coordsize="108,138">
              <v:shape style="position:absolute;left:8093;top:2181;width:108;height:138" coordorigin="8093,2181" coordsize="108,138" path="m8111,2181l8093,2181,8093,2319,8110,2319,8110,2211,8131,2211,8111,2181e" filled="t" fillcolor="#1E1A16" stroked="f">
                <v:path arrowok="t"/>
                <v:fill/>
              </v:shape>
              <v:shape style="position:absolute;left:8093;top:2181;width:108;height:138" coordorigin="8093,2181" coordsize="108,138" path="m8131,2211l8110,2211,8183,2319,8201,2319,8201,2290,8184,2290,8131,2211e" filled="t" fillcolor="#1E1A16" stroked="f">
                <v:path arrowok="t"/>
                <v:fill/>
              </v:shape>
              <v:shape style="position:absolute;left:8093;top:2181;width:108;height:138" coordorigin="8093,2181" coordsize="108,138" path="m8201,2181l8184,2181,8184,2290,8201,2290,8201,2181e" filled="t" fillcolor="#1E1A16" stroked="f">
                <v:path arrowok="t"/>
                <v:fill/>
              </v:shape>
            </v:group>
            <v:group style="position:absolute;left:8222;top:2181;width:91;height:137" coordorigin="8222,2181" coordsize="91,137">
              <v:shape style="position:absolute;left:8222;top:2181;width:91;height:137" coordorigin="8222,2181" coordsize="91,137" path="m8301,2195l8283,2195,8279,2197,8290,2201,8291,2204,8292,2205,8296,2212,8296,2216,8297,2218,8296,2220,8296,2226,8292,2234,8286,2242,8274,2254,8260,2267,8241,2283,8229,2300,8222,2319,8314,2319,8314,2303,8254,2294,8265,2283,8307,2235,8310,2221,8308,2206,8301,2195e" filled="t" fillcolor="#1E1A16" stroked="f">
                <v:path arrowok="t"/>
                <v:fill/>
              </v:shape>
              <v:shape style="position:absolute;left:8222;top:2181;width:91;height:137" coordorigin="8222,2181" coordsize="91,137" path="m8261,2181l8244,2188,8231,2201,8226,2220,8244,2218,8252,2201,8270,2195,8283,2195,8301,2195,8298,2188,8280,2181,8261,2181e" filled="t" fillcolor="#1E1A16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153.610001pt;margin-top:42.330826pt;width:316.420020pt;height:290.19998pt;mso-position-horizontal-relative:page;mso-position-vertical-relative:paragraph;z-index:-5704" coordorigin="3072,847" coordsize="6328,5804">
            <v:group style="position:absolute;left:3078;top:852;width:6317;height:2" coordorigin="3078,852" coordsize="6317,2">
              <v:shape style="position:absolute;left:3078;top:852;width:6317;height:2" coordorigin="3078,852" coordsize="6317,0" path="m3078,852l9395,852e" filled="f" stroked="t" strokeweight=".579980pt" strokecolor="#000000">
                <v:path arrowok="t"/>
              </v:shape>
            </v:group>
            <v:group style="position:absolute;left:3083;top:857;width:2;height:5783" coordorigin="3083,857" coordsize="2,5783">
              <v:shape style="position:absolute;left:3083;top:857;width:2;height:5783" coordorigin="3083,857" coordsize="0,5783" path="m3083,857l3083,6640e" filled="f" stroked="t" strokeweight=".58001pt" strokecolor="#000000">
                <v:path arrowok="t"/>
              </v:shape>
            </v:group>
            <v:group style="position:absolute;left:9390;top:857;width:2;height:5783" coordorigin="9390,857" coordsize="2,5783">
              <v:shape style="position:absolute;left:9390;top:857;width:2;height:5783" coordorigin="9390,857" coordsize="0,5783" path="m9390,857l9390,6640e" filled="f" stroked="t" strokeweight=".58001pt" strokecolor="#000000">
                <v:path arrowok="t"/>
              </v:shape>
            </v:group>
            <v:group style="position:absolute;left:3078;top:6645;width:6317;height:2" coordorigin="3078,6645" coordsize="6317,2">
              <v:shape style="position:absolute;left:3078;top:6645;width:6317;height:2" coordorigin="3078,6645" coordsize="6317,0" path="m3078,6645l9395,6645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sicer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(nadvo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...)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vendar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zagotoviti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rkerji.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209.440002pt;margin-top:-84.279816pt;width:10.78pt;height:7.96pt;mso-position-horizontal-relative:page;mso-position-vertical-relative:paragraph;z-index:-5707" coordorigin="4189,-1686" coordsize="216,159">
            <v:group style="position:absolute;left:4199;top:-1674;width:109;height:138" coordorigin="4199,-1674" coordsize="109,138">
              <v:shape style="position:absolute;left:4199;top:-1674;width:109;height:138" coordorigin="4199,-1674" coordsize="109,138" path="m4217,-1674l4199,-1674,4199,-1536,4216,-1536,4216,-1646,4236,-1646,4217,-1674e" filled="t" fillcolor="#1E1A16" stroked="f">
                <v:path arrowok="t"/>
                <v:fill/>
              </v:shape>
              <v:shape style="position:absolute;left:4199;top:-1674;width:109;height:138" coordorigin="4199,-1674" coordsize="109,138" path="m4236,-1646l4216,-1646,4289,-1536,4308,-1536,4308,-1566,4290,-1566,4236,-1646e" filled="t" fillcolor="#1E1A16" stroked="f">
                <v:path arrowok="t"/>
                <v:fill/>
              </v:shape>
              <v:shape style="position:absolute;left:4199;top:-1674;width:109;height:138" coordorigin="4199,-1674" coordsize="109,138" path="m4308,-1674l4290,-1674,4290,-1566,4308,-1566,4308,-1674e" filled="t" fillcolor="#1E1A16" stroked="f">
                <v:path arrowok="t"/>
                <v:fill/>
              </v:shape>
            </v:group>
            <v:group style="position:absolute;left:4344;top:-1676;width:50;height:139" coordorigin="4344,-1676" coordsize="50,139">
              <v:shape style="position:absolute;left:4344;top:-1676;width:50;height:139" coordorigin="4344,-1676" coordsize="50,139" path="m4394,-1644l4378,-1644,4378,-1536,4394,-1536,4394,-1644e" filled="t" fillcolor="#1E1A16" stroked="f">
                <v:path arrowok="t"/>
                <v:fill/>
              </v:shape>
              <v:shape style="position:absolute;left:4344;top:-1676;width:50;height:139" coordorigin="4344,-1676" coordsize="50,139" path="m4394,-1676l4378,-1666,4361,-1651,4344,-1641,4344,-1624,4358,-1631,4365,-1634,4378,-1644,4394,-1644,4394,-1676e" filled="t" fillcolor="#1E1A16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74.440002pt;margin-top:-58.419819pt;width:11.14pt;height:7.9pt;mso-position-horizontal-relative:page;mso-position-vertical-relative:paragraph;z-index:-5705" coordorigin="7489,-1168" coordsize="223,158">
            <v:group style="position:absolute;left:7499;top:-1158;width:108;height:138" coordorigin="7499,-1158" coordsize="108,138">
              <v:shape style="position:absolute;left:7499;top:-1158;width:108;height:138" coordorigin="7499,-1158" coordsize="108,138" path="m7517,-1158l7499,-1158,7499,-1020,7516,-1020,7516,-1128,7537,-1128,7517,-1158e" filled="t" fillcolor="#1E1A16" stroked="f">
                <v:path arrowok="t"/>
                <v:fill/>
              </v:shape>
              <v:shape style="position:absolute;left:7499;top:-1158;width:108;height:138" coordorigin="7499,-1158" coordsize="108,138" path="m7537,-1128l7516,-1128,7588,-1020,7607,-1020,7607,-1050,7589,-1050,7537,-1128e" filled="t" fillcolor="#1E1A16" stroked="f">
                <v:path arrowok="t"/>
                <v:fill/>
              </v:shape>
              <v:shape style="position:absolute;left:7499;top:-1158;width:108;height:138" coordorigin="7499,-1158" coordsize="108,138" path="m7607,-1158l7589,-1158,7589,-1050,7607,-1050,7607,-1158e" filled="t" fillcolor="#1E1A16" stroked="f">
                <v:path arrowok="t"/>
                <v:fill/>
              </v:shape>
            </v:group>
            <v:group style="position:absolute;left:7625;top:-1158;width:77;height:138" coordorigin="7625,-1158" coordsize="77,138">
              <v:shape style="position:absolute;left:7625;top:-1158;width:77;height:138" coordorigin="7625,-1158" coordsize="77,138" path="m7702,-1053l7685,-1053,7685,-1020,7702,-1020,7702,-1053e" filled="t" fillcolor="#1E1A16" stroked="f">
                <v:path arrowok="t"/>
                <v:fill/>
              </v:shape>
              <v:shape style="position:absolute;left:7625;top:-1158;width:77;height:138" coordorigin="7625,-1158" coordsize="77,138" path="m7702,-1158l7688,-1158,7625,-1068,7625,-1053,7721,-1053,7721,-1068,7642,-1068,7685,-1131,7702,-1131,7702,-1158e" filled="t" fillcolor="#1E1A16" stroked="f">
                <v:path arrowok="t"/>
                <v:fill/>
              </v:shape>
              <v:shape style="position:absolute;left:7625;top:-1158;width:77;height:138" coordorigin="7625,-1158" coordsize="77,138" path="m7702,-1131l7685,-1131,7685,-1068,7702,-1068,7702,-1131e" filled="t" fillcolor="#1E1A16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3.40: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Sekanje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sno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objektov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</w:rPr>
        <w:t>Vi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</w:p>
    <w:p>
      <w:pPr>
        <w:spacing w:before="0" w:after="0" w:line="225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(sl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dol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meja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ržave,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deja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...)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zajema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cest.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9" w:after="0" w:line="180" w:lineRule="exact"/>
        <w:ind w:left="5700" w:right="4027"/>
        <w:jc w:val="center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23201C"/>
          <w:spacing w:val="0"/>
          <w:w w:val="98"/>
          <w:b/>
          <w:bCs/>
          <w:position w:val="-1"/>
        </w:rPr>
        <w:t>D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39" w:after="0" w:line="180" w:lineRule="exact"/>
        <w:ind w:left="2854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23201C"/>
          <w:spacing w:val="0"/>
          <w:w w:val="100"/>
          <w:b/>
          <w:bCs/>
          <w:position w:val="-1"/>
        </w:rPr>
        <w:t>B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9" w:after="0" w:line="261" w:lineRule="exact"/>
        <w:ind w:left="3660" w:right="3927"/>
        <w:jc w:val="center"/>
        <w:tabs>
          <w:tab w:pos="578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23201C"/>
          <w:spacing w:val="0"/>
          <w:w w:val="100"/>
          <w:b/>
          <w:bCs/>
          <w:position w:val="-2"/>
        </w:rPr>
        <w:t>C</w:t>
      </w:r>
      <w:r>
        <w:rPr>
          <w:rFonts w:ascii="Arial" w:hAnsi="Arial" w:cs="Arial" w:eastAsia="Arial"/>
          <w:sz w:val="16"/>
          <w:szCs w:val="16"/>
          <w:color w:val="23201C"/>
          <w:spacing w:val="0"/>
          <w:w w:val="100"/>
          <w:b/>
          <w:bCs/>
          <w:position w:val="-2"/>
        </w:rPr>
        <w:tab/>
      </w:r>
      <w:r>
        <w:rPr>
          <w:rFonts w:ascii="Arial" w:hAnsi="Arial" w:cs="Arial" w:eastAsia="Arial"/>
          <w:sz w:val="16"/>
          <w:szCs w:val="16"/>
          <w:color w:val="23201C"/>
          <w:spacing w:val="0"/>
          <w:w w:val="98"/>
          <w:b/>
          <w:bCs/>
          <w:position w:val="6"/>
        </w:rPr>
        <w:t>A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136.753998pt;margin-top:-236.165817pt;width:346.232pt;height:227.912pt;mso-position-horizontal-relative:page;mso-position-vertical-relative:paragraph;z-index:-5703" type="#_x0000_t75">
            <v:imagedata r:id="rId74" o:title=""/>
          </v:shape>
        </w:pict>
      </w:r>
      <w:r>
        <w:rPr/>
        <w:pict>
          <v:group style="position:absolute;margin-left:64.989998pt;margin-top:-240.189804pt;width:489.94005pt;height:236.32pt;mso-position-horizontal-relative:page;mso-position-vertical-relative:paragraph;z-index:-5702" coordorigin="1300,-4804" coordsize="9799,4726">
            <v:group style="position:absolute;left:1306;top:-4798;width:9787;height:2" coordorigin="1306,-4798" coordsize="9787,2">
              <v:shape style="position:absolute;left:1306;top:-4798;width:9787;height:2" coordorigin="1306,-4798" coordsize="9787,0" path="m1306,-4798l11093,-4798e" filled="f" stroked="t" strokeweight=".579980pt" strokecolor="#000000">
                <v:path arrowok="t"/>
              </v:shape>
            </v:group>
            <v:group style="position:absolute;left:1310;top:-4793;width:2;height:4710" coordorigin="1310,-4793" coordsize="2,4710">
              <v:shape style="position:absolute;left:1310;top:-4793;width:2;height:4710" coordorigin="1310,-4793" coordsize="0,4710" path="m1310,-4793l1310,-83e" filled="f" stroked="t" strokeweight=".580pt" strokecolor="#000000">
                <v:path arrowok="t"/>
              </v:shape>
            </v:group>
            <v:group style="position:absolute;left:1306;top:-88;width:9787;height:2" coordorigin="1306,-88" coordsize="9787,2">
              <v:shape style="position:absolute;left:1306;top:-88;width:9787;height:2" coordorigin="1306,-88" coordsize="9787,0" path="m1306,-88l11093,-88e" filled="f" stroked="t" strokeweight=".58001pt" strokecolor="#000000">
                <v:path arrowok="t"/>
              </v:shape>
            </v:group>
            <v:group style="position:absolute;left:11088;top:-4793;width:2;height:4710" coordorigin="11088,-4793" coordsize="2,4710">
              <v:shape style="position:absolute;left:11088;top:-4793;width:2;height:4710" coordorigin="11088,-4793" coordsize="0,4710" path="m11088,-4793l11088,-83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primeri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ise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klju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meji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oljeno),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slepa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pr.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Vrata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40" w:lineRule="auto"/>
        <w:ind w:left="138" w:right="28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oljeno),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slepa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cesta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kljub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bližini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druge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npr.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ulice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Dreniko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(d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oljeno),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ise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posledi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napa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(ni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oljeno)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8" w:after="0" w:line="230" w:lineRule="exact"/>
        <w:ind w:left="138" w:right="56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389999pt;margin-top:45.310303pt;width:484.54004pt;height:209.68002pt;mso-position-horizontal-relative:page;mso-position-vertical-relative:paragraph;z-index:-5699" coordorigin="1408,906" coordsize="9691,4194">
            <v:group style="position:absolute;left:1414;top:912;width:9679;height:2" coordorigin="1414,912" coordsize="9679,2">
              <v:shape style="position:absolute;left:1414;top:912;width:9679;height:2" coordorigin="1414,912" coordsize="9679,0" path="m1414,912l11093,912e" filled="f" stroked="t" strokeweight=".580pt" strokecolor="#000000">
                <v:path arrowok="t"/>
              </v:shape>
            </v:group>
            <v:group style="position:absolute;left:1418;top:917;width:2;height:4177" coordorigin="1418,917" coordsize="2,4177">
              <v:shape style="position:absolute;left:1418;top:917;width:2;height:4177" coordorigin="1418,917" coordsize="0,4177" path="m1418,917l1418,5094e" filled="f" stroked="t" strokeweight=".58001pt" strokecolor="#000000">
                <v:path arrowok="t"/>
              </v:shape>
            </v:group>
            <v:group style="position:absolute;left:1414;top:5089;width:9679;height:2" coordorigin="1414,5089" coordsize="9679,2">
              <v:shape style="position:absolute;left:1414;top:5089;width:9679;height:2" coordorigin="1414,5089" coordsize="9679,0" path="m1414,5089l11093,5089e" filled="f" stroked="t" strokeweight=".580pt" strokecolor="#000000">
                <v:path arrowok="t"/>
              </v:shape>
            </v:group>
            <v:group style="position:absolute;left:6198;top:917;width:2;height:4177" coordorigin="6198,917" coordsize="2,4177">
              <v:shape style="position:absolute;left:6198;top:917;width:2;height:4177" coordorigin="6198,917" coordsize="0,4177" path="m6198,917l6198,5094e" filled="f" stroked="t" strokeweight=".58001pt" strokecolor="#000000">
                <v:path arrowok="t"/>
              </v:shape>
            </v:group>
            <v:group style="position:absolute;left:11088;top:917;width:2;height:4177" coordorigin="11088,917" coordsize="2,4177">
              <v:shape style="position:absolute;left:11088;top:917;width:2;height:4177" coordorigin="11088,917" coordsize="0,4177" path="m11088,917l11088,5094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zpelja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tvorijo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porednimi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26" w:lineRule="exact"/>
        <w:ind w:left="208" w:right="-20"/>
        <w:jc w:val="left"/>
        <w:tabs>
          <w:tab w:pos="498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4.480003pt;margin-top:33.060268pt;width:181.911pt;height:156.312pt;mso-position-horizontal-relative:page;mso-position-vertical-relative:paragraph;z-index:-5701" coordorigin="1890,661" coordsize="3638,3126">
            <v:group style="position:absolute;left:1982;top:1137;width:3497;height:2171" coordorigin="1982,1137" coordsize="3497,2171">
              <v:shape style="position:absolute;left:1982;top:1137;width:3497;height:2171" coordorigin="1982,1137" coordsize="3497,2171" path="m5467,1137l1982,3287,1996,3308,5479,1157,5467,1137e" filled="t" fillcolor="#27156E" stroked="f">
                <v:path arrowok="t"/>
                <v:fill/>
              </v:shape>
            </v:group>
            <v:group style="position:absolute;left:1936;top:711;width:1181;height:1903" coordorigin="1936,711" coordsize="1181,1903">
              <v:shape style="position:absolute;left:1936;top:711;width:1181;height:1903" coordorigin="1936,711" coordsize="1181,1903" path="m1955,711l1936,723,3097,2614,3116,2601,1955,711e" filled="t" fillcolor="#DA241C" stroked="f">
                <v:path arrowok="t"/>
                <v:fill/>
              </v:shape>
            </v:group>
            <v:group style="position:absolute;left:3866;top:2127;width:973;height:1610" coordorigin="3866,2127" coordsize="973,1610">
              <v:shape style="position:absolute;left:3866;top:2127;width:973;height:1610" coordorigin="3866,2127" coordsize="973,1610" path="m3886,2127l3866,2139,4819,3737,4840,3725,3886,2127e" filled="t" fillcolor="#DA241C" stroked="f">
                <v:path arrowok="t"/>
                <v:fill/>
              </v:shape>
            </v:group>
            <v:group style="position:absolute;left:3847;top:2099;width:62;height:65" coordorigin="3847,2099" coordsize="62,65">
              <v:shape style="position:absolute;left:3847;top:2099;width:62;height:65" coordorigin="3847,2099" coordsize="62,65" path="m3876,2099l3874,2099,3859,2105,3848,2122,3847,2148,3862,2161,3887,2164,3902,2153,3909,2137,3906,2120,3895,2106,3876,2099e" filled="t" fillcolor="#FFFFFF" stroked="f">
                <v:path arrowok="t"/>
                <v:fill/>
              </v:shape>
            </v:group>
            <v:group style="position:absolute;left:3830;top:2087;width:92;height:90" coordorigin="3830,2087" coordsize="92,90">
              <v:shape style="position:absolute;left:3830;top:2087;width:92;height:90" coordorigin="3830,2087" coordsize="92,90" path="m3876,2087l3874,2088,3866,2088,3864,2090,3863,2090,3860,2091,3858,2091,3854,2094,3850,2096,3846,2099,3841,2104,3832,2116,3832,2117,3833,2123,3832,2123,3832,2132,3830,2133,3832,2134,3832,2141,3833,2142,3833,2147,3834,2148,3834,2151,3835,2152,3836,2154,3838,2156,3839,2158,3843,2163,3844,2165,3847,2167,3852,2170,3854,2172,3857,2174,3858,2174,3859,2175,3860,2175,3862,2176,3864,2176,3865,2177,3876,2177,3876,2154,3871,2154,3870,2153,3868,2153,3866,2152,3864,2152,3864,2151,3863,2150,3862,2150,3862,2148,3860,2148,3860,2147,3859,2146,3858,2146,3858,2144,3857,2144,3857,2142,3856,2141,3856,2139,3854,2139,3854,2127,3856,2127,3856,2124,3858,2122,3858,2120,3859,2120,3860,2119,3860,2117,3862,2117,3862,2116,3863,2116,3865,2114,3866,2114,3868,2112,3871,2112,3872,2111,3876,2111,3876,2087e" filled="t" fillcolor="#DA241C" stroked="f">
                <v:path arrowok="t"/>
                <v:fill/>
              </v:shape>
              <v:shape style="position:absolute;left:3830;top:2087;width:92;height:90" coordorigin="3830,2087" coordsize="92,90" path="m3876,2087l3876,2111,3880,2111,3881,2112,3884,2112,3887,2115,3888,2115,3890,2117,3892,2117,3892,2119,3894,2121,3894,2122,3895,2123,3895,2124,3896,2126,3896,2128,3898,2129,3898,2136,3896,2138,3896,2140,3895,2141,3895,2144,3894,2144,3894,2145,3892,2147,3892,2148,3890,2148,3887,2152,3886,2152,3884,2153,3881,2153,3881,2154,3876,2154,3876,2177,3886,2177,3887,2176,3889,2176,3892,2175,3893,2174,3895,2174,3898,2172,3899,2171,3901,2170,3902,2169,3905,2168,3914,2159,3922,2145,3921,2134,3920,2119,3917,2116,3917,2114,3916,2111,3914,2110,3913,2108,3912,2106,3911,2104,3910,2103,3907,2102,3906,2099,3905,2098,3902,2097,3901,2096,3899,2094,3898,2093,3893,2091,3892,2091,3889,2090,3887,2090,3884,2088,3878,2088,3876,2087e" filled="t" fillcolor="#DA241C" stroked="f">
                <v:path arrowok="t"/>
                <v:fill/>
              </v:shape>
            </v:group>
            <v:group style="position:absolute;left:1914;top:682;width:63;height:64" coordorigin="1914,682" coordsize="63,64">
              <v:shape style="position:absolute;left:1914;top:682;width:63;height:64" coordorigin="1914,682" coordsize="63,64" path="m1939,682l1925,688,1920,694,1914,707,1916,732,1931,744,1958,747,1972,735,1978,719,1975,703,1964,690,1945,683,1939,682e" filled="t" fillcolor="#FFFFFF" stroked="f">
                <v:path arrowok="t"/>
                <v:fill/>
              </v:shape>
            </v:group>
            <v:group style="position:absolute;left:1900;top:671;width:90;height:90" coordorigin="1900,671" coordsize="90,90">
              <v:shape style="position:absolute;left:1900;top:671;width:90;height:90" coordorigin="1900,671" coordsize="90,90" path="m1945,671l1938,672,1930,673,1924,677,1918,680,1913,684,1909,689,1906,695,1902,700,1902,706,1901,707,1901,713,1900,714,1900,719,1901,720,1901,726,1902,728,1902,731,1903,732,1903,735,1904,736,1906,738,1907,740,1911,746,1913,748,1916,752,1919,754,1924,756,1926,758,1927,758,1928,759,1931,759,1932,760,1934,760,1936,761,1945,761,1945,738,1942,738,1940,737,1937,737,1937,736,1934,736,1932,734,1931,734,1931,732,1930,732,1930,731,1928,730,1927,730,1927,729,1926,728,1926,726,1925,725,1925,723,1924,722,1924,711,1925,711,1925,708,1926,707,1926,706,1927,705,1927,704,1928,704,1930,702,1930,701,1931,700,1932,700,1933,699,1933,698,1936,698,1937,696,1939,696,1940,695,1945,695,1945,671e" filled="t" fillcolor="#DA241C" stroked="f">
                <v:path arrowok="t"/>
                <v:fill/>
              </v:shape>
              <v:shape style="position:absolute;left:1900;top:671;width:90;height:90" coordorigin="1900,671" coordsize="90,90" path="m1948,671l1945,671,1945,695,1949,695,1950,696,1954,696,1954,698,1956,698,1957,699,1957,700,1960,700,1960,701,1963,705,1963,706,1964,706,1964,708,1966,710,1966,713,1967,714,1967,719,1966,720,1966,724,1964,725,1964,726,1963,729,1961,733,1957,734,1957,735,1956,735,1955,736,1954,736,1952,737,1949,737,1949,738,1945,738,1945,761,1954,761,1955,760,1958,760,1961,759,1962,758,1964,758,1967,756,1968,755,1970,754,1972,753,1974,752,1975,750,1976,748,1979,747,1980,746,1981,743,1982,742,1984,740,1985,738,1985,736,1986,734,1987,732,1988,730,1988,725,1990,724,1990,710,1988,707,1988,704,1986,699,1985,698,1985,695,1984,693,1982,692,1981,689,1976,684,1972,680,1967,677,1962,675,1961,675,1958,674,1956,674,1954,672,1950,672,1948,671e" filled="t" fillcolor="#DA241C" stroked="f">
                <v:path arrowok="t"/>
                <v:fill/>
              </v:shape>
            </v:group>
            <v:group style="position:absolute;left:4798;top:3699;width:64;height:64" coordorigin="4798,3699" coordsize="64,64">
              <v:shape style="position:absolute;left:4798;top:3699;width:64;height:64" coordorigin="4798,3699" coordsize="64,64" path="m4829,3699l4812,3703,4801,3715,4798,3731,4803,3746,4817,3758,4841,3763,4856,3752,4862,3736,4860,3718,4849,3705,4829,3699e" filled="t" fillcolor="#FFFFFF" stroked="f">
                <v:path arrowok="t"/>
                <v:fill/>
              </v:shape>
            </v:group>
            <v:group style="position:absolute;left:4784;top:3686;width:91;height:91" coordorigin="4784,3686" coordsize="91,91">
              <v:shape style="position:absolute;left:4784;top:3686;width:91;height:91" coordorigin="4784,3686" coordsize="91,91" path="m4836,3686l4829,3687,4829,3710,4830,3710,4831,3711,4836,3711,4837,3712,4838,3712,4840,3713,4841,3713,4841,3714,4842,3714,4843,3716,4844,3716,4844,3717,4846,3717,4846,3718,4848,3720,4848,3723,4849,3723,4849,3725,4850,3726,4850,3737,4849,3738,4849,3740,4848,3741,4848,3743,4842,3749,4841,3749,4841,3750,4840,3750,4838,3752,4837,3752,4836,3753,4829,3753,4829,3777,4840,3777,4834,3775,4841,3775,4841,3774,4844,3774,4847,3773,4848,3772,4853,3770,4854,3770,4859,3765,4861,3764,4862,3762,4864,3760,4865,3759,4866,3756,4867,3755,4868,3753,4870,3752,4872,3747,4872,3743,4873,3741,4875,3736,4875,3732,4874,3728,4873,3725,4873,3723,4872,3720,4872,3716,4871,3714,4870,3712,4868,3711,4866,3706,4864,3704,4862,3701,4861,3700,4855,3697,4860,3695,4840,3688,4836,3686e" filled="t" fillcolor="#DA241C" stroked="f">
                <v:path arrowok="t"/>
                <v:fill/>
              </v:shape>
              <v:shape style="position:absolute;left:4784;top:3686;width:91;height:91" coordorigin="4784,3686" coordsize="91,91" path="m4818,3688l4816,3689,4813,3689,4812,3690,4810,3692,4808,3692,4798,3696,4805,3696,4799,3699,4796,3701,4795,3704,4793,3705,4790,3707,4790,3711,4788,3714,4787,3716,4787,3718,4786,3719,4786,3723,4784,3724,4784,3740,4786,3741,4786,3744,4787,3744,4787,3747,4788,3748,4788,3749,4789,3752,4789,3753,4790,3755,4792,3756,4793,3759,4795,3760,4796,3762,4799,3765,4801,3766,4802,3767,4804,3770,4806,3770,4808,3771,4810,3772,4812,3773,4813,3773,4813,3774,4817,3774,4818,3776,4822,3776,4823,3777,4829,3777,4829,3753,4823,3753,4823,3752,4819,3752,4819,3750,4818,3750,4816,3748,4814,3748,4814,3747,4811,3743,4811,3742,4810,3741,4810,3740,4808,3738,4808,3734,4807,3732,4807,3730,4808,3730,4808,3725,4810,3724,4810,3723,4811,3722,4811,3720,4813,3718,4813,3717,4814,3717,4814,3716,4816,3716,4818,3713,4819,3713,4819,3712,4822,3712,4823,3711,4826,3711,4828,3710,4829,3710,4829,3688,4824,3688,4818,3688e" filled="t" fillcolor="#DA241C" stroked="f">
                <v:path arrowok="t"/>
                <v:fill/>
              </v:shape>
              <v:shape style="position:absolute;left:4784;top:3686;width:91;height:91" coordorigin="4784,3686" coordsize="91,91" path="m4841,3775l4834,3775,4841,3776,4841,3775e" filled="t" fillcolor="#DA241C" stroked="f">
                <v:path arrowok="t"/>
                <v:fill/>
              </v:shape>
              <v:shape style="position:absolute;left:4784;top:3686;width:91;height:91" coordorigin="4784,3686" coordsize="91,91" path="m4819,3686l4824,3688,4829,3688,4829,3687,4819,3686e" filled="t" fillcolor="#DA241C" stroked="f">
                <v:path arrowok="t"/>
                <v:fill/>
              </v:shape>
            </v:group>
            <v:group style="position:absolute;left:3073;top:2574;width:45;height:68" coordorigin="3073,2574" coordsize="45,68">
              <v:shape style="position:absolute;left:3073;top:2574;width:45;height:68" coordorigin="3073,2574" coordsize="45,68" path="m3118,2640l3107,2640,3116,2642,3118,2640e" filled="t" fillcolor="#FFFFFF" stroked="f">
                <v:path arrowok="t"/>
                <v:fill/>
              </v:shape>
              <v:shape style="position:absolute;left:3073;top:2574;width:45;height:68" coordorigin="3073,2574" coordsize="45,68" path="m3097,2574l3090,2578,3081,2587,3076,2596,3073,2608,3074,2610,3074,2614,3076,2618,3076,2620,3078,2624,3079,2626,3082,2628,3083,2631,3092,2636,3094,2641,3107,2640,3118,2640,3124,2636,3131,2631,3132,2628,3134,2626,3136,2624,3138,2620,3138,2618,3139,2614,3139,2608,3140,2605,3138,2595,3116,2576,3114,2574,3107,2574,3097,2574e" filled="t" fillcolor="#FFFFFF" stroked="f">
                <v:path arrowok="t"/>
                <v:fill/>
              </v:shape>
            </v:group>
            <v:group style="position:absolute;left:3062;top:2562;width:90;height:91" coordorigin="3062,2562" coordsize="90,91">
              <v:shape style="position:absolute;left:3062;top:2562;width:90;height:91" coordorigin="3062,2562" coordsize="90,91" path="m3107,2648l3088,2648,3089,2649,3090,2649,3091,2650,3094,2650,3095,2651,3100,2651,3101,2652,3107,2652,3107,2648e" filled="t" fillcolor="#DA241C" stroked="f">
                <v:path arrowok="t"/>
                <v:fill/>
              </v:shape>
              <v:shape style="position:absolute;left:3062;top:2562;width:90;height:91" coordorigin="3062,2562" coordsize="90,91" path="m3113,2562l3107,2562,3107,2586,3113,2586,3114,2588,3116,2588,3119,2590,3120,2590,3124,2594,3124,2595,3125,2595,3125,2596,3126,2597,3126,2598,3127,2598,3127,2602,3128,2603,3128,2612,3127,2613,3127,2615,3126,2616,3126,2618,3124,2620,3124,2621,3120,2625,3119,2625,3116,2627,3114,2627,3113,2628,3108,2628,3108,2630,3107,2630,3107,2652,3113,2652,3114,2651,3119,2651,3120,2650,3122,2650,3125,2649,3126,2648,3128,2648,3130,2646,3132,2645,3136,2642,3146,2634,3152,2621,3151,2608,3151,2598,3150,2596,3150,2594,3149,2592,3149,2590,3148,2588,3146,2586,3145,2584,3144,2583,3143,2580,3142,2579,3140,2577,3138,2576,3136,2573,3133,2572,3132,2570,3130,2568,3128,2568,3126,2567,3125,2566,3119,2564,3113,2562e" filled="t" fillcolor="#DA241C" stroked="f">
                <v:path arrowok="t"/>
                <v:fill/>
              </v:shape>
              <v:shape style="position:absolute;left:3062;top:2562;width:90;height:91" coordorigin="3062,2562" coordsize="90,91" path="m3099,2562l3092,2565,3085,2568,3084,2568,3082,2570,3080,2572,3078,2573,3076,2576,3073,2577,3072,2579,3071,2580,3070,2583,3068,2584,3067,2586,3066,2588,3066,2590,3065,2592,3064,2594,3064,2597,3062,2598,3062,2616,3064,2618,3064,2621,3065,2622,3065,2624,3066,2625,3066,2627,3067,2628,3070,2633,3072,2636,3073,2638,3076,2639,3077,2640,3080,2643,3083,2648,3088,2648,3107,2648,3107,2630,3106,2630,3106,2628,3100,2628,3100,2627,3097,2627,3097,2626,3096,2626,3095,2625,3094,2625,3094,2624,3092,2624,3090,2621,3090,2620,3088,2618,3088,2616,3086,2615,3086,2612,3085,2612,3085,2603,3086,2603,3086,2598,3088,2598,3088,2597,3089,2596,3089,2595,3090,2595,3090,2594,3091,2594,3091,2592,3092,2591,3094,2591,3094,2590,3095,2590,3096,2589,3097,2589,3097,2588,3100,2588,3101,2586,3107,2586,3107,2562,3099,2562e" filled="t" fillcolor="#DA241C" stroked="f">
                <v:path arrowok="t"/>
                <v:fill/>
              </v:shape>
            </v:group>
            <v:group style="position:absolute;left:5442;top:1114;width:64;height:64" coordorigin="5442,1114" coordsize="64,64">
              <v:shape style="position:absolute;left:5442;top:1114;width:64;height:64" coordorigin="5442,1114" coordsize="64,64" path="m5473,1114l5456,1118,5445,1130,5442,1146,5447,1162,5461,1174,5484,1178,5499,1168,5506,1151,5504,1134,5493,1120,5473,1114e" filled="t" fillcolor="#FFFFFF" stroked="f">
                <v:path arrowok="t"/>
                <v:fill/>
              </v:shape>
            </v:group>
            <v:group style="position:absolute;left:5428;top:1101;width:90;height:91" coordorigin="5428,1101" coordsize="90,91">
              <v:shape style="position:absolute;left:5428;top:1101;width:90;height:91" coordorigin="5428,1101" coordsize="90,91" path="m5480,1101l5473,1102,5473,1126,5479,1126,5480,1127,5483,1127,5485,1130,5486,1130,5486,1131,5488,1131,5490,1133,5490,1134,5491,1134,5491,1136,5492,1137,5492,1138,5494,1138,5494,1142,5495,1143,5495,1151,5494,1152,5494,1156,5492,1156,5492,1157,5491,1158,5491,1160,5490,1160,5490,1161,5488,1163,5486,1163,5486,1164,5485,1164,5483,1167,5480,1167,5479,1168,5473,1168,5473,1192,5485,1193,5478,1190,5486,1190,5486,1190,5489,1190,5491,1188,5492,1187,5497,1185,5498,1185,5501,1184,5502,1181,5510,1175,5508,1174,5514,1167,5514,1164,5515,1162,5516,1161,5516,1158,5518,1156,5518,1143,5518,1135,5514,1130,5514,1127,5513,1126,5512,1124,5510,1122,5509,1120,5508,1119,5507,1116,5504,1115,5502,1113,5500,1113,5491,1106,5485,1104,5480,1101e" filled="t" fillcolor="#27156E" stroked="f">
                <v:path arrowok="t"/>
                <v:fill/>
              </v:shape>
              <v:shape style="position:absolute;left:5428;top:1101;width:90;height:91" coordorigin="5428,1101" coordsize="90,91" path="m5453,1152l5430,1152,5430,1156,5430,1161,5431,1162,5431,1163,5432,1164,5432,1167,5434,1168,5435,1170,5436,1172,5437,1174,5438,1175,5440,1178,5442,1179,5448,1185,5450,1185,5452,1186,5454,1187,5455,1188,5456,1188,5458,1190,5460,1190,5461,1191,5466,1191,5466,1192,5473,1192,5473,1168,5467,1168,5466,1167,5464,1167,5464,1166,5462,1166,5461,1164,5460,1164,5460,1163,5459,1163,5459,1162,5458,1162,5456,1161,5456,1160,5455,1160,5455,1158,5454,1157,5454,1155,5453,1155,5453,1152e" filled="t" fillcolor="#27156E" stroked="f">
                <v:path arrowok="t"/>
                <v:fill/>
              </v:shape>
              <v:shape style="position:absolute;left:5428;top:1101;width:90;height:91" coordorigin="5428,1101" coordsize="90,91" path="m5486,1190l5478,1190,5485,1191,5486,1190e" filled="t" fillcolor="#27156E" stroked="f">
                <v:path arrowok="t"/>
                <v:fill/>
              </v:shape>
              <v:shape style="position:absolute;left:5428;top:1101;width:90;height:91" coordorigin="5428,1101" coordsize="90,91" path="m5434,1124l5431,1132,5431,1133,5430,1134,5430,1138,5429,1139,5429,1148,5428,1159,5430,1152,5453,1152,5452,1151,5452,1143,5453,1142,5453,1139,5454,1138,5454,1137,5455,1136,5455,1134,5456,1134,5456,1133,5458,1132,5459,1132,5459,1131,5460,1131,5460,1130,5461,1130,5462,1128,5464,1128,5464,1127,5433,1127,5434,1124e" filled="t" fillcolor="#27156E" stroked="f">
                <v:path arrowok="t"/>
                <v:fill/>
              </v:shape>
              <v:shape style="position:absolute;left:5428;top:1101;width:90;height:91" coordorigin="5428,1101" coordsize="90,91" path="m5468,1102l5464,1102,5460,1104,5458,1104,5455,1106,5454,1107,5452,1108,5450,1109,5448,1109,5447,1112,5444,1113,5442,1115,5440,1116,5438,1119,5437,1120,5433,1127,5464,1127,5466,1127,5467,1126,5473,1126,5473,1102,5468,1102e" filled="t" fillcolor="#27156E" stroked="f">
                <v:path arrowok="t"/>
                <v:fill/>
              </v:shape>
              <v:shape style="position:absolute;left:5428;top:1101;width:90;height:91" coordorigin="5428,1101" coordsize="90,91" path="m5495,1105l5500,1113,5502,1113,5495,1105e" filled="t" fillcolor="#27156E" stroked="f">
                <v:path arrowok="t"/>
                <v:fill/>
              </v:shape>
            </v:group>
            <v:group style="position:absolute;left:1957;top:3264;width:64;height:64" coordorigin="1957,3264" coordsize="64,64">
              <v:shape style="position:absolute;left:1957;top:3264;width:64;height:64" coordorigin="1957,3264" coordsize="64,64" path="m1988,3264l1972,3269,1960,3281,1957,3296,1963,3312,1977,3324,2000,3329,2015,3318,2022,3301,2019,3284,2008,3270,1988,3264e" filled="t" fillcolor="#FFFFFF" stroked="f">
                <v:path arrowok="t"/>
                <v:fill/>
              </v:shape>
            </v:group>
            <v:group style="position:absolute;left:1943;top:3252;width:91;height:91" coordorigin="1943,3252" coordsize="91,91">
              <v:shape style="position:absolute;left:1943;top:3252;width:91;height:91" coordorigin="1943,3252" coordsize="91,91" path="m1995,3252l1988,3252,1988,3275,1990,3275,1991,3276,1996,3276,1996,3278,1998,3278,1999,3279,2000,3279,2000,3280,2002,3280,2004,3282,2005,3282,2005,3284,2008,3286,2008,3287,2009,3288,2009,3290,2010,3291,2010,3304,2009,3305,2009,3306,2008,3308,2008,3309,2002,3315,2000,3315,2000,3316,1999,3316,1998,3317,1996,3317,1996,3318,1988,3318,1988,3342,2000,3343,1993,3341,2001,3341,2003,3338,2008,3338,2009,3338,2010,3336,2012,3335,2014,3335,2016,3333,2018,3330,2021,3330,2023,3326,2024,3324,2026,3322,2027,3321,2028,3318,2029,3317,2030,3315,2030,3312,2032,3310,2033,3309,2033,3304,2034,3302,2034,3293,2033,3291,2033,3286,2030,3281,2030,3280,2029,3278,2028,3276,2026,3272,2023,3269,2022,3267,2021,3266,2014,3263,2020,3260,2006,3256,2001,3254,1995,3252e" filled="t" fillcolor="#27156E" stroked="f">
                <v:path arrowok="t"/>
                <v:fill/>
              </v:shape>
              <v:shape style="position:absolute;left:1943;top:3252;width:91;height:91" coordorigin="1943,3252" coordsize="91,91" path="m1968,3301l1946,3301,1945,3310,1946,3310,1946,3314,1948,3315,1949,3317,1950,3318,1950,3321,1951,3322,1952,3324,1958,3330,1961,3332,1964,3335,1966,3335,1968,3336,1969,3338,1972,3339,1973,3339,1974,3340,1976,3340,1978,3341,1981,3341,1982,3342,1988,3342,1988,3318,1982,3318,1982,3317,1979,3317,1979,3316,1978,3316,1975,3314,1974,3314,1974,3312,1973,3311,1972,3311,1972,3310,1970,3309,1970,3308,1969,3306,1969,3305,1968,3305,1968,3301e" filled="t" fillcolor="#27156E" stroked="f">
                <v:path arrowok="t"/>
                <v:fill/>
              </v:shape>
              <v:shape style="position:absolute;left:1943;top:3252;width:91;height:91" coordorigin="1943,3252" coordsize="91,91" path="m2008,3338l2003,3338,2002,3342,2008,3338e" filled="t" fillcolor="#27156E" stroked="f">
                <v:path arrowok="t"/>
                <v:fill/>
              </v:shape>
              <v:shape style="position:absolute;left:1943;top:3252;width:91;height:91" coordorigin="1943,3252" coordsize="91,91" path="m2001,3341l1993,3341,2000,3341,2001,3341e" filled="t" fillcolor="#27156E" stroked="f">
                <v:path arrowok="t"/>
                <v:fill/>
              </v:shape>
              <v:shape style="position:absolute;left:1943;top:3252;width:91;height:91" coordorigin="1943,3252" coordsize="91,91" path="m2021,3330l2018,3330,2021,3331,2021,3330e" filled="t" fillcolor="#27156E" stroked="f">
                <v:path arrowok="t"/>
                <v:fill/>
              </v:shape>
              <v:shape style="position:absolute;left:1943;top:3252;width:91;height:91" coordorigin="1943,3252" coordsize="91,91" path="m1978,3254l1975,3255,1974,3255,1969,3257,1968,3257,1964,3259,1956,3267,1951,3272,1950,3274,1950,3276,1949,3278,1948,3280,1946,3281,1946,3284,1945,3285,1945,3290,1944,3291,1944,3297,1943,3309,1946,3301,1968,3301,1968,3290,1970,3287,1970,3286,1972,3285,1972,3284,1973,3282,1974,3282,1974,3281,1975,3281,1978,3279,1979,3279,1980,3278,1981,3278,1982,3276,1986,3276,1987,3275,1988,3275,1988,3254,1983,3254,1978,3254e" filled="t" fillcolor="#27156E" stroked="f">
                <v:path arrowok="t"/>
                <v:fill/>
              </v:shape>
              <v:shape style="position:absolute;left:1943;top:3252;width:91;height:91" coordorigin="1943,3252" coordsize="91,91" path="m1979,3252l1983,3254,1988,3254,1988,3252,1979,3252e" filled="t" fillcolor="#27156E" stroked="f">
                <v:path arrowok="t"/>
                <v:fill/>
              </v:shape>
            </v:group>
            <v:group style="position:absolute;left:2472;top:1628;width:107;height:113" coordorigin="2472,1628" coordsize="107,113">
              <v:shape style="position:absolute;left:2472;top:1628;width:107;height:113" coordorigin="2472,1628" coordsize="107,113" path="m2483,1671l2472,1692,2562,1740,2579,1730,2556,1730,2556,1711,2483,1671e" filled="t" fillcolor="#DA241C" stroked="f">
                <v:path arrowok="t"/>
                <v:fill/>
              </v:shape>
              <v:shape style="position:absolute;left:2472;top:1628;width:107;height:113" coordorigin="2472,1628" coordsize="107,113" path="m2556,1711l2556,1730,2579,1730,2573,1720,2556,1711e" filled="t" fillcolor="#DA241C" stroked="f">
                <v:path arrowok="t"/>
                <v:fill/>
              </v:shape>
              <v:shape style="position:absolute;left:2472;top:1628;width:107;height:113" coordorigin="2472,1628" coordsize="107,113" path="m2579,1628l2556,1628,2556,1711,2573,1720,2579,1730,2579,1628e" filled="t" fillcolor="#DA241C" stroked="f">
                <v:path arrowok="t"/>
                <v:fill/>
              </v:shape>
            </v:group>
            <v:group style="position:absolute;left:4256;top:2830;width:108;height:113" coordorigin="4256,2830" coordsize="108,113">
              <v:shape style="position:absolute;left:4256;top:2830;width:108;height:113" coordorigin="4256,2830" coordsize="108,113" path="m4268,2873l4256,2894,4348,2943,4364,2932,4340,2932,4340,2913,4268,2873e" filled="t" fillcolor="#DA241C" stroked="f">
                <v:path arrowok="t"/>
                <v:fill/>
              </v:shape>
              <v:shape style="position:absolute;left:4256;top:2830;width:108;height:113" coordorigin="4256,2830" coordsize="108,113" path="m4340,2913l4340,2932,4364,2932,4358,2922,4340,2913e" filled="t" fillcolor="#DA241C" stroked="f">
                <v:path arrowok="t"/>
                <v:fill/>
              </v:shape>
              <v:shape style="position:absolute;left:4256;top:2830;width:108;height:113" coordorigin="4256,2830" coordsize="108,113" path="m4364,2830l4340,2830,4340,2913,4358,2922,4364,2932,4364,2830e" filled="t" fillcolor="#DA241C" stroked="f">
                <v:path arrowok="t"/>
                <v:fill/>
              </v:shape>
            </v:group>
            <v:group style="position:absolute;left:2450;top:2921;width:139;height:136" coordorigin="2450,2921" coordsize="139,136">
              <v:shape style="position:absolute;left:2450;top:2921;width:139;height:136" coordorigin="2450,2921" coordsize="139,136" path="m2590,2938l2580,2945,2559,2946,2508,3046,2528,3057,2590,2938e" filled="t" fillcolor="#27156E" stroked="f">
                <v:path arrowok="t"/>
                <v:fill/>
              </v:shape>
              <v:shape style="position:absolute;left:2450;top:2921;width:139;height:136" coordorigin="2450,2921" coordsize="139,136" path="m2579,2921l2450,2930,2452,2952,2559,2946,2569,2927,2583,2927,2579,2921e" filled="t" fillcolor="#27156E" stroked="f">
                <v:path arrowok="t"/>
                <v:fill/>
              </v:shape>
              <v:shape style="position:absolute;left:2450;top:2921;width:139;height:136" coordorigin="2450,2921" coordsize="139,136" path="m2569,2927l2559,2946,2580,2945,2590,2938,2569,2927e" filled="t" fillcolor="#27156E" stroked="f">
                <v:path arrowok="t"/>
                <v:fill/>
              </v:shape>
              <v:shape style="position:absolute;left:2450;top:2921;width:139;height:136" coordorigin="2450,2921" coordsize="139,136" path="m2583,2927l2569,2927,2590,2938,2583,2927e" filled="t" fillcolor="#27156E" stroked="f">
                <v:path arrowok="t"/>
                <v:fill/>
              </v:shape>
            </v:group>
            <v:group style="position:absolute;left:3414;top:2327;width:139;height:134" coordorigin="3414,2327" coordsize="139,134">
              <v:shape style="position:absolute;left:3414;top:2327;width:139;height:134" coordorigin="3414,2327" coordsize="139,134" path="m3553,2344l3544,2350,3522,2351,3472,2451,3493,2462,3553,2344e" filled="t" fillcolor="#27156E" stroked="f">
                <v:path arrowok="t"/>
                <v:fill/>
              </v:shape>
              <v:shape style="position:absolute;left:3414;top:2327;width:139;height:134" coordorigin="3414,2327" coordsize="139,134" path="m3541,2327l3414,2334,3415,2358,3522,2351,3532,2333,3545,2333,3541,2327e" filled="t" fillcolor="#27156E" stroked="f">
                <v:path arrowok="t"/>
                <v:fill/>
              </v:shape>
              <v:shape style="position:absolute;left:3414;top:2327;width:139;height:134" coordorigin="3414,2327" coordsize="139,134" path="m3532,2333l3522,2351,3544,2350,3553,2344,3532,2333e" filled="t" fillcolor="#27156E" stroked="f">
                <v:path arrowok="t"/>
                <v:fill/>
              </v:shape>
              <v:shape style="position:absolute;left:3414;top:2327;width:139;height:134" coordorigin="3414,2327" coordsize="139,134" path="m3545,2333l3532,2333,3553,2344,3545,2333e" filled="t" fillcolor="#27156E" stroked="f">
                <v:path arrowok="t"/>
                <v:fill/>
              </v:shape>
            </v:group>
            <v:group style="position:absolute;left:4691;top:1539;width:139;height:134" coordorigin="4691,1539" coordsize="139,134">
              <v:shape style="position:absolute;left:4691;top:1539;width:139;height:134" coordorigin="4691,1539" coordsize="139,134" path="m4830,1556l4820,1562,4800,1563,4748,1662,4770,1673,4830,1556e" filled="t" fillcolor="#27156E" stroked="f">
                <v:path arrowok="t"/>
                <v:fill/>
              </v:shape>
              <v:shape style="position:absolute;left:4691;top:1539;width:139;height:134" coordorigin="4691,1539" coordsize="139,134" path="m4819,1539l4691,1547,4693,1570,4800,1563,4810,1545,4823,1545,4819,1539e" filled="t" fillcolor="#27156E" stroked="f">
                <v:path arrowok="t"/>
                <v:fill/>
              </v:shape>
              <v:shape style="position:absolute;left:4691;top:1539;width:139;height:134" coordorigin="4691,1539" coordsize="139,134" path="m4810,1545l4800,1563,4820,1562,4830,1556,4810,1545e" filled="t" fillcolor="#27156E" stroked="f">
                <v:path arrowok="t"/>
                <v:fill/>
              </v:shape>
              <v:shape style="position:absolute;left:4691;top:1539;width:139;height:134" coordorigin="4691,1539" coordsize="139,134" path="m4823,1545l4810,1545,4830,1556,4823,1545e" filled="t" fillcolor="#27156E" stroked="f">
                <v:path arrowok="t"/>
                <v:fill/>
              </v:shape>
            </v:group>
            <v:group style="position:absolute;left:2675;top:1617;width:37;height:84" coordorigin="2675,1617" coordsize="37,84">
              <v:shape style="position:absolute;left:2675;top:1617;width:37;height:84" coordorigin="2675,1617" coordsize="37,84" path="m2712,1640l2695,1640,2695,1701,2712,1701,2712,1640e" filled="t" fillcolor="#1E1A16" stroked="f">
                <v:path arrowok="t"/>
                <v:fill/>
              </v:shape>
              <v:shape style="position:absolute;left:2675;top:1617;width:37;height:84" coordorigin="2675,1617" coordsize="37,84" path="m2712,1617l2699,1617,2698,1618,2696,1620,2696,1622,2692,1626,2690,1629,2688,1630,2681,1635,2678,1636,2675,1637,2675,1652,2677,1652,2681,1650,2683,1648,2690,1644,2695,1640,2712,1640,2712,1617e" filled="t" fillcolor="#1E1A16" stroked="f">
                <v:path arrowok="t"/>
                <v:fill/>
              </v:shape>
            </v:group>
            <v:group style="position:absolute;left:4472;top:2779;width:56;height:84" coordorigin="4472,2779" coordsize="56,84">
              <v:shape style="position:absolute;left:4472;top:2779;width:56;height:84" coordorigin="4472,2779" coordsize="56,84" path="m4526,2793l4506,2793,4507,2794,4510,2795,4511,2796,4512,2799,4509,2813,4495,2828,4480,2844,4472,2864,4529,2864,4529,2848,4496,2848,4520,2824,4522,2822,4524,2818,4528,2811,4528,2805,4529,2802,4528,2800,4528,2795,4526,2793e" filled="t" fillcolor="#1E1A16" stroked="f">
                <v:path arrowok="t"/>
                <v:fill/>
              </v:shape>
              <v:shape style="position:absolute;left:4472;top:2779;width:56;height:84" coordorigin="4472,2779" coordsize="56,84" path="m4514,2779l4501,2780,4494,2780,4489,2782,4487,2782,4484,2783,4483,2786,4476,2789,4476,2798,4474,2804,4490,2806,4490,2800,4493,2795,4495,2794,4496,2793,4526,2793,4525,2792,4524,2789,4523,2788,4522,2786,4511,2780,4514,2779e" filled="t" fillcolor="#1E1A16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329.018005pt;margin-top:-164.499847pt;width:199.695045pt;height:142.72pt;mso-position-horizontal-relative:page;mso-position-vertical-relative:paragraph;z-index:-5700" coordorigin="6580,-3290" coordsize="3994,2854">
            <v:group style="position:absolute;left:6629;top:-2969;width:3896;height:2486" coordorigin="6629,-2969" coordsize="3896,2486">
              <v:shape style="position:absolute;left:6629;top:-2969;width:3896;height:2486" coordorigin="6629,-2969" coordsize="3896,2486" path="m10514,-2969l6629,-503,6641,-483,10525,-2948,10514,-2969e" filled="t" fillcolor="#DA241C" stroked="f">
                <v:path arrowok="t"/>
                <v:fill/>
              </v:shape>
            </v:group>
            <v:group style="position:absolute;left:7679;top:-3239;width:841;height:1562" coordorigin="7679,-3239" coordsize="841,1562">
              <v:shape style="position:absolute;left:7679;top:-3239;width:841;height:1562" coordorigin="7679,-3239" coordsize="841,1562" path="m7699,-3239l7679,-3227,8501,-1677,8520,-1689,7699,-3239e" filled="t" fillcolor="#DA241C" stroked="f">
                <v:path arrowok="t"/>
                <v:fill/>
              </v:shape>
            </v:group>
            <v:group style="position:absolute;left:8478;top:-1718;width:64;height:65" coordorigin="8478,-1718" coordsize="64,65">
              <v:shape style="position:absolute;left:8478;top:-1718;width:64;height:65" coordorigin="8478,-1718" coordsize="64,65" path="m8510,-1718l8499,-1715,8483,-1702,8478,-1682,8483,-1665,8498,-1654,8524,-1652,8537,-1667,8542,-1691,8531,-1710,8510,-1718e" filled="t" fillcolor="#FFFFFF" stroked="f">
                <v:path arrowok="t"/>
                <v:fill/>
              </v:shape>
            </v:group>
            <v:group style="position:absolute;left:8466;top:-1730;width:89;height:95" coordorigin="8466,-1730" coordsize="89,95">
              <v:shape style="position:absolute;left:8466;top:-1730;width:89;height:95" coordorigin="8466,-1730" coordsize="89,95" path="m8510,-1638l8508,-1638,8501,-1635,8510,-1636,8510,-1638e" filled="t" fillcolor="#DA241C" stroked="f">
                <v:path arrowok="t"/>
                <v:fill/>
              </v:shape>
              <v:shape style="position:absolute;left:8466;top:-1730;width:89;height:95" coordorigin="8466,-1730" coordsize="89,95" path="m8516,-1730l8510,-1730,8510,-1706,8514,-1706,8515,-1704,8519,-1704,8521,-1702,8522,-1702,8522,-1701,8524,-1701,8525,-1700,8525,-1698,8526,-1698,8526,-1697,8528,-1695,8528,-1694,8530,-1692,8530,-1690,8531,-1689,8531,-1678,8530,-1677,8530,-1673,8527,-1671,8527,-1670,8525,-1667,8525,-1666,8524,-1666,8521,-1664,8520,-1664,8520,-1662,8518,-1662,8516,-1661,8510,-1661,8510,-1636,8515,-1636,8516,-1637,8521,-1637,8524,-1638,8525,-1640,8527,-1640,8555,-1670,8554,-1682,8554,-1692,8552,-1695,8552,-1697,8551,-1700,8550,-1701,8550,-1703,8549,-1706,8548,-1707,8546,-1709,8545,-1710,8544,-1713,8543,-1714,8542,-1716,8539,-1718,8533,-1724,8531,-1724,8530,-1725,8527,-1726,8522,-1728,8516,-1730e" filled="t" fillcolor="#DA241C" stroked="f">
                <v:path arrowok="t"/>
                <v:fill/>
              </v:shape>
              <v:shape style="position:absolute;left:8466;top:-1730;width:89;height:95" coordorigin="8466,-1730" coordsize="89,95" path="m8503,-1730l8496,-1728,8490,-1724,8488,-1724,8485,-1722,8484,-1720,8483,-1719,8480,-1718,8479,-1716,8478,-1714,8477,-1713,8476,-1710,8473,-1709,8473,-1707,8472,-1706,8470,-1701,8470,-1699,8467,-1695,8467,-1688,8466,-1685,8466,-1680,8467,-1678,8467,-1672,8470,-1667,8470,-1665,8471,-1662,8472,-1661,8473,-1659,8473,-1656,8476,-1655,8477,-1653,8478,-1652,8479,-1649,8480,-1648,8486,-1646,8482,-1645,8490,-1642,8491,-1641,8494,-1640,8495,-1640,8500,-1637,8508,-1638,8510,-1638,8510,-1661,8504,-1661,8503,-1662,8501,-1662,8501,-1664,8500,-1664,8498,-1665,8497,-1665,8497,-1666,8496,-1666,8495,-1667,8495,-1668,8494,-1668,8494,-1670,8492,-1671,8492,-1672,8491,-1672,8491,-1676,8490,-1677,8490,-1680,8489,-1682,8489,-1684,8490,-1685,8490,-1690,8491,-1691,8491,-1694,8492,-1695,8492,-1696,8494,-1696,8494,-1699,8500,-1702,8502,-1704,8504,-1704,8506,-1706,8510,-1706,8510,-1730,8503,-1730e" filled="t" fillcolor="#DA241C" stroked="f">
                <v:path arrowok="t"/>
                <v:fill/>
              </v:shape>
            </v:group>
            <v:group style="position:absolute;left:7658;top:-3267;width:63;height:67" coordorigin="7658,-3267" coordsize="63,67">
              <v:shape style="position:absolute;left:7658;top:-3267;width:63;height:67" coordorigin="7658,-3267" coordsize="63,67" path="m7696,-3267l7688,-3267,7673,-3263,7662,-3251,7658,-3235,7663,-3218,7676,-3205,7699,-3200,7715,-3212,7721,-3233,7721,-3239,7718,-3246,7717,-3249,7716,-3252,7711,-3257,7710,-3260,7708,-3262,7704,-3263,7702,-3264,7698,-3266,7696,-3267e" filled="t" fillcolor="#FFFFFF" stroked="f">
                <v:path arrowok="t"/>
                <v:fill/>
              </v:shape>
            </v:group>
            <v:group style="position:absolute;left:7644;top:-3280;width:89;height:94" coordorigin="7644,-3280" coordsize="89,94">
              <v:shape style="position:absolute;left:7644;top:-3280;width:89;height:94" coordorigin="7644,-3280" coordsize="89,94" path="m7688,-3280l7687,-3280,7685,-3279,7680,-3279,7678,-3278,7676,-3278,7672,-3275,7669,-3275,7667,-3273,7664,-3272,7663,-3270,7661,-3269,7660,-3267,7658,-3266,7656,-3264,7655,-3262,7654,-3261,7652,-3258,7651,-3257,7650,-3255,7650,-3254,7649,-3251,7647,-3245,7644,-3239,7645,-3233,7645,-3228,7645,-3227,7647,-3220,7649,-3214,7650,-3213,7650,-3210,7651,-3209,7654,-3204,7655,-3203,7656,-3201,7658,-3200,7660,-3198,7661,-3196,7663,-3195,7664,-3194,7667,-3192,7668,-3191,7670,-3191,7672,-3190,7678,-3187,7681,-3186,7688,-3186,7688,-3210,7685,-3210,7684,-3212,7681,-3212,7680,-3213,7679,-3213,7676,-3215,7675,-3215,7675,-3216,7674,-3218,7673,-3218,7673,-3219,7672,-3219,7672,-3220,7670,-3221,7670,-3222,7669,-3224,7669,-3227,7668,-3228,7668,-3237,7669,-3238,7669,-3242,7672,-3244,7671,-3249,7675,-3249,7675,-3250,7676,-3251,7678,-3251,7678,-3252,7679,-3252,7680,-3254,7681,-3254,7682,-3255,7688,-3255,7688,-3280e" filled="t" fillcolor="#DA241C" stroked="f">
                <v:path arrowok="t"/>
                <v:fill/>
              </v:shape>
              <v:shape style="position:absolute;left:7644;top:-3280;width:89;height:94" coordorigin="7644,-3280" coordsize="89,94" path="m7691,-3280l7688,-3280,7688,-3255,7696,-3255,7697,-3254,7698,-3254,7700,-3251,7702,-3251,7703,-3250,7703,-3249,7704,-3249,7704,-3248,7705,-3248,7706,-3246,7706,-3244,7708,-3244,7708,-3243,7709,-3242,7709,-3237,7710,-3237,7710,-3230,7709,-3228,7709,-3224,7706,-3221,7706,-3219,7705,-3219,7703,-3216,7703,-3215,7702,-3215,7700,-3214,7699,-3214,7699,-3213,7698,-3213,7697,-3212,7694,-3212,7693,-3210,7688,-3210,7688,-3186,7695,-3186,7701,-3187,7706,-3190,7708,-3191,7710,-3191,7711,-3192,7714,-3194,7715,-3195,7717,-3196,7718,-3198,7724,-3204,7727,-3209,7728,-3210,7728,-3213,7729,-3214,7731,-3220,7733,-3227,7733,-3228,7733,-3233,7734,-3239,7731,-3245,7729,-3251,7727,-3258,7725,-3261,7720,-3266,7718,-3267,7717,-3269,7715,-3270,7714,-3272,7711,-3273,7710,-3274,7708,-3275,7706,-3275,7702,-3278,7699,-3278,7698,-3279,7693,-3279,7691,-3280e" filled="t" fillcolor="#DA241C" stroked="f">
                <v:path arrowok="t"/>
                <v:fill/>
              </v:shape>
            </v:group>
            <v:group style="position:absolute;left:6602;top:-527;width:63;height:69" coordorigin="6602,-527" coordsize="63,69">
              <v:shape style="position:absolute;left:6602;top:-527;width:63;height:69" coordorigin="6602,-527" coordsize="63,69" path="m6635,-527l6626,-526,6609,-514,6602,-494,6604,-480,6612,-468,6618,-463,6626,-458,6638,-459,6653,-465,6664,-482,6665,-506,6653,-522,6635,-527e" filled="t" fillcolor="#FFFFFF" stroked="f">
                <v:path arrowok="t"/>
                <v:fill/>
              </v:shape>
              <v:shape style="position:absolute;left:6602;top:-527;width:63;height:69" coordorigin="6602,-527" coordsize="63,69" path="m6604,-480l6604,-479,6604,-480,6604,-480e" filled="t" fillcolor="#FFFFFF" stroked="f">
                <v:path arrowok="t"/>
                <v:fill/>
              </v:shape>
            </v:group>
            <v:group style="position:absolute;left:6590;top:-540;width:89;height:95" coordorigin="6590,-540" coordsize="89,95">
              <v:shape style="position:absolute;left:6590;top:-540;width:89;height:95" coordorigin="6590,-540" coordsize="89,95" path="m6591,-504l6592,-494,6590,-481,6596,-470,6604,-460,6606,-459,6607,-458,6608,-455,6611,-454,6612,-453,6614,-452,6616,-450,6618,-450,6620,-449,6622,-448,6626,-448,6629,-447,6632,-447,6635,-446,6635,-471,6630,-471,6629,-472,6626,-472,6626,-473,6625,-473,6624,-474,6623,-474,6623,-476,6622,-476,6619,-478,6619,-479,6618,-479,6618,-480,6617,-482,6617,-483,6616,-484,6616,-485,6614,-486,6614,-500,6616,-501,6616,-503,6593,-503,6591,-504e" filled="t" fillcolor="#DA241C" stroked="f">
                <v:path arrowok="t"/>
                <v:fill/>
              </v:shape>
              <v:shape style="position:absolute;left:6590;top:-540;width:89;height:95" coordorigin="6590,-540" coordsize="89,95" path="m6635,-540l6635,-515,6641,-515,6641,-514,6643,-514,6644,-513,6646,-513,6647,-512,6648,-512,6648,-510,6649,-509,6650,-509,6650,-508,6653,-506,6653,-503,6654,-503,6654,-502,6655,-501,6655,-496,6656,-495,6656,-491,6655,-490,6655,-485,6653,-483,6653,-480,6650,-478,6650,-477,6649,-477,6647,-474,6646,-474,6643,-472,6641,-472,6641,-471,6635,-471,6635,-446,6637,-447,6642,-447,6643,-448,6648,-448,6650,-449,6652,-450,6654,-450,6656,-452,6658,-453,6660,-454,6661,-455,6662,-458,6665,-459,6666,-460,6670,-465,6673,-470,6676,-476,6676,-477,6678,-482,6678,-486,6679,-489,6679,-497,6678,-501,6678,-504,6676,-509,6676,-512,6673,-516,6669,-522,6666,-526,6665,-528,6662,-530,6660,-532,6658,-533,6656,-534,6652,-537,6650,-537,6648,-538,6646,-538,6643,-539,6637,-539,6635,-540e" filled="t" fillcolor="#DA241C" stroked="f">
                <v:path arrowok="t"/>
                <v:fill/>
              </v:shape>
              <v:shape style="position:absolute;left:6590;top:-540;width:89;height:95" coordorigin="6590,-540" coordsize="89,95" path="m6635,-540l6632,-539,6626,-539,6624,-538,6622,-538,6620,-537,6618,-537,6613,-534,6608,-531,6604,-526,6600,-522,6597,-516,6594,-512,6593,-503,6616,-503,6616,-503,6617,-503,6617,-504,6618,-506,6618,-507,6619,-507,6619,-508,6624,-513,6626,-513,6626,-514,6629,-514,6630,-515,6635,-515,6635,-540e" filled="t" fillcolor="#DA241C" stroked="f">
                <v:path arrowok="t"/>
                <v:fill/>
              </v:shape>
            </v:group>
            <v:group style="position:absolute;left:10487;top:-2993;width:64;height:70" coordorigin="10487,-2993" coordsize="64,70">
              <v:shape style="position:absolute;left:10487;top:-2993;width:64;height:70" coordorigin="10487,-2993" coordsize="64,70" path="m10519,-2993l10517,-2992,10513,-2992,10510,-2991,10505,-2988,10501,-2987,10496,-2982,10491,-2976,10487,-2967,10487,-2958,10487,-2950,10491,-2941,10496,-2934,10501,-2930,10505,-2928,10507,-2926,10510,-2925,10513,-2925,10517,-2924,10519,-2924,10528,-2923,10538,-2928,10543,-2934,10550,-2944,10550,-2969,10540,-2985,10519,-2993e" filled="t" fillcolor="#FFFFFF" stroked="f">
                <v:path arrowok="t"/>
                <v:fill/>
              </v:shape>
            </v:group>
            <v:group style="position:absolute;left:10476;top:-3005;width:88;height:95" coordorigin="10476,-3005" coordsize="88,95">
              <v:shape style="position:absolute;left:10476;top:-3005;width:88;height:95" coordorigin="10476,-3005" coordsize="88,95" path="m10524,-3005l10519,-3005,10519,-2981,10520,-2981,10522,-2980,10526,-2980,10526,-2979,10529,-2979,10530,-2978,10531,-2978,10531,-2976,10532,-2976,10536,-2973,10536,-2972,10538,-2969,10538,-2968,10540,-2967,10540,-2963,10541,-2963,10541,-2954,10540,-2952,10540,-2949,10538,-2949,10538,-2948,10537,-2946,10537,-2945,10536,-2945,10536,-2943,10535,-2943,10534,-2942,10534,-2940,10532,-2940,10530,-2938,10528,-2938,10526,-2937,10524,-2937,10523,-2936,10519,-2936,10519,-2912,10531,-2911,10541,-2917,10550,-2925,10558,-2930,10564,-2949,10564,-2952,10564,-2958,10564,-2963,10564,-2966,10562,-2970,10560,-2976,10559,-2979,10559,-2980,10556,-2985,10555,-2986,10554,-2988,10553,-2990,10550,-2991,10549,-2993,10548,-2994,10546,-2996,10544,-2997,10542,-2998,10541,-2999,10538,-3000,10537,-3002,10535,-3002,10532,-3003,10531,-3004,10526,-3004,10524,-3005e" filled="t" fillcolor="#DA241C" stroked="f">
                <v:path arrowok="t"/>
                <v:fill/>
              </v:shape>
              <v:shape style="position:absolute;left:10476;top:-3005;width:88;height:95" coordorigin="10476,-3005" coordsize="88,95" path="m10519,-3005l10516,-3005,10513,-3004,10508,-3004,10506,-3003,10505,-3002,10502,-3002,10501,-3000,10496,-2998,10494,-2996,10492,-2994,10490,-2993,10489,-2991,10487,-2990,10486,-2988,10484,-2986,10483,-2985,10481,-2980,10481,-2979,10477,-2972,10477,-2968,10476,-2966,10476,-2951,10477,-2949,10477,-2944,10478,-2943,10481,-2938,10481,-2936,10482,-2934,10484,-2930,10489,-2925,10498,-2917,10508,-2911,10519,-2912,10519,-2936,10517,-2936,10516,-2937,10512,-2937,10512,-2938,10510,-2938,10507,-2940,10506,-2940,10506,-2942,10501,-2946,10501,-2948,10498,-2948,10499,-2955,10499,-2964,10500,-2964,10500,-2967,10501,-2968,10501,-2970,10502,-2970,10502,-2972,10504,-2973,10505,-2973,10505,-2974,10507,-2976,10508,-2976,10508,-2978,10510,-2978,10511,-2979,10512,-2979,10513,-2980,10518,-2980,10518,-2981,10519,-2981,10519,-3005e" filled="t" fillcolor="#DA241C" stroked="f">
                <v:path arrowok="t"/>
                <v:fill/>
              </v:shape>
              <v:shape style="position:absolute;left:10476;top:-3005;width:88;height:95" coordorigin="10476,-3005" coordsize="88,95" path="m10500,-2955l10498,-2948,10501,-2948,10501,-2949,10500,-2949,10500,-2955e" filled="t" fillcolor="#DA241C" stroked="f">
                <v:path arrowok="t"/>
                <v:fill/>
              </v:shape>
            </v:group>
            <v:group style="position:absolute;left:7657;top:-1031;width:36;height:88" coordorigin="7657,-1031" coordsize="36,88">
              <v:shape style="position:absolute;left:7657;top:-1031;width:36;height:88" coordorigin="7657,-1031" coordsize="36,88" path="m7693,-1006l7678,-1006,7678,-944,7693,-944,7693,-1006e" filled="t" fillcolor="#1E1A16" stroked="f">
                <v:path arrowok="t"/>
                <v:fill/>
              </v:shape>
              <v:shape style="position:absolute;left:7657;top:-1031;width:36;height:88" coordorigin="7657,-1031" coordsize="36,88" path="m7693,-1031l7680,-1031,7679,-1022,7665,-1012,7657,-1008,7657,-994,7664,-995,7672,-1002,7678,-1006,7693,-1006,7693,-1031e" filled="t" fillcolor="#1E1A16" stroked="f">
                <v:path arrowok="t"/>
                <v:fill/>
              </v:shape>
            </v:group>
            <v:group style="position:absolute;left:8202;top:-2523;width:55;height:89" coordorigin="8202,-2523" coordsize="55,89">
              <v:shape style="position:absolute;left:8202;top:-2523;width:55;height:89" coordorigin="8202,-2523" coordsize="55,89" path="m8218,-2460l8202,-2459,8209,-2443,8224,-2434,8243,-2438,8245,-2439,8249,-2442,8251,-2444,8253,-2447,8223,-2447,8219,-2450,8218,-2460e" filled="t" fillcolor="#1E1A16" stroked="f">
                <v:path arrowok="t"/>
                <v:fill/>
              </v:shape>
              <v:shape style="position:absolute;left:8202;top:-2523;width:55;height:89" coordorigin="8202,-2523" coordsize="55,89" path="m8240,-2467l8240,-2459,8239,-2455,8238,-2450,8233,-2448,8223,-2447,8253,-2447,8256,-2453,8256,-2459,8257,-2462,8256,-2465,8241,-2465,8240,-2467e" filled="t" fillcolor="#1E1A16" stroked="f">
                <v:path arrowok="t"/>
                <v:fill/>
              </v:shape>
              <v:shape style="position:absolute;left:8202;top:-2523;width:55;height:89" coordorigin="8202,-2523" coordsize="55,89" path="m8240,-2473l8240,-2467,8241,-2465,8240,-2473e" filled="t" fillcolor="#1E1A16" stroked="f">
                <v:path arrowok="t"/>
                <v:fill/>
              </v:shape>
              <v:shape style="position:absolute;left:8202;top:-2523;width:55;height:89" coordorigin="8202,-2523" coordsize="55,89" path="m8254,-2473l8240,-2473,8241,-2465,8256,-2465,8256,-2469,8255,-2471,8255,-2472,8254,-2473e" filled="t" fillcolor="#1E1A16" stroked="f">
                <v:path arrowok="t"/>
                <v:fill/>
              </v:shape>
              <v:shape style="position:absolute;left:8202;top:-2523;width:55;height:89" coordorigin="8202,-2523" coordsize="55,89" path="m8252,-2476l8232,-2476,8234,-2475,8236,-2475,8240,-2467,8240,-2473,8254,-2473,8252,-2475,8252,-2476e" filled="t" fillcolor="#1E1A16" stroked="f">
                <v:path arrowok="t"/>
                <v:fill/>
              </v:shape>
              <v:shape style="position:absolute;left:8202;top:-2523;width:55;height:89" coordorigin="8202,-2523" coordsize="55,89" path="m8236,-2504l8237,-2495,8236,-2493,8234,-2492,8230,-2489,8227,-2489,8225,-2488,8222,-2475,8226,-2476,8252,-2476,8250,-2478,8248,-2480,8245,-2482,8242,-2483,8244,-2484,8246,-2487,8249,-2488,8252,-2495,8252,-2498,8253,-2501,8238,-2501,8236,-2504e" filled="t" fillcolor="#1E1A16" stroked="f">
                <v:path arrowok="t"/>
                <v:fill/>
              </v:shape>
              <v:shape style="position:absolute;left:8202;top:-2523;width:55;height:89" coordorigin="8202,-2523" coordsize="55,89" path="m8230,-2523l8213,-2518,8203,-2500,8218,-2498,8220,-2503,8218,-2505,8225,-2508,8227,-2511,8251,-2511,8249,-2513,8248,-2516,8245,-2517,8230,-2523e" filled="t" fillcolor="#1E1A16" stroked="f">
                <v:path arrowok="t"/>
                <v:fill/>
              </v:shape>
              <v:shape style="position:absolute;left:8202;top:-2523;width:55;height:89" coordorigin="8202,-2523" coordsize="55,89" path="m8236,-2504l8236,-2504,8238,-2501,8236,-2504e" filled="t" fillcolor="#1E1A16" stroked="f">
                <v:path arrowok="t"/>
                <v:fill/>
              </v:shape>
              <v:shape style="position:absolute;left:8202;top:-2523;width:55;height:89" coordorigin="8202,-2523" coordsize="55,89" path="m8253,-2504l8236,-2504,8238,-2501,8253,-2501,8254,-2502,8253,-2504e" filled="t" fillcolor="#1E1A16" stroked="f">
                <v:path arrowok="t"/>
                <v:fill/>
              </v:shape>
              <v:shape style="position:absolute;left:8202;top:-2523;width:55;height:89" coordorigin="8202,-2523" coordsize="55,89" path="m8251,-2511l8227,-2511,8232,-2509,8234,-2507,8236,-2504,8236,-2504,8253,-2504,8252,-2505,8252,-2507,8251,-2508,8251,-2511,8251,-2511e" filled="t" fillcolor="#1E1A16" stroked="f">
                <v:path arrowok="t"/>
                <v:fill/>
              </v:shape>
            </v:group>
            <v:group style="position:absolute;left:9473;top:-2173;width:55;height:89" coordorigin="9473,-2173" coordsize="55,89">
              <v:shape style="position:absolute;left:9473;top:-2173;width:55;height:89" coordorigin="9473,-2173" coordsize="55,89" path="m9525,-2158l9492,-2158,9502,-2157,9505,-2157,9508,-2156,9509,-2154,9510,-2152,9511,-2151,9511,-2148,9512,-2146,9511,-2144,9511,-2140,9508,-2133,9504,-2130,9500,-2126,9493,-2118,9480,-2102,9473,-2084,9528,-2084,9528,-2099,9497,-2099,9501,-2108,9506,-2108,9512,-2117,9516,-2120,9518,-2122,9521,-2127,9523,-2130,9526,-2135,9527,-2139,9527,-2141,9528,-2144,9528,-2150,9525,-2158e" filled="t" fillcolor="#1E1A16" stroked="f">
                <v:path arrowok="t"/>
                <v:fill/>
              </v:shape>
              <v:shape style="position:absolute;left:9473;top:-2173;width:55;height:89" coordorigin="9473,-2173" coordsize="55,89" path="m9506,-2108l9501,-2108,9504,-2107,9506,-2108e" filled="t" fillcolor="#1E1A16" stroked="f">
                <v:path arrowok="t"/>
                <v:fill/>
              </v:shape>
              <v:shape style="position:absolute;left:9473;top:-2173;width:55;height:89" coordorigin="9473,-2173" coordsize="55,89" path="m9503,-2173l9497,-2170,9492,-2170,9488,-2168,9482,-2166,9480,-2162,9475,-2152,9475,-2148,9474,-2146,9490,-2144,9491,-2151,9492,-2158,9525,-2158,9525,-2158,9522,-2163,9517,-2168,9516,-2168,9508,-2170,9503,-2173e" filled="t" fillcolor="#1E1A16" stroked="f">
                <v:path arrowok="t"/>
                <v:fill/>
              </v:shape>
              <v:shape style="position:absolute;left:9473;top:-2173;width:55;height:89" coordorigin="9473,-2173" coordsize="55,89" path="m9525,-2158l9528,-2154,9525,-2158e" filled="t" fillcolor="#1E1A16" stroked="f">
                <v:path arrowok="t"/>
                <v:fill/>
              </v:shape>
              <v:shape style="position:absolute;left:9473;top:-2173;width:55;height:89" coordorigin="9473,-2173" coordsize="55,89" path="m9516,-2169l9516,-2168,9517,-2168,9516,-2169e" filled="t" fillcolor="#1E1A16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3.42:A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res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ok,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cep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osebn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bravnavamo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stojen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glavn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obeh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</w:p>
    <w:p>
      <w:pPr>
        <w:spacing w:before="0" w:after="0" w:line="239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-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diamant,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istemu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seku,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kljub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te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kajo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96.913002pt;margin-top:-210.219818pt;width:205.267pt;height:174.34pt;mso-position-horizontal-relative:page;mso-position-vertical-relative:paragraph;z-index:-5698" coordorigin="1938,-4204" coordsize="4105,3487">
            <v:group style="position:absolute;left:2003;top:-3224;width:2832;height:2434" coordorigin="2003,-3224" coordsize="2832,2434">
              <v:shape style="position:absolute;left:2003;top:-3224;width:2832;height:2434" coordorigin="2003,-3224" coordsize="2832,2434" path="m2234,-1653l2203,-1570,2177,-1486,2155,-1401,2135,-1315,2108,-1186,2099,-1143,2080,-1057,2058,-971,2033,-887,2003,-804,2036,-790,2068,-872,2093,-956,2115,-1041,2134,-1127,2161,-1257,2170,-1300,2189,-1386,2212,-1472,2238,-1556,2269,-1638,2234,-1653e" filled="t" fillcolor="#DA241C" stroked="f">
                <v:path arrowok="t"/>
                <v:fill/>
              </v:shape>
              <v:shape style="position:absolute;left:2003;top:-3224;width:2832;height:2434" coordorigin="2003,-3224" coordsize="2832,2434" path="m4085,-2806l3957,-2762,3834,-2722,3715,-2687,3379,-2593,3274,-2562,3173,-2530,3076,-2495,2983,-2457,2893,-2415,2806,-2367,2723,-2312,2643,-2249,2567,-2178,2494,-2097,2424,-2005,2358,-1901,2294,-1784,2234,-1653,2269,-1638,2328,-1767,2390,-1882,2456,-1985,2525,-2075,2597,-2155,2672,-2225,2751,-2286,2834,-2339,2920,-2386,3009,-2428,3102,-2465,3198,-2499,3298,-2530,3402,-2560,3733,-2653,3851,-2688,3973,-2727,4098,-2771,4085,-2806e" filled="t" fillcolor="#DA241C" stroked="f">
                <v:path arrowok="t"/>
                <v:fill/>
              </v:shape>
              <v:shape style="position:absolute;left:2003;top:-3224;width:2832;height:2434" coordorigin="2003,-3224" coordsize="2832,2434" path="m4804,-3224l4750,-3153,4691,-3092,4626,-3040,4556,-2996,4483,-2958,4407,-2924,4328,-2893,4125,-2821,4085,-2806,4307,-2846,4389,-2876,4468,-2909,4544,-2947,4617,-2989,4686,-3039,4749,-3096,4808,-3164,4835,-3202,4804,-3224e" filled="t" fillcolor="#DA241C" stroked="f">
                <v:path arrowok="t"/>
                <v:fill/>
              </v:shape>
            </v:group>
            <v:group style="position:absolute;left:4525;top:-4137;width:447;height:940" coordorigin="4525,-4137" coordsize="447,940">
              <v:shape style="position:absolute;left:4525;top:-4137;width:447;height:940" coordorigin="4525,-4137" coordsize="447,940" path="m4949,-3743l4913,-3734,4918,-3710,4923,-3685,4933,-3604,4935,-3547,4935,-3519,4925,-3433,4902,-3353,4864,-3283,4808,-3228,4830,-3197,4892,-3259,4935,-3334,4961,-3419,4970,-3479,4973,-3540,4972,-3570,4968,-3630,4955,-3716,4949,-3743e" filled="t" fillcolor="#DA241C" stroked="f">
                <v:path arrowok="t"/>
                <v:fill/>
              </v:shape>
              <v:shape style="position:absolute;left:4525;top:-4137;width:447;height:940" coordorigin="4525,-4137" coordsize="447,940" path="m4547,-4137l4525,-4107,4544,-4093,4565,-4078,4655,-4016,4679,-3999,4748,-3946,4813,-3889,4867,-3826,4905,-3758,4913,-3734,4949,-3743,4918,-3817,4868,-3885,4804,-3949,4756,-3988,4707,-4025,4658,-4060,4567,-4122,4547,-4137e" filled="t" fillcolor="#DA241C" stroked="f">
                <v:path arrowok="t"/>
                <v:fill/>
              </v:shape>
            </v:group>
            <v:group style="position:absolute;left:4817;top:-3323;width:1148;height:128" coordorigin="4817,-3323" coordsize="1148,128">
              <v:shape style="position:absolute;left:4817;top:-3323;width:1148;height:128" coordorigin="4817,-3323" coordsize="1148,128" path="m5367,-3323l5297,-3319,5229,-3310,5160,-3299,5095,-3285,4956,-3255,4921,-3249,4887,-3242,4852,-3237,4817,-3232,4822,-3195,4890,-3205,4958,-3218,5127,-3254,5160,-3261,5228,-3273,5296,-3281,5364,-3285,5505,-3285,5509,-3312,5473,-3318,5437,-3321,5402,-3323,5367,-3323e" filled="t" fillcolor="#DA241C" stroked="f">
                <v:path arrowok="t"/>
                <v:fill/>
              </v:shape>
              <v:shape style="position:absolute;left:4817;top:-3323;width:1148;height:128" coordorigin="4817,-3323" coordsize="1148,128" path="m5509,-3312l5503,-3275,5958,-3195,5965,-3231,5509,-3312e" filled="t" fillcolor="#DA241C" stroked="f">
                <v:path arrowok="t"/>
                <v:fill/>
              </v:shape>
              <v:shape style="position:absolute;left:4817;top:-3323;width:1148;height:128" coordorigin="4817,-3323" coordsize="1148,128" path="m5505,-3285l5364,-3285,5399,-3285,5433,-3284,5468,-3280,5503,-3275,5505,-3285e" filled="t" fillcolor="#DA241C" stroked="f">
                <v:path arrowok="t"/>
                <v:fill/>
              </v:shape>
            </v:group>
            <v:group style="position:absolute;left:4769;top:-3266;width:103;height:103" coordorigin="4769,-3266" coordsize="103,103">
              <v:shape style="position:absolute;left:4769;top:-3266;width:103;height:103" coordorigin="4769,-3266" coordsize="103,103" path="m4819,-3266l4769,-3217,4772,-3202,4780,-3187,4794,-3175,4813,-3166,4838,-3163,4855,-3173,4866,-3187,4871,-3204,4871,-3221,4866,-3238,4856,-3251,4840,-3261,4819,-3266e" filled="t" fillcolor="#FFFFFF" stroked="f">
                <v:path arrowok="t"/>
                <v:fill/>
              </v:shape>
            </v:group>
            <v:group style="position:absolute;left:4747;top:-3285;width:144;height:144" coordorigin="4747,-3285" coordsize="144,144">
              <v:shape style="position:absolute;left:4747;top:-3285;width:144;height:144" coordorigin="4747,-3285" coordsize="144,144" path="m4819,-3285l4761,-3255,4747,-3213,4747,-3210,4778,-3154,4819,-3141,4819,-3178,4818,-3178,4816,-3179,4811,-3179,4810,-3180,4807,-3180,4806,-3182,4805,-3182,4799,-3185,4799,-3185,4794,-3190,4789,-3194,4789,-3197,4787,-3201,4787,-3203,4786,-3204,4786,-3209,4784,-3212,4784,-3215,4786,-3216,4786,-3221,4787,-3224,4787,-3225,4788,-3226,4788,-3228,4790,-3231,4790,-3232,4801,-3243,4802,-3243,4805,-3244,4806,-3245,4810,-3245,4811,-3246,4814,-3246,4816,-3248,4819,-3248,4819,-3285e" filled="t" fillcolor="#DA241C" stroked="f">
                <v:path arrowok="t"/>
                <v:fill/>
              </v:shape>
              <v:shape style="position:absolute;left:4747;top:-3285;width:144;height:144" coordorigin="4747,-3285" coordsize="144,144" path="m4819,-3179l4819,-3141,4824,-3141,4845,-3145,4863,-3156,4878,-3172,4881,-3178,4822,-3178,4819,-3179e" filled="t" fillcolor="#DA241C" stroked="f">
                <v:path arrowok="t"/>
                <v:fill/>
              </v:shape>
              <v:shape style="position:absolute;left:4747;top:-3285;width:144;height:144" coordorigin="4747,-3285" coordsize="144,144" path="m4819,-3179l4818,-3178,4819,-3178,4819,-3179e" filled="t" fillcolor="#DA241C" stroked="f">
                <v:path arrowok="t"/>
                <v:fill/>
              </v:shape>
              <v:shape style="position:absolute;left:4747;top:-3285;width:144;height:144" coordorigin="4747,-3285" coordsize="144,144" path="m4819,-3285l4819,-3248,4823,-3248,4824,-3246,4828,-3246,4830,-3245,4832,-3245,4834,-3244,4836,-3243,4837,-3243,4843,-3237,4847,-3233,4850,-3232,4850,-3226,4852,-3225,4852,-3224,4853,-3221,4853,-3219,4854,-3216,4854,-3209,4853,-3208,4853,-3204,4852,-3203,4852,-3201,4850,-3200,4850,-3194,4847,-3193,4843,-3189,4838,-3184,4837,-3184,4835,-3182,4832,-3182,4831,-3180,4830,-3180,4828,-3179,4823,-3179,4822,-3178,4881,-3178,4888,-3191,4891,-3212,4891,-3215,4887,-3237,4876,-3256,4861,-3271,4841,-3281,4819,-3285e" filled="t" fillcolor="#DA241C" stroked="f">
                <v:path arrowok="t"/>
                <v:fill/>
              </v:shape>
            </v:group>
            <v:group style="position:absolute;left:4486;top:-4176;width:104;height:103" coordorigin="4486,-4176" coordsize="104,103">
              <v:shape style="position:absolute;left:4486;top:-4176;width:104;height:103" coordorigin="4486,-4176" coordsize="104,103" path="m4536,-4176l4487,-4140,4486,-4125,4489,-4109,4498,-4095,4512,-4084,4531,-4076,4556,-4074,4573,-4084,4584,-4097,4589,-4113,4589,-4130,4584,-4147,4573,-4161,4557,-4171,4536,-4176e" filled="t" fillcolor="#FFFFFF" stroked="f">
                <v:path arrowok="t"/>
                <v:fill/>
              </v:shape>
            </v:group>
            <v:group style="position:absolute;left:4464;top:-4194;width:144;height:144" coordorigin="4464,-4194" coordsize="144,144">
              <v:shape style="position:absolute;left:4464;top:-4194;width:144;height:144" coordorigin="4464,-4194" coordsize="144,144" path="m4536,-4194l4478,-4164,4464,-4120,4469,-4098,4479,-4079,4494,-4064,4514,-4054,4536,-4050,4536,-4088,4532,-4088,4531,-4089,4528,-4089,4526,-4090,4523,-4090,4522,-4091,4519,-4092,4518,-4092,4507,-4103,4507,-4104,4505,-4107,4505,-4109,4504,-4110,4504,-4112,4502,-4114,4502,-4119,4501,-4120,4502,-4122,4501,-4124,4502,-4126,4502,-4131,4504,-4132,4504,-4134,4505,-4136,4505,-4137,4508,-4143,4508,-4143,4513,-4148,4517,-4152,4521,-4152,4524,-4155,4526,-4155,4528,-4156,4536,-4156,4536,-4194e" filled="t" fillcolor="#DA241C" stroked="f">
                <v:path arrowok="t"/>
                <v:fill/>
              </v:shape>
              <v:shape style="position:absolute;left:4464;top:-4194;width:144;height:144" coordorigin="4464,-4194" coordsize="144,144" path="m4565,-4103l4560,-4098,4555,-4093,4555,-4093,4549,-4090,4547,-4090,4544,-4089,4542,-4089,4540,-4088,4536,-4088,4536,-4050,4596,-4082,4606,-4103,4565,-4103,4565,-4103e" filled="t" fillcolor="#DA241C" stroked="f">
                <v:path arrowok="t"/>
                <v:fill/>
              </v:shape>
              <v:shape style="position:absolute;left:4464;top:-4194;width:144;height:144" coordorigin="4464,-4194" coordsize="144,144" path="m4599,-4157l4545,-4157,4554,-4153,4560,-4146,4566,-4140,4566,-4139,4567,-4137,4568,-4136,4568,-4132,4570,-4131,4570,-4127,4571,-4126,4571,-4119,4570,-4116,4570,-4114,4568,-4112,4568,-4109,4565,-4103,4606,-4103,4608,-4122,4608,-4127,4604,-4149,4599,-4157e" filled="t" fillcolor="#DA241C" stroked="f">
                <v:path arrowok="t"/>
                <v:fill/>
              </v:shape>
              <v:shape style="position:absolute;left:4464;top:-4194;width:144;height:144" coordorigin="4464,-4194" coordsize="144,144" path="m4508,-4143l4508,-4143,4508,-4143,4508,-4143e" filled="t" fillcolor="#DA241C" stroked="f">
                <v:path arrowok="t"/>
                <v:fill/>
              </v:shape>
              <v:shape style="position:absolute;left:4464;top:-4194;width:144;height:144" coordorigin="4464,-4194" coordsize="144,144" path="m4536,-4194l4536,-4156,4545,-4157,4599,-4157,4593,-4167,4577,-4182,4558,-4191,4536,-4194e" filled="t" fillcolor="#DA241C" stroked="f">
                <v:path arrowok="t"/>
                <v:fill/>
              </v:shape>
            </v:group>
            <v:group style="position:absolute;left:5911;top:-3266;width:103;height:103" coordorigin="5911,-3266" coordsize="103,103">
              <v:shape style="position:absolute;left:5911;top:-3266;width:103;height:103" coordorigin="5911,-3266" coordsize="103,103" path="m5962,-3266l5911,-3217,5914,-3202,5922,-3187,5936,-3175,5955,-3166,5981,-3163,5997,-3173,6008,-3187,6014,-3204,6014,-3221,6009,-3237,5998,-3251,5983,-3261,5962,-3266e" filled="t" fillcolor="#FFFFFF" stroked="f">
                <v:path arrowok="t"/>
                <v:fill/>
              </v:shape>
            </v:group>
            <v:group style="position:absolute;left:5890;top:-3285;width:144;height:144" coordorigin="5890,-3285" coordsize="144,144">
              <v:shape style="position:absolute;left:5890;top:-3285;width:144;height:144" coordorigin="5890,-3285" coordsize="144,144" path="m5962,-3285l5902,-3253,5890,-3213,5890,-3206,5922,-3153,5962,-3141,5962,-3178,5959,-3178,5958,-3179,5953,-3179,5951,-3180,5950,-3180,5948,-3182,5946,-3182,5944,-3184,5942,-3184,5932,-3195,5932,-3196,5930,-3198,5929,-3200,5929,-3203,5928,-3204,5928,-3208,5927,-3209,5927,-3216,5928,-3219,5928,-3221,5929,-3224,5929,-3226,5932,-3232,5933,-3232,5938,-3237,5943,-3242,5942,-3242,5948,-3245,5951,-3245,5953,-3246,5956,-3246,5958,-3248,5962,-3248,5962,-3285e" filled="t" fillcolor="#DA241C" stroked="f">
                <v:path arrowok="t"/>
                <v:fill/>
              </v:shape>
              <v:shape style="position:absolute;left:5890;top:-3285;width:144;height:144" coordorigin="5890,-3285" coordsize="144,144" path="m5962,-3179l5962,-3141,5964,-3141,5986,-3145,6005,-3156,6020,-3171,6023,-3178,5963,-3178,5962,-3179e" filled="t" fillcolor="#DA241C" stroked="f">
                <v:path arrowok="t"/>
                <v:fill/>
              </v:shape>
              <v:shape style="position:absolute;left:5890;top:-3285;width:144;height:144" coordorigin="5890,-3285" coordsize="144,144" path="m5962,-3179l5959,-3178,5962,-3178,5962,-3179e" filled="t" fillcolor="#DA241C" stroked="f">
                <v:path arrowok="t"/>
                <v:fill/>
              </v:shape>
              <v:shape style="position:absolute;left:5890;top:-3285;width:144;height:144" coordorigin="5890,-3285" coordsize="144,144" path="m5962,-3285l5962,-3248,5965,-3248,5966,-3246,5970,-3246,5971,-3245,5975,-3245,5976,-3244,5978,-3243,5980,-3243,5990,-3232,5990,-3231,5992,-3230,5993,-3227,5993,-3226,5994,-3225,5994,-3224,5995,-3221,5995,-3216,5996,-3215,5996,-3212,5995,-3209,5995,-3204,5994,-3203,5994,-3201,5993,-3200,5993,-3198,5992,-3196,5990,-3195,5990,-3194,5981,-3184,5980,-3184,5978,-3183,5976,-3182,5975,-3182,5974,-3180,5971,-3180,5970,-3179,5965,-3179,5963,-3178,6023,-3178,6030,-3191,6034,-3213,6033,-3215,6029,-3237,6019,-3256,6003,-3271,5984,-3281,5962,-3285e" filled="t" fillcolor="#DA241C" stroked="f">
                <v:path arrowok="t"/>
                <v:fill/>
              </v:shape>
              <v:shape style="position:absolute;left:5890;top:-3285;width:144;height:144" coordorigin="5890,-3285" coordsize="144,144" path="m5933,-3232l5932,-3232,5933,-3232,5933,-3232e" filled="t" fillcolor="#DA241C" stroked="f">
                <v:path arrowok="t"/>
                <v:fill/>
              </v:shape>
            </v:group>
            <v:group style="position:absolute;left:1970;top:-852;width:103;height:102" coordorigin="1970,-852" coordsize="103,102">
              <v:shape style="position:absolute;left:1970;top:-852;width:103;height:102" coordorigin="1970,-852" coordsize="103,102" path="m2021,-852l1970,-802,1973,-787,1982,-773,1996,-761,2016,-753,2042,-751,2058,-761,2068,-775,2073,-792,2073,-809,2067,-825,2057,-839,2041,-848,2021,-852e" filled="t" fillcolor="#FFFFFF" stroked="f">
                <v:path arrowok="t"/>
                <v:fill/>
              </v:shape>
            </v:group>
            <v:group style="position:absolute;left:1948;top:-872;width:145;height:144" coordorigin="1948,-872" coordsize="145,144">
              <v:shape style="position:absolute;left:1948;top:-872;width:145;height:144" coordorigin="1948,-872" coordsize="145,144" path="m2021,-872l1962,-842,1948,-790,1951,-780,1955,-771,1956,-768,1957,-765,1960,-762,1961,-759,1966,-754,1967,-750,1969,-748,1978,-743,1982,-737,1992,-734,1996,-731,1999,-731,2006,-729,2010,-729,2014,-728,2021,-728,2021,-765,2015,-765,2014,-766,2010,-766,2009,-767,2008,-767,2005,-768,2004,-768,2000,-772,1998,-772,1996,-774,1994,-777,1991,-784,1988,-785,1988,-788,1987,-789,1987,-792,1986,-794,1986,-804,1987,-806,1987,-809,1988,-810,1988,-813,1991,-815,1991,-816,1992,-819,1994,-821,1994,-822,1998,-826,2000,-827,2002,-827,2004,-830,2005,-830,2008,-831,2009,-831,2010,-832,2012,-833,2015,-833,2017,-834,2021,-834,2021,-872e" filled="t" fillcolor="#DA241C" stroked="f">
                <v:path arrowok="t"/>
                <v:fill/>
              </v:shape>
              <v:shape style="position:absolute;left:1948;top:-872;width:145;height:144" coordorigin="1948,-872" coordsize="145,144" path="m2021,-872l2021,-834,2024,-834,2026,-833,2029,-833,2030,-832,2033,-831,2034,-831,2037,-828,2041,-828,2045,-824,2048,-820,2048,-819,2050,-816,2052,-814,2052,-813,2053,-810,2053,-808,2054,-806,2054,-792,2053,-790,2053,-788,2052,-785,2052,-784,2048,-780,2048,-778,2042,-772,2041,-772,2039,-770,2036,-768,2035,-768,2034,-767,2033,-767,2030,-766,2027,-766,2026,-765,2021,-765,2021,-728,2079,-758,2093,-800,2093,-803,2088,-824,2077,-843,2062,-858,2042,-868,2021,-872e" filled="t" fillcolor="#DA241C" stroked="f">
                <v:path arrowok="t"/>
                <v:fill/>
              </v:shape>
            </v:group>
            <v:group style="position:absolute;left:3214;top:-2885;width:59;height:134" coordorigin="3214,-2885" coordsize="59,134">
              <v:shape style="position:absolute;left:3214;top:-2885;width:59;height:134" coordorigin="3214,-2885" coordsize="59,134" path="m3272,-2848l3247,-2848,3247,-2751,3272,-2751,3272,-2848e" filled="t" fillcolor="#1E1A16" stroked="f">
                <v:path arrowok="t"/>
                <v:fill/>
              </v:shape>
              <v:shape style="position:absolute;left:3214;top:-2885;width:59;height:134" coordorigin="3214,-2885" coordsize="59,134" path="m3272,-2885l3246,-2876,3231,-2862,3214,-2852,3214,-2828,3222,-2832,3230,-2836,3247,-2848,3272,-2848,3272,-2885e" filled="t" fillcolor="#1E1A16" stroked="f">
                <v:path arrowok="t"/>
                <v:fill/>
              </v:shape>
            </v:group>
            <v:group style="position:absolute;left:5377;top:-3184;width:93;height:135" coordorigin="5377,-3184" coordsize="93,135">
              <v:shape style="position:absolute;left:5377;top:-3184;width:93;height:135" coordorigin="5377,-3184" coordsize="93,135" path="m5465,-3160l5424,-3160,5436,-3152,5439,-3131,5428,-3117,5413,-3103,5397,-3088,5384,-3070,5377,-3048,5468,-3048,5468,-3072,5418,-3074,5433,-3090,5447,-3103,5459,-3117,5467,-3137,5471,-3145,5467,-3153,5465,-3160e" filled="t" fillcolor="#1E1A16" stroked="f">
                <v:path arrowok="t"/>
                <v:fill/>
              </v:shape>
              <v:shape style="position:absolute;left:5377;top:-3184;width:93;height:135" coordorigin="5377,-3184" coordsize="93,135" path="m5439,-3184l5430,-3183,5417,-3183,5413,-3182,5410,-3182,5401,-3178,5386,-3164,5381,-3143,5407,-3141,5412,-3156,5424,-3160,5465,-3160,5463,-3166,5458,-3172,5454,-3176,5446,-3179,5439,-3184e" filled="t" fillcolor="#1E1A16" stroked="f">
                <v:path arrowok="t"/>
                <v:fill/>
              </v:shape>
            </v:group>
            <v:group style="position:absolute;left:4699;top:-3749;width:89;height:135" coordorigin="4699,-3749" coordsize="89,135">
              <v:shape style="position:absolute;left:4699;top:-3749;width:89;height:135" coordorigin="4699,-3749" coordsize="89,135" path="m4723,-3653l4699,-3650,4701,-3638,4711,-3624,4727,-3616,4748,-3615,4770,-3620,4781,-3634,4747,-3634,4732,-3637,4723,-3653e" filled="t" fillcolor="#1E1A16" stroked="f">
                <v:path arrowok="t"/>
                <v:fill/>
              </v:shape>
              <v:shape style="position:absolute;left:4699;top:-3749;width:89;height:135" coordorigin="4699,-3749" coordsize="89,135" path="m4784,-3676l4749,-3676,4756,-3668,4756,-3653,4747,-3634,4781,-3634,4782,-3635,4788,-3660,4784,-3676e" filled="t" fillcolor="#1E1A16" stroked="f">
                <v:path arrowok="t"/>
                <v:fill/>
              </v:shape>
              <v:shape style="position:absolute;left:4699;top:-3749;width:89;height:135" coordorigin="4699,-3749" coordsize="89,135" path="m4779,-3729l4742,-3729,4745,-3728,4748,-3728,4751,-3726,4757,-3713,4750,-3700,4734,-3696,4735,-3676,4749,-3676,4784,-3676,4783,-3680,4774,-3697,4781,-3707,4783,-3718,4780,-3727,4779,-3729e" filled="t" fillcolor="#1E1A16" stroked="f">
                <v:path arrowok="t"/>
                <v:fill/>
              </v:shape>
              <v:shape style="position:absolute;left:4699;top:-3749;width:89;height:135" coordorigin="4699,-3749" coordsize="89,135" path="m4744,-3749l4700,-3714,4724,-3711,4727,-3719,4725,-3719,4730,-3726,4733,-3726,4735,-3728,4738,-3728,4742,-3729,4779,-3729,4774,-3735,4766,-3742,4755,-3747,4744,-3749e" filled="t" fillcolor="#1E1A16" stroked="f">
                <v:path arrowok="t"/>
                <v:fill/>
              </v:shape>
              <v:shape style="position:absolute;left:4699;top:-3749;width:89;height:135" coordorigin="4699,-3749" coordsize="89,135" path="m4730,-3726l4725,-3719,4728,-3722,4730,-3726e" filled="t" fillcolor="#1E1A16" stroked="f">
                <v:path arrowok="t"/>
                <v:fill/>
              </v:shape>
              <v:shape style="position:absolute;left:4699;top:-3749;width:89;height:135" coordorigin="4699,-3749" coordsize="89,135" path="m4728,-3722l4725,-3719,4727,-3719,4728,-3722e" filled="t" fillcolor="#1E1A16" stroked="f">
                <v:path arrowok="t"/>
                <v:fill/>
              </v:shape>
              <v:shape style="position:absolute;left:4699;top:-3749;width:89;height:135" coordorigin="4699,-3749" coordsize="89,135" path="m4733,-3726l4730,-3726,4728,-3722,4733,-3726e" filled="t" fillcolor="#1E1A16" stroked="f">
                <v:path arrowok="t"/>
                <v:fill/>
              </v:shape>
            </v:group>
            <v:group style="position:absolute;left:3362;top:-2668;width:172;height:162" coordorigin="3362,-2668" coordsize="172,162">
              <v:shape style="position:absolute;left:3362;top:-2668;width:172;height:162" coordorigin="3362,-2668" coordsize="172,162" path="m3484,-2603l3413,-2532,3440,-2506,3529,-2595,3516,-2595,3484,-2603e" filled="t" fillcolor="#DA241C" stroked="f">
                <v:path arrowok="t"/>
                <v:fill/>
              </v:shape>
              <v:shape style="position:absolute;left:3362;top:-2668;width:172;height:162" coordorigin="3362,-2668" coordsize="172,162" path="m3508,-2626l3484,-2603,3516,-2595,3534,-2600,3508,-2626e" filled="t" fillcolor="#DA241C" stroked="f">
                <v:path arrowok="t"/>
                <v:fill/>
              </v:shape>
              <v:shape style="position:absolute;left:3362;top:-2668;width:172;height:162" coordorigin="3362,-2668" coordsize="172,162" path="m3534,-2600l3516,-2595,3529,-2595,3534,-2600e" filled="t" fillcolor="#DA241C" stroked="f">
                <v:path arrowok="t"/>
                <v:fill/>
              </v:shape>
              <v:shape style="position:absolute;left:3362;top:-2668;width:172;height:162" coordorigin="3362,-2668" coordsize="172,162" path="m3526,-2626l3508,-2626,3534,-2600,3526,-2626e" filled="t" fillcolor="#DA241C" stroked="f">
                <v:path arrowok="t"/>
                <v:fill/>
              </v:shape>
              <v:shape style="position:absolute;left:3362;top:-2668;width:172;height:162" coordorigin="3362,-2668" coordsize="172,162" path="m3371,-2668l3362,-2632,3484,-2603,3508,-2626,3526,-2626,3524,-2631,3371,-2668e" filled="t" fillcolor="#DA241C" stroked="f">
                <v:path arrowok="t"/>
                <v:fill/>
              </v:shape>
            </v:group>
            <v:group style="position:absolute;left:5437;top:-3376;width:164;height:163" coordorigin="5437,-3376" coordsize="164,163">
              <v:shape style="position:absolute;left:5437;top:-3376;width:164;height:163" coordorigin="5437,-3376" coordsize="164,163" path="m5547,-3282l5444,-3249,5456,-3213,5599,-3261,5584,-3262,5547,-3282e" filled="t" fillcolor="#DA241C" stroked="f">
                <v:path arrowok="t"/>
                <v:fill/>
              </v:shape>
              <v:shape style="position:absolute;left:5437;top:-3376;width:164;height:163" coordorigin="5437,-3376" coordsize="164,163" path="m5587,-3296l5547,-3282,5584,-3262,5599,-3261,5587,-3296e" filled="t" fillcolor="#DA241C" stroked="f">
                <v:path arrowok="t"/>
                <v:fill/>
              </v:shape>
              <v:shape style="position:absolute;left:5437;top:-3376;width:164;height:163" coordorigin="5437,-3376" coordsize="164,163" path="m5599,-3296l5587,-3296,5599,-3261,5602,-3294,5599,-3296e" filled="t" fillcolor="#DA241C" stroked="f">
                <v:path arrowok="t"/>
                <v:fill/>
              </v:shape>
              <v:shape style="position:absolute;left:5437;top:-3376;width:164;height:163" coordorigin="5437,-3376" coordsize="164,163" path="m5455,-3376l5437,-3344,5547,-3282,5587,-3296,5599,-3296,5455,-3376e" filled="t" fillcolor="#DA241C" stroked="f">
                <v:path arrowok="t"/>
                <v:fill/>
              </v:shape>
            </v:group>
            <v:group style="position:absolute;left:4847;top:-3764;width:174;height:144" coordorigin="4847,-3764" coordsize="174,144">
              <v:shape style="position:absolute;left:4847;top:-3764;width:174;height:144" coordorigin="4847,-3764" coordsize="174,144" path="m4876,-3752l4847,-3728,4934,-3620,4932,-3639,4944,-3667,4876,-3752e" filled="t" fillcolor="#DA241C" stroked="f">
                <v:path arrowok="t"/>
                <v:fill/>
              </v:shape>
              <v:shape style="position:absolute;left:4847;top:-3764;width:174;height:144" coordorigin="4847,-3764" coordsize="174,144" path="m4944,-3667l4932,-3639,4934,-3620,4964,-3642,4944,-3667e" filled="t" fillcolor="#DA241C" stroked="f">
                <v:path arrowok="t"/>
                <v:fill/>
              </v:shape>
              <v:shape style="position:absolute;left:4847;top:-3764;width:174;height:144" coordorigin="4847,-3764" coordsize="174,144" path="m4986,-3764l4944,-3667,4964,-3642,4934,-3620,4967,-3623,5021,-3749,4986,-3764e" filled="t" fillcolor="#DA241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345.60199pt;margin-top:-245.619812pt;width:183.176pt;height:206.62pt;mso-position-horizontal-relative:page;mso-position-vertical-relative:paragraph;z-index:-5697" coordorigin="6912,-4912" coordsize="3664,4132">
            <v:group style="position:absolute;left:7519;top:-4883;width:24;height:4093" coordorigin="7519,-4883" coordsize="24,4093">
              <v:shape style="position:absolute;left:7519;top:-4883;width:24;height:4093" coordorigin="7519,-4883" coordsize="24,4093" path="m7543,-808l7526,-808,7526,-790,7536,-795,7540,-802,7543,-808e" filled="t" fillcolor="#00923E" stroked="f">
                <v:path arrowok="t"/>
                <v:fill/>
              </v:shape>
              <v:shape style="position:absolute;left:7519;top:-4883;width:24;height:4093" coordorigin="7519,-4883" coordsize="24,4093" path="m9815,-4883l8556,-2638,7867,-1415,7519,-806,7526,-808,7543,-808,7544,-810,7550,-821,7560,-838,7573,-858,7589,-886,7608,-920,7622,-944,7649,-993,7677,-1041,7774,-1211,7802,-1260,7842,-1333,7883,-1407,9832,-4874,9815,-4883e" filled="t" fillcolor="#00923E" stroked="f">
                <v:path arrowok="t"/>
                <v:fill/>
              </v:shape>
            </v:group>
            <v:group style="position:absolute;left:7858;top:-4902;width:23;height:4094" coordorigin="7858,-4902" coordsize="23,4094">
              <v:shape style="position:absolute;left:7858;top:-4902;width:23;height:4094" coordorigin="7858,-4902" coordsize="23,4094" path="m7881,-827l7865,-827,7865,-808,7873,-817,7881,-827e" filled="t" fillcolor="#00923E" stroked="f">
                <v:path arrowok="t"/>
                <v:fill/>
              </v:shape>
              <v:shape style="position:absolute;left:7858;top:-4902;width:23;height:4094" coordorigin="7858,-4902" coordsize="23,4094" path="m10153,-4902l8435,-1841,7858,-824,7865,-827,7881,-827,7885,-833,7896,-850,7906,-867,7915,-885,7924,-903,7934,-921,7945,-938,7973,-986,8028,-1083,10169,-4893,10153,-4902e" filled="t" fillcolor="#00923E" stroked="f">
                <v:path arrowok="t"/>
                <v:fill/>
              </v:shape>
            </v:group>
            <v:group style="position:absolute;left:6958;top:-2950;width:3571;height:103" coordorigin="6958,-2950" coordsize="3571,103">
              <v:shape style="position:absolute;left:6958;top:-2950;width:3571;height:103" coordorigin="6958,-2950" coordsize="3571,103" path="m6959,-2950l6958,-2931,10529,-2847,10529,-2866,6959,-2950e" filled="t" fillcolor="#27156E" stroked="f">
                <v:path arrowok="t"/>
                <v:fill/>
              </v:shape>
            </v:group>
            <v:group style="position:absolute;left:9497;top:-4541;width:104;height:73" coordorigin="9497,-4541" coordsize="104,73">
              <v:shape style="position:absolute;left:9497;top:-4541;width:104;height:73" coordorigin="9497,-4541" coordsize="104,73" path="m9506,-4541l9497,-4524,9592,-4468,9601,-4485,9506,-4541e" filled="t" fillcolor="#DA241C" stroked="f">
                <v:path arrowok="t"/>
                <v:fill/>
              </v:shape>
            </v:group>
            <v:group style="position:absolute;left:7573;top:-1112;width:102;height:71" coordorigin="7573,-1112" coordsize="102,71">
              <v:shape style="position:absolute;left:7573;top:-1112;width:102;height:71" coordorigin="7573,-1112" coordsize="102,71" path="m7583,-1112l7573,-1095,7666,-1041,7675,-1056,7583,-1112e" filled="t" fillcolor="#DA241C" stroked="f">
                <v:path arrowok="t"/>
                <v:fill/>
              </v:shape>
            </v:group>
            <v:group style="position:absolute;left:7973;top:-1022;width:115;height:77" coordorigin="7973,-1022" coordsize="115,77">
              <v:shape style="position:absolute;left:7973;top:-1022;width:115;height:77" coordorigin="7973,-1022" coordsize="115,77" path="m7982,-1022l7973,-1005,8080,-945,8088,-960,7982,-1022e" filled="t" fillcolor="#DA241C" stroked="f">
                <v:path arrowok="t"/>
                <v:fill/>
              </v:shape>
            </v:group>
            <v:group style="position:absolute;left:9881;top:-4413;width:127;height:86" coordorigin="9881,-4413" coordsize="127,86">
              <v:shape style="position:absolute;left:9881;top:-4413;width:127;height:86" coordorigin="9881,-4413" coordsize="127,86" path="m9890,-4413l9881,-4397,9998,-4326,10008,-4343,9890,-4413e" filled="t" fillcolor="#DA241C" stroked="f">
                <v:path arrowok="t"/>
                <v:fill/>
              </v:shape>
            </v:group>
            <v:group style="position:absolute;left:8078;top:-4338;width:1930;height:3392" coordorigin="8078,-4338" coordsize="1930,3392">
              <v:shape style="position:absolute;left:8078;top:-4338;width:1930;height:3392" coordorigin="8078,-4338" coordsize="1930,3392" path="m9581,-2882l9532,-2768,9480,-2656,9424,-2546,9364,-2439,9301,-2334,9235,-2230,9166,-2129,9093,-2030,9019,-1932,8942,-1836,8862,-1742,8781,-1649,8698,-1558,8613,-1469,8526,-1381,8439,-1294,8350,-1209,8260,-1124,8170,-1041,8078,-959,8090,-946,8182,-1028,8273,-1111,8363,-1196,8452,-1281,8541,-1368,8627,-1457,8713,-1547,8796,-1638,8878,-1731,8958,-1826,9035,-1922,9110,-2020,9182,-2120,9251,-2222,9318,-2326,9381,-2432,9441,-2539,9497,-2649,9550,-2761,9599,-2876,9581,-2882e" filled="t" fillcolor="#DA241C" stroked="f">
                <v:path arrowok="t"/>
                <v:fill/>
              </v:shape>
              <v:shape style="position:absolute;left:8078;top:-4338;width:1930;height:3392" coordorigin="8078,-4338" coordsize="1930,3392" path="m9989,-4338l9981,-4261,9971,-4183,9960,-4107,9948,-4030,9934,-3953,9919,-3876,9902,-3798,9884,-3721,9865,-3643,9844,-3564,9821,-3490,9798,-3415,9773,-3340,9753,-3283,9731,-3224,9716,-3185,9708,-3167,9686,-3111,9662,-3056,9654,-3038,9644,-3015,9634,-2993,9624,-2970,9613,-2949,9604,-2926,9582,-2883,9581,-2882,9599,-2876,9599,-2874,9632,-2944,9664,-3014,9695,-3085,9724,-3155,9752,-3226,9778,-3298,9803,-3369,9826,-3441,9848,-3514,9869,-3587,9888,-3660,9907,-3733,9924,-3807,9939,-3882,9954,-3956,9967,-4032,9979,-4107,9990,-4184,9999,-4259,10008,-4336,9989,-4338e" filled="t" fillcolor="#DA241C" stroked="f">
                <v:path arrowok="t"/>
                <v:fill/>
              </v:shape>
            </v:group>
            <v:group style="position:absolute;left:7562;top:-4541;width:1945;height:3438" coordorigin="7562,-4541" coordsize="1945,3438">
              <v:shape style="position:absolute;left:7562;top:-4541;width:1945;height:3438" coordorigin="7562,-4541" coordsize="1945,3438" path="m8008,-2920l7958,-2832,7911,-2745,7867,-2658,7826,-2571,7789,-2484,7754,-2397,7722,-2310,7694,-2222,7668,-2134,7645,-2045,7624,-1956,7607,-1866,7593,-1775,7581,-1683,7572,-1590,7566,-1495,7563,-1400,7562,-1302,7564,-1203,7568,-1103,7588,-1103,7583,-1204,7581,-1302,7581,-1399,7585,-1494,7591,-1588,7600,-1680,7611,-1772,7625,-1862,7643,-1952,7663,-2040,7685,-2128,7711,-2216,7740,-2303,7771,-2390,7806,-2476,7843,-2563,7884,-2649,7927,-2736,7974,-2823,8023,-2910,8008,-2920e" filled="t" fillcolor="#DA241C" stroked="f">
                <v:path arrowok="t"/>
                <v:fill/>
              </v:shape>
              <v:shape style="position:absolute;left:7562;top:-4541;width:1945;height:3438" coordorigin="7562,-4541" coordsize="1945,3438" path="m9497,-4541l9402,-4481,9310,-4417,9219,-4352,9130,-4285,9043,-4215,8958,-4143,8875,-4069,8794,-3992,8716,-3914,8639,-3834,8565,-3751,8493,-3666,8423,-3580,8356,-3491,8291,-3401,8229,-3308,8169,-3214,8112,-3118,8058,-3020,8006,-2920,8008,-2920,8023,-2910,8023,-2912,8032,-2926,8039,-2942,8053,-2970,8062,-2986,8070,-3000,8077,-3016,8087,-3033,8096,-3050,8105,-3066,8145,-3137,8177,-3190,8219,-3258,8262,-3325,8296,-3375,8343,-3442,8392,-3508,8442,-3573,8493,-3637,8546,-3700,8600,-3762,8675,-3845,8755,-3927,8836,-4006,8919,-4083,9004,-4157,9091,-4229,9179,-4299,9270,-4366,9363,-4432,9458,-4495,9506,-4526,9497,-4541e" filled="t" fillcolor="#DA241C" stroked="f">
                <v:path arrowok="t"/>
                <v:fill/>
              </v:shape>
            </v:group>
            <v:group style="position:absolute;left:9477;top:-4559;width:50;height:51" coordorigin="9477,-4559" coordsize="50,51">
              <v:shape style="position:absolute;left:9477;top:-4559;width:50;height:51" coordorigin="9477,-4559" coordsize="50,51" path="m9502,-4559l9487,-4555,9477,-4543,9477,-4527,9488,-4513,9509,-4508,9524,-4519,9527,-4536,9520,-4552,9502,-4559e" filled="t" fillcolor="#FFFFFF" stroked="f">
                <v:path arrowok="t"/>
                <v:fill/>
              </v:shape>
            </v:group>
            <v:group style="position:absolute;left:9465;top:-4569;width:73;height:72" coordorigin="9465,-4569" coordsize="73,72">
              <v:shape style="position:absolute;left:9465;top:-4569;width:73;height:72" coordorigin="9465,-4569" coordsize="73,72" path="m9502,-4569l9496,-4569,9494,-4568,9491,-4568,9488,-4566,9487,-4566,9485,-4564,9482,-4564,9476,-4558,9469,-4553,9465,-4541,9465,-4535,9465,-4532,9465,-4524,9469,-4513,9476,-4508,9481,-4503,9482,-4503,9485,-4502,9486,-4500,9487,-4500,9488,-4499,9491,-4499,9492,-4498,9494,-4497,9502,-4497,9502,-4516,9496,-4516,9496,-4517,9494,-4517,9493,-4518,9492,-4518,9491,-4520,9490,-4520,9490,-4521,9488,-4521,9488,-4522,9486,-4524,9486,-4527,9485,-4527,9485,-4532,9484,-4532,9484,-4534,9485,-4535,9485,-4539,9486,-4540,9486,-4542,9487,-4542,9487,-4544,9488,-4544,9488,-4545,9490,-4545,9490,-4546,9491,-4546,9491,-4547,9492,-4547,9493,-4548,9494,-4548,9496,-4550,9502,-4550,9502,-4569e" filled="t" fillcolor="#DA241C" stroked="f">
                <v:path arrowok="t"/>
                <v:fill/>
              </v:shape>
              <v:shape style="position:absolute;left:9465;top:-4569;width:73;height:72" coordorigin="9465,-4569" coordsize="73,72" path="m9506,-4569l9502,-4569,9502,-4550,9508,-4550,9508,-4548,9510,-4548,9510,-4547,9511,-4547,9516,-4542,9516,-4541,9517,-4540,9517,-4538,9518,-4538,9518,-4529,9517,-4528,9517,-4526,9516,-4524,9516,-4523,9515,-4523,9515,-4522,9512,-4520,9511,-4520,9511,-4518,9510,-4518,9509,-4517,9508,-4517,9506,-4516,9502,-4516,9502,-4497,9509,-4497,9510,-4498,9512,-4499,9514,-4499,9515,-4500,9517,-4500,9520,-4503,9521,-4503,9523,-4504,9532,-4512,9532,-4515,9534,-4517,9534,-4518,9535,-4521,9535,-4522,9536,-4524,9536,-4529,9538,-4532,9538,-4535,9536,-4536,9536,-4542,9535,-4544,9535,-4545,9534,-4547,9534,-4548,9533,-4550,9532,-4552,9532,-4553,9527,-4558,9523,-4563,9520,-4563,9515,-4566,9514,-4566,9512,-4568,9509,-4568,9506,-4569e" filled="t" fillcolor="#DA241C" stroked="f">
                <v:path arrowok="t"/>
                <v:fill/>
              </v:shape>
              <v:shape style="position:absolute;left:7531;top:-1149;width:186;height:146" type="#_x0000_t75">
                <v:imagedata r:id="rId75" o:title=""/>
              </v:shape>
            </v:group>
            <v:group style="position:absolute;left:9974;top:-4356;width:50;height:52" coordorigin="9974,-4356" coordsize="50,52">
              <v:shape style="position:absolute;left:9974;top:-4356;width:50;height:52" coordorigin="9974,-4356" coordsize="50,52" path="m9997,-4356l9983,-4352,9974,-4339,9974,-4323,9985,-4310,10008,-4304,10021,-4316,10024,-4333,10016,-4349,9997,-4356e" filled="t" fillcolor="#FFFFFF" stroked="f">
                <v:path arrowok="t"/>
                <v:fill/>
              </v:shape>
            </v:group>
            <v:group style="position:absolute;left:9961;top:-4365;width:72;height:72" coordorigin="9961,-4365" coordsize="72,72">
              <v:shape style="position:absolute;left:9961;top:-4365;width:72;height:72" coordorigin="9961,-4365" coordsize="72,72" path="m9961,-4322l9965,-4314,9965,-4313,9966,-4312,9967,-4310,9968,-4308,9968,-4307,9974,-4301,9977,-4300,9979,-4298,9980,-4298,9982,-4296,9984,-4295,9985,-4295,9988,-4294,9990,-4294,9992,-4293,9997,-4293,9997,-4312,9992,-4312,9991,-4313,9990,-4313,9989,-4314,9988,-4314,9984,-4318,9984,-4319,9983,-4320,9963,-4320,9961,-4322e" filled="t" fillcolor="#DA241C" stroked="f">
                <v:path arrowok="t"/>
                <v:fill/>
              </v:shape>
              <v:shape style="position:absolute;left:9961;top:-4365;width:72;height:72" coordorigin="9961,-4365" coordsize="72,72" path="m10004,-4365l9997,-4365,9997,-4347,10001,-4347,10002,-4346,10004,-4346,10006,-4344,10007,-4344,10007,-4343,10009,-4343,10009,-4342,10010,-4342,10010,-4341,10012,-4340,10012,-4338,10013,-4338,10013,-4337,10014,-4336,10014,-4332,10015,-4332,10015,-4326,10014,-4325,10014,-4322,10013,-4322,10013,-4320,10012,-4319,10012,-4318,10010,-4318,10010,-4317,10008,-4314,10007,-4314,10006,-4313,10003,-4313,10003,-4312,9997,-4312,9997,-4293,10003,-4293,10004,-4294,10008,-4294,10010,-4295,10012,-4295,10013,-4296,10015,-4298,10016,-4298,10020,-4301,10022,-4302,10025,-4305,10025,-4306,10027,-4308,10028,-4311,10030,-4312,10030,-4313,10031,-4314,10031,-4317,10032,-4318,10032,-4320,10033,-4322,10033,-4336,10032,-4338,10032,-4340,10031,-4342,10031,-4343,10030,-4344,10030,-4347,10025,-4352,10025,-4354,10024,-4355,10021,-4356,10020,-4358,10019,-4358,10015,-4361,10013,-4361,10010,-4364,10007,-4364,10004,-4365e" filled="t" fillcolor="#DA241C" stroked="f">
                <v:path arrowok="t"/>
                <v:fill/>
              </v:shape>
              <v:shape style="position:absolute;left:9961;top:-4365;width:72;height:72" coordorigin="9961,-4365" coordsize="72,72" path="m9997,-4365l9990,-4365,9989,-4364,9985,-4364,9984,-4362,9982,-4361,9980,-4361,9977,-4358,9974,-4358,9970,-4353,9968,-4350,9968,-4349,9966,-4347,9965,-4344,9965,-4343,9962,-4340,9962,-4338,9962,-4334,9963,-4320,9983,-4320,9983,-4322,9982,-4322,9982,-4324,9980,-4325,9980,-4332,9982,-4334,9982,-4336,9983,-4337,9983,-4338,9984,-4338,9984,-4341,9985,-4341,9985,-4342,9986,-4342,9986,-4343,9988,-4343,9989,-4344,9990,-4344,9991,-4346,9994,-4346,9994,-4347,9997,-4347,9997,-4365e" filled="t" fillcolor="#DA241C" stroked="f">
                <v:path arrowok="t"/>
                <v:fill/>
              </v:shape>
            </v:group>
            <v:group style="position:absolute;left:9860;top:-4432;width:52;height:51" coordorigin="9860,-4432" coordsize="52,51">
              <v:shape style="position:absolute;left:9860;top:-4432;width:52;height:51" coordorigin="9860,-4432" coordsize="52,51" path="m9886,-4432l9883,-4432,9867,-4425,9860,-4411,9863,-4396,9875,-4385,9897,-4381,9910,-4393,9912,-4410,9904,-4425,9886,-4432e" filled="t" fillcolor="#FFFFFF" stroked="f">
                <v:path arrowok="t"/>
                <v:fill/>
              </v:shape>
            </v:group>
            <v:group style="position:absolute;left:9849;top:-4442;width:73;height:72" coordorigin="9849,-4442" coordsize="73,72">
              <v:shape style="position:absolute;left:9849;top:-4442;width:73;height:72" coordorigin="9849,-4442" coordsize="73,72" path="m9886,-4442l9882,-4442,9880,-4440,9876,-4440,9875,-4439,9872,-4439,9871,-4438,9870,-4438,9868,-4437,9866,-4436,9865,-4436,9860,-4431,9854,-4426,9849,-4414,9849,-4413,9850,-4406,9849,-4398,9849,-4397,9853,-4386,9860,-4380,9866,-4374,9868,-4374,9870,-4373,9871,-4372,9872,-4372,9875,-4371,9878,-4371,9880,-4370,9886,-4370,9886,-4389,9880,-4389,9878,-4390,9877,-4390,9876,-4391,9875,-4391,9875,-4392,9874,-4392,9874,-4394,9872,-4394,9872,-4395,9871,-4395,9871,-4396,9870,-4396,9870,-4398,9869,-4398,9869,-4403,9868,-4403,9868,-4407,9869,-4408,9869,-4412,9870,-4413,9870,-4414,9876,-4420,9877,-4420,9877,-4421,9880,-4421,9881,-4422,9886,-4422,9886,-4442e" filled="t" fillcolor="#DA241C" stroked="f">
                <v:path arrowok="t"/>
                <v:fill/>
              </v:shape>
              <v:shape style="position:absolute;left:9849;top:-4442;width:73;height:72" coordorigin="9849,-4442" coordsize="73,72" path="m9889,-4442l9886,-4442,9886,-4422,9890,-4422,9890,-4421,9893,-4421,9894,-4420,9895,-4420,9900,-4415,9900,-4414,9901,-4414,9901,-4412,9902,-4412,9902,-4400,9901,-4398,9901,-4397,9900,-4396,9900,-4395,9899,-4395,9899,-4394,9898,-4394,9898,-4392,9896,-4392,9896,-4391,9895,-4391,9894,-4390,9893,-4390,9892,-4389,9886,-4389,9886,-4370,9892,-4370,9893,-4371,9896,-4371,9898,-4372,9900,-4372,9902,-4374,9905,-4374,9917,-4386,9917,-4389,9919,-4391,9919,-4394,9920,-4395,9920,-4398,9922,-4400,9922,-4410,9920,-4413,9920,-4416,9919,-4418,9919,-4419,9915,-4426,9916,-4426,9911,-4431,9906,-4436,9905,-4436,9902,-4437,9901,-4438,9900,-4438,9898,-4439,9896,-4439,9895,-4440,9892,-4440,9889,-4442e" filled="t" fillcolor="#DA241C" stroked="f">
                <v:path arrowok="t"/>
                <v:fill/>
              </v:shape>
              <v:shape style="position:absolute;left:9849;top:-4442;width:73;height:72" coordorigin="9849,-4442" coordsize="73,72" path="m9916,-4426l9915,-4426,9918,-4424,9916,-4426e" filled="t" fillcolor="#DA241C" stroked="f">
                <v:path arrowok="t"/>
                <v:fill/>
              </v:shape>
            </v:group>
            <v:group style="position:absolute;left:9572;top:-4506;width:50;height:52" coordorigin="9572,-4506" coordsize="50,52">
              <v:shape style="position:absolute;left:9572;top:-4506;width:50;height:52" coordorigin="9572,-4506" coordsize="50,52" path="m9596,-4506l9581,-4502,9572,-4489,9572,-4473,9583,-4460,9605,-4454,9619,-4466,9622,-4483,9615,-4499,9596,-4506e" filled="t" fillcolor="#FFFFFF" stroked="f">
                <v:path arrowok="t"/>
                <v:fill/>
              </v:shape>
            </v:group>
            <v:group style="position:absolute;left:9559;top:-4516;width:73;height:73" coordorigin="9559,-4516" coordsize="73,73">
              <v:shape style="position:absolute;left:9559;top:-4516;width:73;height:73" coordorigin="9559,-4516" coordsize="73,73" path="m9607,-4444l9602,-4444,9605,-4443,9607,-4444e" filled="t" fillcolor="#DA241C" stroked="f">
                <v:path arrowok="t"/>
                <v:fill/>
              </v:shape>
              <v:shape style="position:absolute;left:9559;top:-4516;width:73;height:73" coordorigin="9559,-4516" coordsize="73,73" path="m9596,-4516l9593,-4516,9590,-4515,9587,-4515,9586,-4514,9583,-4514,9582,-4512,9581,-4512,9578,-4511,9577,-4510,9576,-4510,9571,-4505,9565,-4501,9560,-4487,9559,-4486,9560,-4479,9560,-4472,9562,-4470,9562,-4469,9563,-4467,9563,-4466,9564,-4463,9564,-4462,9568,-4458,9569,-4456,9574,-4451,9575,-4451,9578,-4448,9581,-4446,9582,-4446,9586,-4443,9591,-4444,9596,-4444,9596,-4462,9593,-4462,9592,-4463,9589,-4463,9588,-4464,9587,-4464,9587,-4466,9586,-4466,9581,-4470,9581,-4472,9580,-4473,9580,-4476,9578,-4478,9578,-4481,9580,-4482,9580,-4486,9581,-4487,9581,-4488,9582,-4488,9582,-4490,9584,-4492,9586,-4492,9586,-4493,9587,-4493,9587,-4494,9588,-4494,9589,-4496,9593,-4496,9593,-4497,9596,-4497,9596,-4516e" filled="t" fillcolor="#DA241C" stroked="f">
                <v:path arrowok="t"/>
                <v:fill/>
              </v:shape>
              <v:shape style="position:absolute;left:9559;top:-4516;width:73;height:73" coordorigin="9559,-4516" coordsize="73,73" path="m9596,-4444l9591,-4444,9596,-4444e" filled="t" fillcolor="#DA241C" stroked="f">
                <v:path arrowok="t"/>
                <v:fill/>
              </v:shape>
              <v:shape style="position:absolute;left:9559;top:-4516;width:73;height:73" coordorigin="9559,-4516" coordsize="73,73" path="m9600,-4516l9596,-4516,9596,-4497,9599,-4497,9600,-4496,9602,-4496,9604,-4494,9605,-4494,9607,-4492,9608,-4492,9608,-4491,9610,-4491,9610,-4490,9611,-4488,9611,-4487,9612,-4487,9612,-4485,9613,-4484,9613,-4475,9612,-4474,9612,-4472,9611,-4472,9611,-4469,9610,-4469,9610,-4468,9608,-4468,9608,-4467,9607,-4467,9607,-4466,9606,-4466,9605,-4464,9604,-4464,9602,-4463,9600,-4463,9600,-4462,9596,-4462,9596,-4444,9602,-4444,9607,-4444,9610,-4446,9612,-4448,9613,-4448,9616,-4450,9618,-4451,9619,-4451,9624,-4456,9625,-4458,9625,-4460,9629,-4463,9629,-4466,9630,-4467,9630,-4469,9631,-4470,9631,-4478,9632,-4479,9631,-4481,9631,-4488,9630,-4490,9630,-4492,9629,-4493,9629,-4494,9628,-4497,9626,-4498,9625,-4500,9625,-4502,9618,-4509,9616,-4510,9614,-4510,9612,-4512,9610,-4512,9608,-4514,9607,-4514,9605,-4515,9601,-4515,9600,-4516e" filled="t" fillcolor="#DA241C" stroked="f">
                <v:path arrowok="t"/>
                <v:fill/>
              </v:shape>
            </v:group>
            <v:group style="position:absolute;left:7991;top:-2942;width:50;height:47" coordorigin="7991,-2942" coordsize="50,47">
              <v:shape style="position:absolute;left:7991;top:-2942;width:50;height:47" coordorigin="7991,-2942" coordsize="50,47" path="m8015,-2942l8011,-2941,7997,-2935,7991,-2923,7994,-2910,8006,-2899,8031,-2894,8041,-2908,8041,-2924,8032,-2937,8015,-2942e" filled="t" fillcolor="#FFFFFF" stroked="f">
                <v:path arrowok="t"/>
                <v:fill/>
              </v:shape>
            </v:group>
            <v:group style="position:absolute;left:7979;top:-2951;width:72;height:72" coordorigin="7979,-2951" coordsize="72,72">
              <v:shape style="position:absolute;left:7979;top:-2951;width:72;height:72" coordorigin="7979,-2951" coordsize="72,72" path="m8015,-2951l8008,-2951,8006,-2950,8005,-2950,8003,-2949,8002,-2949,7999,-2948,7998,-2948,7994,-2944,7992,-2943,7986,-2937,7986,-2936,7984,-2933,7982,-2931,7982,-2930,7980,-2926,7979,-2925,7980,-2920,7980,-2913,7980,-2910,7979,-2906,7982,-2902,7982,-2900,7986,-2896,7986,-2894,7992,-2888,7994,-2886,7996,-2886,7999,-2883,8002,-2883,8003,-2882,8005,-2882,8006,-2880,8014,-2880,8015,-2879,8015,-2898,8011,-2898,8010,-2900,8008,-2900,8008,-2901,8005,-2901,8005,-2902,8004,-2902,8004,-2903,8003,-2903,8003,-2904,8002,-2904,8002,-2906,8000,-2907,8000,-2908,7999,-2909,7999,-2912,7998,-2912,7998,-2919,7999,-2920,7999,-2924,8000,-2924,8000,-2925,8002,-2925,8002,-2926,8006,-2931,8008,-2931,8009,-2932,8012,-2932,8014,-2933,8015,-2933,8015,-2951e" filled="t" fillcolor="#DA241C" stroked="f">
                <v:path arrowok="t"/>
                <v:fill/>
              </v:shape>
              <v:shape style="position:absolute;left:7979;top:-2951;width:72;height:72" coordorigin="7979,-2951" coordsize="72,72" path="m8022,-2951l8015,-2951,8015,-2933,8017,-2933,8018,-2932,8022,-2932,8023,-2931,8024,-2931,8024,-2930,8026,-2930,8028,-2927,8028,-2926,8029,-2926,8029,-2925,8030,-2925,8030,-2924,8032,-2922,8032,-2919,8033,-2919,8033,-2913,8032,-2912,8032,-2909,8030,-2908,8030,-2907,8028,-2904,8028,-2903,8027,-2903,8024,-2901,8023,-2901,8023,-2900,8021,-2900,8020,-2898,8015,-2898,8015,-2879,8017,-2880,8024,-2880,8026,-2882,8028,-2882,8029,-2883,8030,-2883,8033,-2884,8035,-2886,8036,-2886,8039,-2889,8041,-2890,8042,-2891,8042,-2892,8044,-2894,8045,-2896,8047,-2898,8047,-2900,8048,-2902,8048,-2903,8050,-2904,8050,-2907,8051,-2908,8051,-2922,8050,-2925,8050,-2926,8048,-2928,8048,-2930,8047,-2931,8047,-2933,8042,-2938,8042,-2939,8041,-2940,8039,-2942,8033,-2948,8030,-2948,8029,-2949,8028,-2949,8026,-2950,8024,-2950,8022,-2951e" filled="t" fillcolor="#DA241C" stroked="f">
                <v:path arrowok="t"/>
                <v:fill/>
              </v:shape>
            </v:group>
            <v:group style="position:absolute;left:7953;top:-1040;width:51;height:51" coordorigin="7953,-1040" coordsize="51,51">
              <v:shape style="position:absolute;left:7953;top:-1040;width:51;height:51" coordorigin="7953,-1040" coordsize="51,51" path="m7978,-1040l7973,-1039,7958,-1032,7953,-1019,7956,-1004,7968,-992,7990,-989,8001,-1001,8004,-1018,7996,-1033,7978,-1040e" filled="t" fillcolor="#FFFFFF" stroked="f">
                <v:path arrowok="t"/>
                <v:fill/>
              </v:shape>
            </v:group>
            <v:group style="position:absolute;left:7942;top:-1049;width:72;height:73" coordorigin="7942,-1049" coordsize="72,73">
              <v:shape style="position:absolute;left:7942;top:-1049;width:72;height:73" coordorigin="7942,-1049" coordsize="72,73" path="m7978,-1049l7972,-1049,7970,-1048,7967,-1048,7966,-1047,7963,-1047,7961,-1044,7958,-1044,7946,-1032,7946,-1030,7944,-1028,7944,-1025,7943,-1024,7943,-1020,7942,-1019,7942,-1008,7943,-1006,7943,-1002,7944,-1001,7944,-1000,7947,-993,7952,-988,7958,-981,7969,-976,7978,-977,7978,-995,7975,-995,7975,-996,7970,-996,7970,-998,7969,-998,7963,-1004,7963,-1005,7962,-1005,7962,-1007,7961,-1007,7961,-1019,7962,-1020,7962,-1022,7963,-1023,7963,-1024,7964,-1024,7964,-1025,7966,-1025,7966,-1026,7967,-1026,7967,-1028,7968,-1028,7969,-1029,7970,-1029,7972,-1030,7978,-1030,7978,-1049e" filled="t" fillcolor="#DA241C" stroked="f">
                <v:path arrowok="t"/>
                <v:fill/>
              </v:shape>
              <v:shape style="position:absolute;left:7942;top:-1049;width:72;height:73" coordorigin="7942,-1049" coordsize="72,73" path="m7982,-1049l7978,-1049,7978,-1030,7984,-1030,7984,-1029,7986,-1029,7986,-1028,7987,-1028,7988,-1026,7990,-1026,7990,-1025,7991,-1025,7991,-1024,7993,-1022,7993,-1019,7994,-1018,7994,-1008,7993,-1007,7993,-1005,7992,-1005,7992,-1004,7991,-1004,7991,-1002,7988,-1000,7987,-1000,7987,-999,7986,-998,7985,-998,7985,-996,7980,-996,7979,-995,7978,-995,7978,-977,7986,-976,7997,-981,8003,-988,8008,-993,8008,-994,8009,-995,8010,-998,8010,-1000,8011,-1001,8011,-1002,8012,-1005,8012,-1008,8014,-1010,8014,-1017,8012,-1019,8012,-1023,8011,-1024,8011,-1025,8010,-1028,8010,-1029,8009,-1030,8008,-1032,8008,-1034,8003,-1038,8000,-1042,7996,-1042,7992,-1047,7990,-1047,7988,-1048,7985,-1048,7982,-1049e" filled="t" fillcolor="#DA241C" stroked="f">
                <v:path arrowok="t"/>
                <v:fill/>
              </v:shape>
              <v:shape style="position:absolute;left:7942;top:-1049;width:72;height:73" coordorigin="7942,-1049" coordsize="72,73" path="m7945,-995l7948,-991,7947,-993,7945,-995e" filled="t" fillcolor="#DA241C" stroked="f">
                <v:path arrowok="t"/>
                <v:fill/>
              </v:shape>
              <v:shape style="position:absolute;left:7942;top:-1049;width:72;height:73" coordorigin="7942,-1049" coordsize="72,73" path="m7996,-1047l7996,-1042,8000,-1042,7996,-1047e" filled="t" fillcolor="#DA241C" stroked="f">
                <v:path arrowok="t"/>
                <v:fill/>
              </v:shape>
            </v:group>
            <v:group style="position:absolute;left:8059;top:-980;width:51;height:52" coordorigin="8059,-980" coordsize="51,52">
              <v:shape style="position:absolute;left:8059;top:-980;width:51;height:52" coordorigin="8059,-980" coordsize="51,52" path="m8084,-980l8069,-975,8059,-962,8060,-947,8071,-933,8093,-928,8107,-939,8110,-956,8103,-971,8084,-980e" filled="t" fillcolor="#FFFFFF" stroked="f">
                <v:path arrowok="t"/>
                <v:fill/>
              </v:shape>
            </v:group>
            <v:group style="position:absolute;left:8047;top:-988;width:73;height:72" coordorigin="8047,-988" coordsize="73,72">
              <v:shape style="position:absolute;left:8047;top:-988;width:73;height:72" coordorigin="8047,-988" coordsize="73,72" path="m8095,-917l8090,-917,8093,-916,8095,-917e" filled="t" fillcolor="#DA241C" stroked="f">
                <v:path arrowok="t"/>
                <v:fill/>
              </v:shape>
              <v:shape style="position:absolute;left:8047;top:-988;width:73;height:72" coordorigin="8047,-988" coordsize="73,72" path="m8084,-988l8077,-988,8075,-987,8074,-987,8071,-986,8070,-986,8069,-984,8066,-984,8064,-982,8062,-981,8060,-980,8059,-980,8057,-977,8056,-975,8053,-972,8053,-971,8052,-970,8051,-968,8051,-966,8050,-965,8050,-963,8048,-962,8048,-958,8047,-956,8047,-948,8048,-947,8048,-944,8050,-942,8050,-940,8051,-939,8051,-936,8053,-934,8053,-933,8054,-932,8056,-929,8062,-923,8064,-923,8066,-921,8069,-920,8070,-920,8074,-917,8079,-917,8084,-917,8084,-935,8081,-935,8080,-936,8077,-936,8076,-938,8075,-938,8075,-939,8074,-939,8069,-944,8069,-945,8068,-946,8068,-950,8066,-951,8066,-954,8068,-956,8068,-959,8069,-960,8069,-962,8070,-962,8070,-963,8072,-965,8074,-965,8074,-966,8075,-966,8075,-968,8076,-968,8077,-969,8081,-969,8081,-970,8084,-970,8084,-988e" filled="t" fillcolor="#DA241C" stroked="f">
                <v:path arrowok="t"/>
                <v:fill/>
              </v:shape>
              <v:shape style="position:absolute;left:8047;top:-988;width:73;height:72" coordorigin="8047,-988" coordsize="73,72" path="m8084,-917l8079,-917,8084,-917e" filled="t" fillcolor="#DA241C" stroked="f">
                <v:path arrowok="t"/>
                <v:fill/>
              </v:shape>
              <v:shape style="position:absolute;left:8047;top:-988;width:73;height:72" coordorigin="8047,-988" coordsize="73,72" path="m8092,-988l8084,-988,8084,-970,8087,-970,8088,-969,8090,-969,8092,-968,8093,-968,8095,-965,8096,-965,8096,-964,8098,-964,8098,-963,8099,-962,8099,-960,8100,-960,8100,-958,8101,-957,8101,-948,8100,-947,8100,-945,8099,-945,8099,-942,8098,-942,8098,-941,8096,-941,8096,-940,8095,-940,8095,-939,8094,-939,8093,-938,8092,-938,8092,-936,8088,-936,8088,-935,8084,-935,8084,-917,8090,-917,8095,-917,8098,-920,8100,-920,8104,-923,8106,-923,8112,-929,8113,-932,8113,-933,8117,-936,8117,-939,8118,-940,8118,-942,8119,-944,8119,-951,8120,-952,8119,-954,8119,-962,8118,-963,8118,-965,8117,-966,8117,-968,8116,-970,8113,-972,8113,-974,8111,-976,8110,-978,8108,-980,8107,-980,8106,-981,8104,-982,8101,-984,8100,-984,8098,-986,8096,-986,8095,-987,8093,-987,8092,-988e" filled="t" fillcolor="#DA241C" stroked="f">
                <v:path arrowok="t"/>
                <v:fill/>
              </v:shape>
            </v:group>
            <v:group style="position:absolute;left:9566;top:-2906;width:51;height:52" coordorigin="9566,-2906" coordsize="51,52">
              <v:shape style="position:absolute;left:9566;top:-2906;width:51;height:52" coordorigin="9566,-2906" coordsize="51,52" path="m9590,-2906l9576,-2901,9566,-2888,9566,-2873,9577,-2859,9599,-2854,9613,-2865,9616,-2882,9609,-2897,9590,-2906e" filled="t" fillcolor="#FFFFFF" stroked="f">
                <v:path arrowok="t"/>
                <v:fill/>
              </v:shape>
            </v:group>
            <v:group style="position:absolute;left:9553;top:-2914;width:73;height:71" coordorigin="9553,-2914" coordsize="73,71">
              <v:shape style="position:absolute;left:9553;top:-2914;width:73;height:71" coordorigin="9553,-2914" coordsize="73,71" path="m9590,-2914l9583,-2914,9581,-2913,9577,-2913,9575,-2910,9572,-2910,9569,-2907,9568,-2907,9566,-2906,9564,-2904,9564,-2901,9564,-2900,9557,-2897,9557,-2892,9556,-2891,9556,-2889,9554,-2888,9554,-2884,9553,-2882,9553,-2876,9554,-2873,9554,-2870,9556,-2868,9556,-2866,9557,-2865,9557,-2860,9564,-2858,9564,-2853,9566,-2852,9568,-2850,9569,-2850,9572,-2847,9575,-2847,9577,-2844,9581,-2844,9583,-2843,9590,-2843,9590,-2861,9587,-2861,9586,-2862,9583,-2862,9582,-2864,9581,-2864,9581,-2865,9580,-2865,9576,-2868,9576,-2870,9575,-2870,9575,-2871,9574,-2872,9574,-2876,9572,-2876,9572,-2882,9574,-2882,9574,-2885,9575,-2886,9575,-2888,9580,-2892,9581,-2892,9581,-2894,9582,-2894,9583,-2895,9586,-2895,9587,-2896,9590,-2896,9590,-2914e" filled="t" fillcolor="#DA241C" stroked="f">
                <v:path arrowok="t"/>
                <v:fill/>
              </v:shape>
              <v:shape style="position:absolute;left:9553;top:-2914;width:73;height:71" coordorigin="9553,-2914" coordsize="73,71" path="m9598,-2914l9590,-2914,9590,-2896,9594,-2896,9594,-2895,9596,-2895,9598,-2894,9599,-2894,9600,-2892,9601,-2892,9601,-2891,9602,-2891,9602,-2890,9604,-2890,9604,-2889,9605,-2888,9605,-2886,9606,-2886,9606,-2884,9607,-2883,9607,-2874,9606,-2873,9606,-2871,9605,-2871,9605,-2870,9604,-2870,9604,-2867,9602,-2867,9602,-2866,9601,-2866,9601,-2865,9600,-2865,9599,-2864,9598,-2864,9596,-2862,9594,-2862,9594,-2861,9590,-2861,9590,-2843,9598,-2843,9599,-2844,9602,-2844,9604,-2846,9606,-2847,9607,-2847,9610,-2849,9612,-2850,9613,-2850,9618,-2855,9619,-2858,9619,-2859,9622,-2861,9623,-2864,9623,-2865,9624,-2866,9624,-2868,9625,-2870,9625,-2877,9626,-2879,9625,-2880,9625,-2888,9624,-2889,9624,-2891,9623,-2892,9623,-2894,9622,-2896,9619,-2898,9619,-2900,9618,-2901,9617,-2903,9613,-2907,9612,-2907,9610,-2908,9607,-2910,9606,-2910,9604,-2912,9602,-2913,9599,-2913,9598,-2914e" filled="t" fillcolor="#DA241C" stroked="f">
                <v:path arrowok="t"/>
                <v:fill/>
              </v:shape>
            </v:group>
            <v:group style="position:absolute;left:8830;top:-3240;width:118;height:122" coordorigin="8830,-3240" coordsize="118,122">
              <v:shape style="position:absolute;left:8830;top:-3240;width:118;height:122" coordorigin="8830,-3240" coordsize="118,122" path="m8849,-3240l8830,-3240,8831,-3126,8845,-3118,8836,-3134,8850,-3142,8849,-3240e" filled="t" fillcolor="#00923E" stroked="f">
                <v:path arrowok="t"/>
                <v:fill/>
              </v:shape>
              <v:shape style="position:absolute;left:8830;top:-3240;width:118;height:122" coordorigin="8830,-3240" coordsize="118,122" path="m8850,-3142l8836,-3134,8845,-3118,8850,-3126,8850,-3142e" filled="t" fillcolor="#00923E" stroked="f">
                <v:path arrowok="t"/>
                <v:fill/>
              </v:shape>
              <v:shape style="position:absolute;left:8830;top:-3240;width:118;height:122" coordorigin="8830,-3240" coordsize="118,122" path="m8938,-3192l8850,-3142,8850,-3126,8845,-3118,8947,-3176,8938,-3192e" filled="t" fillcolor="#00923E" stroked="f">
                <v:path arrowok="t"/>
                <v:fill/>
              </v:shape>
            </v:group>
            <v:group style="position:absolute;left:9088;top:-3113;width:116;height:122" coordorigin="9088,-3113" coordsize="116,122">
              <v:shape style="position:absolute;left:9088;top:-3113;width:116;height:122" coordorigin="9088,-3113" coordsize="116,122" path="m9106,-3113l9088,-3113,9089,-2999,9103,-2991,9094,-3008,9107,-3015,9106,-3113e" filled="t" fillcolor="#00923E" stroked="f">
                <v:path arrowok="t"/>
                <v:fill/>
              </v:shape>
              <v:shape style="position:absolute;left:9088;top:-3113;width:116;height:122" coordorigin="9088,-3113" coordsize="116,122" path="m9107,-3015l9094,-3008,9103,-2991,9107,-2999,9107,-3015e" filled="t" fillcolor="#00923E" stroked="f">
                <v:path arrowok="t"/>
                <v:fill/>
              </v:shape>
              <v:shape style="position:absolute;left:9088;top:-3113;width:116;height:122" coordorigin="9088,-3113" coordsize="116,122" path="m9194,-3065l9107,-3015,9107,-2999,9103,-2991,9204,-3048,9194,-3065e" filled="t" fillcolor="#00923E" stroked="f">
                <v:path arrowok="t"/>
                <v:fill/>
              </v:shape>
            </v:group>
            <v:group style="position:absolute;left:8353;top:-3911;width:60;height:134" coordorigin="8353,-3911" coordsize="60,134">
              <v:shape style="position:absolute;left:8353;top:-3911;width:60;height:134" coordorigin="8353,-3911" coordsize="60,134" path="m8413,-3874l8387,-3874,8387,-3777,8413,-3777,8413,-3874e" filled="t" fillcolor="#1E1A16" stroked="f">
                <v:path arrowok="t"/>
                <v:fill/>
              </v:shape>
              <v:shape style="position:absolute;left:8353;top:-3911;width:60;height:134" coordorigin="8353,-3911" coordsize="60,134" path="m8413,-3911l8386,-3902,8371,-3887,8353,-3878,8353,-3855,8363,-3858,8380,-3868,8387,-3874,8413,-3874,8413,-3911e" filled="t" fillcolor="#1E1A16" stroked="f">
                <v:path arrowok="t"/>
                <v:fill/>
              </v:shape>
            </v:group>
            <v:group style="position:absolute;left:7474;top:-2207;width:90;height:135" coordorigin="7474,-2207" coordsize="90,135">
              <v:shape style="position:absolute;left:7474;top:-2207;width:90;height:135" coordorigin="7474,-2207" coordsize="90,135" path="m7550,-2187l7520,-2187,7524,-2186,7528,-2186,7530,-2183,7532,-2182,7535,-2180,7537,-2172,7534,-2156,7523,-2142,7508,-2127,7492,-2112,7479,-2094,7474,-2073,7564,-2073,7564,-2097,7518,-2103,7527,-2113,7538,-2124,7547,-2135,7554,-2148,7557,-2161,7556,-2175,7550,-2187e" filled="t" fillcolor="#1E1A16" stroked="f">
                <v:path arrowok="t"/>
                <v:fill/>
              </v:shape>
              <v:shape style="position:absolute;left:7474;top:-2207;width:90;height:135" coordorigin="7474,-2207" coordsize="90,135" path="m7513,-2207l7496,-2201,7482,-2188,7476,-2168,7501,-2165,7504,-2180,7505,-2185,7520,-2187,7550,-2187,7548,-2190,7532,-2206,7513,-2207e" filled="t" fillcolor="#1E1A16" stroked="f">
                <v:path arrowok="t"/>
                <v:fill/>
              </v:shape>
            </v:group>
            <v:group style="position:absolute;left:9152;top:-1935;width:89;height:134" coordorigin="9152,-1935" coordsize="89,134">
              <v:shape style="position:absolute;left:9152;top:-1935;width:89;height:134" coordorigin="9152,-1935" coordsize="89,134" path="m9176,-1839l9152,-1836,9155,-1824,9164,-1810,9180,-1802,9200,-1800,9223,-1806,9234,-1820,9201,-1820,9186,-1822,9176,-1839e" filled="t" fillcolor="#1E1A16" stroked="f">
                <v:path arrowok="t"/>
                <v:fill/>
              </v:shape>
              <v:shape style="position:absolute;left:9152;top:-1935;width:89;height:134" coordorigin="9152,-1935" coordsize="89,134" path="m9235,-1866l9200,-1866,9211,-1854,9214,-1851,9214,-1846,9215,-1841,9214,-1836,9214,-1833,9201,-1820,9234,-1820,9235,-1821,9241,-1847,9235,-1866e" filled="t" fillcolor="#1E1A16" stroked="f">
                <v:path arrowok="t"/>
                <v:fill/>
              </v:shape>
              <v:shape style="position:absolute;left:9152;top:-1935;width:89;height:134" coordorigin="9152,-1935" coordsize="89,134" path="m9234,-1912l9193,-1912,9208,-1903,9205,-1888,9187,-1882,9185,-1860,9202,-1863,9200,-1866,9235,-1866,9227,-1882,9234,-1893,9236,-1903,9234,-1912e" filled="t" fillcolor="#1E1A16" stroked="f">
                <v:path arrowok="t"/>
                <v:fill/>
              </v:shape>
              <v:shape style="position:absolute;left:9152;top:-1935;width:89;height:134" coordorigin="9152,-1935" coordsize="89,134" path="m9198,-1935l9154,-1900,9180,-1905,9193,-1912,9234,-1912,9233,-1912,9228,-1921,9219,-1927,9209,-1932,9198,-1935e" filled="t" fillcolor="#1E1A16" stroked="f">
                <v:path arrowok="t"/>
                <v:fill/>
              </v:shape>
            </v:group>
            <v:group style="position:absolute;left:9900;top:-3518;width:79;height:134" coordorigin="9900,-3518" coordsize="79,134">
              <v:shape style="position:absolute;left:9900;top:-3518;width:79;height:134" coordorigin="9900,-3518" coordsize="79,134" path="m9979,-3410l9955,-3410,9955,-3383,9979,-3383,9979,-3410e" filled="t" fillcolor="#1E1A16" stroked="f">
                <v:path arrowok="t"/>
                <v:fill/>
              </v:shape>
              <v:shape style="position:absolute;left:9900;top:-3518;width:79;height:134" coordorigin="9900,-3518" coordsize="79,134" path="m9979,-3518l9958,-3518,9900,-3432,9900,-3410,9996,-3410,9996,-3432,9924,-3432,9955,-3478,9979,-3478,9979,-3518e" filled="t" fillcolor="#1E1A16" stroked="f">
                <v:path arrowok="t"/>
                <v:fill/>
              </v:shape>
              <v:shape style="position:absolute;left:9900;top:-3518;width:79;height:134" coordorigin="9900,-3518" coordsize="79,134" path="m9979,-3478l9955,-3478,9955,-3432,9979,-3432,9979,-3478e" filled="t" fillcolor="#1E1A16" stroked="f">
                <v:path arrowok="t"/>
                <v:fill/>
              </v:shape>
            </v:group>
            <v:group style="position:absolute;left:10505;top:-2883;width:51;height:50" coordorigin="10505,-2883" coordsize="51,50">
              <v:shape style="position:absolute;left:10505;top:-2883;width:51;height:50" coordorigin="10505,-2883" coordsize="51,50" path="m10529,-2883l10514,-2878,10505,-2866,10505,-2850,10517,-2837,10539,-2832,10552,-2844,10555,-2860,10548,-2875,10529,-2883e" filled="t" fillcolor="#FFFFFF" stroked="f">
                <v:path arrowok="t"/>
                <v:fill/>
              </v:shape>
            </v:group>
            <v:group style="position:absolute;left:10493;top:-2892;width:73;height:73" coordorigin="10493,-2892" coordsize="73,73">
              <v:shape style="position:absolute;left:10493;top:-2892;width:73;height:73" coordorigin="10493,-2892" coordsize="73,73" path="m10534,-2892l10529,-2892,10529,-2873,10535,-2873,10535,-2872,10537,-2872,10537,-2871,10538,-2871,10540,-2870,10541,-2870,10541,-2868,10544,-2865,10544,-2862,10546,-2861,10546,-2852,10544,-2850,10544,-2849,10543,-2848,10543,-2847,10542,-2847,10542,-2844,10541,-2844,10540,-2843,10538,-2843,10538,-2842,10537,-2842,10536,-2841,10535,-2841,10534,-2840,10529,-2840,10529,-2820,10537,-2820,10537,-2822,10543,-2823,10544,-2824,10546,-2824,10547,-2825,10549,-2826,10552,-2829,10553,-2829,10555,-2830,10556,-2832,10556,-2834,10559,-2836,10560,-2838,10561,-2840,10561,-2841,10562,-2842,10563,-2848,10566,-2848,10565,-2856,10565,-2864,10563,-2864,10562,-2871,10561,-2872,10561,-2873,10560,-2876,10556,-2879,10556,-2880,10555,-2882,10553,-2883,10549,-2886,10547,-2888,10546,-2888,10543,-2890,10541,-2890,10540,-2891,10536,-2891,10534,-2892e" filled="t" fillcolor="#27156E" stroked="f">
                <v:path arrowok="t"/>
                <v:fill/>
              </v:shape>
              <v:shape style="position:absolute;left:10493;top:-2892;width:73;height:73" coordorigin="10493,-2892" coordsize="73,73" path="m10529,-2892l10523,-2892,10522,-2891,10518,-2891,10517,-2890,10514,-2890,10512,-2888,10510,-2888,10498,-2876,10498,-2873,10495,-2871,10495,-2868,10494,-2867,10494,-2864,10493,-2862,10493,-2852,10494,-2849,10494,-2846,10495,-2844,10495,-2842,10498,-2840,10498,-2838,10499,-2836,10502,-2832,10504,-2830,10505,-2830,10510,-2825,10512,-2824,10513,-2824,10514,-2823,10522,-2822,10518,-2820,10529,-2820,10529,-2840,10524,-2840,10523,-2841,10522,-2841,10520,-2842,10519,-2842,10518,-2843,10517,-2843,10517,-2844,10516,-2844,10516,-2846,10514,-2847,10514,-2848,10513,-2848,10513,-2850,10512,-2850,10512,-2862,10513,-2864,10513,-2865,10514,-2866,10514,-2867,10516,-2867,10516,-2868,10517,-2868,10517,-2870,10518,-2870,10518,-2871,10519,-2871,10520,-2872,10522,-2872,10523,-2873,10529,-2873,10529,-2892e" filled="t" fillcolor="#27156E" stroked="f">
                <v:path arrowok="t"/>
                <v:fill/>
              </v:shape>
              <v:shape style="position:absolute;left:10493;top:-2892;width:73;height:73" coordorigin="10493,-2892" coordsize="73,73" path="m10565,-2867l10563,-2864,10565,-2864,10565,-2867e" filled="t" fillcolor="#27156E" stroked="f">
                <v:path arrowok="t"/>
                <v:fill/>
              </v:shape>
            </v:group>
            <v:group style="position:absolute;left:6934;top:-2967;width:50;height:51" coordorigin="6934,-2967" coordsize="50,51">
              <v:shape style="position:absolute;left:6934;top:-2967;width:50;height:51" coordorigin="6934,-2967" coordsize="50,51" path="m6959,-2967l6944,-2963,6934,-2950,6934,-2934,6945,-2921,6966,-2915,6981,-2927,6985,-2943,6977,-2959,6959,-2967e" filled="t" fillcolor="#FFFFFF" stroked="f">
                <v:path arrowok="t"/>
                <v:fill/>
              </v:shape>
            </v:group>
            <v:group style="position:absolute;left:6922;top:-2976;width:73;height:72" coordorigin="6922,-2976" coordsize="73,72">
              <v:shape style="position:absolute;left:6922;top:-2976;width:73;height:72" coordorigin="6922,-2976" coordsize="73,72" path="m6922,-2951l6923,-2945,6923,-2939,6922,-2932,6924,-2932,6925,-2926,6926,-2925,6926,-2924,6928,-2922,6929,-2920,6932,-2916,6932,-2915,6935,-2914,6938,-2910,6940,-2910,6941,-2909,6943,-2908,6944,-2908,6946,-2907,6948,-2907,6949,-2906,6953,-2906,6955,-2904,6959,-2904,6959,-2924,6953,-2924,6953,-2925,6950,-2925,6948,-2927,6947,-2927,6947,-2928,6946,-2928,6946,-2930,6943,-2932,6943,-2933,6942,-2934,6942,-2937,6941,-2938,6941,-2943,6942,-2944,6942,-2948,6943,-2948,6924,-2948,6922,-2951e" filled="t" fillcolor="#27156E" stroked="f">
                <v:path arrowok="t"/>
                <v:fill/>
              </v:shape>
              <v:shape style="position:absolute;left:6922;top:-2976;width:73;height:72" coordorigin="6922,-2976" coordsize="73,72" path="m6964,-2976l6959,-2976,6959,-2957,6965,-2957,6965,-2956,6966,-2956,6967,-2955,6968,-2955,6972,-2951,6972,-2950,6973,-2950,6973,-2949,6974,-2948,6974,-2945,6976,-2944,6976,-2937,6974,-2936,6974,-2933,6972,-2931,6972,-2930,6970,-2927,6968,-2927,6968,-2926,6967,-2926,6966,-2925,6965,-2925,6964,-2924,6959,-2924,6959,-2904,6962,-2904,6964,-2906,6967,-2906,6968,-2907,6971,-2907,6972,-2908,6974,-2908,6977,-2910,6978,-2910,6979,-2912,6982,-2913,6988,-2919,6988,-2920,6989,-2922,6991,-2925,6991,-2926,6992,-2928,6992,-2930,6994,-2932,6994,-2939,6995,-2940,6994,-2943,6994,-2950,6992,-2951,6992,-2952,6991,-2955,6991,-2956,6990,-2957,6989,-2960,6988,-2961,6988,-2962,6982,-2968,6979,-2969,6977,-2972,6976,-2972,6974,-2973,6972,-2974,6971,-2974,6968,-2975,6966,-2975,6964,-2976e" filled="t" fillcolor="#27156E" stroked="f">
                <v:path arrowok="t"/>
                <v:fill/>
              </v:shape>
              <v:shape style="position:absolute;left:6922;top:-2976;width:73;height:72" coordorigin="6922,-2976" coordsize="73,72" path="m6959,-2976l6953,-2976,6952,-2975,6948,-2975,6946,-2974,6944,-2974,6943,-2973,6941,-2972,6940,-2972,6935,-2967,6932,-2966,6932,-2964,6928,-2960,6926,-2957,6926,-2956,6925,-2955,6924,-2948,6943,-2948,6943,-2950,6944,-2950,6944,-2951,6946,-2951,6946,-2952,6947,-2952,6947,-2954,6948,-2954,6948,-2955,6949,-2955,6950,-2956,6952,-2956,6953,-2957,6959,-2957,6959,-2976e" filled="t" fillcolor="#27156E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95.879997pt;margin-top:-26.839813pt;width:8.040000pt;height:8.040000pt;mso-position-horizontal-relative:page;mso-position-vertical-relative:paragraph;z-index:-5696" coordorigin="1918,-537" coordsize="161,161">
            <v:shape style="position:absolute;left:1918;top:-537;width:161;height:161" coordorigin="1918,-537" coordsize="161,161" path="m2015,-537l1980,-537,1918,-376,1952,-376,1966,-412,2064,-412,2053,-440,1975,-440,1997,-500,2030,-500,2015,-537e" filled="t" fillcolor="#1E1A16" stroked="f">
              <v:path arrowok="t"/>
              <v:fill/>
            </v:shape>
            <v:shape style="position:absolute;left:1918;top:-537;width:161;height:161" coordorigin="1918,-537" coordsize="161,161" path="m2064,-412l2029,-412,2044,-376,2078,-376,2064,-412e" filled="t" fillcolor="#1E1A16" stroked="f">
              <v:path arrowok="t"/>
              <v:fill/>
            </v:shape>
            <v:shape style="position:absolute;left:1918;top:-537;width:161;height:161" coordorigin="1918,-537" coordsize="161,161" path="m2030,-500l1997,-500,2018,-440,2053,-440,2030,-500e" filled="t" fillcolor="#1E1A16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386.220001pt;margin-top:-26.839813pt;width:6.789279pt;height:8.003212pt;mso-position-horizontal-relative:page;mso-position-vertical-relative:paragraph;z-index:-5695" coordorigin="7724,-537" coordsize="136,160">
            <v:shape style="position:absolute;left:7724;top:-537;width:136;height:160" coordorigin="7724,-537" coordsize="136,160" path="m7813,-537l7724,-537,7741,-377,7779,-377,7798,-377,7819,-380,7841,-385,7849,-394,7853,-404,7758,-404,7758,-446,7855,-446,7851,-454,7840,-468,7843,-473,7758,-473,7758,-510,7848,-510,7844,-520,7840,-528,7831,-532,7823,-534,7813,-537e" filled="t" fillcolor="#1E1A16" stroked="f">
              <v:path arrowok="t"/>
              <v:fill/>
            </v:shape>
            <v:shape style="position:absolute;left:7724;top:-537;width:136;height:160" coordorigin="7724,-537" coordsize="136,160" path="m7855,-446l7800,-446,7819,-441,7822,-438,7825,-431,7826,-428,7826,-424,7827,-416,7821,-407,7813,-405,7810,-404,7853,-404,7860,-418,7859,-437,7855,-446e" filled="t" fillcolor="#1E1A16" stroked="f">
              <v:path arrowok="t"/>
              <v:fill/>
            </v:shape>
            <v:shape style="position:absolute;left:7724;top:-537;width:136;height:160" coordorigin="7724,-537" coordsize="136,160" path="m7855,-446l7758,-446,7763,-445,7800,-446,7855,-446e" filled="t" fillcolor="#1E1A16" stroked="f">
              <v:path arrowok="t"/>
              <v:fill/>
            </v:shape>
            <v:shape style="position:absolute;left:7724;top:-537;width:136;height:160" coordorigin="7724,-537" coordsize="136,160" path="m7848,-510l7805,-510,7808,-509,7811,-508,7814,-507,7817,-504,7819,-500,7820,-495,7820,-482,7816,-477,7807,-474,7802,-473,7843,-473,7850,-484,7851,-502,7848,-510e" filled="t" fillcolor="#1E1A16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70.629997pt;margin-top:-274.869812pt;width:483.28005pt;height:267.64001pt;mso-position-horizontal-relative:page;mso-position-vertical-relative:paragraph;z-index:-5694" coordorigin="1413,-5497" coordsize="9666,5353">
            <v:group style="position:absolute;left:1418;top:-5492;width:9654;height:2" coordorigin="1418,-5492" coordsize="9654,2">
              <v:shape style="position:absolute;left:1418;top:-5492;width:9654;height:2" coordorigin="1418,-5492" coordsize="9654,0" path="m1418,-5492l11072,-5492e" filled="f" stroked="t" strokeweight=".58001pt" strokecolor="#000000">
                <v:path arrowok="t"/>
              </v:shape>
            </v:group>
            <v:group style="position:absolute;left:1423;top:-5487;width:2;height:5332" coordorigin="1423,-5487" coordsize="2,5332">
              <v:shape style="position:absolute;left:1423;top:-5487;width:2;height:5332" coordorigin="1423,-5487" coordsize="0,5332" path="m1423,-5487l1423,-155e" filled="f" stroked="t" strokeweight=".580pt" strokecolor="#000000">
                <v:path arrowok="t"/>
              </v:shape>
            </v:group>
            <v:group style="position:absolute;left:11068;top:-5487;width:2;height:5332" coordorigin="11068,-5487" coordsize="2,5332">
              <v:shape style="position:absolute;left:11068;top:-5487;width:2;height:5332" coordorigin="11068,-5487" coordsize="0,5332" path="m11068,-5487l11068,-155e" filled="f" stroked="t" strokeweight=".58004pt" strokecolor="#000000">
                <v:path arrowok="t"/>
              </v:shape>
            </v:group>
            <v:group style="position:absolute;left:1418;top:-150;width:9654;height:2" coordorigin="1418,-150" coordsize="9654,2">
              <v:shape style="position:absolute;left:1418;top:-150;width:9654;height:2" coordorigin="1418,-150" coordsize="9654,0" path="m1418,-150l11072,-150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3.43: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diama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/>
        <w:pict>
          <v:group style="position:absolute;margin-left:458.459991pt;margin-top:190.139999pt;width:3.3pt;height:1.6801pt;mso-position-horizontal-relative:page;mso-position-vertical-relative:page;z-index:-5693" coordorigin="9169,3803" coordsize="66,34">
            <v:shape style="position:absolute;left:9169;top:3803;width:66;height:34" coordorigin="9169,3803" coordsize="66,34" path="m9169,3820l9235,3820e" filled="f" stroked="t" strokeweight="1.7801pt" strokecolor="#DA241C">
              <v:path arrowok="t"/>
            </v:shape>
          </v:group>
          <w10:wrap type="none"/>
        </w:pict>
      </w:r>
      <w:r>
        <w:rPr/>
        <w:pict>
          <v:group style="position:absolute;margin-left:465.849945pt;margin-top:189.249954pt;width:8.35005pt;height:12.91005pt;mso-position-horizontal-relative:page;mso-position-vertical-relative:page;z-index:-5692" coordorigin="9317,3785" coordsize="167,258">
            <v:group style="position:absolute;left:9335;top:3803;width:67;height:34" coordorigin="9335,3803" coordsize="67,34">
              <v:shape style="position:absolute;left:9335;top:3803;width:67;height:34" coordorigin="9335,3803" coordsize="67,34" path="m9335,3820l9402,3820e" filled="f" stroked="t" strokeweight="1.7801pt" strokecolor="#DA241C">
                <v:path arrowok="t"/>
              </v:shape>
            </v:group>
            <v:group style="position:absolute;left:9403;top:3913;width:71;height:120" coordorigin="9403,3913" coordsize="71,120">
              <v:shape style="position:absolute;left:9403;top:3913;width:71;height:120" coordorigin="9403,3913" coordsize="71,120" path="m9474,4009l9451,4009,9451,4033,9474,4033,9474,4009e" filled="t" fillcolor="#1E1A16" stroked="f">
                <v:path arrowok="t"/>
                <v:fill/>
              </v:shape>
              <v:shape style="position:absolute;left:9403;top:3913;width:71;height:120" coordorigin="9403,3913" coordsize="71,120" path="m9474,3913l9455,3913,9403,3989,9403,4009,9488,4009,9488,3989,9424,3989,9451,3948,9474,3948,9474,3913e" filled="t" fillcolor="#1E1A16" stroked="f">
                <v:path arrowok="t"/>
                <v:fill/>
              </v:shape>
              <v:shape style="position:absolute;left:9403;top:3913;width:71;height:120" coordorigin="9403,3913" coordsize="71,120" path="m9474,3948l9451,3948,9451,3989,9474,3989,9474,3948e" filled="t" fillcolor="#1E1A16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75.079987pt;margin-top:190.139999pt;width:3.36pt;height:1.6801pt;mso-position-horizontal-relative:page;mso-position-vertical-relative:page;z-index:-5691" coordorigin="9502,3803" coordsize="67,34">
            <v:shape style="position:absolute;left:9502;top:3803;width:67;height:34" coordorigin="9502,3803" coordsize="67,34" path="m9502,3820l9569,3820e" filled="f" stroked="t" strokeweight="1.7801pt" strokecolor="#DA241C">
              <v:path arrowok="t"/>
            </v:shape>
          </v:group>
          <w10:wrap type="none"/>
        </w:pict>
      </w:r>
      <w:r>
        <w:rPr/>
        <w:pict>
          <v:group style="position:absolute;margin-left:483.420013pt;margin-top:190.139999pt;width:3.36pt;height:1.6801pt;mso-position-horizontal-relative:page;mso-position-vertical-relative:page;z-index:-5690" coordorigin="9668,3803" coordsize="67,34">
            <v:shape style="position:absolute;left:9668;top:3803;width:67;height:34" coordorigin="9668,3803" coordsize="67,34" path="m9668,3820l9736,3820e" filled="f" stroked="t" strokeweight="1.7801pt" strokecolor="#DA241C">
              <v:path arrowok="t"/>
            </v:shape>
          </v:group>
          <w10:wrap type="none"/>
        </w:pict>
      </w:r>
      <w:r>
        <w:rPr/>
        <w:pict>
          <v:group style="position:absolute;margin-left:286.980011pt;margin-top:131.580002pt;width:4.74pt;height:6pt;mso-position-horizontal-relative:page;mso-position-vertical-relative:page;z-index:-5688" coordorigin="5740,2632" coordsize="95,120">
            <v:shape style="position:absolute;left:5740;top:2632;width:95;height:120" coordorigin="5740,2632" coordsize="95,120" path="m5764,2632l5740,2632,5740,2752,5762,2752,5762,2674,5789,2674,5764,2632e" filled="t" fillcolor="#1E1A16" stroked="f">
              <v:path arrowok="t"/>
              <v:fill/>
            </v:shape>
            <v:shape style="position:absolute;left:5740;top:2632;width:95;height:120" coordorigin="5740,2632" coordsize="95,120" path="m5789,2674l5762,2674,5810,2752,5834,2752,5834,2712,5812,2712,5789,2674e" filled="t" fillcolor="#1E1A16" stroked="f">
              <v:path arrowok="t"/>
              <v:fill/>
            </v:shape>
            <v:shape style="position:absolute;left:5740;top:2632;width:95;height:120" coordorigin="5740,2632" coordsize="95,120" path="m5834,2632l5812,2632,5812,2712,5834,2712,5834,2632e" filled="t" fillcolor="#1E1A16" stroked="f">
              <v:path arrowok="t"/>
              <v:fill/>
            </v:shape>
          </v:group>
          <w10:wrap type="none"/>
        </w:pict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462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17.050510pt;height:97.125pt;mso-position-horizontal-relative:char;mso-position-vertical-relative:line" type="#_x0000_t75">
            <v:imagedata r:id="rId7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286.260010pt;margin-top:-77.210800pt;width:4.020000pt;height:6.030992pt;mso-position-horizontal-relative:page;mso-position-vertical-relative:paragraph;z-index:-5689" coordorigin="5725,-1544" coordsize="80,121">
            <v:shape style="position:absolute;left:5725;top:-1544;width:80;height:121" coordorigin="5725,-1544" coordsize="80,121" path="m5801,-1526l5756,-1526,5767,-1524,5773,-1524,5777,-1523,5778,-1521,5780,-1518,5782,-1516,5783,-1512,5783,-1507,5776,-1493,5762,-1478,5745,-1462,5731,-1444,5725,-1424,5806,-1424,5806,-1445,5762,-1449,5776,-1463,5792,-1478,5802,-1496,5804,-1499,5804,-1503,5806,-1506,5805,-1520,5801,-1526e" filled="t" fillcolor="#1E1A16" stroked="f">
              <v:path arrowok="t"/>
              <v:fill/>
            </v:shape>
            <v:shape style="position:absolute;left:5725;top:-1544;width:80;height:121" coordorigin="5725,-1544" coordsize="80,121" path="m5767,-1544l5749,-1540,5735,-1529,5728,-1509,5750,-1506,5752,-1516,5756,-1526,5801,-1526,5799,-1529,5785,-1541,5767,-1544e" filled="t" fillcolor="#1E1A16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112.69001pt;margin-top:-244.14978pt;width:398.31999pt;height:236.97998pt;mso-position-horizontal-relative:page;mso-position-vertical-relative:paragraph;z-index:-5687" coordorigin="2254,-4883" coordsize="7966,4740">
            <v:group style="position:absolute;left:2260;top:-4877;width:7955;height:2" coordorigin="2260,-4877" coordsize="7955,2">
              <v:shape style="position:absolute;left:2260;top:-4877;width:7955;height:2" coordorigin="2260,-4877" coordsize="7955,0" path="m2260,-4877l10214,-4877e" filled="f" stroked="t" strokeweight=".579980pt" strokecolor="#000000">
                <v:path arrowok="t"/>
              </v:shape>
            </v:group>
            <v:group style="position:absolute;left:2264;top:-4872;width:2;height:4718" coordorigin="2264,-4872" coordsize="2,4718">
              <v:shape style="position:absolute;left:2264;top:-4872;width:2;height:4718" coordorigin="2264,-4872" coordsize="0,4718" path="m2264,-4872l2264,-154e" filled="f" stroked="t" strokeweight=".580pt" strokecolor="#000000">
                <v:path arrowok="t"/>
              </v:shape>
            </v:group>
            <v:group style="position:absolute;left:10210;top:-4872;width:2;height:4718" coordorigin="10210,-4872" coordsize="2,4718">
              <v:shape style="position:absolute;left:10210;top:-4872;width:2;height:4718" coordorigin="10210,-4872" coordsize="0,4718" path="m10210,-4872l10210,-154e" filled="f" stroked="t" strokeweight=".58001pt" strokecolor="#000000">
                <v:path arrowok="t"/>
              </v:shape>
            </v:group>
            <v:group style="position:absolute;left:2260;top:-149;width:7955;height:2" coordorigin="2260,-149" coordsize="7955,2">
              <v:shape style="position:absolute;left:2260;top:-149;width:7955;height:2" coordorigin="2260,-149" coordsize="7955,0" path="m2260,-149l10214,-149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3.3.2.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Usmerjenost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odseka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9" w:lineRule="auto"/>
        <w:ind w:left="138" w:right="7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eljanih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usklaj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pelja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3.4.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Generalizacija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8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zdeli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ralizaci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eometrijo.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metode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osebn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pisani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nadaljeva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ju.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3.4.1.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Zamaknjena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križi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26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29.130159pt;width:237.82004pt;height:211.84004pt;mso-position-horizontal-relative:page;mso-position-vertical-relative:paragraph;z-index:-5686" coordorigin="1413,583" coordsize="4756,4237">
            <v:shape style="position:absolute;left:1428;top:593;width:4726;height:4216" type="#_x0000_t75">
              <v:imagedata r:id="rId77" o:title=""/>
            </v:shape>
            <v:group style="position:absolute;left:1418;top:588;width:4745;height:2" coordorigin="1418,588" coordsize="4745,2">
              <v:shape style="position:absolute;left:1418;top:588;width:4745;height:2" coordorigin="1418,588" coordsize="4745,0" path="m1418,588l6163,588e" filled="f" stroked="t" strokeweight=".58004pt" strokecolor="#000000">
                <v:path arrowok="t"/>
              </v:shape>
            </v:group>
            <v:group style="position:absolute;left:1423;top:593;width:2;height:4216" coordorigin="1423,593" coordsize="2,4216">
              <v:shape style="position:absolute;left:1423;top:593;width:2;height:4216" coordorigin="1423,593" coordsize="0,4216" path="m1423,593l1423,4809e" filled="f" stroked="t" strokeweight=".580pt" strokecolor="#000000">
                <v:path arrowok="t"/>
              </v:shape>
            </v:group>
            <v:group style="position:absolute;left:6158;top:593;width:2;height:4216" coordorigin="6158,593" coordsize="2,4216">
              <v:shape style="position:absolute;left:6158;top:593;width:2;height:4216" coordorigin="6158,593" coordsize="0,4216" path="m6158,593l6158,4809e" filled="f" stroked="t" strokeweight=".579980pt" strokecolor="#000000">
                <v:path arrowok="t"/>
              </v:shape>
            </v:group>
            <v:group style="position:absolute;left:1418;top:4814;width:4745;height:2" coordorigin="1418,4814" coordsize="4745,2">
              <v:shape style="position:absolute;left:1418;top:4814;width:4745;height:2" coordorigin="1418,4814" coordsize="4745,0" path="m1418,4814l6163,4814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em.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razdalja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3.45: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amaknjenih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3.4.2.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Kraki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križi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ih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ntirani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simbo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</w:p>
    <w:p>
      <w:pPr>
        <w:spacing w:before="4" w:after="0" w:line="230" w:lineRule="exact"/>
        <w:ind w:left="138" w:right="1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izved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arhit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grado.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rtami,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mbol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izpoln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kriteri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rebno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em:</w:t>
      </w:r>
    </w:p>
    <w:p>
      <w:pPr>
        <w:spacing w:before="0" w:after="0" w:line="34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žina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krajša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šir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X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krajša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deli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Širina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65" w:lineRule="auto"/>
        <w:ind w:left="138" w:right="33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etrijo.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Priporo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X,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</w:p>
    <w:p>
      <w:pPr>
        <w:spacing w:before="2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X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25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=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-204.249786pt;width:400.24005pt;height:197.07998pt;mso-position-horizontal-relative:page;mso-position-vertical-relative:paragraph;z-index:-5685" coordorigin="1413,-4085" coordsize="8005,3942">
            <v:shape style="position:absolute;left:1428;top:-4074;width:7974;height:3920" type="#_x0000_t75">
              <v:imagedata r:id="rId78" o:title=""/>
            </v:shape>
            <v:group style="position:absolute;left:1418;top:-4079;width:7993;height:2" coordorigin="1418,-4079" coordsize="7993,2">
              <v:shape style="position:absolute;left:1418;top:-4079;width:7993;height:2" coordorigin="1418,-4079" coordsize="7993,0" path="m1418,-4079l9412,-4079e" filled="f" stroked="t" strokeweight=".579980pt" strokecolor="#000000">
                <v:path arrowok="t"/>
              </v:shape>
            </v:group>
            <v:group style="position:absolute;left:1423;top:-4074;width:2;height:3920" coordorigin="1423,-4074" coordsize="2,3920">
              <v:shape style="position:absolute;left:1423;top:-4074;width:2;height:3920" coordorigin="1423,-4074" coordsize="0,3920" path="m1423,-4074l1423,-154e" filled="f" stroked="t" strokeweight=".580pt" strokecolor="#000000">
                <v:path arrowok="t"/>
              </v:shape>
            </v:group>
            <v:group style="position:absolute;left:9407;top:-4074;width:2;height:3920" coordorigin="9407,-4074" coordsize="2,3920">
              <v:shape style="position:absolute;left:9407;top:-4074;width:2;height:3920" coordorigin="9407,-4074" coordsize="0,3920" path="m9407,-4074l9407,-154e" filled="f" stroked="t" strokeweight=".58001pt" strokecolor="#000000">
                <v:path arrowok="t"/>
              </v:shape>
            </v:group>
            <v:group style="position:absolute;left:1418;top:-149;width:7993;height:2" coordorigin="1418,-149" coordsize="7993,2">
              <v:shape style="position:absolute;left:1418;top:-149;width:7993;height:2" coordorigin="1418,-149" coordsize="7993,0" path="m1418,-149l9412,-149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3.46: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eraliz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cija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krakov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17.550167pt;width:275.320010pt;height:235.66001pt;mso-position-horizontal-relative:page;mso-position-vertical-relative:paragraph;z-index:-5684" coordorigin="1413,351" coordsize="5506,4713">
            <v:shape style="position:absolute;left:1428;top:362;width:5476;height:4692" type="#_x0000_t75">
              <v:imagedata r:id="rId79" o:title=""/>
            </v:shape>
            <v:group style="position:absolute;left:1418;top:357;width:5495;height:2" coordorigin="1418,357" coordsize="5495,2">
              <v:shape style="position:absolute;left:1418;top:357;width:5495;height:2" coordorigin="1418,357" coordsize="5495,0" path="m1418,357l6913,357e" filled="f" stroked="t" strokeweight=".58001pt" strokecolor="#000000">
                <v:path arrowok="t"/>
              </v:shape>
            </v:group>
            <v:group style="position:absolute;left:1423;top:362;width:2;height:4692" coordorigin="1423,362" coordsize="2,4692">
              <v:shape style="position:absolute;left:1423;top:362;width:2;height:4692" coordorigin="1423,362" coordsize="0,4692" path="m1423,362l1423,5054e" filled="f" stroked="t" strokeweight=".580pt" strokecolor="#000000">
                <v:path arrowok="t"/>
              </v:shape>
            </v:group>
            <v:group style="position:absolute;left:6908;top:362;width:2;height:4692" coordorigin="6908,362" coordsize="2,4692">
              <v:shape style="position:absolute;left:6908;top:362;width:2;height:4692" coordorigin="6908,362" coordsize="0,4692" path="m6908,362l6908,5054e" filled="f" stroked="t" strokeweight=".579980pt" strokecolor="#000000">
                <v:path arrowok="t"/>
              </v:shape>
            </v:group>
            <v:group style="position:absolute;left:1418;top:5058;width:5495;height:2" coordorigin="1418,5058" coordsize="5495,2">
              <v:shape style="position:absolute;left:1418;top:5058;width:5495;height:2" coordorigin="1418,5058" coordsize="5495,0" path="m1418,5058l6913,5058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nadaljevanju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bomo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odali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ekaj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deja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skih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situ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bila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pravila: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3.47: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97pt;margin-top:-310.269806pt;width:454.90005pt;height:300.03998pt;mso-position-horizontal-relative:page;mso-position-vertical-relative:paragraph;z-index:-5683" coordorigin="1413,-6205" coordsize="9098,6001">
            <v:shape style="position:absolute;left:1428;top:-6195;width:9067;height:5980" type="#_x0000_t75">
              <v:imagedata r:id="rId80" o:title=""/>
            </v:shape>
            <v:group style="position:absolute;left:1418;top:-6200;width:9086;height:2" coordorigin="1418,-6200" coordsize="9086,2">
              <v:shape style="position:absolute;left:1418;top:-6200;width:9086;height:2" coordorigin="1418,-6200" coordsize="9086,0" path="m1418,-6200l10505,-6200e" filled="f" stroked="t" strokeweight=".579980pt" strokecolor="#000000">
                <v:path arrowok="t"/>
              </v:shape>
            </v:group>
            <v:group style="position:absolute;left:1423;top:-6195;width:2;height:5980" coordorigin="1423,-6195" coordsize="2,5980">
              <v:shape style="position:absolute;left:1423;top:-6195;width:2;height:5980" coordorigin="1423,-6195" coordsize="0,5980" path="m1423,-6195l1423,-215e" filled="f" stroked="t" strokeweight=".580pt" strokecolor="#000000">
                <v:path arrowok="t"/>
              </v:shape>
            </v:group>
            <v:group style="position:absolute;left:10500;top:-6195;width:2;height:5980" coordorigin="10500,-6195" coordsize="2,5980">
              <v:shape style="position:absolute;left:10500;top:-6195;width:2;height:5980" coordorigin="10500,-6195" coordsize="0,5980" path="m10500,-6195l10500,-215e" filled="f" stroked="t" strokeweight=".58004pt" strokecolor="#000000">
                <v:path arrowok="t"/>
              </v:shape>
            </v:group>
            <v:group style="position:absolute;left:1418;top:-210;width:9086;height:2" coordorigin="1418,-210" coordsize="9086,2">
              <v:shape style="position:absolute;left:1418;top:-210;width:9086;height:2" coordorigin="1418,-210" coordsize="9086,0" path="m1418,-210l10505,-210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3.48: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osi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  <w:position w:val="-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8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66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96.273022pt;height:274.89pt;mso-position-horizontal-relative:char;mso-position-vertical-relative:line" type="#_x0000_t75">
            <v:imagedata r:id="rId81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36" w:lineRule="exact"/>
        <w:ind w:left="1971" w:right="-20"/>
        <w:jc w:val="left"/>
        <w:tabs>
          <w:tab w:pos="64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312.659973pt;margin-top:-282.140045pt;width:195.102132pt;height:274.5pt;mso-position-horizontal-relative:page;mso-position-vertical-relative:paragraph;z-index:-5682" type="#_x0000_t75">
            <v:imagedata r:id="rId82" o:title=""/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Pravilno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ravilno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0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64.989998pt;margin-top:-322.929688pt;width:461.679995pt;height:319.059985pt;mso-position-horizontal-relative:page;mso-position-vertical-relative:paragraph;z-index:-5681" coordorigin="1300,-6459" coordsize="9234,6381">
            <v:group style="position:absolute;left:1306;top:-6453;width:9222;height:2" coordorigin="1306,-6453" coordsize="9222,2">
              <v:shape style="position:absolute;left:1306;top:-6453;width:9222;height:2" coordorigin="1306,-6453" coordsize="9222,0" path="m1306,-6453l10528,-6453e" filled="f" stroked="t" strokeweight=".579980pt" strokecolor="#000000">
                <v:path arrowok="t"/>
              </v:shape>
            </v:group>
            <v:group style="position:absolute;left:1310;top:-6448;width:2;height:6365" coordorigin="1310,-6448" coordsize="2,6365">
              <v:shape style="position:absolute;left:1310;top:-6448;width:2;height:6365" coordorigin="1310,-6448" coordsize="0,6365" path="m1310,-6448l1310,-83e" filled="f" stroked="t" strokeweight=".580pt" strokecolor="#000000">
                <v:path arrowok="t"/>
              </v:shape>
            </v:group>
            <v:group style="position:absolute;left:1306;top:-88;width:9222;height:2" coordorigin="1306,-88" coordsize="9222,2">
              <v:shape style="position:absolute;left:1306;top:-88;width:9222;height:2" coordorigin="1306,-88" coordsize="9222,0" path="m1306,-88l10528,-88e" filled="f" stroked="t" strokeweight=".58001pt" strokecolor="#000000">
                <v:path arrowok="t"/>
              </v:shape>
            </v:group>
            <v:group style="position:absolute;left:5916;top:-6448;width:2;height:6365" coordorigin="5916,-6448" coordsize="2,6365">
              <v:shape style="position:absolute;left:5916;top:-6448;width:2;height:6365" coordorigin="5916,-6448" coordsize="0,6365" path="m5916,-6448l5916,-83e" filled="f" stroked="t" strokeweight=".58001pt" strokecolor="#000000">
                <v:path arrowok="t"/>
              </v:shape>
            </v:group>
            <v:group style="position:absolute;left:10523;top:-6448;width:2;height:6365" coordorigin="10523,-6448" coordsize="2,6365">
              <v:shape style="position:absolute;left:10523;top:-6448;width:2;height:6365" coordorigin="10523,-6448" coordsize="0,6365" path="m10523,-6448l10523,-83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3.49: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lnega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nepra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ilnega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ajema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osi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priklj</w:t>
      </w:r>
      <w:r>
        <w:rPr>
          <w:rFonts w:ascii="Arial" w:hAnsi="Arial" w:cs="Arial" w:eastAsia="Arial"/>
          <w:sz w:val="20"/>
          <w:szCs w:val="20"/>
          <w:spacing w:val="2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3.4.3.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Delilni</w:t>
      </w:r>
      <w:r>
        <w:rPr>
          <w:rFonts w:ascii="Arial" w:hAnsi="Arial" w:cs="Arial" w:eastAsia="Arial"/>
          <w:sz w:val="24"/>
          <w:szCs w:val="24"/>
          <w:spacing w:val="-6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pasovi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3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Delilni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ement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arhit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grado.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rtami,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olno.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47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Delilni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strirani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re:</w:t>
      </w:r>
    </w:p>
    <w:p>
      <w:pPr>
        <w:spacing w:before="0" w:after="0" w:line="3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avtocest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hitrih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00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m;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primeru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prekinitve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ilne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oro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ljivo,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823" w:right="5308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skico)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17.610136pt;width:482.92004pt;height:143.26004pt;mso-position-horizontal-relative:page;mso-position-vertical-relative:paragraph;z-index:-5680" coordorigin="1413,352" coordsize="9658,2865">
            <v:shape style="position:absolute;left:1861;top:355;width:9201;height:828" type="#_x0000_t75">
              <v:imagedata r:id="rId83" o:title=""/>
            </v:shape>
            <v:shape style="position:absolute;left:1488;top:1170;width:8988;height:390" type="#_x0000_t75">
              <v:imagedata r:id="rId84" o:title=""/>
            </v:shape>
            <v:group style="position:absolute;left:5514;top:1556;width:6;height:2" coordorigin="5514,1556" coordsize="6,2">
              <v:shape style="position:absolute;left:5514;top:1556;width:6;height:2" coordorigin="5514,1556" coordsize="6,0" path="m5514,1556l5520,1556e" filled="f" stroked="t" strokeweight=".899976pt" strokecolor="#000000">
                <v:path arrowok="t"/>
              </v:shape>
            </v:group>
            <v:group style="position:absolute;left:6011;top:1550;width:5;height:2" coordorigin="6011,1550" coordsize="5,2">
              <v:shape style="position:absolute;left:6011;top:1550;width:5;height:2" coordorigin="6011,1550" coordsize="5,0" path="m6011,1550l6016,1550e" filled="f" stroked="t" strokeweight=".3pt" strokecolor="#000000">
                <v:path arrowok="t"/>
              </v:shape>
            </v:group>
            <v:group style="position:absolute;left:6546;top:1556;width:6;height:2" coordorigin="6546,1556" coordsize="6,2">
              <v:shape style="position:absolute;left:6546;top:1556;width:6;height:2" coordorigin="6546,1556" coordsize="6,0" path="m6546,1556l6552,1556e" filled="f" stroked="t" strokeweight=".899976pt" strokecolor="#000000">
                <v:path arrowok="t"/>
              </v:shape>
            </v:group>
            <v:group style="position:absolute;left:6581;top:1550;width:5;height:2" coordorigin="6581,1550" coordsize="5,2">
              <v:shape style="position:absolute;left:6581;top:1550;width:5;height:2" coordorigin="6581,1550" coordsize="5,0" path="m6581,1550l6586,1550e" filled="f" stroked="t" strokeweight=".3pt" strokecolor="#000000">
                <v:path arrowok="t"/>
              </v:shape>
            </v:group>
            <v:group style="position:absolute;left:1969;top:1556;width:6;height:2" coordorigin="1969,1556" coordsize="6,2">
              <v:shape style="position:absolute;left:1969;top:1556;width:6;height:2" coordorigin="1969,1556" coordsize="6,0" path="m1969,1556l1975,1556e" filled="f" stroked="t" strokeweight=".3pt" strokecolor="#000000">
                <v:path arrowok="t"/>
              </v:shape>
              <v:shape style="position:absolute;left:5970;top:1547;width:46;height:12" type="#_x0000_t75">
                <v:imagedata r:id="rId85" o:title=""/>
              </v:shape>
              <v:shape style="position:absolute;left:6540;top:1553;width:19;height:6" type="#_x0000_t75">
                <v:imagedata r:id="rId86" o:title=""/>
              </v:shape>
            </v:group>
            <v:group style="position:absolute;left:1934;top:1568;width:6;height:2" coordorigin="1934,1568" coordsize="6,2">
              <v:shape style="position:absolute;left:1934;top:1568;width:6;height:2" coordorigin="1934,1568" coordsize="6,0" path="m1934,1568l1940,1568e" filled="f" stroked="t" strokeweight=".840039pt" strokecolor="#000000">
                <v:path arrowok="t"/>
              </v:shape>
            </v:group>
            <v:group style="position:absolute;left:6011;top:1562;width:5;height:2" coordorigin="6011,1562" coordsize="5,2">
              <v:shape style="position:absolute;left:6011;top:1562;width:5;height:2" coordorigin="6011,1562" coordsize="5,0" path="m6011,1562l6016,1562e" filled="f" stroked="t" strokeweight=".3pt" strokecolor="#000000">
                <v:path arrowok="t"/>
              </v:shape>
            </v:group>
            <v:group style="position:absolute;left:6044;top:1568;width:6;height:2" coordorigin="6044,1568" coordsize="6,2">
              <v:shape style="position:absolute;left:6044;top:1568;width:6;height:2" coordorigin="6044,1568" coordsize="6,0" path="m6044,1568l6050,1568e" filled="f" stroked="t" strokeweight=".840039pt" strokecolor="#000000">
                <v:path arrowok="t"/>
              </v:shape>
              <v:shape style="position:absolute;left:10480;top:1553;width:11;height:12" type="#_x0000_t75">
                <v:imagedata r:id="rId87" o:title=""/>
              </v:shape>
              <v:shape style="position:absolute;left:1930;top:1565;width:19;height:5" type="#_x0000_t75">
                <v:imagedata r:id="rId88" o:title=""/>
              </v:shape>
            </v:group>
            <v:group style="position:absolute;left:5514;top:1574;width:6;height:2" coordorigin="5514,1574" coordsize="6,2">
              <v:shape style="position:absolute;left:5514;top:1574;width:6;height:2" coordorigin="5514,1574" coordsize="6,0" path="m5514,1574l5520,1574e" filled="f" stroked="t" strokeweight=".840037pt" strokecolor="#000000">
                <v:path arrowok="t"/>
              </v:shape>
              <v:shape style="position:absolute;left:6038;top:1565;width:19;height:5" type="#_x0000_t75">
                <v:imagedata r:id="rId89" o:title=""/>
              </v:shape>
              <v:shape style="position:absolute;left:1901;top:1576;width:11;height:12" type="#_x0000_t75">
                <v:imagedata r:id="rId90" o:title=""/>
              </v:shape>
            </v:group>
            <v:group style="position:absolute;left:5514;top:1590;width:6;height:2" coordorigin="5514,1590" coordsize="6,2">
              <v:shape style="position:absolute;left:5514;top:1590;width:6;height:2" coordorigin="5514,1590" coordsize="6,0" path="m5514,1590l5520,1590e" filled="f" stroked="t" strokeweight=".839978pt" strokecolor="#000000">
                <v:path arrowok="t"/>
              </v:shape>
              <v:shape style="position:absolute;left:6472;top:1565;width:54;height:23" type="#_x0000_t75">
                <v:imagedata r:id="rId91" o:title=""/>
              </v:shape>
            </v:group>
            <v:group style="position:absolute;left:1901;top:1590;width:6;height:2" coordorigin="1901,1590" coordsize="6,2">
              <v:shape style="position:absolute;left:1901;top:1590;width:6;height:2" coordorigin="1901,1590" coordsize="6,0" path="m1901,1590l1907,1590e" filled="f" stroked="t" strokeweight=".24pt" strokecolor="#000000">
                <v:path arrowok="t"/>
              </v:shape>
            </v:group>
            <v:group style="position:absolute;left:6472;top:1590;width:6;height:2" coordorigin="6472,1590" coordsize="6,2">
              <v:shape style="position:absolute;left:6472;top:1590;width:6;height:2" coordorigin="6472,1590" coordsize="6,0" path="m6472,1590l6478,1590e" filled="f" stroked="t" strokeweight=".24pt" strokecolor="#000000">
                <v:path arrowok="t"/>
              </v:shape>
            </v:group>
            <v:group style="position:absolute;left:5514;top:1607;width:6;height:2" coordorigin="5514,1607" coordsize="6,2">
              <v:shape style="position:absolute;left:5514;top:1607;width:6;height:2" coordorigin="5514,1607" coordsize="6,0" path="m5514,1607l5520,1607e" filled="f" stroked="t" strokeweight=".840039pt" strokecolor="#000000">
                <v:path arrowok="t"/>
              </v:shape>
              <v:shape style="position:absolute;left:6438;top:1593;width:11;height:12" type="#_x0000_t75">
                <v:imagedata r:id="rId92" o:title=""/>
              </v:shape>
            </v:group>
            <v:group style="position:absolute;left:1866;top:1608;width:6;height:2" coordorigin="1866,1608" coordsize="6,2">
              <v:shape style="position:absolute;left:1866;top:1608;width:6;height:2" coordorigin="1866,1608" coordsize="6,0" path="m1866,1608l1872,1608e" filled="f" stroked="t" strokeweight=".3pt" strokecolor="#000000">
                <v:path arrowok="t"/>
              </v:shape>
            </v:group>
            <v:group style="position:absolute;left:5514;top:1625;width:6;height:2" coordorigin="5514,1625" coordsize="6,2">
              <v:shape style="position:absolute;left:5514;top:1625;width:6;height:2" coordorigin="5514,1625" coordsize="6,0" path="m5514,1625l5520,1625e" filled="f" stroked="t" strokeweight=".899976pt" strokecolor="#000000">
                <v:path arrowok="t"/>
              </v:shape>
            </v:group>
            <v:group style="position:absolute;left:6370;top:1619;width:6;height:2" coordorigin="6370,1619" coordsize="6,2">
              <v:shape style="position:absolute;left:6370;top:1619;width:6;height:2" coordorigin="6370,1619" coordsize="6,0" path="m6370,1619l6376,1619e" filled="f" stroked="t" strokeweight=".3pt" strokecolor="#000000">
                <v:path arrowok="t"/>
              </v:shape>
            </v:group>
            <v:group style="position:absolute;left:5514;top:1642;width:6;height:2" coordorigin="5514,1642" coordsize="6,2">
              <v:shape style="position:absolute;left:5514;top:1642;width:6;height:2" coordorigin="5514,1642" coordsize="6,0" path="m5514,1642l5520,1642e" filled="f" stroked="t" strokeweight=".839976pt" strokecolor="#000000">
                <v:path arrowok="t"/>
              </v:shape>
            </v:group>
            <v:group style="position:absolute;left:5514;top:1659;width:6;height:2" coordorigin="5514,1659" coordsize="6,2">
              <v:shape style="position:absolute;left:5514;top:1659;width:6;height:2" coordorigin="5514,1659" coordsize="6,0" path="m5514,1659l5520,1659e" filled="f" stroked="t" strokeweight=".840039pt" strokecolor="#000000">
                <v:path arrowok="t"/>
              </v:shape>
            </v:group>
            <v:group style="position:absolute;left:5514;top:1676;width:6;height:2" coordorigin="5514,1676" coordsize="6,2">
              <v:shape style="position:absolute;left:5514;top:1676;width:6;height:2" coordorigin="5514,1676" coordsize="6,0" path="m5514,1676l5520,1676e" filled="f" stroked="t" strokeweight=".839978pt" strokecolor="#000000">
                <v:path arrowok="t"/>
              </v:shape>
            </v:group>
            <v:group style="position:absolute;left:5514;top:1684;width:6;height:18" coordorigin="5514,1684" coordsize="6,18">
              <v:shape style="position:absolute;left:5514;top:1684;width:6;height:18" coordorigin="5514,1684" coordsize="6,18" path="m5514,1702l5520,1702,5520,1684,5514,1684,5514,1702xe" filled="t" fillcolor="#000000" stroked="f">
                <v:path arrowok="t"/>
                <v:fill/>
              </v:shape>
            </v:group>
            <v:group style="position:absolute;left:5514;top:1702;width:6;height:17" coordorigin="5514,1702" coordsize="6,17">
              <v:shape style="position:absolute;left:5514;top:1702;width:6;height:17" coordorigin="5514,1702" coordsize="6,17" path="m5514,1719l5520,1719,5520,1702,5514,1702,5514,1719xe" filled="t" fillcolor="#000000" stroked="f">
                <v:path arrowok="t"/>
                <v:fill/>
              </v:shape>
            </v:group>
            <v:group style="position:absolute;left:5514;top:1727;width:6;height:2" coordorigin="5514,1727" coordsize="6,2">
              <v:shape style="position:absolute;left:5514;top:1727;width:6;height:2" coordorigin="5514,1727" coordsize="6,0" path="m5514,1727l5520,1727e" filled="f" stroked="t" strokeweight=".840039pt" strokecolor="#000000">
                <v:path arrowok="t"/>
              </v:shape>
            </v:group>
            <v:group style="position:absolute;left:5514;top:1744;width:6;height:2" coordorigin="5514,1744" coordsize="6,2">
              <v:shape style="position:absolute;left:5514;top:1744;width:6;height:2" coordorigin="5514,1744" coordsize="6,0" path="m5514,1744l5520,1744e" filled="f" stroked="t" strokeweight=".839978pt" strokecolor="#000000">
                <v:path arrowok="t"/>
              </v:shape>
            </v:group>
            <v:group style="position:absolute;left:1832;top:1625;width:6;height:2" coordorigin="1832,1625" coordsize="6,2">
              <v:shape style="position:absolute;left:1832;top:1625;width:6;height:2" coordorigin="1832,1625" coordsize="6,0" path="m1832,1625l1838,1625e" filled="f" stroked="t" strokeweight=".3pt" strokecolor="#000000">
                <v:path arrowok="t"/>
              </v:shape>
              <v:shape style="position:absolute;left:1690;top:1588;width:191;height:164" type="#_x0000_t75">
                <v:imagedata r:id="rId93" o:title=""/>
              </v:shape>
              <v:shape style="position:absolute;left:1895;top:1748;width:19;height:11" type="#_x0000_t75">
                <v:imagedata r:id="rId94" o:title=""/>
              </v:shape>
            </v:group>
            <v:group style="position:absolute;left:5514;top:1761;width:6;height:2" coordorigin="5514,1761" coordsize="6,2">
              <v:shape style="position:absolute;left:5514;top:1761;width:6;height:2" coordorigin="5514,1761" coordsize="6,0" path="m5514,1761l5520,1761e" filled="f" stroked="t" strokeweight=".899976pt" strokecolor="#000000">
                <v:path arrowok="t"/>
              </v:shape>
            </v:group>
            <v:group style="position:absolute;left:6403;top:1727;width:6;height:2" coordorigin="6403,1727" coordsize="6,2">
              <v:shape style="position:absolute;left:6403;top:1727;width:6;height:2" coordorigin="6403,1727" coordsize="6,0" path="m6403,1727l6409,1727e" filled="f" stroked="t" strokeweight=".840039pt" strokecolor="#000000">
                <v:path arrowok="t"/>
              </v:shape>
              <v:shape style="position:absolute;left:6438;top:1736;width:46;height:23" type="#_x0000_t75">
                <v:imagedata r:id="rId95" o:title=""/>
              </v:shape>
              <v:shape style="position:absolute;left:6079;top:1547;width:338;height:217" type="#_x0000_t75">
                <v:imagedata r:id="rId96" o:title=""/>
              </v:shape>
            </v:group>
            <v:group style="position:absolute;left:6478;top:1761;width:6;height:2" coordorigin="6478,1761" coordsize="6,2">
              <v:shape style="position:absolute;left:6478;top:1761;width:6;height:2" coordorigin="6478,1761" coordsize="6,0" path="m6478,1761l6484,1761e" filled="f" stroked="t" strokeweight=".3pt" strokecolor="#000000">
                <v:path arrowok="t"/>
              </v:shape>
            </v:group>
            <v:group style="position:absolute;left:5514;top:1776;width:6;height:2" coordorigin="5514,1776" coordsize="6,2">
              <v:shape style="position:absolute;left:5514;top:1776;width:6;height:2" coordorigin="5514,1776" coordsize="6,0" path="m5514,1776l5520,1776e" filled="f" stroked="t" strokeweight=".539988pt" strokecolor="#000000">
                <v:path arrowok="t"/>
              </v:shape>
              <v:shape style="position:absolute;left:2282;top:1553;width:3231;height:228" type="#_x0000_t75">
                <v:imagedata r:id="rId97" o:title=""/>
              </v:shape>
              <v:shape style="position:absolute;left:6005;top:1752;width:85;height:29" type="#_x0000_t75">
                <v:imagedata r:id="rId98" o:title=""/>
              </v:shape>
              <v:shape style="position:absolute;left:7019;top:1547;width:3240;height:234" type="#_x0000_t75">
                <v:imagedata r:id="rId99" o:title=""/>
              </v:shape>
              <v:shape style="position:absolute;left:10507;top:1576;width:12;height:12" type="#_x0000_t75">
                <v:imagedata r:id="rId100" o:title=""/>
              </v:shape>
            </v:group>
            <v:group style="position:absolute;left:10542;top:1739;width:6;height:2" coordorigin="10542,1739" coordsize="6,2">
              <v:shape style="position:absolute;left:10542;top:1739;width:6;height:2" coordorigin="10542,1739" coordsize="6,0" path="m10542,1739l10548,1739e" filled="f" stroked="t" strokeweight=".3pt" strokecolor="#000000">
                <v:path arrowok="t"/>
              </v:shape>
              <v:shape style="position:absolute;left:10536;top:1588;width:203;height:164" type="#_x0000_t75">
                <v:imagedata r:id="rId101" o:title=""/>
              </v:shape>
              <v:shape style="position:absolute;left:10507;top:1752;width:12;height:12" type="#_x0000_t75">
                <v:imagedata r:id="rId102" o:title=""/>
              </v:shape>
            </v:group>
            <v:group style="position:absolute;left:1934;top:1773;width:6;height:2" coordorigin="1934,1773" coordsize="6,2">
              <v:shape style="position:absolute;left:1934;top:1773;width:6;height:2" coordorigin="1934,1773" coordsize="6,0" path="m1934,1773l1940,1773e" filled="f" stroked="t" strokeweight=".839978pt" strokecolor="#000000">
                <v:path arrowok="t"/>
              </v:shape>
              <v:shape style="position:absolute;left:1930;top:1770;width:19;height:5" type="#_x0000_t75">
                <v:imagedata r:id="rId103" o:title=""/>
              </v:shape>
              <v:shape style="position:absolute;left:6506;top:1764;width:52;height:17" type="#_x0000_t75">
                <v:imagedata r:id="rId104" o:title=""/>
              </v:shape>
              <v:shape style="position:absolute;left:1494;top:1762;width:9011;height:374" type="#_x0000_t75">
                <v:imagedata r:id="rId105" o:title=""/>
              </v:shape>
            </v:group>
            <v:group style="position:absolute;left:5514;top:2132;width:6;height:2" coordorigin="5514,2132" coordsize="6,2">
              <v:shape style="position:absolute;left:5514;top:2132;width:6;height:2" coordorigin="5514,2132" coordsize="6,0" path="m5514,2132l5520,2132e" filled="f" stroked="t" strokeweight=".839978pt" strokecolor="#000000">
                <v:path arrowok="t"/>
              </v:shape>
            </v:group>
            <v:group style="position:absolute;left:10252;top:2126;width:5;height:2" coordorigin="10252,2126" coordsize="5,2">
              <v:shape style="position:absolute;left:10252;top:2126;width:5;height:2" coordorigin="10252,2126" coordsize="5,0" path="m10252,2126l10256,2126e" filled="f" stroked="t" strokeweight=".3pt" strokecolor="#000000">
                <v:path arrowok="t"/>
              </v:shape>
            </v:group>
            <v:group style="position:absolute;left:2282;top:2138;width:6;height:2" coordorigin="2282,2138" coordsize="6,2">
              <v:shape style="position:absolute;left:2282;top:2138;width:6;height:2" coordorigin="2282,2138" coordsize="6,0" path="m2282,2138l2288,2138e" filled="f" stroked="t" strokeweight=".840039pt" strokecolor="#000000">
                <v:path arrowok="t"/>
              </v:shape>
              <v:shape style="position:absolute;left:3439;top:2129;width:1864;height:17" type="#_x0000_t75">
                <v:imagedata r:id="rId106" o:title=""/>
              </v:shape>
            </v:group>
            <v:group style="position:absolute;left:5514;top:2143;width:6;height:2" coordorigin="5514,2143" coordsize="6,2">
              <v:shape style="position:absolute;left:5514;top:2143;width:6;height:2" coordorigin="5514,2143" coordsize="6,0" path="m5514,2143l5520,2143e" filled="f" stroked="t" strokeweight=".3pt" strokecolor="#000000">
                <v:path arrowok="t"/>
              </v:shape>
              <v:shape style="position:absolute;left:7350;top:2129;width:3679;height:17" type="#_x0000_t75">
                <v:imagedata r:id="rId107" o:title=""/>
              </v:shape>
              <v:shape style="position:absolute;left:2270;top:2133;width:8000;height:869" type="#_x0000_t75">
                <v:imagedata r:id="rId108" o:title=""/>
              </v:shape>
            </v:group>
            <v:group style="position:absolute;left:5514;top:2987;width:6;height:2" coordorigin="5514,2987" coordsize="6,2">
              <v:shape style="position:absolute;left:5514;top:2987;width:6;height:2" coordorigin="5514,2987" coordsize="6,0" path="m5514,2987l5520,2987e" filled="f" stroked="t" strokeweight=".3pt" strokecolor="#000000">
                <v:path arrowok="t"/>
              </v:shape>
            </v:group>
            <v:group style="position:absolute;left:10252;top:2987;width:5;height:2" coordorigin="10252,2987" coordsize="5,2">
              <v:shape style="position:absolute;left:10252;top:2987;width:5;height:2" coordorigin="10252,2987" coordsize="5,0" path="m10252,2987l10256,2987e" filled="f" stroked="t" strokeweight=".3pt" strokecolor="#000000">
                <v:path arrowok="t"/>
              </v:shape>
            </v:group>
            <v:group style="position:absolute;left:2282;top:2993;width:6;height:2" coordorigin="2282,2993" coordsize="6,2">
              <v:shape style="position:absolute;left:2282;top:2993;width:6;height:2" coordorigin="2282,2993" coordsize="6,0" path="m2282,2993l2288,2993e" filled="f" stroked="t" strokeweight=".3pt" strokecolor="#000000">
                <v:path arrowok="t"/>
              </v:shape>
            </v:group>
            <v:group style="position:absolute;left:5514;top:2993;width:6;height:2" coordorigin="5514,2993" coordsize="6,2">
              <v:shape style="position:absolute;left:5514;top:2993;width:6;height:2" coordorigin="5514,2993" coordsize="6,0" path="m5514,2993l5520,2993e" filled="f" stroked="t" strokeweight=".3pt" strokecolor="#000000">
                <v:path arrowok="t"/>
              </v:shape>
            </v:group>
            <v:group style="position:absolute;left:10252;top:2993;width:5;height:2" coordorigin="10252,2993" coordsize="5,2">
              <v:shape style="position:absolute;left:10252;top:2993;width:5;height:2" coordorigin="10252,2993" coordsize="5,0" path="m10252,2993l10256,2993e" filled="f" stroked="t" strokeweight=".3pt" strokecolor="#000000">
                <v:path arrowok="t"/>
              </v:shape>
            </v:group>
            <v:group style="position:absolute;left:2282;top:2999;width:6;height:2" coordorigin="2282,2999" coordsize="6,2">
              <v:shape style="position:absolute;left:2282;top:2999;width:6;height:2" coordorigin="2282,2999" coordsize="6,0" path="m2282,2999l2288,2999e" filled="f" stroked="t" strokeweight=".3pt" strokecolor="#000000">
                <v:path arrowok="t"/>
              </v:shape>
            </v:group>
            <v:group style="position:absolute;left:5514;top:2999;width:6;height:2" coordorigin="5514,2999" coordsize="6,2">
              <v:shape style="position:absolute;left:5514;top:2999;width:6;height:2" coordorigin="5514,2999" coordsize="6,0" path="m5514,2999l5520,2999e" filled="f" stroked="t" strokeweight=".3pt" strokecolor="#000000">
                <v:path arrowok="t"/>
              </v:shape>
            </v:group>
            <v:group style="position:absolute;left:10252;top:2999;width:5;height:2" coordorigin="10252,2999" coordsize="5,2">
              <v:shape style="position:absolute;left:10252;top:2999;width:5;height:2" coordorigin="10252,2999" coordsize="5,0" path="m10252,2999l10256,2999e" filled="f" stroked="t" strokeweight=".3pt" strokecolor="#000000">
                <v:path arrowok="t"/>
              </v:shape>
            </v:group>
            <v:group style="position:absolute;left:2282;top:3004;width:6;height:2" coordorigin="2282,3004" coordsize="6,2">
              <v:shape style="position:absolute;left:2282;top:3004;width:6;height:2" coordorigin="2282,3004" coordsize="6,0" path="m2282,3004l2288,3004e" filled="f" stroked="t" strokeweight=".24pt" strokecolor="#000000">
                <v:path arrowok="t"/>
              </v:shape>
            </v:group>
            <v:group style="position:absolute;left:5514;top:3004;width:6;height:2" coordorigin="5514,3004" coordsize="6,2">
              <v:shape style="position:absolute;left:5514;top:3004;width:6;height:2" coordorigin="5514,3004" coordsize="6,0" path="m5514,3004l5520,3004e" filled="f" stroked="t" strokeweight=".24pt" strokecolor="#000000">
                <v:path arrowok="t"/>
              </v:shape>
            </v:group>
            <v:group style="position:absolute;left:10252;top:3004;width:5;height:2" coordorigin="10252,3004" coordsize="5,2">
              <v:shape style="position:absolute;left:10252;top:3004;width:5;height:2" coordorigin="10252,3004" coordsize="5,0" path="m10252,3004l10256,3004e" filled="f" stroked="t" strokeweight=".24pt" strokecolor="#000000">
                <v:path arrowok="t"/>
              </v:shape>
            </v:group>
            <v:group style="position:absolute;left:2282;top:3009;width:6;height:2" coordorigin="2282,3009" coordsize="6,2">
              <v:shape style="position:absolute;left:2282;top:3009;width:6;height:2" coordorigin="2282,3009" coordsize="6,0" path="m2282,3009l2288,3009e" filled="f" stroked="t" strokeweight=".3pt" strokecolor="#000000">
                <v:path arrowok="t"/>
              </v:shape>
              <v:shape style="position:absolute;left:2317;top:2990;width:3181;height:23" type="#_x0000_t75">
                <v:imagedata r:id="rId109" o:title=""/>
              </v:shape>
            </v:group>
            <v:group style="position:absolute;left:5514;top:3009;width:6;height:2" coordorigin="5514,3009" coordsize="6,2">
              <v:shape style="position:absolute;left:5514;top:3009;width:6;height:2" coordorigin="5514,3009" coordsize="6,0" path="m5514,3009l5520,3009e" filled="f" stroked="t" strokeweight=".3pt" strokecolor="#000000">
                <v:path arrowok="t"/>
              </v:shape>
            </v:group>
            <v:group style="position:absolute;left:10252;top:3009;width:5;height:2" coordorigin="10252,3009" coordsize="5,2">
              <v:shape style="position:absolute;left:10252;top:3009;width:5;height:2" coordorigin="10252,3009" coordsize="5,0" path="m10252,3009l10256,3009e" filled="f" stroked="t" strokeweight=".3pt" strokecolor="#000000">
                <v:path arrowok="t"/>
              </v:shape>
            </v:group>
            <v:group style="position:absolute;left:2282;top:3015;width:6;height:2" coordorigin="2282,3015" coordsize="6,2">
              <v:shape style="position:absolute;left:2282;top:3015;width:6;height:2" coordorigin="2282,3015" coordsize="6,0" path="m2282,3015l2288,3015e" filled="f" stroked="t" strokeweight=".3pt" strokecolor="#000000">
                <v:path arrowok="t"/>
              </v:shape>
            </v:group>
            <v:group style="position:absolute;left:2396;top:3015;width:6;height:2" coordorigin="2396,3015" coordsize="6,2">
              <v:shape style="position:absolute;left:2396;top:3015;width:6;height:2" coordorigin="2396,3015" coordsize="6,0" path="m2396,3015l2402,3015e" filled="f" stroked="t" strokeweight=".3pt" strokecolor="#000000">
                <v:path arrowok="t"/>
              </v:shape>
            </v:group>
            <v:group style="position:absolute;left:5406;top:3015;width:6;height:2" coordorigin="5406,3015" coordsize="6,2">
              <v:shape style="position:absolute;left:5406;top:3015;width:6;height:2" coordorigin="5406,3015" coordsize="6,0" path="m5406,3015l5412,3015e" filled="f" stroked="t" strokeweight=".3pt" strokecolor="#000000">
                <v:path arrowok="t"/>
              </v:shape>
            </v:group>
            <v:group style="position:absolute;left:5514;top:3015;width:6;height:2" coordorigin="5514,3015" coordsize="6,2">
              <v:shape style="position:absolute;left:5514;top:3015;width:6;height:2" coordorigin="5514,3015" coordsize="6,0" path="m5514,3015l5520,3015e" filled="f" stroked="t" strokeweight=".3pt" strokecolor="#000000">
                <v:path arrowok="t"/>
              </v:shape>
              <v:shape style="position:absolute;left:7019;top:2984;width:3221;height:35" type="#_x0000_t75">
                <v:imagedata r:id="rId110" o:title=""/>
              </v:shape>
              <v:shape style="position:absolute;left:2270;top:3000;width:8000;height:214" type="#_x0000_t75">
                <v:imagedata r:id="rId111" o:title=""/>
              </v:shape>
            </v:group>
            <v:group style="position:absolute;left:1418;top:358;width:9647;height:2" coordorigin="1418,358" coordsize="9647,2">
              <v:shape style="position:absolute;left:1418;top:358;width:9647;height:2" coordorigin="1418,358" coordsize="9647,0" path="m1418,358l11065,358e" filled="f" stroked="t" strokeweight=".58004pt" strokecolor="#000000">
                <v:path arrowok="t"/>
              </v:shape>
            </v:group>
            <v:group style="position:absolute;left:1423;top:363;width:2;height:2844" coordorigin="1423,363" coordsize="2,2844">
              <v:shape style="position:absolute;left:1423;top:363;width:2;height:2844" coordorigin="1423,363" coordsize="0,2844" path="m1423,363l1423,3207e" filled="f" stroked="t" strokeweight=".580pt" strokecolor="#000000">
                <v:path arrowok="t"/>
              </v:shape>
            </v:group>
            <v:group style="position:absolute;left:11060;top:363;width:2;height:2844" coordorigin="11060,363" coordsize="2,2844">
              <v:shape style="position:absolute;left:11060;top:363;width:2;height:2844" coordorigin="11060,363" coordsize="0,2844" path="m11060,363l11060,3207e" filled="f" stroked="t" strokeweight=".579980pt" strokecolor="#000000">
                <v:path arrowok="t"/>
              </v:shape>
            </v:group>
            <v:group style="position:absolute;left:1418;top:3212;width:9647;height:2" coordorigin="1418,3212" coordsize="9647,2">
              <v:shape style="position:absolute;left:1418;top:3212;width:9647;height:2" coordorigin="1418,3212" coordsize="9647,0" path="m1418,3212l11065,3212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ostali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primerih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vodi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enojna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os.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3.50: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delilni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pasovi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-307.329803pt;width:482.97998pt;height:300.159980pt;mso-position-horizontal-relative:page;mso-position-vertical-relative:paragraph;z-index:-5679" coordorigin="1413,-6147" coordsize="9660,6003">
            <v:shape style="position:absolute;left:1428;top:-6136;width:9629;height:5982" type="#_x0000_t75">
              <v:imagedata r:id="rId112" o:title=""/>
            </v:shape>
            <v:group style="position:absolute;left:1418;top:-6141;width:9648;height:2" coordorigin="1418,-6141" coordsize="9648,2">
              <v:shape style="position:absolute;left:1418;top:-6141;width:9648;height:2" coordorigin="1418,-6141" coordsize="9648,0" path="m1418,-6141l11066,-6141e" filled="f" stroked="t" strokeweight=".579980pt" strokecolor="#000000">
                <v:path arrowok="t"/>
              </v:shape>
            </v:group>
            <v:group style="position:absolute;left:1423;top:-6136;width:2;height:5982" coordorigin="1423,-6136" coordsize="2,5982">
              <v:shape style="position:absolute;left:1423;top:-6136;width:2;height:5982" coordorigin="1423,-6136" coordsize="0,5982" path="m1423,-6136l1423,-154e" filled="f" stroked="t" strokeweight=".580pt" strokecolor="#000000">
                <v:path arrowok="t"/>
              </v:shape>
            </v:group>
            <v:group style="position:absolute;left:11062;top:-6136;width:2;height:5982" coordorigin="11062,-6136" coordsize="2,5982">
              <v:shape style="position:absolute;left:11062;top:-6136;width:2;height:5982" coordorigin="11062,-6136" coordsize="0,5982" path="m11062,-6136l11062,-154e" filled="f" stroked="t" strokeweight=".579980pt" strokecolor="#000000">
                <v:path arrowok="t"/>
              </v:shape>
            </v:group>
            <v:group style="position:absolute;left:1418;top:-149;width:9648;height:2" coordorigin="1418,-149" coordsize="9648,2">
              <v:shape style="position:absolute;left:1418;top:-149;width:9648;height:2" coordorigin="1418,-149" coordsize="9648,0" path="m1418,-149l11066,-149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3.51: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acije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delilni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paso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3.4.4.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Krožna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križi</w:t>
      </w:r>
      <w:r>
        <w:rPr>
          <w:rFonts w:ascii="Arial" w:hAnsi="Arial" w:cs="Arial" w:eastAsia="Arial"/>
          <w:sz w:val="24"/>
          <w:szCs w:val="24"/>
          <w:spacing w:val="-1"/>
          <w:w w:val="100"/>
          <w:b/>
          <w:bCs/>
          <w:i/>
        </w:rPr>
        <w:t>š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Krožno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avljeno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7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Kadar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-224.28981pt;width:454.83998pt;height:217.05998pt;mso-position-horizontal-relative:page;mso-position-vertical-relative:paragraph;z-index:-5678" coordorigin="1413,-4486" coordsize="9097,4341">
            <v:shape style="position:absolute;left:1428;top:-4475;width:9066;height:4320" type="#_x0000_t75">
              <v:imagedata r:id="rId113" o:title=""/>
            </v:shape>
            <v:group style="position:absolute;left:1418;top:-4480;width:9085;height:2" coordorigin="1418,-4480" coordsize="9085,2">
              <v:shape style="position:absolute;left:1418;top:-4480;width:9085;height:2" coordorigin="1418,-4480" coordsize="9085,0" path="m1418,-4480l10504,-4480e" filled="f" stroked="t" strokeweight=".579980pt" strokecolor="#000000">
                <v:path arrowok="t"/>
              </v:shape>
            </v:group>
            <v:group style="position:absolute;left:1423;top:-4475;width:2;height:4320" coordorigin="1423,-4475" coordsize="2,4320">
              <v:shape style="position:absolute;left:1423;top:-4475;width:2;height:4320" coordorigin="1423,-4475" coordsize="0,4320" path="m1423,-4475l1423,-155e" filled="f" stroked="t" strokeweight=".580pt" strokecolor="#000000">
                <v:path arrowok="t"/>
              </v:shape>
            </v:group>
            <v:group style="position:absolute;left:10499;top:-4475;width:2;height:4320" coordorigin="10499,-4475" coordsize="2,4320">
              <v:shape style="position:absolute;left:10499;top:-4475;width:2;height:4320" coordorigin="10499,-4475" coordsize="0,4320" path="m10499,-4475l10499,-155e" filled="f" stroked="t" strokeweight=".579980pt" strokecolor="#000000">
                <v:path arrowok="t"/>
              </v:shape>
            </v:group>
            <v:group style="position:absolute;left:1418;top:-150;width:9085;height:2" coordorigin="1418,-150" coordsize="9085,2">
              <v:shape style="position:absolute;left:1418;top:-150;width:9085;height:2" coordorigin="1418,-150" coordsize="9085,0" path="m1418,-150l10504,-150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3.52: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Generali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krožna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3.5.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Atributni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podatki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skupi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rji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hi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rhi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gregiranje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atributni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datki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ometri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drugi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ributi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3.5.1.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Identifikatorji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ravno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zitivno,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štev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poskr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aplikaci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ntifikator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užil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svojemu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ame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eru,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kt),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rabiti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</w:p>
    <w:p>
      <w:pPr>
        <w:spacing w:before="0" w:after="0" w:line="28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cuj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vsi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vezani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kolik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uvaž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bazo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jasno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identif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kator,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elila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kšno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3.5.2.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Podatki</w:t>
      </w:r>
      <w:r>
        <w:rPr>
          <w:rFonts w:ascii="Arial" w:hAnsi="Arial" w:cs="Arial" w:eastAsia="Arial"/>
          <w:sz w:val="24"/>
          <w:szCs w:val="24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za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hierarhi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no</w:t>
      </w:r>
      <w:r>
        <w:rPr>
          <w:rFonts w:ascii="Arial" w:hAnsi="Arial" w:cs="Arial" w:eastAsia="Arial"/>
          <w:sz w:val="24"/>
          <w:szCs w:val="24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agregiranje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2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združujejo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stvo,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rešimo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hierarhi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ribute:</w:t>
      </w:r>
    </w:p>
    <w:p>
      <w:pPr>
        <w:spacing w:before="21" w:after="0" w:line="377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hierarhi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ste);</w:t>
      </w:r>
    </w:p>
    <w:p>
      <w:pPr>
        <w:spacing w:before="0" w:after="0" w:line="194" w:lineRule="exact"/>
        <w:ind w:left="423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pozor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identifikator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</w:p>
    <w:p>
      <w:pPr>
        <w:spacing w:before="21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znotraj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</w:p>
    <w:p>
      <w:pPr>
        <w:spacing w:before="78" w:after="0" w:line="230" w:lineRule="exact"/>
        <w:ind w:left="138" w:right="76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apl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zagotavljajo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vzdrževa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regiranje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kontro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1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katere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skl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cuj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staja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števi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ektov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žjega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sistet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tek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ć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poredje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naprej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njkaj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navljaj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</w:t>
      </w:r>
    </w:p>
    <w:p>
      <w:pPr>
        <w:spacing w:before="0" w:after="0" w:line="27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utne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že,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lastn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graf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(st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skladu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49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oštevil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bo;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sklenjene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ceste,...</w:t>
      </w:r>
    </w:p>
    <w:p>
      <w:pPr>
        <w:spacing w:before="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3.5.3.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Atributni</w:t>
      </w:r>
      <w:r>
        <w:rPr>
          <w:rFonts w:ascii="Arial" w:hAnsi="Arial" w:cs="Arial" w:eastAsia="Arial"/>
          <w:sz w:val="24"/>
          <w:szCs w:val="24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podatki</w:t>
      </w:r>
      <w:r>
        <w:rPr>
          <w:rFonts w:ascii="Arial" w:hAnsi="Arial" w:cs="Arial" w:eastAsia="Arial"/>
          <w:sz w:val="24"/>
          <w:szCs w:val="24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zvezi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z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geometrijo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9" w:lineRule="auto"/>
        <w:ind w:left="138" w:right="3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naha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</w:p>
    <w:p>
      <w:pPr>
        <w:spacing w:before="39" w:after="0" w:line="225" w:lineRule="auto"/>
        <w:ind w:left="423" w:right="733" w:firstLine="-28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prevzeti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uradne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nani</w:t>
      </w:r>
    </w:p>
    <w:p>
      <w:pPr>
        <w:spacing w:before="58" w:after="0" w:line="212" w:lineRule="auto"/>
        <w:ind w:left="423" w:right="308" w:firstLine="-28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> </w:t>
      </w:r>
      <w:r>
        <w:rPr>
          <w:rFonts w:ascii="Meiryo" w:hAnsi="Meiryo" w:cs="Meiryo" w:eastAsia="Meiryo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pleks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lgotrajn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kakšne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ometrije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ktov.</w:t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4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Atributnih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zvezi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kakor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vezani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vendar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zagotovlj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rževanje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štejemo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1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3.5.3.1.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Dolžine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grafik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5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urad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odred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39" w:lineRule="auto"/>
        <w:ind w:left="138" w:right="1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gtialne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gorit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obajvlje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Tend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nim.</w:t>
      </w:r>
    </w:p>
    <w:p>
      <w:pPr>
        <w:spacing w:before="59" w:after="0" w:line="240" w:lineRule="auto"/>
        <w:ind w:left="138" w:right="9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splošnem</w:t>
      </w:r>
      <w:r>
        <w:rPr>
          <w:rFonts w:ascii="Arial" w:hAnsi="Arial" w:cs="Arial" w:eastAsia="Arial"/>
          <w:sz w:val="20"/>
          <w:szCs w:val="20"/>
          <w:spacing w:val="4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smiselno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voditi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0.01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01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4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4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kroževanja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delov.</w:t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3.5.3.2.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Stacionaže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Stacion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(GID).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onažo,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pojav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rdinato.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izravnava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...),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spreme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zgodilo.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vidimo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ren.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preide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5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praksi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tablicami,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0.5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2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3.5.3.3.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Dolo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itev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ozna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itev</w:t>
      </w:r>
      <w:r>
        <w:rPr>
          <w:rFonts w:ascii="Arial" w:hAnsi="Arial" w:cs="Arial" w:eastAsia="Arial"/>
          <w:sz w:val="22"/>
          <w:szCs w:val="22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stacionaže</w:t>
      </w:r>
      <w:r>
        <w:rPr>
          <w:rFonts w:ascii="Arial" w:hAnsi="Arial" w:cs="Arial" w:eastAsia="Arial"/>
          <w:sz w:val="22"/>
          <w:szCs w:val="22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cest</w:t>
      </w:r>
      <w:r>
        <w:rPr>
          <w:rFonts w:ascii="Arial" w:hAnsi="Arial" w:cs="Arial" w:eastAsia="Arial"/>
          <w:sz w:val="22"/>
          <w:szCs w:val="22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ih</w:t>
      </w:r>
      <w:r>
        <w:rPr>
          <w:rFonts w:ascii="Arial" w:hAnsi="Arial" w:cs="Arial" w:eastAsia="Arial"/>
          <w:sz w:val="22"/>
          <w:szCs w:val="22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odsekov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Izvle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ktih«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(4.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):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7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(1)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0,000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ejitveni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aktu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0,000.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(2)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(3)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akom,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izpisani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eviden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evilka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kilome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odseku.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4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(4)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razdalji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0,5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zmejitveni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ržavne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sredini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0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38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(5)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roba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njegove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viden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zil.</w:t>
      </w:r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9" w:right="1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(6)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državni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pasovi,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postavljen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viden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vožnje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vozil.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krajih,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gotoviti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estra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ožnje.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tabs>
          <w:tab w:pos="1120" w:val="left"/>
        </w:tabs>
        <w:rPr>
          <w:rFonts w:ascii="Arial" w:hAnsi="Arial" w:cs="Arial" w:eastAsia="Arial"/>
          <w:sz w:val="22"/>
          <w:szCs w:val="22"/>
        </w:rPr>
      </w:pPr>
      <w:rPr/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3.5.3.4.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ab/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Pravila</w:t>
      </w:r>
      <w:r>
        <w:rPr>
          <w:rFonts w:ascii="Arial" w:hAnsi="Arial" w:cs="Arial" w:eastAsia="Arial"/>
          <w:sz w:val="22"/>
          <w:szCs w:val="22"/>
          <w:spacing w:val="-7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za</w:t>
      </w:r>
      <w:r>
        <w:rPr>
          <w:rFonts w:ascii="Arial" w:hAnsi="Arial" w:cs="Arial" w:eastAsia="Arial"/>
          <w:sz w:val="22"/>
          <w:szCs w:val="22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dolo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evanje</w:t>
      </w:r>
      <w:r>
        <w:rPr>
          <w:rFonts w:ascii="Arial" w:hAnsi="Arial" w:cs="Arial" w:eastAsia="Arial"/>
          <w:sz w:val="22"/>
          <w:szCs w:val="22"/>
          <w:spacing w:val="-13"/>
          <w:w w:val="100"/>
          <w:b/>
          <w:bCs/>
          <w:i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b/>
          <w:bCs/>
          <w:i/>
        </w:rPr>
        <w:t>stacionaž</w:t>
      </w:r>
      <w:r>
        <w:rPr>
          <w:rFonts w:ascii="Arial" w:hAnsi="Arial" w:cs="Arial" w:eastAsia="Arial"/>
          <w:sz w:val="22"/>
          <w:szCs w:val="22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Stacion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AC).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0.01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radi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zaokroževanja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ustrezala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ov.</w:t>
      </w:r>
    </w:p>
    <w:p>
      <w:pPr>
        <w:spacing w:before="1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žami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zagotoviti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ntrole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veljavnost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staci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zna,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ativna,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olži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7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stiki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deli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stega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dseka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12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kontrola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razlike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gre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nske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-20"/>
        <w:jc w:val="left"/>
        <w:tabs>
          <w:tab w:pos="15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3.5.3.4.1.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Atrib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vanja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tacio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i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i/>
        </w:rPr>
        <w:t>až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56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odovino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astaj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vodenja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terenu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obljavlj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odl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ku)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geome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vekt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rske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grafike)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vodenje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resežen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aža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zna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39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praksi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(GID),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ajkra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itnim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dodatnim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obratni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06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piš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»N«.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stoji,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nca.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Vsota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ku:</w:t>
      </w:r>
    </w:p>
    <w:p>
      <w:pPr>
        <w:spacing w:before="0" w:after="0" w:line="33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Vsota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vseh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raf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elov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utom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«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oz.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ribl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dseka,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objavlj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463" w:right="8558"/>
        <w:jc w:val="center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odl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kom.</w:t>
      </w:r>
    </w:p>
    <w:p>
      <w:pPr>
        <w:spacing w:before="0" w:after="0" w:line="289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Vsota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vseh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raf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elov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utom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«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«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odsek</w:t>
      </w:r>
      <w:r>
        <w:rPr>
          <w:rFonts w:ascii="Arial" w:hAnsi="Arial" w:cs="Arial" w:eastAsia="Arial"/>
          <w:sz w:val="20"/>
          <w:szCs w:val="20"/>
          <w:spacing w:val="-3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642"/>
        <w:jc w:val="left"/>
        <w:tabs>
          <w:tab w:pos="44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3.53: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ažo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3.54: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entov:</w:t>
      </w:r>
    </w:p>
    <w:p>
      <w:pPr>
        <w:spacing w:before="0" w:after="0" w:line="3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vozi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žno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»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Y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«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4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ka),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ribut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5.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aljevan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cionaže).</w:t>
      </w:r>
    </w:p>
    <w:p>
      <w:pPr>
        <w:spacing w:before="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38" w:right="2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segli,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nismo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cami.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583"/>
        <w:jc w:val="left"/>
        <w:tabs>
          <w:tab w:pos="44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3.53: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ažo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3.54: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azuje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krožnim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26" w:lineRule="exact"/>
        <w:ind w:left="138" w:right="-20"/>
        <w:jc w:val="left"/>
        <w:tabs>
          <w:tab w:pos="516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-258.499817pt;width:465.76008pt;height:251.58pt;mso-position-horizontal-relative:page;mso-position-vertical-relative:paragraph;z-index:-5677" coordorigin="1413,-5170" coordsize="9315,5032">
            <v:shape style="position:absolute;left:1428;top:-5148;width:9284;height:4993" type="#_x0000_t75">
              <v:imagedata r:id="rId114" o:title=""/>
            </v:shape>
            <v:group style="position:absolute;left:1418;top:-5153;width:9304;height:2" coordorigin="1418,-5153" coordsize="9304,2">
              <v:shape style="position:absolute;left:1418;top:-5153;width:9304;height:2" coordorigin="1418,-5153" coordsize="9304,0" path="m1418,-5153l10722,-5153e" filled="f" stroked="t" strokeweight=".58004pt" strokecolor="#000000">
                <v:path arrowok="t"/>
              </v:shape>
            </v:group>
            <v:group style="position:absolute;left:1423;top:-5148;width:2;height:4993" coordorigin="1423,-5148" coordsize="2,4993">
              <v:shape style="position:absolute;left:1423;top:-5148;width:2;height:4993" coordorigin="1423,-5148" coordsize="0,4993" path="m1423,-5148l1423,-155e" filled="f" stroked="t" strokeweight=".580pt" strokecolor="#000000">
                <v:path arrowok="t"/>
              </v:shape>
            </v:group>
            <v:group style="position:absolute;left:10717;top:-5148;width:2;height:4993" coordorigin="10717,-5148" coordsize="2,4993">
              <v:shape style="position:absolute;left:10717;top:-5148;width:2;height:4993" coordorigin="10717,-5148" coordsize="0,4993" path="m10717,-5148l10717,-155e" filled="f" stroked="t" strokeweight=".58004pt" strokecolor="#000000">
                <v:path arrowok="t"/>
              </v:shape>
            </v:group>
            <v:group style="position:absolute;left:1418;top:-150;width:9304;height:2" coordorigin="1418,-150" coordsize="9304,2">
              <v:shape style="position:absolute;left:1418;top:-150;width:9304;height:2" coordorigin="1418,-150" coordsize="9304,0" path="m1418,-150l10722,-150e" filled="f" stroked="t" strokeweight=".579980pt" strokecolor="#000000">
                <v:path arrowok="t"/>
              </v:shape>
            </v:group>
            <v:group style="position:absolute;left:6380;top:-5163;width:2;height:5017" coordorigin="6380,-5163" coordsize="2,5017">
              <v:shape style="position:absolute;left:6380;top:-5163;width:2;height:5017" coordorigin="6380,-5163" coordsize="1,5017" path="m6380,-5163l6382,-146e" filled="f" stroked="t" strokeweight=".72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70.629997pt;margin-top:22.250164pt;width:465.94005pt;height:297.22001pt;mso-position-horizontal-relative:page;mso-position-vertical-relative:paragraph;z-index:-5676" coordorigin="1413,445" coordsize="9319,5944">
            <v:shape style="position:absolute;left:1428;top:456;width:9288;height:5923" type="#_x0000_t75">
              <v:imagedata r:id="rId115" o:title=""/>
            </v:shape>
            <v:group style="position:absolute;left:1418;top:451;width:9307;height:2" coordorigin="1418,451" coordsize="9307,2">
              <v:shape style="position:absolute;left:1418;top:451;width:9307;height:2" coordorigin="1418,451" coordsize="9307,0" path="m1418,451l10726,451e" filled="f" stroked="t" strokeweight=".58001pt" strokecolor="#000000">
                <v:path arrowok="t"/>
              </v:shape>
            </v:group>
            <v:group style="position:absolute;left:1423;top:456;width:2;height:5923" coordorigin="1423,456" coordsize="2,5923">
              <v:shape style="position:absolute;left:1423;top:456;width:2;height:5923" coordorigin="1423,456" coordsize="0,5923" path="m1423,456l1423,6379e" filled="f" stroked="t" strokeweight=".580pt" strokecolor="#000000">
                <v:path arrowok="t"/>
              </v:shape>
            </v:group>
            <v:group style="position:absolute;left:10721;top:456;width:2;height:5923" coordorigin="10721,456" coordsize="2,5923">
              <v:shape style="position:absolute;left:10721;top:456;width:2;height:5923" coordorigin="10721,456" coordsize="0,5923" path="m10721,456l10721,6379e" filled="f" stroked="t" strokeweight=".58004pt" strokecolor="#000000">
                <v:path arrowok="t"/>
              </v:shape>
            </v:group>
            <v:group style="position:absolute;left:1418;top:6384;width:9307;height:2" coordorigin="1418,6384" coordsize="9307,2">
              <v:shape style="position:absolute;left:1418;top:6384;width:9307;height:2" coordorigin="1418,6384" coordsize="9307,0" path="m1418,6384l10726,6384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3.53: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dano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tacio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ažo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3.54: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-1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rižiš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kon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3.55: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Prikaz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stacion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3.55: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(GID),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krajši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dodeli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(GID),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oteku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npr.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avtoc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39" w:lineRule="auto"/>
        <w:ind w:left="138" w:right="21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daljeno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«.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ival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orednih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(V).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3.5.4.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Drugi</w:t>
      </w:r>
      <w:r>
        <w:rPr>
          <w:rFonts w:ascii="Arial" w:hAnsi="Arial" w:cs="Arial" w:eastAsia="Arial"/>
          <w:sz w:val="24"/>
          <w:szCs w:val="24"/>
          <w:spacing w:val="-6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atributi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ste:</w:t>
      </w:r>
    </w:p>
    <w:p>
      <w:pPr>
        <w:spacing w:before="0" w:after="0" w:line="345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ake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cije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tip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38" w:right="-20"/>
        <w:jc w:val="left"/>
        <w:tabs>
          <w:tab w:pos="48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avig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pr.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žnj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prilogi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9" w:after="0" w:line="240" w:lineRule="auto"/>
        <w:ind w:left="138" w:right="-20"/>
        <w:jc w:val="left"/>
        <w:tabs>
          <w:tab w:pos="840" w:val="left"/>
        </w:tabs>
        <w:rPr>
          <w:rFonts w:ascii="Arial" w:hAnsi="Arial" w:cs="Arial" w:eastAsia="Arial"/>
          <w:sz w:val="32"/>
          <w:szCs w:val="32"/>
        </w:rPr>
      </w:pPr>
      <w:rPr/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4.</w:t>
        <w:tab/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Izdelava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cestnega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omrežja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za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vodenje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32"/>
          <w:szCs w:val="32"/>
          <w:spacing w:val="0"/>
          <w:w w:val="100"/>
          <w:b/>
          <w:bCs/>
          <w:i/>
        </w:rPr>
        <w:t>prometa</w:t>
      </w:r>
      <w:r>
        <w:rPr>
          <w:rFonts w:ascii="Arial" w:hAnsi="Arial" w:cs="Arial" w:eastAsia="Arial"/>
          <w:sz w:val="32"/>
          <w:szCs w:val="32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4.1.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Transportna</w:t>
      </w:r>
      <w:r>
        <w:rPr>
          <w:rFonts w:ascii="Arial" w:hAnsi="Arial" w:cs="Arial" w:eastAsia="Arial"/>
          <w:sz w:val="28"/>
          <w:szCs w:val="28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omrežja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39" w:lineRule="auto"/>
        <w:ind w:left="138" w:right="40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strukt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rometn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Termin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0" w:lineRule="exact"/>
        <w:ind w:left="138" w:right="1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nkovitost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nalizami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metode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temelji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stvu,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kovitost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4.2.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Teorija</w:t>
      </w:r>
      <w:r>
        <w:rPr>
          <w:rFonts w:ascii="Arial" w:hAnsi="Arial" w:cs="Arial" w:eastAsia="Arial"/>
          <w:sz w:val="28"/>
          <w:szCs w:val="28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grafov</w:t>
      </w:r>
      <w:r>
        <w:rPr>
          <w:rFonts w:ascii="Arial" w:hAnsi="Arial" w:cs="Arial" w:eastAsia="Arial"/>
          <w:sz w:val="28"/>
          <w:szCs w:val="28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–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definicija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grafa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kture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njego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ke.</w:t>
      </w:r>
    </w:p>
    <w:p>
      <w:pPr>
        <w:spacing w:before="7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94" w:right="-20"/>
        <w:jc w:val="left"/>
        <w:tabs>
          <w:tab w:pos="472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883003pt;margin-top:-243.896698pt;width:224.174pt;height:235.694pt;mso-position-horizontal-relative:page;mso-position-vertical-relative:paragraph;z-index:-5675" coordorigin="1418,-4878" coordsize="4483,4714">
            <v:group style="position:absolute;left:1439;top:-4857;width:4441;height:4672" coordorigin="1439,-4857" coordsize="4441,4672">
              <v:shape style="position:absolute;left:1439;top:-4857;width:4441;height:4672" coordorigin="1439,-4857" coordsize="4441,4672" path="m5880,-4857l1439,-4857,1439,-185,5880,-185,5880,-4857xe" filled="f" stroked="t" strokeweight="2.114pt" strokecolor="#7F7F7F">
                <v:path arrowok="t"/>
              </v:shape>
            </v:group>
            <v:group style="position:absolute;left:1864;top:-4503;width:3678;height:3912" coordorigin="1864,-4503" coordsize="3678,3912">
              <v:shape style="position:absolute;left:1864;top:-4503;width:3678;height:3912" coordorigin="1864,-4503" coordsize="3678,3912" path="m1864,-591l2496,-1149,2172,-1414,1997,-1827,2642,-2105,3383,-1980,3738,-2384,4262,-2368,4918,-2459,5509,-2909,5268,-3491,5542,-4179,5294,-4503e" filled="f" stroked="t" strokeweight="2.532pt" strokecolor="#00007F">
                <v:path arrowok="t"/>
              </v:shape>
            </v:group>
            <v:group style="position:absolute;left:1733;top:-4362;width:3535;height:842" coordorigin="1733,-4362" coordsize="3535,842">
              <v:shape style="position:absolute;left:1733;top:-4362;width:3535;height:842" coordorigin="1733,-4362" coordsize="3535,842" path="m5268,-3520l5171,-4038,4784,-4254,4307,-4223,3566,-4362,3181,-4085,2704,-4100,2488,-4362,1902,-4348,1733,-4114e" filled="f" stroked="t" strokeweight="2.532pt" strokecolor="#00007F">
                <v:path arrowok="t"/>
              </v:shape>
            </v:group>
            <v:group style="position:absolute;left:2287;top:-2801;width:1512;height:2290" coordorigin="2287,-2801" coordsize="1512,2290">
              <v:shape style="position:absolute;left:2287;top:-2801;width:1512;height:2290" coordorigin="2287,-2801" coordsize="1512,2290" path="m3720,-512l3799,-884,3738,-1331,3566,-1749,3212,-2166,2674,-2568,2287,-2801e" filled="f" stroked="t" strokeweight="2.532pt" strokecolor="#00007F">
                <v:path arrowok="t"/>
              </v:shape>
            </v:group>
            <v:group style="position:absolute;left:2467;top:-1326;width:2920;height:569" coordorigin="2467,-1326" coordsize="2920,569">
              <v:shape style="position:absolute;left:2467;top:-1326;width:2920;height:569" coordorigin="2467,-1326" coordsize="2920,569" path="m2467,-1133l2731,-826,3059,-758,3428,-992,3714,-1326,4370,-928,4848,-1067,5387,-992e" filled="f" stroked="t" strokeweight="2.532pt" strokecolor="#00007F">
                <v:path arrowok="t"/>
              </v:shape>
            </v:group>
            <w10:wrap type="none"/>
          </v:group>
        </w:pict>
      </w:r>
      <w:r>
        <w:rPr/>
        <w:pict>
          <v:group style="position:absolute;margin-left:299.368988pt;margin-top:-243.890701pt;width:224.162pt;height:235.682pt;mso-position-horizontal-relative:page;mso-position-vertical-relative:paragraph;z-index:-5674" coordorigin="5987,-4878" coordsize="4483,4714">
            <v:group style="position:absolute;left:6008;top:-4857;width:4441;height:4672" coordorigin="6008,-4857" coordsize="4441,4672">
              <v:shape style="position:absolute;left:6008;top:-4857;width:4441;height:4672" coordorigin="6008,-4857" coordsize="4441,4672" path="m10450,-4857l6008,-4857,6008,-185,10450,-185,10450,-4857xe" filled="f" stroked="t" strokeweight="2.102pt" strokecolor="#7F7F7F">
                <v:path arrowok="t"/>
              </v:shape>
            </v:group>
            <v:group style="position:absolute;left:6347;top:-4185;width:3551;height:3565" coordorigin="6347,-4185" coordsize="3551,3565">
              <v:shape style="position:absolute;left:6347;top:-4185;width:3551;height:3565" coordorigin="6347,-4185" coordsize="3551,3565" path="m6451,-620l7111,-1136,7975,-2006,9898,-3536,6347,-4185e" filled="f" stroked="t" strokeweight="2.532pt" strokecolor="#00007F">
                <v:path arrowok="t"/>
              </v:shape>
            </v:group>
            <v:group style="position:absolute;left:6920;top:-2843;width:1393;height:2296" coordorigin="6920,-2843" coordsize="1393,2296">
              <v:shape style="position:absolute;left:6920;top:-2843;width:1393;height:2296" coordorigin="6920,-2843" coordsize="1393,2296" path="m6920,-2843l7975,-1976,8314,-1341,8314,-548e" filled="f" stroked="t" strokeweight="2.532pt" strokecolor="#00007F">
                <v:path arrowok="t"/>
              </v:shape>
            </v:group>
            <v:group style="position:absolute;left:9886;top:-4536;width:42;height:1001" coordorigin="9886,-4536" coordsize="42,1001">
              <v:shape style="position:absolute;left:9886;top:-4536;width:42;height:1001" coordorigin="9886,-4536" coordsize="42,1001" path="m9886,-3536l9928,-4536e" filled="f" stroked="t" strokeweight="2.532pt" strokecolor="#00007F">
                <v:path arrowok="t"/>
              </v:shape>
            </v:group>
            <v:group style="position:absolute;left:7081;top:-1356;width:2950;height:337" coordorigin="7081,-1356" coordsize="2950,337">
              <v:shape style="position:absolute;left:7081;top:-1356;width:2950;height:337" coordorigin="7081,-1356" coordsize="2950,337" path="m7081,-1136l8329,-1356,10031,-1019e" filled="f" stroked="t" strokeweight="2.532pt" strokecolor="#00007F">
                <v:path arrowok="t"/>
              </v:shape>
            </v:group>
            <v:group style="position:absolute;left:6263;top:-828;width:402;height:405" coordorigin="6263,-828" coordsize="402,405">
              <v:shape style="position:absolute;left:6263;top:-828;width:402;height:405" coordorigin="6263,-828" coordsize="402,405" path="m6464,-828l6398,-817,6340,-785,6296,-738,6269,-678,6263,-633,6264,-608,6282,-542,6318,-487,6368,-447,6430,-426,6452,-423,6477,-424,6544,-441,6599,-476,6640,-526,6662,-586,6665,-608,6664,-634,6648,-703,6614,-759,6566,-800,6507,-824,6464,-828e" filled="t" fillcolor="#99CCFF" stroked="f">
                <v:path arrowok="t"/>
                <v:fill/>
              </v:shape>
            </v:group>
            <v:group style="position:absolute;left:6263;top:-828;width:402;height:405" coordorigin="6263,-828" coordsize="402,405">
              <v:shape style="position:absolute;left:6263;top:-828;width:402;height:405" coordorigin="6263,-828" coordsize="402,405" path="m6464,-828l6398,-817,6340,-785,6296,-738,6269,-678,6263,-633,6264,-608,6282,-542,6318,-487,6368,-447,6430,-426,6452,-423,6477,-424,6544,-441,6599,-476,6640,-526,6662,-586,6665,-608,6664,-634,6648,-703,6614,-759,6566,-800,6507,-824,6485,-827e" filled="f" stroked="t" strokeweight="2.532pt" strokecolor="#00007F">
                <v:path arrowok="t"/>
              </v:shape>
            </v:group>
            <v:group style="position:absolute;left:6910;top:-1348;width:403;height:405" coordorigin="6910,-1348" coordsize="403,405">
              <v:shape style="position:absolute;left:6910;top:-1348;width:403;height:405" coordorigin="6910,-1348" coordsize="403,405" path="m7111,-1348l7044,-1337,6987,-1305,6943,-1257,6916,-1197,6910,-1152,6911,-1128,6929,-1062,6964,-1007,7015,-967,7076,-945,7099,-943,7123,-944,7191,-961,7246,-996,7287,-1045,7310,-1105,7313,-1127,7312,-1153,7296,-1222,7262,-1278,7214,-1319,7155,-1343,7111,-1348e" filled="t" fillcolor="#99CCFF" stroked="f">
                <v:path arrowok="t"/>
                <v:fill/>
              </v:shape>
            </v:group>
            <v:group style="position:absolute;left:6910;top:-1348;width:403;height:405" coordorigin="6910,-1348" coordsize="403,405">
              <v:shape style="position:absolute;left:6910;top:-1348;width:403;height:405" coordorigin="6910,-1348" coordsize="403,405" path="m7111,-1348l7044,-1337,6987,-1305,6943,-1257,6916,-1197,6910,-1152,6911,-1128,6929,-1062,6964,-1007,7015,-967,7076,-945,7099,-943,7123,-944,7191,-961,7246,-996,7287,-1045,7310,-1105,7313,-1127,7312,-1153,7296,-1222,7262,-1278,7214,-1319,7155,-1343,7112,-1348e" filled="f" stroked="t" strokeweight="2.532pt" strokecolor="#00007F">
                <v:path arrowok="t"/>
              </v:shape>
            </v:group>
            <v:group style="position:absolute;left:8141;top:-1541;width:403;height:405" coordorigin="8141,-1541" coordsize="403,405">
              <v:shape style="position:absolute;left:8141;top:-1541;width:403;height:405" coordorigin="8141,-1541" coordsize="403,405" path="m8342,-1541l8276,-1530,8218,-1498,8174,-1450,8147,-1390,8141,-1345,8142,-1321,8160,-1255,8196,-1200,8246,-1160,8308,-1139,8330,-1136,8355,-1137,8422,-1154,8478,-1189,8518,-1239,8541,-1299,8544,-1320,8543,-1346,8527,-1415,8493,-1471,8445,-1513,8386,-1536,8342,-1541e" filled="t" fillcolor="#99CCFF" stroked="f">
                <v:path arrowok="t"/>
                <v:fill/>
              </v:shape>
            </v:group>
            <v:group style="position:absolute;left:8141;top:-1541;width:403;height:405" coordorigin="8141,-1541" coordsize="403,405">
              <v:shape style="position:absolute;left:8141;top:-1541;width:403;height:405" coordorigin="8141,-1541" coordsize="403,405" path="m8342,-1541l8276,-1530,8218,-1498,8174,-1450,8147,-1390,8141,-1345,8142,-1321,8160,-1255,8196,-1200,8246,-1160,8308,-1139,8330,-1136,8355,-1137,8422,-1154,8478,-1189,8518,-1239,8541,-1299,8544,-1320,8543,-1346,8527,-1415,8493,-1471,8445,-1513,8386,-1536,8343,-1541e" filled="f" stroked="t" strokeweight="2.532pt" strokecolor="#00007F">
                <v:path arrowok="t"/>
              </v:shape>
            </v:group>
            <v:group style="position:absolute;left:7786;top:-2194;width:402;height:405" coordorigin="7786,-2194" coordsize="402,405">
              <v:shape style="position:absolute;left:7786;top:-2194;width:402;height:405" coordorigin="7786,-2194" coordsize="402,405" path="m7987,-2194l7920,-2183,7863,-2151,7819,-2104,7792,-2044,7786,-1998,7787,-1974,7805,-1908,7840,-1853,7891,-1813,7952,-1791,7975,-1789,7999,-1790,8067,-1807,8122,-1842,8163,-1892,8185,-1952,8188,-1974,8187,-2000,8170,-2069,8136,-2125,8088,-2166,8029,-2190,7987,-2194e" filled="t" fillcolor="#99CCFF" stroked="f">
                <v:path arrowok="t"/>
                <v:fill/>
              </v:shape>
            </v:group>
            <v:group style="position:absolute;left:7786;top:-2194;width:402;height:405" coordorigin="7786,-2194" coordsize="402,405">
              <v:shape style="position:absolute;left:7786;top:-2194;width:402;height:405" coordorigin="7786,-2194" coordsize="402,405" path="m7987,-2194l7920,-2183,7863,-2151,7819,-2104,7792,-2044,7786,-1998,7787,-1974,7805,-1908,7840,-1853,7891,-1813,7952,-1791,7975,-1789,7999,-1790,8067,-1807,8122,-1842,8163,-1892,8185,-1952,8188,-1974,8187,-2000,8170,-2069,8136,-2125,8088,-2166,8029,-2190,8008,-2193e" filled="f" stroked="t" strokeweight="2.532pt" strokecolor="#00007F">
                <v:path arrowok="t"/>
              </v:shape>
            </v:group>
            <v:group style="position:absolute;left:8123;top:-813;width:404;height:404" coordorigin="8123,-813" coordsize="404,404">
              <v:shape style="position:absolute;left:8123;top:-813;width:404;height:404" coordorigin="8123,-813" coordsize="404,404" path="m8326,-813l8259,-801,8201,-770,8157,-723,8130,-663,8123,-618,8124,-594,8142,-527,8178,-473,8229,-433,8290,-412,8312,-409,8337,-410,8405,-427,8461,-462,8501,-511,8523,-571,8527,-593,8525,-618,8509,-687,8475,-744,8427,-785,8368,-808,8326,-813e" filled="t" fillcolor="#99CCFF" stroked="f">
                <v:path arrowok="t"/>
                <v:fill/>
              </v:shape>
            </v:group>
            <v:group style="position:absolute;left:8123;top:-813;width:404;height:404" coordorigin="8123,-813" coordsize="404,404">
              <v:shape style="position:absolute;left:8123;top:-813;width:404;height:404" coordorigin="8123,-813" coordsize="404,404" path="m8326,-813l8259,-801,8201,-770,8157,-723,8130,-663,8123,-618,8124,-594,8142,-527,8178,-473,8229,-433,8290,-412,8312,-409,8337,-410,8405,-427,8461,-462,8501,-511,8523,-571,8527,-593,8525,-618,8509,-687,8475,-744,8427,-785,8368,-808,8346,-812e" filled="f" stroked="t" strokeweight="2.532pt" strokecolor="#00007F">
                <v:path arrowok="t"/>
              </v:shape>
            </v:group>
            <v:group style="position:absolute;left:9795;top:-1229;width:402;height:405" coordorigin="9795,-1229" coordsize="402,405">
              <v:shape style="position:absolute;left:9795;top:-1229;width:402;height:405" coordorigin="9795,-1229" coordsize="402,405" path="m9996,-1229l9929,-1218,9872,-1186,9828,-1138,9801,-1078,9795,-1033,9796,-1009,9813,-943,9849,-888,9900,-848,9961,-827,9983,-824,10008,-825,10076,-842,10131,-877,10171,-927,10194,-987,10197,-1009,10196,-1034,10179,-1103,10145,-1160,10097,-1201,10038,-1225,9996,-1229e" filled="t" fillcolor="#99CCFF" stroked="f">
                <v:path arrowok="t"/>
                <v:fill/>
              </v:shape>
            </v:group>
            <v:group style="position:absolute;left:9795;top:-1229;width:402;height:405" coordorigin="9795,-1229" coordsize="402,405">
              <v:shape style="position:absolute;left:9795;top:-1229;width:402;height:405" coordorigin="9795,-1229" coordsize="402,405" path="m9996,-1229l9929,-1218,9872,-1186,9828,-1138,9801,-1078,9795,-1033,9796,-1009,9813,-943,9849,-888,9900,-848,9961,-827,9983,-824,10008,-825,10076,-842,10131,-877,10171,-927,10194,-987,10197,-1009,10196,-1034,10179,-1103,10145,-1160,10097,-1201,10038,-1225,10017,-1228e" filled="f" stroked="t" strokeweight="2.532pt" strokecolor="#00007F">
                <v:path arrowok="t"/>
              </v:shape>
            </v:group>
            <v:group style="position:absolute;left:9689;top:-3722;width:404;height:404" coordorigin="9689,-3722" coordsize="404,404">
              <v:shape style="position:absolute;left:9689;top:-3722;width:404;height:404" coordorigin="9689,-3722" coordsize="404,404" path="m9890,-3722l9824,-3710,9766,-3679,9722,-3631,9695,-3571,9689,-3526,9690,-3502,9708,-3436,9744,-3381,9795,-3341,9856,-3320,9879,-3318,9903,-3319,9971,-3336,10026,-3371,10067,-3420,10090,-3481,10093,-3502,10091,-3528,10075,-3597,10040,-3653,9992,-3694,9933,-3717,9890,-3722e" filled="t" fillcolor="#99CCFF" stroked="f">
                <v:path arrowok="t"/>
                <v:fill/>
              </v:shape>
            </v:group>
            <v:group style="position:absolute;left:9689;top:-3722;width:404;height:404" coordorigin="9689,-3722" coordsize="404,404">
              <v:shape style="position:absolute;left:9689;top:-3722;width:404;height:404" coordorigin="9689,-3722" coordsize="404,404" path="m9890,-3722l9824,-3710,9766,-3679,9722,-3631,9695,-3571,9689,-3526,9690,-3502,9708,-3436,9744,-3381,9795,-3341,9856,-3320,9879,-3318,9903,-3319,9971,-3336,10026,-3371,10067,-3420,10090,-3481,10093,-3502,10091,-3528,10075,-3597,10040,-3653,9992,-3694,9933,-3717,9911,-3721e" filled="f" stroked="t" strokeweight="2.532pt" strokecolor="#00007F">
                <v:path arrowok="t"/>
              </v:shape>
            </v:group>
            <v:group style="position:absolute;left:6150;top:-4389;width:403;height:405" coordorigin="6150,-4389" coordsize="403,405">
              <v:shape style="position:absolute;left:6150;top:-4389;width:403;height:405" coordorigin="6150,-4389" coordsize="403,405" path="m6353,-4389l6286,-4377,6229,-4346,6184,-4299,6157,-4239,6150,-4194,6151,-4170,6169,-4103,6205,-4048,6255,-4008,6316,-3986,6339,-3984,6364,-3985,6432,-4002,6487,-4036,6528,-4085,6550,-4145,6554,-4167,6553,-4193,6536,-4262,6502,-4319,6455,-4360,6396,-4384,6353,-4389e" filled="t" fillcolor="#99CCFF" stroked="f">
                <v:path arrowok="t"/>
                <v:fill/>
              </v:shape>
            </v:group>
            <v:group style="position:absolute;left:6150;top:-4389;width:403;height:405" coordorigin="6150,-4389" coordsize="403,405">
              <v:shape style="position:absolute;left:6150;top:-4389;width:403;height:405" coordorigin="6150,-4389" coordsize="403,405" path="m6353,-4389l6286,-4377,6229,-4346,6184,-4299,6157,-4239,6150,-4194,6151,-4170,6169,-4103,6205,-4048,6255,-4008,6316,-3986,6339,-3984,6364,-3985,6432,-4002,6487,-4036,6528,-4085,6550,-4145,6554,-4167,6553,-4193,6536,-4262,6502,-4319,6455,-4360,6396,-4384,6353,-4389e" filled="f" stroked="t" strokeweight="2.532pt" strokecolor="#00007F">
                <v:path arrowok="t"/>
              </v:shape>
            </v:group>
            <v:group style="position:absolute;left:9718;top:-4713;width:403;height:405" coordorigin="9718,-4713" coordsize="403,405">
              <v:shape style="position:absolute;left:9718;top:-4713;width:403;height:405" coordorigin="9718,-4713" coordsize="403,405" path="m9920,-4713l9854,-4702,9796,-4670,9752,-4623,9725,-4563,9718,-4518,9719,-4494,9737,-4428,9772,-4373,9823,-4333,9884,-4311,9906,-4308,9931,-4309,9999,-4326,10055,-4361,10095,-4410,10118,-4470,10121,-4491,10120,-4517,10104,-4587,10070,-4643,10022,-4685,9964,-4708,9920,-4713e" filled="t" fillcolor="#99CCFF" stroked="f">
                <v:path arrowok="t"/>
                <v:fill/>
              </v:shape>
            </v:group>
            <v:group style="position:absolute;left:9718;top:-4713;width:403;height:405" coordorigin="9718,-4713" coordsize="403,405">
              <v:shape style="position:absolute;left:9718;top:-4713;width:403;height:405" coordorigin="9718,-4713" coordsize="403,405" path="m9920,-4713l9854,-4702,9796,-4670,9752,-4623,9725,-4563,9718,-4518,9719,-4494,9737,-4428,9772,-4373,9823,-4333,9884,-4311,9906,-4308,9931,-4309,9999,-4326,10055,-4361,10095,-4410,10118,-4470,10121,-4491,10120,-4517,10104,-4587,10070,-4643,10022,-4685,9964,-4708,9942,-4712e" filled="f" stroked="t" strokeweight="2.532pt" strokecolor="#00007F">
                <v:path arrowok="t"/>
              </v:shape>
            </v:group>
            <v:group style="position:absolute;left:6715;top:-3058;width:402;height:405" coordorigin="6715,-3058" coordsize="402,405">
              <v:shape style="position:absolute;left:6715;top:-3058;width:402;height:405" coordorigin="6715,-3058" coordsize="402,405" path="m6917,-3058l6850,-3047,6793,-3015,6749,-2967,6722,-2907,6715,-2862,6717,-2838,6734,-2772,6770,-2717,6821,-2677,6882,-2655,6904,-2653,6929,-2654,6997,-2671,7052,-2706,7092,-2756,7115,-2816,7118,-2838,7117,-2863,7100,-2932,7066,-2989,7018,-3030,6959,-3053,6917,-3058e" filled="t" fillcolor="#99CCFF" stroked="f">
                <v:path arrowok="t"/>
                <v:fill/>
              </v:shape>
            </v:group>
            <v:group style="position:absolute;left:6715;top:-3058;width:402;height:405" coordorigin="6715,-3058" coordsize="402,405">
              <v:shape style="position:absolute;left:6715;top:-3058;width:402;height:405" coordorigin="6715,-3058" coordsize="402,405" path="m6917,-3058l6850,-3047,6793,-3015,6749,-2967,6722,-2907,6715,-2862,6717,-2838,6734,-2772,6770,-2717,6821,-2677,6882,-2655,6904,-2653,6929,-2654,6997,-2671,7052,-2706,7092,-2756,7115,-2816,7118,-2838,7117,-2863,7100,-2932,7066,-2989,7018,-3030,6959,-3053,6938,-3057e" filled="f" stroked="t" strokeweight="2.532pt" strokecolor="#00007F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4.1: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žje</w:t>
        <w:tab/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4.2: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Predsta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it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-3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omrežja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grafom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97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Konverzija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ravila:</w:t>
      </w:r>
    </w:p>
    <w:p>
      <w:pPr>
        <w:spacing w:before="0" w:after="0" w:line="3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Vsaka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bna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(z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tvo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zavo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Vmes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ovezave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atribut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Lom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linije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(ver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ex)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doda,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bližanje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obl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rafa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alni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bliki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prometu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odatkih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2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eurejen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elementov,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nujemo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V(G),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sez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q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pq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qp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zujeta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q.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0" w:lineRule="exact"/>
        <w:ind w:left="138" w:right="10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Vo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(ang.: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abstrakcijo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mostov,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itd.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5" w:after="0" w:line="240" w:lineRule="auto"/>
        <w:ind w:left="138" w:right="2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grafa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g.: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Edge,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Link)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q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q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rakcija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strukt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premikanje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usmerjena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ice,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dvosmerna.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5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Podgraf.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i/>
        </w:rPr>
        <w:t>V(G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)</w:t>
      </w:r>
      <w:r>
        <w:rPr>
          <w:rFonts w:ascii="Arial" w:hAnsi="Arial" w:cs="Arial" w:eastAsia="Arial"/>
          <w:sz w:val="20"/>
          <w:szCs w:val="20"/>
          <w:spacing w:val="1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poveza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E(G)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G´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V´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E´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V´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V(G)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seznama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E´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E(G)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G´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i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4.3.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Povezave</w:t>
      </w:r>
      <w:r>
        <w:rPr>
          <w:rFonts w:ascii="Arial" w:hAnsi="Arial" w:cs="Arial" w:eastAsia="Arial"/>
          <w:sz w:val="28"/>
          <w:szCs w:val="28"/>
          <w:spacing w:val="-1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njihova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struktura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1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ljudi,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tovora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informac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odvijajo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Teori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remikov)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kot:</w:t>
      </w:r>
    </w:p>
    <w:p>
      <w:pPr>
        <w:spacing w:before="0" w:after="0" w:line="33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1"/>
        </w:rPr>
        <w:t>Stik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zavo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ozl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Stik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pove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sploh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(n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0" w:after="0" w:line="279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Pot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dstavlja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kve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zav,ki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potuje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dol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eri.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dvema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poredje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ema.</w:t>
      </w:r>
    </w:p>
    <w:p>
      <w:pPr>
        <w:spacing w:before="0" w:after="0" w:line="28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Veriga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dstavlja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kve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zav,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skup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stike.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zave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na.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37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Dol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3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ina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3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e,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stika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poti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ripada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povezavi.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oznaka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razdalja,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rometa,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citeta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drug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</w:p>
    <w:p>
      <w:pPr>
        <w:spacing w:before="0" w:after="0" w:line="240" w:lineRule="auto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poti.</w:t>
      </w:r>
    </w:p>
    <w:p>
      <w:pPr>
        <w:spacing w:before="0" w:after="0" w:line="27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Cikel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verigo,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zhod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to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ki,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krati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ovezava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uporablj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krat.</w:t>
      </w:r>
    </w:p>
    <w:p>
      <w:pPr>
        <w:spacing w:before="0" w:after="0" w:line="279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Obhod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lja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pot,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etna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uje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ata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cikle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kater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vse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195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povezave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smeri.</w:t>
      </w:r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4.4.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Osnovne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lastnosti</w:t>
      </w:r>
      <w:r>
        <w:rPr>
          <w:rFonts w:ascii="Arial" w:hAnsi="Arial" w:cs="Arial" w:eastAsia="Arial"/>
          <w:sz w:val="28"/>
          <w:szCs w:val="28"/>
          <w:spacing w:val="-1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grafov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stmi:</w:t>
      </w:r>
    </w:p>
    <w:p>
      <w:pPr>
        <w:spacing w:before="32" w:after="0" w:line="230" w:lineRule="auto"/>
        <w:ind w:left="858" w:right="742" w:firstLine="-36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Simetri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asi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etr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st.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simetr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dogov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nsportn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asime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57" w:after="0" w:line="212" w:lineRule="auto"/>
        <w:ind w:left="858" w:right="107" w:firstLine="-36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Popolnos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Popoln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rafov.</w:t>
      </w:r>
    </w:p>
    <w:p>
      <w:pPr>
        <w:spacing w:before="44" w:after="0" w:line="225" w:lineRule="auto"/>
        <w:ind w:left="858" w:right="318" w:firstLine="-36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ezano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t.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Popoln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povezan,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povezuj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zljivost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vpliv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st.</w:t>
      </w:r>
    </w:p>
    <w:p>
      <w:pPr>
        <w:spacing w:before="24" w:after="0" w:line="240" w:lineRule="auto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Komplementarnos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plem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ntarna,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tvori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graf.</w:t>
      </w:r>
    </w:p>
    <w:p>
      <w:pPr>
        <w:spacing w:before="0" w:after="0" w:line="36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Dre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  <w:position w:val="2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povezan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raf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brez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ciklov.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Drevo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ako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plus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zavo.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4.5.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</w:rPr>
        <w:t>M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ere</w:t>
      </w:r>
      <w:r>
        <w:rPr>
          <w:rFonts w:ascii="Arial" w:hAnsi="Arial" w:cs="Arial" w:eastAsia="Arial"/>
          <w:sz w:val="28"/>
          <w:szCs w:val="28"/>
          <w:spacing w:val="-7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kazalci</w:t>
      </w:r>
      <w:r>
        <w:rPr>
          <w:rFonts w:ascii="Arial" w:hAnsi="Arial" w:cs="Arial" w:eastAsia="Arial"/>
          <w:sz w:val="28"/>
          <w:szCs w:val="28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teoriji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grafov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kovitosti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za:</w:t>
      </w:r>
    </w:p>
    <w:p>
      <w:pPr>
        <w:spacing w:before="0" w:after="0" w:line="3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odn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stmi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ime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jav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zl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rtn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omrežji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dan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trenu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Spremlj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zvoja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žja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skozi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as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4.5.1.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M</w:t>
      </w:r>
      <w:r>
        <w:rPr>
          <w:rFonts w:ascii="Arial" w:hAnsi="Arial" w:cs="Arial" w:eastAsia="Arial"/>
          <w:sz w:val="24"/>
          <w:szCs w:val="24"/>
          <w:spacing w:val="1"/>
          <w:w w:val="100"/>
          <w:b/>
          <w:bCs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re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Poleg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stajajo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grafu:</w:t>
      </w:r>
    </w:p>
    <w:p>
      <w:pPr>
        <w:spacing w:before="0" w:after="0" w:line="34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emer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ilo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ciklov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12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4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10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najkra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njegovo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ološko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eksn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Shie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blovo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krajšo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polško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visoko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njo</w:t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43.160397pt;width:177.24pt;height:23.64pt;mso-position-horizontal-relative:page;mso-position-vertical-relative:paragraph;z-index:-5673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03" w:right="-20"/>
                    <w:jc w:val="left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  <w:b/>
                      <w:bCs/>
                    </w:rPr>
                    <w:t>Shimblove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-12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  <w:b/>
                      <w:bCs/>
                    </w:rPr>
                    <w:t>razdalje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povezljiv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sti,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majh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prem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1"/>
        </w:rPr>
        <w:t>ra.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22" w:after="0" w:line="373" w:lineRule="exact"/>
        <w:ind w:left="448" w:right="-90"/>
        <w:jc w:val="left"/>
        <w:tabs>
          <w:tab w:pos="2460" w:val="left"/>
          <w:tab w:pos="4520" w:val="left"/>
        </w:tabs>
        <w:rPr>
          <w:rFonts w:ascii="Arial" w:hAnsi="Arial" w:cs="Arial" w:eastAsia="Arial"/>
          <w:sz w:val="33"/>
          <w:szCs w:val="33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45.557117pt;width:22.2pt;height:22.56pt;mso-position-horizontal-relative:page;mso-position-vertical-relative:paragraph;z-index:-5664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00.820007pt;margin-top:21.91712pt;width:22.08pt;height:23.64pt;mso-position-horizontal-relative:page;mso-position-vertical-relative:paragraph;z-index:-5663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6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7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78.619995pt;margin-top:21.91712pt;width:22.2pt;height:23.64pt;mso-position-horizontal-relative:page;mso-position-vertical-relative:paragraph;z-index:-5662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6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56.540009pt;margin-top:21.91712pt;width:22.08pt;height:23.64pt;mso-position-horizontal-relative:page;mso-position-vertical-relative:paragraph;z-index:-5661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6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5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33.380005pt;margin-top:21.91712pt;width:23.16pt;height:23.64pt;mso-position-horizontal-relative:page;mso-position-vertical-relative:paragraph;z-index:-5660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27" w:right="107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4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12.200012pt;margin-top:21.91712pt;width:21.18pt;height:23.64pt;mso-position-horizontal-relative:page;mso-position-vertical-relative:paragraph;z-index:-5659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08" w:right="87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3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90pt;margin-top:21.91712pt;width:22.2pt;height:23.64pt;mso-position-horizontal-relative:page;mso-position-vertical-relative:paragraph;z-index:-5658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2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67.859985pt;margin-top:21.91712pt;width:22.14pt;height:23.64pt;mso-position-horizontal-relative:page;mso-position-vertical-relative:paragraph;z-index:-5657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7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21.91712pt;width:22.2pt;height:23.64pt;mso-position-horizontal-relative:page;mso-position-vertical-relative:paragraph;z-index:-5656" type="#_x0000_t202" filled="f" stroked="f">
            <v:textbox inset="0,0,0,0">
              <w:txbxContent>
                <w:p>
                  <w:pPr>
                    <w:spacing w:before="60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v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>2</w:t>
      </w:r>
      <w:r>
        <w:rPr>
          <w:rFonts w:ascii="Arial" w:hAnsi="Arial" w:cs="Arial" w:eastAsia="Arial"/>
          <w:sz w:val="33"/>
          <w:szCs w:val="33"/>
          <w:spacing w:val="-9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>4</w:t>
      </w:r>
      <w:r>
        <w:rPr>
          <w:rFonts w:ascii="Arial" w:hAnsi="Arial" w:cs="Arial" w:eastAsia="Arial"/>
          <w:sz w:val="33"/>
          <w:szCs w:val="33"/>
          <w:spacing w:val="-9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33"/>
          <w:szCs w:val="33"/>
          <w:spacing w:val="0"/>
          <w:w w:val="101"/>
          <w:b/>
          <w:bCs/>
          <w:position w:val="-1"/>
        </w:rPr>
        <w:t>6</w:t>
      </w:r>
      <w:r>
        <w:rPr>
          <w:rFonts w:ascii="Arial" w:hAnsi="Arial" w:cs="Arial" w:eastAsia="Arial"/>
          <w:sz w:val="33"/>
          <w:szCs w:val="33"/>
          <w:spacing w:val="0"/>
          <w:w w:val="100"/>
          <w:position w:val="0"/>
        </w:rPr>
      </w:r>
    </w:p>
    <w:p>
      <w:pPr>
        <w:spacing w:before="26" w:after="0" w:line="240" w:lineRule="auto"/>
        <w:ind w:right="-20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Shimblove</w:t>
      </w:r>
      <w:r>
        <w:rPr>
          <w:rFonts w:ascii="Arial Narrow" w:hAnsi="Arial Narrow" w:cs="Arial Narrow" w:eastAsia="Arial Narrow"/>
          <w:sz w:val="28"/>
          <w:szCs w:val="28"/>
          <w:spacing w:val="-12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razdalje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4710" w:space="1026"/>
            <w:col w:w="4204"/>
          </w:cols>
        </w:sectPr>
      </w:pPr>
      <w:rPr/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2" w:after="0" w:line="373" w:lineRule="exact"/>
        <w:ind w:left="448" w:right="-20"/>
        <w:jc w:val="left"/>
        <w:tabs>
          <w:tab w:pos="2460" w:val="left"/>
          <w:tab w:pos="4520" w:val="left"/>
        </w:tabs>
        <w:rPr>
          <w:rFonts w:ascii="Arial" w:hAnsi="Arial" w:cs="Arial" w:eastAsia="Arial"/>
          <w:sz w:val="33"/>
          <w:szCs w:val="33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25.037224pt;width:22.2pt;height:23.64pt;mso-position-horizontal-relative:page;mso-position-vertical-relative:paragraph;z-index:-5669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5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1.277224pt;width:22.2pt;height:23.76pt;mso-position-horizontal-relative:page;mso-position-vertical-relative:paragraph;z-index:-5668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4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-22.362776pt;width:22.2pt;height:23.64pt;mso-position-horizontal-relative:page;mso-position-vertical-relative:paragraph;z-index:-5667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3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00.820007pt;margin-top:-46.962776pt;width:22.08pt;height:24.6pt;mso-position-horizontal-relative:page;mso-position-vertical-relative:paragraph;z-index:-5666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6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</w:rPr>
                    <w:t>4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-46.962776pt;width:22.2pt;height:24.6pt;mso-position-horizontal-relative:page;mso-position-vertical-relative:paragraph;z-index:-5665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2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4.885986pt;margin-top:-92.379776pt;width:179.45049pt;height:190.686pt;mso-position-horizontal-relative:page;mso-position-vertical-relative:paragraph;z-index:-5654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464" w:hRule="exact"/>
                    </w:trPr>
                    <w:tc>
                      <w:tcPr>
                        <w:tcW w:w="444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v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4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5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6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12.528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4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7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51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92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  <w:shd w:val="clear" w:color="auto" w:fill="FFFF65"/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4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73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75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4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73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5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73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6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5.512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482" w:hRule="exact"/>
                    </w:trPr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12.384" w:space="0" w:color="000000"/>
                          <w:right w:val="single" w:sz="5.528" w:space="0" w:color="000000"/>
                        </w:tcBorders>
                        <w:shd w:val="clear" w:color="auto" w:fill="99CCFF"/>
                      </w:tcPr>
                      <w:p>
                        <w:pPr>
                          <w:spacing w:before="54" w:after="0" w:line="240" w:lineRule="auto"/>
                          <w:ind w:left="103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  <w:b/>
                            <w:bCs/>
                          </w:rPr>
                          <w:t>7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3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28" w:space="0" w:color="000000"/>
                          <w:right w:val="single" w:sz="5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1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28" w:space="0" w:color="000000"/>
                          <w:right w:val="single" w:sz="5.512" w:space="0" w:color="000000"/>
                        </w:tcBorders>
                        <w:shd w:val="clear" w:color="auto" w:fill="FFFF65"/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4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24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1" w:right="8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63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20" w:right="100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2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44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12" w:space="0" w:color="000000"/>
                          <w:right w:val="single" w:sz="5.512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12" w:right="89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455" w:type="dxa"/>
                        <w:tcBorders>
                          <w:top w:val="single" w:sz="5.512" w:space="0" w:color="000000"/>
                          <w:bottom w:val="single" w:sz="12.528" w:space="0" w:color="000000"/>
                          <w:left w:val="single" w:sz="5.512" w:space="0" w:color="000000"/>
                          <w:right w:val="single" w:sz="12.528" w:space="0" w:color="000000"/>
                        </w:tcBorders>
                      </w:tcPr>
                      <w:p>
                        <w:pPr>
                          <w:spacing w:before="54" w:after="0" w:line="240" w:lineRule="auto"/>
                          <w:ind w:left="109" w:right="94"/>
                          <w:jc w:val="center"/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99"/>
                          </w:rPr>
                          <w:t>0</w:t>
                        </w:r>
                        <w:r>
                          <w:rPr>
                            <w:rFonts w:ascii="Arial Narrow" w:hAnsi="Arial Narrow" w:cs="Arial Narrow" w:eastAsia="Arial Narrow"/>
                            <w:sz w:val="28"/>
                            <w:szCs w:val="28"/>
                            <w:spacing w:val="0"/>
                            <w:w w:val="100"/>
                          </w:rPr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>1</w:t>
      </w:r>
      <w:r>
        <w:rPr>
          <w:rFonts w:ascii="Arial" w:hAnsi="Arial" w:cs="Arial" w:eastAsia="Arial"/>
          <w:sz w:val="33"/>
          <w:szCs w:val="33"/>
          <w:spacing w:val="-9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>3</w:t>
      </w:r>
      <w:r>
        <w:rPr>
          <w:rFonts w:ascii="Arial" w:hAnsi="Arial" w:cs="Arial" w:eastAsia="Arial"/>
          <w:sz w:val="33"/>
          <w:szCs w:val="33"/>
          <w:spacing w:val="-9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33"/>
          <w:szCs w:val="33"/>
          <w:spacing w:val="0"/>
          <w:w w:val="100"/>
          <w:b/>
          <w:bCs/>
          <w:position w:val="-1"/>
        </w:rPr>
        <w:tab/>
      </w:r>
      <w:r>
        <w:rPr>
          <w:rFonts w:ascii="Arial" w:hAnsi="Arial" w:cs="Arial" w:eastAsia="Arial"/>
          <w:sz w:val="33"/>
          <w:szCs w:val="33"/>
          <w:spacing w:val="0"/>
          <w:w w:val="101"/>
          <w:b/>
          <w:bCs/>
          <w:position w:val="-1"/>
        </w:rPr>
        <w:t>5</w:t>
      </w:r>
      <w:r>
        <w:rPr>
          <w:rFonts w:ascii="Arial" w:hAnsi="Arial" w:cs="Arial" w:eastAsia="Arial"/>
          <w:sz w:val="33"/>
          <w:szCs w:val="33"/>
          <w:spacing w:val="0"/>
          <w:w w:val="100"/>
          <w:position w:val="0"/>
        </w:rPr>
      </w:r>
    </w:p>
    <w:p>
      <w:pPr>
        <w:spacing w:before="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3" w:after="0" w:line="240" w:lineRule="auto"/>
        <w:ind w:left="1840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.902151pt;width:22.2pt;height:23.64pt;mso-position-horizontal-relative:page;mso-position-vertical-relative:paragraph;z-index:-5670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6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P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</w:rPr>
        <w:t>eme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8"/>
          <w:szCs w:val="28"/>
          <w:spacing w:val="-10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=</w:t>
      </w:r>
      <w:r>
        <w:rPr>
          <w:rFonts w:ascii="Arial" w:hAnsi="Arial" w:cs="Arial" w:eastAsia="Arial"/>
          <w:sz w:val="28"/>
          <w:szCs w:val="28"/>
          <w:spacing w:val="-2"/>
          <w:w w:val="100"/>
          <w:b/>
          <w:bCs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</w:rPr>
        <w:t>4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1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73" w:lineRule="exact"/>
        <w:ind w:left="4478" w:right="5150"/>
        <w:jc w:val="center"/>
        <w:rPr>
          <w:rFonts w:ascii="Arial" w:hAnsi="Arial" w:cs="Arial" w:eastAsia="Arial"/>
          <w:sz w:val="33"/>
          <w:szCs w:val="33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90pt;margin-top:-7.262878pt;width:22.2pt;height:23.64pt;mso-position-horizontal-relative:page;mso-position-vertical-relative:paragraph;z-index:-5672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</w:rPr>
                    <w:t>4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45.660004pt;margin-top:-7.262878pt;width:22.2pt;height:23.64pt;mso-position-horizontal-relative:page;mso-position-vertical-relative:paragraph;z-index:-5671" type="#_x0000_t202" filled="f" stroked="f">
            <v:textbox inset="0,0,0,0">
              <w:txbxContent>
                <w:p>
                  <w:pPr>
                    <w:spacing w:before="61" w:after="0" w:line="240" w:lineRule="auto"/>
                    <w:ind w:left="119" w:right="96"/>
                    <w:jc w:val="center"/>
                    <w:rPr>
                      <w:rFonts w:ascii="Arial Narrow" w:hAnsi="Arial Narrow" w:cs="Arial Narrow" w:eastAsia="Arial Narrow"/>
                      <w:sz w:val="28"/>
                      <w:szCs w:val="28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99"/>
                      <w:b/>
                      <w:bCs/>
                    </w:rPr>
                    <w:t>7</w:t>
                  </w:r>
                  <w:r>
                    <w:rPr>
                      <w:rFonts w:ascii="Arial Narrow" w:hAnsi="Arial Narrow" w:cs="Arial Narrow" w:eastAsia="Arial Narrow"/>
                      <w:sz w:val="28"/>
                      <w:szCs w:val="28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" w:hAnsi="Arial" w:cs="Arial" w:eastAsia="Arial"/>
          <w:sz w:val="33"/>
          <w:szCs w:val="33"/>
          <w:spacing w:val="0"/>
          <w:w w:val="101"/>
          <w:b/>
          <w:bCs/>
          <w:position w:val="-1"/>
        </w:rPr>
        <w:t>7</w:t>
      </w:r>
      <w:r>
        <w:rPr>
          <w:rFonts w:ascii="Arial" w:hAnsi="Arial" w:cs="Arial" w:eastAsia="Arial"/>
          <w:sz w:val="33"/>
          <w:szCs w:val="33"/>
          <w:spacing w:val="0"/>
          <w:w w:val="100"/>
          <w:position w:val="0"/>
        </w:rPr>
      </w:r>
    </w:p>
    <w:p>
      <w:pPr>
        <w:spacing w:before="5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30013pt;margin-top:-241.92981pt;width:454.59998pt;height:234.69998pt;mso-position-horizontal-relative:page;mso-position-vertical-relative:paragraph;z-index:-5655" coordorigin="1413,-4839" coordsize="9092,4694">
            <v:group style="position:absolute;left:6913;top:-4677;width:3545;height:2" coordorigin="6913,-4677" coordsize="3545,2">
              <v:shape style="position:absolute;left:6913;top:-4677;width:3545;height:2" coordorigin="6913,-4677" coordsize="3545,0" path="m6913,-4677l10458,-4677e" filled="f" stroked="t" strokeweight="1.566pt" strokecolor="#000000">
                <v:path arrowok="t"/>
              </v:shape>
            </v:group>
            <v:group style="position:absolute;left:6913;top:-4677;width:2;height:4255" coordorigin="6913,-4677" coordsize="2,4255">
              <v:shape style="position:absolute;left:6913;top:-4677;width:2;height:4255" coordorigin="6913,-4677" coordsize="0,4255" path="m6913,-4677l6913,-422e" filled="f" stroked="t" strokeweight="1.548pt" strokecolor="#000000">
                <v:path arrowok="t"/>
              </v:shape>
            </v:group>
            <v:group style="position:absolute;left:10458;top:-4677;width:2;height:4255" coordorigin="10458,-4677" coordsize="2,4255">
              <v:shape style="position:absolute;left:10458;top:-4677;width:2;height:4255" coordorigin="10458,-4677" coordsize="0,4255" path="m10458,-4677l10458,-422e" filled="f" stroked="t" strokeweight="1.566pt" strokecolor="#000000">
                <v:path arrowok="t"/>
              </v:shape>
            </v:group>
            <v:group style="position:absolute;left:6913;top:-4677;width:3545;height:473" coordorigin="6913,-4677" coordsize="3545,473">
              <v:shape style="position:absolute;left:6913;top:-4677;width:3545;height:473" coordorigin="6913,-4677" coordsize="3545,473" path="m6913,-4204l10458,-4204,10458,-4677,6913,-4677,6913,-4204e" filled="t" fillcolor="#FFCC00" stroked="f">
                <v:path arrowok="t"/>
                <v:fill/>
              </v:shape>
            </v:group>
            <v:group style="position:absolute;left:1448;top:-2507;width:748;height:748" coordorigin="1448,-2507" coordsize="748,748">
              <v:shape style="position:absolute;left:1448;top:-2507;width:748;height:748" coordorigin="1448,-2507" coordsize="748,748" path="m1822,-2507l1761,-2502,1676,-2478,1601,-2435,1538,-2376,1490,-2305,1459,-2223,1448,-2133,1450,-2102,1467,-2015,1504,-1937,1558,-1869,1625,-1816,1704,-1779,1791,-1761,1822,-1760,1852,-1761,1912,-1770,1994,-1801,2066,-1850,2124,-1913,2167,-1988,2191,-2072,2196,-2133,2195,-2163,2177,-2251,2140,-2330,2087,-2397,2019,-2451,1940,-2488,1852,-2506,1822,-2507e" filled="t" fillcolor="#99CCFF" stroked="f">
                <v:path arrowok="t"/>
                <v:fill/>
              </v:shape>
            </v:group>
            <v:group style="position:absolute;left:1448;top:-2507;width:748;height:748" coordorigin="1448,-2507" coordsize="748,748">
              <v:shape style="position:absolute;left:1448;top:-2507;width:748;height:748" coordorigin="1448,-2507" coordsize="748,748" path="m1822,-2507l1761,-2502,1676,-2478,1601,-2435,1538,-2376,1490,-2305,1459,-2223,1448,-2133,1450,-2102,1467,-2015,1504,-1937,1558,-1869,1625,-1816,1704,-1779,1791,-1761,1822,-1760,1852,-1761,1912,-1770,1994,-1801,2066,-1850,2124,-1913,2167,-1988,2191,-2072,2196,-2133,2195,-2163,2177,-2251,2140,-2330,2087,-2397,2019,-2451,1940,-2488,1852,-2506,1822,-2507e" filled="f" stroked="t" strokeweight="2.064pt" strokecolor="#00007F">
                <v:path arrowok="t"/>
              </v:shape>
            </v:group>
            <v:group style="position:absolute;left:1448;top:-4808;width:748;height:746" coordorigin="1448,-4808" coordsize="748,746">
              <v:shape style="position:absolute;left:1448;top:-4808;width:748;height:746" coordorigin="1448,-4808" coordsize="748,746" path="m1822,-4808l1761,-4803,1676,-4778,1601,-4736,1538,-4677,1490,-4606,1459,-4524,1448,-4434,1450,-4404,1467,-4316,1504,-4238,1558,-4170,1625,-4117,1704,-4080,1791,-4062,1822,-4061,1852,-4062,1912,-4072,1994,-4103,2066,-4151,2124,-4214,2167,-4289,2191,-4374,2196,-4434,2195,-4465,2177,-4552,2140,-4631,2087,-4698,2019,-4752,1940,-4789,1852,-4806,1822,-4808e" filled="t" fillcolor="#99CCFF" stroked="f">
                <v:path arrowok="t"/>
                <v:fill/>
              </v:shape>
            </v:group>
            <v:group style="position:absolute;left:1448;top:-4808;width:748;height:746" coordorigin="1448,-4808" coordsize="748,746">
              <v:shape style="position:absolute;left:1448;top:-4808;width:748;height:746" coordorigin="1448,-4808" coordsize="748,746" path="m1822,-4808l1761,-4803,1676,-4778,1601,-4736,1538,-4677,1490,-4606,1459,-4524,1448,-4434,1450,-4404,1467,-4316,1504,-4238,1558,-4170,1625,-4117,1704,-4080,1791,-4062,1822,-4061,1852,-4062,1912,-4072,1994,-4103,2066,-4151,2124,-4214,2167,-4289,2191,-4374,2196,-4434,2195,-4465,2177,-4552,2140,-4631,2087,-4698,2019,-4752,1940,-4789,1852,-4806,1822,-4808e" filled="f" stroked="t" strokeweight="2.064pt" strokecolor="#00007F">
                <v:path arrowok="t"/>
              </v:shape>
            </v:group>
            <v:group style="position:absolute;left:3466;top:-4808;width:748;height:746" coordorigin="3466,-4808" coordsize="748,746">
              <v:shape style="position:absolute;left:3466;top:-4808;width:748;height:746" coordorigin="3466,-4808" coordsize="748,746" path="m3839,-4808l3778,-4803,3693,-4778,3618,-4736,3555,-4677,3507,-4606,3476,-4524,3466,-4434,3467,-4404,3485,-4316,3521,-4238,3575,-4170,3642,-4117,3721,-4080,3808,-4062,3839,-4061,3870,-4062,3929,-4072,4011,-4103,4083,-4151,4141,-4214,4184,-4289,4208,-4374,4213,-4434,4212,-4465,4194,-4552,4157,-4631,4104,-4698,4036,-4752,3957,-4789,3870,-4806,3839,-4808e" filled="t" fillcolor="#99CCFF" stroked="f">
                <v:path arrowok="t"/>
                <v:fill/>
              </v:shape>
            </v:group>
            <v:group style="position:absolute;left:3466;top:-4808;width:748;height:746" coordorigin="3466,-4808" coordsize="748,746">
              <v:shape style="position:absolute;left:3466;top:-4808;width:748;height:746" coordorigin="3466,-4808" coordsize="748,746" path="m3839,-4808l3778,-4803,3693,-4778,3618,-4736,3555,-4677,3507,-4606,3476,-4524,3466,-4434,3467,-4404,3485,-4316,3521,-4238,3575,-4170,3642,-4117,3721,-4080,3808,-4062,3839,-4061,3870,-4062,3929,-4072,4011,-4103,4083,-4151,4141,-4214,4184,-4289,4208,-4374,4213,-4434,4212,-4465,4194,-4552,4157,-4631,4104,-4698,4036,-4752,3957,-4789,3870,-4806,3839,-4808e" filled="f" stroked="t" strokeweight="2.064pt" strokecolor="#00007F">
                <v:path arrowok="t"/>
              </v:shape>
            </v:group>
            <v:group style="position:absolute;left:2218;top:-4434;width:1226;height:2" coordorigin="2218,-4434" coordsize="1226,2">
              <v:shape style="position:absolute;left:2218;top:-4434;width:1226;height:2" coordorigin="2218,-4434" coordsize="1226,0" path="m2218,-4434l3444,-4434e" filled="f" stroked="t" strokeweight="2.064pt" strokecolor="#00007F">
                <v:path arrowok="t"/>
              </v:shape>
            </v:group>
            <v:group style="position:absolute;left:1822;top:-4041;width:2;height:1513" coordorigin="1822,-4041" coordsize="2,1513">
              <v:shape style="position:absolute;left:1822;top:-4041;width:2;height:1513" coordorigin="1822,-4041" coordsize="0,1513" path="m1822,-4041l1822,-2528e" filled="f" stroked="t" strokeweight="2.064pt" strokecolor="#00007F">
                <v:path arrowok="t"/>
              </v:shape>
            </v:group>
            <v:group style="position:absolute;left:3466;top:-2507;width:748;height:748" coordorigin="3466,-2507" coordsize="748,748">
              <v:shape style="position:absolute;left:3466;top:-2507;width:748;height:748" coordorigin="3466,-2507" coordsize="748,748" path="m3839,-2507l3778,-2502,3693,-2478,3618,-2435,3555,-2376,3507,-2305,3476,-2223,3466,-2133,3467,-2102,3485,-2015,3521,-1937,3575,-1869,3642,-1816,3721,-1779,3808,-1761,3839,-1760,3870,-1761,3929,-1770,4011,-1801,4083,-1850,4141,-1913,4184,-1988,4208,-2072,4213,-2133,4212,-2163,4194,-2251,4157,-2330,4104,-2397,4036,-2451,3957,-2488,3870,-2506,3839,-2507e" filled="t" fillcolor="#99CCFF" stroked="f">
                <v:path arrowok="t"/>
                <v:fill/>
              </v:shape>
            </v:group>
            <v:group style="position:absolute;left:3466;top:-2507;width:748;height:748" coordorigin="3466,-2507" coordsize="748,748">
              <v:shape style="position:absolute;left:3466;top:-2507;width:748;height:748" coordorigin="3466,-2507" coordsize="748,748" path="m3839,-2507l3778,-2502,3693,-2478,3618,-2435,3555,-2376,3507,-2305,3476,-2223,3466,-2133,3467,-2102,3485,-2015,3521,-1937,3575,-1869,3642,-1816,3721,-1779,3808,-1761,3839,-1760,3870,-1761,3929,-1770,4011,-1801,4083,-1850,4141,-1913,4184,-1988,4208,-2072,4213,-2133,4212,-2163,4194,-2251,4157,-2330,4104,-2397,4036,-2451,3957,-2488,3870,-2506,3839,-2507e" filled="f" stroked="t" strokeweight="2.064pt" strokecolor="#00007F">
                <v:path arrowok="t"/>
              </v:shape>
            </v:group>
            <v:group style="position:absolute;left:5522;top:-2507;width:749;height:748" coordorigin="5522,-2507" coordsize="749,748">
              <v:shape style="position:absolute;left:5522;top:-2507;width:749;height:748" coordorigin="5522,-2507" coordsize="749,748" path="m5897,-2507l5836,-2502,5751,-2478,5676,-2435,5613,-2376,5564,-2305,5533,-2223,5522,-2133,5524,-2102,5542,-2015,5579,-1937,5632,-1869,5700,-1816,5779,-1779,5866,-1761,5897,-1760,5927,-1761,6015,-1779,6094,-1816,6161,-1869,6215,-1937,6252,-2015,6270,-2102,6271,-2133,6270,-2163,6252,-2251,6215,-2330,6161,-2397,6094,-2451,6015,-2488,5927,-2506,5897,-2507e" filled="t" fillcolor="#99CCFF" stroked="f">
                <v:path arrowok="t"/>
                <v:fill/>
              </v:shape>
            </v:group>
            <v:group style="position:absolute;left:5522;top:-2507;width:749;height:748" coordorigin="5522,-2507" coordsize="749,748">
              <v:shape style="position:absolute;left:5522;top:-2507;width:749;height:748" coordorigin="5522,-2507" coordsize="749,748" path="m5897,-2507l5836,-2502,5751,-2478,5676,-2435,5613,-2376,5564,-2305,5533,-2223,5522,-2133,5524,-2102,5542,-2015,5579,-1937,5632,-1869,5700,-1816,5779,-1779,5866,-1761,5897,-1760,5927,-1761,6015,-1779,6094,-1816,6161,-1869,6215,-1937,6252,-2015,6270,-2102,6271,-2133,6270,-2163,6252,-2251,6215,-2330,6161,-2397,6094,-2451,6015,-2488,5927,-2506,5897,-2507e" filled="f" stroked="t" strokeweight="2.064pt" strokecolor="#00007F">
                <v:path arrowok="t"/>
              </v:shape>
            </v:group>
            <v:group style="position:absolute;left:5522;top:-4808;width:749;height:746" coordorigin="5522,-4808" coordsize="749,746">
              <v:shape style="position:absolute;left:5522;top:-4808;width:749;height:746" coordorigin="5522,-4808" coordsize="749,746" path="m5897,-4808l5836,-4803,5751,-4778,5676,-4736,5613,-4677,5564,-4606,5533,-4524,5522,-4434,5524,-4404,5542,-4316,5579,-4238,5632,-4170,5700,-4117,5779,-4080,5866,-4062,5897,-4061,5927,-4062,6015,-4080,6094,-4117,6161,-4170,6215,-4238,6252,-4316,6270,-4404,6271,-4434,6270,-4465,6252,-4552,6215,-4631,6161,-4698,6094,-4752,6015,-4789,5927,-4806,5897,-4808e" filled="t" fillcolor="#99CCFF" stroked="f">
                <v:path arrowok="t"/>
                <v:fill/>
              </v:shape>
            </v:group>
            <v:group style="position:absolute;left:5522;top:-4808;width:749;height:746" coordorigin="5522,-4808" coordsize="749,746">
              <v:shape style="position:absolute;left:5522;top:-4808;width:749;height:746" coordorigin="5522,-4808" coordsize="749,746" path="m5897,-4808l5836,-4803,5751,-4778,5676,-4736,5613,-4677,5564,-4606,5533,-4524,5522,-4434,5524,-4404,5542,-4316,5579,-4238,5632,-4170,5700,-4117,5779,-4080,5866,-4062,5897,-4061,5927,-4062,6015,-4080,6094,-4117,6161,-4170,6215,-4238,6252,-4316,6270,-4404,6271,-4434,6270,-4465,6252,-4552,6215,-4631,6161,-4698,6094,-4752,6015,-4789,5927,-4806,5897,-4808e" filled="f" stroked="t" strokeweight="2.064pt" strokecolor="#00007F">
                <v:path arrowok="t"/>
              </v:shape>
            </v:group>
            <v:group style="position:absolute;left:2086;top:-4150;width:3547;height:1733" coordorigin="2086,-4150" coordsize="3547,1733">
              <v:shape style="position:absolute;left:2086;top:-4150;width:3547;height:1733" coordorigin="2086,-4150" coordsize="3547,1733" path="m5633,-4150l2086,-2417e" filled="f" stroked="t" strokeweight="2.064pt" strokecolor="#00007F">
                <v:path arrowok="t"/>
              </v:shape>
            </v:group>
            <v:group style="position:absolute;left:5522;top:-938;width:749;height:746" coordorigin="5522,-938" coordsize="749,746">
              <v:shape style="position:absolute;left:5522;top:-938;width:749;height:746" coordorigin="5522,-938" coordsize="749,746" path="m5897,-938l5836,-933,5751,-908,5676,-866,5613,-807,5564,-736,5533,-654,5522,-564,5524,-534,5542,-446,5579,-368,5632,-300,5700,-247,5779,-210,5866,-192,5897,-191,5927,-192,6015,-210,6094,-247,6161,-300,6215,-368,6252,-446,6270,-534,6271,-564,6270,-595,6252,-682,6215,-761,6161,-828,6094,-882,6015,-919,5927,-936,5897,-938e" filled="t" fillcolor="#99CCFF" stroked="f">
                <v:path arrowok="t"/>
                <v:fill/>
              </v:shape>
            </v:group>
            <v:group style="position:absolute;left:5522;top:-938;width:749;height:746" coordorigin="5522,-938" coordsize="749,746">
              <v:shape style="position:absolute;left:5522;top:-938;width:749;height:746" coordorigin="5522,-938" coordsize="749,746" path="m5897,-938l5836,-933,5751,-908,5676,-866,5613,-807,5564,-736,5533,-654,5522,-564,5524,-534,5542,-446,5579,-368,5632,-300,5700,-247,5779,-210,5866,-192,5897,-191,5927,-192,6015,-210,6094,-247,6161,-300,6215,-368,6252,-446,6270,-534,6271,-564,6270,-595,6252,-682,6215,-761,6161,-828,6094,-882,6015,-919,5927,-936,5897,-938e" filled="f" stroked="t" strokeweight="2.064pt" strokecolor="#00007F">
                <v:path arrowok="t"/>
              </v:shape>
              <v:shape style="position:absolute;left:1428;top:-4828;width:4864;height:4658" type="#_x0000_t75">
                <v:imagedata r:id="rId116" o:title=""/>
              </v:shape>
            </v:group>
            <v:group style="position:absolute;left:1448;top:-4808;width:748;height:746" coordorigin="1448,-4808" coordsize="748,746">
              <v:shape style="position:absolute;left:1448;top:-4808;width:748;height:746" coordorigin="1448,-4808" coordsize="748,746" path="m1822,-4808l1761,-4803,1676,-4778,1601,-4736,1538,-4677,1490,-4606,1459,-4524,1448,-4434,1450,-4404,1467,-4316,1504,-4238,1558,-4170,1625,-4117,1704,-4080,1791,-4062,1822,-4061,1852,-4062,1912,-4072,1994,-4103,2066,-4151,2124,-4214,2167,-4289,2191,-4374,2196,-4434,2195,-4465,2177,-4552,2140,-4631,2087,-4698,2019,-4752,1940,-4789,1852,-4806,1822,-4808e" filled="t" fillcolor="#99CCFF" stroked="f">
                <v:path arrowok="t"/>
                <v:fill/>
              </v:shape>
            </v:group>
            <v:group style="position:absolute;left:1448;top:-4808;width:748;height:746" coordorigin="1448,-4808" coordsize="748,746">
              <v:shape style="position:absolute;left:1448;top:-4808;width:748;height:746" coordorigin="1448,-4808" coordsize="748,746" path="m1822,-4808l1761,-4803,1676,-4778,1601,-4736,1538,-4677,1490,-4606,1459,-4524,1448,-4434,1450,-4404,1467,-4316,1504,-4238,1558,-4170,1625,-4117,1704,-4080,1791,-4062,1822,-4061,1852,-4062,1912,-4072,1994,-4103,2066,-4151,2124,-4214,2167,-4289,2191,-4374,2196,-4434,2195,-4465,2177,-4552,2140,-4631,2087,-4698,2019,-4752,1940,-4789,1852,-4806,1822,-4808e" filled="f" stroked="t" strokeweight="2.064pt" strokecolor="#00007F">
                <v:path arrowok="t"/>
              </v:shape>
            </v:group>
            <v:group style="position:absolute;left:2086;top:-4150;width:3547;height:1733" coordorigin="2086,-4150" coordsize="3547,1733">
              <v:shape style="position:absolute;left:2086;top:-4150;width:3547;height:1733" coordorigin="2086,-4150" coordsize="3547,1733" path="m5633,-4150l2086,-2417e" filled="f" stroked="t" strokeweight="2.064pt" strokecolor="#00007F">
                <v:path arrowok="t"/>
              </v:shape>
            </v:group>
            <v:group style="position:absolute;left:1418;top:-4833;width:9080;height:2" coordorigin="1418,-4833" coordsize="9080,2">
              <v:shape style="position:absolute;left:1418;top:-4833;width:9080;height:2" coordorigin="1418,-4833" coordsize="9080,0" path="m1418,-4833l10499,-4833e" filled="f" stroked="t" strokeweight=".579980pt" strokecolor="#000000">
                <v:path arrowok="t"/>
              </v:shape>
            </v:group>
            <v:group style="position:absolute;left:1423;top:-4828;width:2;height:4673" coordorigin="1423,-4828" coordsize="2,4673">
              <v:shape style="position:absolute;left:1423;top:-4828;width:2;height:4673" coordorigin="1423,-4828" coordsize="0,4673" path="m1423,-4828l1423,-155e" filled="f" stroked="t" strokeweight=".580pt" strokecolor="#000000">
                <v:path arrowok="t"/>
              </v:shape>
            </v:group>
            <v:group style="position:absolute;left:10494;top:-4828;width:2;height:4673" coordorigin="10494,-4828" coordsize="2,4673">
              <v:shape style="position:absolute;left:10494;top:-4828;width:2;height:4673" coordorigin="10494,-4828" coordsize="0,4673" path="m10494,-4828l10494,-155e" filled="f" stroked="t" strokeweight=".579980pt" strokecolor="#000000">
                <v:path arrowok="t"/>
              </v:shape>
            </v:group>
            <v:group style="position:absolute;left:1418;top:-150;width:9080;height:2" coordorigin="1418,-150" coordsize="9080,2">
              <v:shape style="position:absolute;left:1418;top:-150;width:9080;height:2" coordorigin="1418,-150" coordsize="9080,0" path="m1418,-150l10499,-150e" filled="f" stroked="t" strokeweight=".579980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4.3: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Shiembl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ra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dalje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3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ciklov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dvisni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Drevesni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eodv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ciklov.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1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njemu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konv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Vmes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višji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4.5.2.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Kazalci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0" w:lineRule="exact"/>
        <w:ind w:left="138" w:right="44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Kaza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ksne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strukt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uporablja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hkrati.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4.6.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Podatkovni</w:t>
      </w:r>
      <w:r>
        <w:rPr>
          <w:rFonts w:ascii="Arial" w:hAnsi="Arial" w:cs="Arial" w:eastAsia="Arial"/>
          <w:sz w:val="28"/>
          <w:szCs w:val="28"/>
          <w:spacing w:val="-15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model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omrežja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138" w:right="2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teorijo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trans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žjih.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forma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zakodirane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pretvorimo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digitalno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bliko,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mpl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ksno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kturo.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kodirati,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shranjevati,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ravljati,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prikazovati.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izkažejo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najup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(GIS).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štiri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odelov:</w:t>
      </w:r>
    </w:p>
    <w:p>
      <w:pPr>
        <w:spacing w:before="0" w:after="0" w:line="34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gija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Kartografija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6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30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2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2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kod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2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2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Routi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erj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rometa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4.6.1.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Topologija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9" w:lineRule="auto"/>
        <w:ind w:left="138" w:right="68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Glavni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otovitev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dstavitve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njimi.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:</w:t>
      </w:r>
    </w:p>
    <w:p>
      <w:pPr>
        <w:spacing w:before="0" w:after="0" w:line="345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Lokaci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3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Povezljivost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13" w:after="0" w:line="240" w:lineRule="auto"/>
        <w:ind w:left="138" w:right="5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Teori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vend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orabiti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najbolj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kturi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žja.</w:t>
      </w:r>
    </w:p>
    <w:p>
      <w:pPr>
        <w:spacing w:before="9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31" w:after="0" w:line="240" w:lineRule="auto"/>
        <w:ind w:left="3238" w:right="-20"/>
        <w:jc w:val="left"/>
        <w:rPr>
          <w:rFonts w:ascii="Arial Narrow" w:hAnsi="Arial Narrow" w:cs="Arial Narrow" w:eastAsia="Arial Narrow"/>
          <w:sz w:val="25"/>
          <w:szCs w:val="25"/>
        </w:rPr>
      </w:pPr>
      <w:rPr/>
      <w:r>
        <w:rPr>
          <w:rFonts w:ascii="Arial Narrow" w:hAnsi="Arial Narrow" w:cs="Arial Narrow" w:eastAsia="Arial Narrow"/>
          <w:sz w:val="25"/>
          <w:szCs w:val="25"/>
          <w:spacing w:val="-1"/>
          <w:w w:val="101"/>
          <w:b/>
          <w:bCs/>
        </w:rPr>
        <w:t>Vozliš</w:t>
      </w:r>
      <w:r>
        <w:rPr>
          <w:rFonts w:ascii="Arial Narrow" w:hAnsi="Arial Narrow" w:cs="Arial Narrow" w:eastAsia="Arial Narrow"/>
          <w:sz w:val="25"/>
          <w:szCs w:val="25"/>
          <w:spacing w:val="-1"/>
          <w:w w:val="101"/>
          <w:b/>
          <w:bCs/>
        </w:rPr>
        <w:t>č</w:t>
      </w:r>
      <w:r>
        <w:rPr>
          <w:rFonts w:ascii="Arial Narrow" w:hAnsi="Arial Narrow" w:cs="Arial Narrow" w:eastAsia="Arial Narrow"/>
          <w:sz w:val="25"/>
          <w:szCs w:val="25"/>
          <w:spacing w:val="0"/>
          <w:w w:val="101"/>
          <w:b/>
          <w:bCs/>
        </w:rPr>
        <w:t>e</w:t>
      </w:r>
      <w:r>
        <w:rPr>
          <w:rFonts w:ascii="Arial Narrow" w:hAnsi="Arial Narrow" w:cs="Arial Narrow" w:eastAsia="Arial Narrow"/>
          <w:sz w:val="25"/>
          <w:szCs w:val="25"/>
          <w:spacing w:val="0"/>
          <w:w w:val="100"/>
        </w:rPr>
      </w:r>
    </w:p>
    <w:p>
      <w:pPr>
        <w:spacing w:before="7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81" w:lineRule="exact"/>
        <w:ind w:left="3268" w:right="-78"/>
        <w:jc w:val="left"/>
        <w:rPr>
          <w:rFonts w:ascii="Arial Narrow" w:hAnsi="Arial Narrow" w:cs="Arial Narrow" w:eastAsia="Arial Narrow"/>
          <w:sz w:val="25"/>
          <w:szCs w:val="25"/>
        </w:rPr>
      </w:pPr>
      <w:rPr/>
      <w:r>
        <w:rPr>
          <w:rFonts w:ascii="Arial Narrow" w:hAnsi="Arial Narrow" w:cs="Arial Narrow" w:eastAsia="Arial Narrow"/>
          <w:sz w:val="25"/>
          <w:szCs w:val="25"/>
          <w:spacing w:val="-1"/>
          <w:w w:val="100"/>
          <w:b/>
          <w:bCs/>
          <w:position w:val="-1"/>
        </w:rPr>
        <w:t>Dvosmern</w:t>
      </w:r>
      <w:r>
        <w:rPr>
          <w:rFonts w:ascii="Arial Narrow" w:hAnsi="Arial Narrow" w:cs="Arial Narrow" w:eastAsia="Arial Narrow"/>
          <w:sz w:val="25"/>
          <w:szCs w:val="25"/>
          <w:spacing w:val="0"/>
          <w:w w:val="100"/>
          <w:b/>
          <w:bCs/>
          <w:position w:val="-1"/>
        </w:rPr>
        <w:t>a</w:t>
      </w:r>
      <w:r>
        <w:rPr>
          <w:rFonts w:ascii="Arial Narrow" w:hAnsi="Arial Narrow" w:cs="Arial Narrow" w:eastAsia="Arial Narrow"/>
          <w:sz w:val="25"/>
          <w:szCs w:val="25"/>
          <w:spacing w:val="10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5"/>
          <w:szCs w:val="25"/>
          <w:spacing w:val="-1"/>
          <w:w w:val="101"/>
          <w:b/>
          <w:bCs/>
          <w:position w:val="-1"/>
        </w:rPr>
        <w:t>povezava</w:t>
      </w:r>
      <w:r>
        <w:rPr>
          <w:rFonts w:ascii="Arial Narrow" w:hAnsi="Arial Narrow" w:cs="Arial Narrow" w:eastAsia="Arial Narrow"/>
          <w:sz w:val="25"/>
          <w:szCs w:val="25"/>
          <w:spacing w:val="0"/>
          <w:w w:val="100"/>
          <w:position w:val="0"/>
        </w:rPr>
      </w:r>
    </w:p>
    <w:p>
      <w:pPr>
        <w:spacing w:before="6" w:after="0" w:line="260" w:lineRule="exact"/>
        <w:jc w:val="left"/>
        <w:rPr>
          <w:sz w:val="26"/>
          <w:szCs w:val="26"/>
        </w:rPr>
      </w:pPr>
      <w:rPr/>
      <w:r>
        <w:rPr/>
        <w:br w:type="column"/>
      </w:r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Arial Narrow" w:hAnsi="Arial Narrow" w:cs="Arial Narrow" w:eastAsia="Arial Narrow"/>
          <w:sz w:val="25"/>
          <w:szCs w:val="25"/>
        </w:rPr>
      </w:pPr>
      <w:rPr/>
      <w:r>
        <w:rPr>
          <w:rFonts w:ascii="Arial Narrow" w:hAnsi="Arial Narrow" w:cs="Arial Narrow" w:eastAsia="Arial Narrow"/>
          <w:sz w:val="25"/>
          <w:szCs w:val="25"/>
          <w:spacing w:val="-1"/>
          <w:w w:val="100"/>
          <w:b/>
          <w:bCs/>
        </w:rPr>
        <w:t>Enosmern</w:t>
      </w:r>
      <w:r>
        <w:rPr>
          <w:rFonts w:ascii="Arial Narrow" w:hAnsi="Arial Narrow" w:cs="Arial Narrow" w:eastAsia="Arial Narrow"/>
          <w:sz w:val="25"/>
          <w:szCs w:val="25"/>
          <w:spacing w:val="0"/>
          <w:w w:val="100"/>
          <w:b/>
          <w:bCs/>
        </w:rPr>
        <w:t>a</w:t>
      </w:r>
      <w:r>
        <w:rPr>
          <w:rFonts w:ascii="Arial Narrow" w:hAnsi="Arial Narrow" w:cs="Arial Narrow" w:eastAsia="Arial Narrow"/>
          <w:sz w:val="25"/>
          <w:szCs w:val="25"/>
          <w:spacing w:val="10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5"/>
          <w:szCs w:val="25"/>
          <w:spacing w:val="-1"/>
          <w:w w:val="101"/>
          <w:b/>
          <w:bCs/>
        </w:rPr>
        <w:t>povezava</w:t>
      </w:r>
      <w:r>
        <w:rPr>
          <w:rFonts w:ascii="Arial Narrow" w:hAnsi="Arial Narrow" w:cs="Arial Narrow" w:eastAsia="Arial Narrow"/>
          <w:sz w:val="25"/>
          <w:szCs w:val="25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5372" w:space="1178"/>
            <w:col w:w="3390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914001pt;margin-top:-324.685822pt;width:452.232pt;height:316.692pt;mso-position-horizontal-relative:page;mso-position-vertical-relative:paragraph;z-index:-5653" coordorigin="1418,-6494" coordsize="9045,6334">
            <v:group style="position:absolute;left:1434;top:-6478;width:9013;height:6302" coordorigin="1434,-6478" coordsize="9013,6302">
              <v:shape style="position:absolute;left:1434;top:-6478;width:9013;height:6302" coordorigin="1434,-6478" coordsize="9013,6302" path="m10447,-6478l1434,-6478,1434,-176,10447,-176,10447,-6478xe" filled="f" stroked="t" strokeweight="1.572pt" strokecolor="#000000">
                <v:path arrowok="t"/>
              </v:shape>
            </v:group>
            <v:group style="position:absolute;left:1955;top:-5657;width:8188;height:294" coordorigin="1955,-5657" coordsize="8188,294">
              <v:shape style="position:absolute;left:1955;top:-5657;width:8188;height:294" coordorigin="1955,-5657" coordsize="8188,294" path="m1955,-5540l3199,-5584,5075,-5657,6071,-5613,7433,-5438,8795,-5363,9410,-5408,10142,-5466e" filled="f" stroked="t" strokeweight="2.346pt" strokecolor="#000000">
                <v:path arrowok="t"/>
              </v:shape>
            </v:group>
            <v:group style="position:absolute;left:1675;top:-6099;width:5888;height:5042" coordorigin="1675,-6099" coordsize="5888,5042">
              <v:shape style="position:absolute;left:1675;top:-6099;width:5888;height:5042" coordorigin="1675,-6099" coordsize="5888,5042" path="m1675,-1056l2423,-1512,3974,-2630,5323,-4085,5909,-4718,6598,-5188,7226,-5790,7564,-6099e" filled="f" stroked="t" strokeweight="2.34pt" strokecolor="#000000">
                <v:path arrowok="t"/>
              </v:shape>
            </v:group>
            <v:group style="position:absolute;left:1823;top:-1703;width:8189;height:102" coordorigin="1823,-1703" coordsize="8189,102">
              <v:shape style="position:absolute;left:1823;top:-1703;width:8189;height:102" coordorigin="1823,-1703" coordsize="8189,102" path="m1823,-1601l2921,-1616,5089,-1660,6979,-1703,8605,-1616,10012,-1601e" filled="f" stroked="t" strokeweight="2.346pt" strokecolor="#000000">
                <v:path arrowok="t"/>
              </v:shape>
            </v:group>
            <v:group style="position:absolute;left:9353;top:-5393;width:72;height:3778" coordorigin="9353,-5393" coordsize="72,3778">
              <v:shape style="position:absolute;left:9353;top:-5393;width:72;height:3778" coordorigin="9353,-5393" coordsize="72,3778" path="m9353,-5393l9425,-4643,9396,-3938,9382,-3070,9353,-2423,9367,-1616e" filled="f" stroked="t" strokeweight="2.346pt" strokecolor="#000000">
                <v:path arrowok="t"/>
              </v:shape>
            </v:group>
            <v:group style="position:absolute;left:8297;top:-5378;width:132;height:3746" coordorigin="8297,-5378" coordsize="132,3746">
              <v:shape style="position:absolute;left:8297;top:-5378;width:132;height:3746" coordorigin="8297,-5378" coordsize="132,3746" path="m8429,-5378l8400,-4820,8400,-3806,8356,-2762,8297,-2145,8297,-1631e" filled="f" stroked="t" strokeweight="2.346pt" strokecolor="#000000">
                <v:path arrowok="t"/>
              </v:shape>
            </v:group>
            <v:group style="position:absolute;left:5366;top:-3504;width:2990;height:2" coordorigin="5366,-3504" coordsize="2990,2">
              <v:shape style="position:absolute;left:5366;top:-3504;width:2990;height:2" coordorigin="5366,-3504" coordsize="2990,0" path="m5366,-3504l8357,-3504e" filled="f" stroked="t" strokeweight=".78pt" strokecolor="#000000">
                <v:path arrowok="t"/>
              </v:shape>
            </v:group>
            <v:group style="position:absolute;left:5206;top:-5644;width:176;height:3970" coordorigin="5206,-5644" coordsize="176,3970">
              <v:shape style="position:absolute;left:5206;top:-5644;width:176;height:3970" coordorigin="5206,-5644" coordsize="176,3970" path="m5206,-1674l5264,-2660,5368,-3526,5382,-4452,5353,-5158,5309,-5644e" filled="f" stroked="t" strokeweight="2.34pt" strokecolor="#000000">
                <v:path arrowok="t"/>
              </v:shape>
            </v:group>
            <v:group style="position:absolute;left:5866;top:-3512;width:59;height:1822" coordorigin="5866,-3512" coordsize="59,1822">
              <v:shape style="position:absolute;left:5866;top:-3512;width:59;height:1822" coordorigin="5866,-3512" coordsize="59,1822" path="m5866,-1690l5910,-2205,5924,-2880,5924,-3512e" filled="f" stroked="t" strokeweight="2.34pt" strokecolor="#969696">
                <v:path arrowok="t"/>
              </v:shape>
            </v:group>
            <v:group style="position:absolute;left:6481;top:-3496;width:2;height:1793" coordorigin="6481,-3496" coordsize="2,1793">
              <v:shape style="position:absolute;left:6481;top:-3496;width:2;height:1793" coordorigin="6481,-3496" coordsize="0,1793" path="m6481,-1703l6481,-3496e" filled="f" stroked="t" strokeweight="2.34pt" strokecolor="#969696">
                <v:path arrowok="t"/>
              </v:shape>
            </v:group>
            <v:group style="position:absolute;left:7096;top:-3483;width:5;height:1793" coordorigin="7096,-3483" coordsize="5,1793">
              <v:shape style="position:absolute;left:7096;top:-3483;width:5;height:1793" coordorigin="7096,-3483" coordsize="5,1793" path="m7096,-1690l7100,-3483e" filled="f" stroked="t" strokeweight="2.34pt" strokecolor="#969696">
                <v:path arrowok="t"/>
              </v:shape>
            </v:group>
            <v:group style="position:absolute;left:7622;top:-5423;width:60;height:3749" coordorigin="7622,-5423" coordsize="60,3749">
              <v:shape style="position:absolute;left:7622;top:-5423;width:60;height:3749" coordorigin="7622,-5423" coordsize="60,3749" path="m7682,-1674l7652,-3497,7638,-4820,7622,-5423e" filled="f" stroked="t" strokeweight="2.34pt" strokecolor="#000000">
                <v:path arrowok="t"/>
              </v:shape>
            </v:group>
            <v:group style="position:absolute;left:6731;top:-4554;width:2665;height:102" coordorigin="6731,-4554" coordsize="2665,102">
              <v:shape style="position:absolute;left:6731;top:-4554;width:2665;height:102" coordorigin="6731,-4554" coordsize="2665,102" path="m6731,-4554l7639,-4511,8386,-4481,9396,-4452e" filled="f" stroked="t" strokeweight="2.346pt" strokecolor="#000000">
                <v:path arrowok="t"/>
              </v:shape>
            </v:group>
            <v:group style="position:absolute;left:5879;top:-5614;width:191;height:911" coordorigin="5879,-5614" coordsize="191,911">
              <v:shape style="position:absolute;left:5879;top:-5614;width:191;height:911" coordorigin="5879,-5614" coordsize="191,911" path="m5879,-4703l5996,-5158,6070,-5614e" filled="f" stroked="t" strokeweight="2.34pt" strokecolor="#000000">
                <v:path arrowok="t"/>
              </v:shape>
            </v:group>
            <v:group style="position:absolute;left:1938;top:-2631;width:4528;height:46" coordorigin="1938,-2631" coordsize="4528,46">
              <v:shape style="position:absolute;left:1938;top:-2631;width:4528;height:46" coordorigin="1938,-2631" coordsize="4528,46" path="m6466,-2615l5923,-2615,5249,-2631,4546,-2600,3960,-2615,2598,-2585,1938,-2600e" filled="f" stroked="t" strokeweight="2.34pt" strokecolor="#000000">
                <v:path arrowok="t"/>
              </v:shape>
            </v:group>
            <v:group style="position:absolute;left:3155;top:-5598;width:59;height:2998" coordorigin="3155,-5598" coordsize="59,2998">
              <v:shape style="position:absolute;left:3155;top:-5598;width:59;height:2998" coordorigin="3155,-5598" coordsize="59,2998" path="m3199,-2601l3214,-3424,3185,-4672,3155,-5598e" filled="f" stroked="t" strokeweight="2.34pt" strokecolor="#000000">
                <v:path arrowok="t"/>
              </v:shape>
            </v:group>
            <v:group style="position:absolute;left:3169;top:-5084;width:2154;height:86" coordorigin="3169,-5084" coordsize="2154,86">
              <v:shape style="position:absolute;left:3169;top:-5084;width:2154;height:86" coordorigin="3169,-5084" coordsize="2154,86" path="m5323,-5084l4868,-5055,4092,-5040,3580,-5012,3169,-4997e" filled="f" stroked="t" strokeweight="2.34pt" strokecolor="#000000">
                <v:path arrowok="t"/>
              </v:shape>
            </v:group>
            <v:group style="position:absolute;left:1968;top:-3232;width:2549;height:43" coordorigin="1968,-3232" coordsize="2549,43">
              <v:shape style="position:absolute;left:1968;top:-3232;width:2549;height:43" coordorigin="1968,-3232" coordsize="2549,43" path="m1968,-3189l3214,-3218,4517,-3232e" filled="f" stroked="t" strokeweight="2.34pt" strokecolor="#000000">
                <v:path arrowok="t"/>
              </v:shape>
            </v:group>
            <v:group style="position:absolute;left:1968;top:-3827;width:3106;height:2" coordorigin="1968,-3827" coordsize="3106,2">
              <v:shape style="position:absolute;left:1968;top:-3827;width:3106;height:2" coordorigin="1968,-3827" coordsize="3106,0" path="m1968,-3827l5074,-3827e" filled="f" stroked="t" strokeweight="2.16pt" strokecolor="#000000">
                <v:path arrowok="t"/>
              </v:shape>
            </v:group>
            <v:group style="position:absolute;left:4033;top:-5614;width:73;height:1750" coordorigin="4033,-5614" coordsize="73,1750">
              <v:shape style="position:absolute;left:4033;top:-5614;width:73;height:1750" coordorigin="4033,-5614" coordsize="73,1750" path="m4106,-3864l4078,-4365,4078,-5099,4033,-5614e" filled="f" stroked="t" strokeweight="2.34pt" strokecolor="#969696">
                <v:path arrowok="t"/>
              </v:shape>
            </v:group>
            <v:group style="position:absolute;left:4356;top:-2601;width:59;height:956" coordorigin="4356,-2601" coordsize="59,956">
              <v:shape style="position:absolute;left:4356;top:-2601;width:59;height:956" coordorigin="4356,-2601" coordsize="59,956" path="m4415,-2601l4356,-1644e" filled="f" stroked="t" strokeweight="2.34pt" strokecolor="#000000">
                <v:path arrowok="t"/>
              </v:shape>
            </v:group>
            <v:group style="position:absolute;left:8342;top:-2578;width:1583;height:2" coordorigin="8342,-2578" coordsize="1583,2">
              <v:shape style="position:absolute;left:8342;top:-2578;width:1583;height:2" coordorigin="8342,-2578" coordsize="1583,0" path="m8342,-2578l9925,-2578e" filled="f" stroked="t" strokeweight=".72pt" strokecolor="#000000">
                <v:path arrowok="t"/>
              </v:shape>
            </v:group>
            <v:group style="position:absolute;left:2422;top:-1733;width:233;height:233" coordorigin="2422,-1733" coordsize="233,233">
              <v:shape style="position:absolute;left:2422;top:-1733;width:233;height:233" coordorigin="2422,-1733" coordsize="233,233" path="m2539,-1733l2476,-1714,2433,-1666,2422,-1623,2424,-1598,2452,-1538,2506,-1504,2527,-1500,2552,-1502,2614,-1528,2650,-1580,2655,-1600,2653,-1626,2627,-1690,2577,-1726,2539,-1733e" filled="t" fillcolor="#EAEAEA" stroked="f">
                <v:path arrowok="t"/>
                <v:fill/>
              </v:shape>
            </v:group>
            <v:group style="position:absolute;left:2422;top:-1733;width:233;height:233" coordorigin="2422,-1733" coordsize="233,233">
              <v:shape style="position:absolute;left:2422;top:-1733;width:233;height:233" coordorigin="2422,-1733" coordsize="233,233" path="m2539,-1733l2476,-1714,2433,-1666,2422,-1623,2424,-1598,2452,-1538,2506,-1504,2527,-1500,2552,-1502,2614,-1528,2650,-1580,2655,-1600,2653,-1626,2627,-1690,2577,-1726,2557,-1732e" filled="f" stroked="t" strokeweight="1.17pt" strokecolor="#000000">
                <v:path arrowok="t"/>
              </v:shape>
            </v:group>
            <v:group style="position:absolute;left:1587;top:-1190;width:235;height:234" coordorigin="1587,-1190" coordsize="235,234">
              <v:shape style="position:absolute;left:1587;top:-1190;width:235;height:234" coordorigin="1587,-1190" coordsize="235,234" path="m1704,-1190l1640,-1171,1598,-1122,1587,-1079,1589,-1055,1617,-994,1670,-960,1691,-955,1717,-957,1780,-983,1816,-1033,1821,-1054,1820,-1080,1795,-1144,1747,-1182,1704,-1190e" filled="t" fillcolor="#EAEAEA" stroked="f">
                <v:path arrowok="t"/>
                <v:fill/>
              </v:shape>
            </v:group>
            <v:group style="position:absolute;left:1587;top:-1190;width:235;height:234" coordorigin="1587,-1190" coordsize="235,234">
              <v:shape style="position:absolute;left:1587;top:-1190;width:235;height:234" coordorigin="1587,-1190" coordsize="235,234" path="m1704,-1190l1640,-1171,1598,-1122,1587,-1079,1589,-1055,1617,-994,1670,-960,1691,-955,1717,-957,1780,-983,1816,-1033,1821,-1054,1820,-1080,1795,-1144,1747,-1182,1706,-1190e" filled="f" stroked="t" strokeweight="1.17pt" strokecolor="#000000">
                <v:path arrowok="t"/>
              </v:shape>
            </v:group>
            <v:group style="position:absolute;left:1734;top:-1733;width:233;height:234" coordorigin="1734,-1733" coordsize="233,234">
              <v:shape style="position:absolute;left:1734;top:-1733;width:233;height:234" coordorigin="1734,-1733" coordsize="233,234" path="m1850,-1733l1787,-1714,1745,-1665,1734,-1622,1736,-1598,1765,-1538,1819,-1504,1840,-1500,1865,-1502,1927,-1528,1962,-1580,1967,-1601,1965,-1627,1939,-1690,1890,-1726,1850,-1733e" filled="t" fillcolor="#EAEAEA" stroked="f">
                <v:path arrowok="t"/>
                <v:fill/>
              </v:shape>
            </v:group>
            <v:group style="position:absolute;left:1734;top:-1733;width:233;height:234" coordorigin="1734,-1733" coordsize="233,234">
              <v:shape style="position:absolute;left:1734;top:-1733;width:233;height:234" coordorigin="1734,-1733" coordsize="233,234" path="m1850,-1733l1787,-1714,1745,-1665,1734,-1622,1736,-1598,1765,-1538,1819,-1504,1840,-1500,1865,-1502,1927,-1528,1962,-1580,1967,-1601,1965,-1627,1939,-1690,1890,-1726,1869,-1732e" filled="f" stroked="t" strokeweight="1.17pt" strokecolor="#000000">
                <v:path arrowok="t"/>
              </v:shape>
            </v:group>
            <v:group style="position:absolute;left:1866;top:-2704;width:233;height:235" coordorigin="1866,-2704" coordsize="233,235">
              <v:shape style="position:absolute;left:1866;top:-2704;width:233;height:235" coordorigin="1866,-2704" coordsize="233,235" path="m1982,-2704l1919,-2685,1877,-2636,1866,-2593,1868,-2568,1896,-2508,1949,-2474,1971,-2469,1996,-2471,2058,-2498,2094,-2549,2099,-2570,2097,-2596,2072,-2660,2023,-2697,1982,-2704e" filled="t" fillcolor="#EAEAEA" stroked="f">
                <v:path arrowok="t"/>
                <v:fill/>
              </v:shape>
            </v:group>
            <v:group style="position:absolute;left:1866;top:-2704;width:233;height:235" coordorigin="1866,-2704" coordsize="233,235">
              <v:shape style="position:absolute;left:1866;top:-2704;width:233;height:235" coordorigin="1866,-2704" coordsize="233,235" path="m1982,-2704l1919,-2685,1877,-2636,1866,-2593,1868,-2568,1896,-2508,1949,-2474,1971,-2469,1996,-2471,2058,-2498,2094,-2549,2099,-2570,2097,-2596,2072,-2660,2023,-2697,2003,-2702e" filled="f" stroked="t" strokeweight="1.17pt" strokecolor="#000000">
                <v:path arrowok="t"/>
              </v:shape>
            </v:group>
            <v:group style="position:absolute;left:3096;top:-2733;width:233;height:233" coordorigin="3096,-2733" coordsize="233,233">
              <v:shape style="position:absolute;left:3096;top:-2733;width:233;height:233" coordorigin="3096,-2733" coordsize="233,233" path="m3214,-2733l3150,-2714,3107,-2666,3096,-2623,3098,-2598,3127,-2538,3180,-2504,3201,-2499,3227,-2501,3289,-2528,3324,-2579,3329,-2600,3327,-2626,3301,-2689,3252,-2726,3214,-2733e" filled="t" fillcolor="#EAEAEA" stroked="f">
                <v:path arrowok="t"/>
                <v:fill/>
              </v:shape>
            </v:group>
            <v:group style="position:absolute;left:3096;top:-2733;width:233;height:233" coordorigin="3096,-2733" coordsize="233,233">
              <v:shape style="position:absolute;left:3096;top:-2733;width:233;height:233" coordorigin="3096,-2733" coordsize="233,233" path="m3214,-2733l3150,-2714,3107,-2666,3096,-2623,3098,-2598,3127,-2538,3180,-2504,3201,-2499,3227,-2501,3289,-2528,3324,-2579,3329,-2600,3327,-2626,3301,-2689,3252,-2726,3232,-2731e" filled="f" stroked="t" strokeweight="1.17pt" strokecolor="#000000">
                <v:path arrowok="t"/>
              </v:shape>
            </v:group>
            <v:group style="position:absolute;left:3784;top:-2733;width:235;height:233" coordorigin="3784,-2733" coordsize="235,233">
              <v:shape style="position:absolute;left:3784;top:-2733;width:235;height:233" coordorigin="3784,-2733" coordsize="235,233" path="m3902,-2733l3838,-2714,3795,-2666,3784,-2623,3786,-2599,3814,-2539,3867,-2504,3888,-2500,3914,-2501,3977,-2527,4014,-2577,4019,-2598,4017,-2624,3992,-2688,3943,-2725,3902,-2733e" filled="t" fillcolor="#EAEAEA" stroked="f">
                <v:path arrowok="t"/>
                <v:fill/>
              </v:shape>
            </v:group>
            <v:group style="position:absolute;left:3784;top:-2733;width:235;height:233" coordorigin="3784,-2733" coordsize="235,233">
              <v:shape style="position:absolute;left:3784;top:-2733;width:235;height:233" coordorigin="3784,-2733" coordsize="235,233" path="m3902,-2733l3838,-2714,3795,-2666,3784,-2623,3786,-2599,3814,-2539,3867,-2504,3888,-2500,3914,-2501,3977,-2527,4014,-2577,4019,-2598,4017,-2624,3992,-2688,3943,-2725,3902,-2733e" filled="f" stroked="t" strokeweight="1.17pt" strokecolor="#000000">
                <v:path arrowok="t"/>
              </v:shape>
            </v:group>
            <v:group style="position:absolute;left:4283;top:-2717;width:233;height:234" coordorigin="4283,-2717" coordsize="233,234">
              <v:shape style="position:absolute;left:4283;top:-2717;width:233;height:234" coordorigin="4283,-2717" coordsize="233,234" path="m4400,-2717l4337,-2698,4294,-2650,4283,-2607,4285,-2583,4313,-2522,4366,-2487,4387,-2483,4413,-2485,4475,-2511,4511,-2562,4516,-2583,4514,-2609,4489,-2673,4440,-2710,4400,-2717e" filled="t" fillcolor="#EAEAEA" stroked="f">
                <v:path arrowok="t"/>
                <v:fill/>
              </v:shape>
            </v:group>
            <v:group style="position:absolute;left:4283;top:-2717;width:233;height:234" coordorigin="4283,-2717" coordsize="233,234">
              <v:shape style="position:absolute;left:4283;top:-2717;width:233;height:234" coordorigin="4283,-2717" coordsize="233,234" path="m4400,-2717l4337,-2698,4294,-2650,4283,-2607,4285,-2583,4313,-2522,4366,-2487,4387,-2483,4413,-2485,4475,-2511,4511,-2562,4516,-2583,4514,-2609,4489,-2673,4440,-2710,4420,-2716e" filled="f" stroked="t" strokeweight="1.17pt" strokecolor="#000000">
                <v:path arrowok="t"/>
              </v:shape>
            </v:group>
            <v:group style="position:absolute;left:4239;top:-1776;width:234;height:233" coordorigin="4239,-1776" coordsize="234,233">
              <v:shape style="position:absolute;left:4239;top:-1776;width:234;height:233" coordorigin="4239,-1776" coordsize="234,233" path="m4356,-1776l4292,-1758,4250,-1709,4239,-1666,4241,-1642,4269,-1581,4322,-1547,4344,-1543,4369,-1545,4432,-1571,4468,-1622,4472,-1643,4471,-1669,4445,-1732,4396,-1769,4356,-1776e" filled="t" fillcolor="#EAEAEA" stroked="f">
                <v:path arrowok="t"/>
                <v:fill/>
              </v:shape>
            </v:group>
            <v:group style="position:absolute;left:4239;top:-1776;width:234;height:233" coordorigin="4239,-1776" coordsize="234,233">
              <v:shape style="position:absolute;left:4239;top:-1776;width:234;height:233" coordorigin="4239,-1776" coordsize="234,233" path="m4356,-1776l4292,-1758,4250,-1709,4239,-1666,4241,-1642,4269,-1581,4322,-1547,4344,-1543,4369,-1545,4432,-1571,4468,-1622,4472,-1643,4471,-1669,4445,-1732,4396,-1769,4376,-1775e" filled="f" stroked="t" strokeweight="1.17pt" strokecolor="#000000">
                <v:path arrowok="t"/>
              </v:shape>
            </v:group>
            <v:group style="position:absolute;left:5074;top:-1776;width:234;height:233" coordorigin="5074,-1776" coordsize="234,233">
              <v:shape style="position:absolute;left:5074;top:-1776;width:234;height:233" coordorigin="5074,-1776" coordsize="234,233" path="m5191,-1776l5128,-1758,5085,-1709,5074,-1666,5076,-1642,5104,-1581,5158,-1547,5179,-1543,5205,-1545,5267,-1571,5303,-1622,5308,-1643,5306,-1669,5281,-1732,5232,-1769,5191,-1776e" filled="t" fillcolor="#EAEAEA" stroked="f">
                <v:path arrowok="t"/>
                <v:fill/>
              </v:shape>
            </v:group>
            <v:group style="position:absolute;left:5074;top:-1776;width:234;height:233" coordorigin="5074,-1776" coordsize="234,233">
              <v:shape style="position:absolute;left:5074;top:-1776;width:234;height:233" coordorigin="5074,-1776" coordsize="234,233" path="m5191,-1776l5128,-1758,5085,-1709,5074,-1666,5076,-1642,5104,-1581,5158,-1547,5179,-1543,5205,-1545,5267,-1571,5303,-1622,5308,-1643,5306,-1669,5281,-1732,5232,-1769,5211,-1775e" filled="f" stroked="t" strokeweight="1.17pt" strokecolor="#000000">
                <v:path arrowok="t"/>
              </v:shape>
            </v:group>
            <v:group style="position:absolute;left:8182;top:-1748;width:233;height:235" coordorigin="8182,-1748" coordsize="233,235">
              <v:shape style="position:absolute;left:8182;top:-1748;width:233;height:235" coordorigin="8182,-1748" coordsize="233,235" path="m8298,-1748l8235,-1729,8192,-1680,8182,-1636,8184,-1612,8212,-1552,8265,-1517,8287,-1513,8312,-1515,8374,-1542,8410,-1593,8414,-1614,8413,-1640,8387,-1703,8338,-1740,8298,-1748e" filled="t" fillcolor="#EAEAEA" stroked="f">
                <v:path arrowok="t"/>
                <v:fill/>
              </v:shape>
            </v:group>
            <v:group style="position:absolute;left:8182;top:-1748;width:233;height:235" coordorigin="8182,-1748" coordsize="233,235">
              <v:shape style="position:absolute;left:8182;top:-1748;width:233;height:235" coordorigin="8182,-1748" coordsize="233,235" path="m8298,-1748l8235,-1729,8192,-1680,8182,-1636,8184,-1612,8212,-1552,8265,-1517,8287,-1513,8312,-1515,8374,-1542,8410,-1593,8414,-1614,8413,-1640,8387,-1703,8338,-1740,8318,-1746e" filled="f" stroked="t" strokeweight="1.173pt" strokecolor="#000000">
                <v:path arrowok="t"/>
              </v:shape>
            </v:group>
            <v:group style="position:absolute;left:8225;top:-2704;width:232;height:235" coordorigin="8225,-2704" coordsize="232,235">
              <v:shape style="position:absolute;left:8225;top:-2704;width:232;height:235" coordorigin="8225,-2704" coordsize="232,235" path="m8341,-2704l8278,-2685,8236,-2636,8225,-2593,8227,-2568,8255,-2508,8308,-2474,8330,-2469,8355,-2471,8417,-2498,8452,-2550,8457,-2571,8455,-2597,8429,-2660,8380,-2697,8341,-2704e" filled="t" fillcolor="#EAEAEA" stroked="f">
                <v:path arrowok="t"/>
                <v:fill/>
              </v:shape>
            </v:group>
            <v:group style="position:absolute;left:8225;top:-2704;width:232;height:235" coordorigin="8225,-2704" coordsize="232,235">
              <v:shape style="position:absolute;left:8225;top:-2704;width:232;height:235" coordorigin="8225,-2704" coordsize="232,235" path="m8341,-2704l8278,-2685,8236,-2636,8225,-2593,8227,-2568,8255,-2508,8308,-2474,8330,-2469,8355,-2471,8417,-2498,8452,-2550,8457,-2571,8455,-2597,8429,-2660,8380,-2697,8360,-2702e" filled="f" stroked="t" strokeweight="1.173pt" strokecolor="#000000">
                <v:path arrowok="t"/>
              </v:shape>
            </v:group>
            <v:group style="position:absolute;left:8268;top:-3615;width:233;height:235" coordorigin="8268,-3615" coordsize="233,235">
              <v:shape style="position:absolute;left:8268;top:-3615;width:233;height:235" coordorigin="8268,-3615" coordsize="233,235" path="m8384,-3615l8321,-3596,8279,-3547,8268,-3504,8270,-3479,8298,-3419,8351,-3384,8373,-3380,8398,-3382,8460,-3409,8496,-3460,8501,-3481,8499,-3507,8474,-3570,8425,-3608,8384,-3615e" filled="t" fillcolor="#EAEAEA" stroked="f">
                <v:path arrowok="t"/>
                <v:fill/>
              </v:shape>
            </v:group>
            <v:group style="position:absolute;left:8268;top:-3615;width:233;height:235" coordorigin="8268,-3615" coordsize="233,235">
              <v:shape style="position:absolute;left:8268;top:-3615;width:233;height:235" coordorigin="8268,-3615" coordsize="233,235" path="m8384,-3615l8321,-3596,8279,-3547,8268,-3504,8270,-3479,8298,-3419,8351,-3384,8373,-3380,8398,-3382,8460,-3409,8496,-3460,8501,-3481,8499,-3507,8474,-3570,8425,-3608,8405,-3613e" filled="f" stroked="t" strokeweight="1.173pt" strokecolor="#000000">
                <v:path arrowok="t"/>
              </v:shape>
            </v:group>
            <v:group style="position:absolute;left:8284;top:-4599;width:233;height:235" coordorigin="8284,-4599" coordsize="233,235">
              <v:shape style="position:absolute;left:8284;top:-4599;width:233;height:235" coordorigin="8284,-4599" coordsize="233,235" path="m8400,-4599l8337,-4580,8295,-4531,8284,-4488,8286,-4463,8314,-4403,8367,-4368,8389,-4364,8414,-4366,8476,-4393,8512,-4444,8516,-4465,8515,-4491,8489,-4555,8440,-4592,8400,-4599e" filled="t" fillcolor="#EAEAEA" stroked="f">
                <v:path arrowok="t"/>
                <v:fill/>
              </v:shape>
            </v:group>
            <v:group style="position:absolute;left:8284;top:-4599;width:233;height:235" coordorigin="8284,-4599" coordsize="233,235">
              <v:shape style="position:absolute;left:8284;top:-4599;width:233;height:235" coordorigin="8284,-4599" coordsize="233,235" path="m8400,-4599l8337,-4580,8295,-4531,8284,-4488,8286,-4463,8314,-4403,8367,-4368,8389,-4364,8414,-4366,8476,-4393,8512,-4444,8516,-4465,8515,-4491,8489,-4555,8440,-4592,8420,-4597e" filled="f" stroked="t" strokeweight="1.173pt" strokecolor="#000000">
                <v:path arrowok="t"/>
              </v:shape>
            </v:group>
            <v:group style="position:absolute;left:8327;top:-5495;width:233;height:234" coordorigin="8327,-5495" coordsize="233,234">
              <v:shape style="position:absolute;left:8327;top:-5495;width:233;height:234" coordorigin="8327,-5495" coordsize="233,234" path="m8443,-5495l8379,-5476,8337,-5428,8327,-5384,8329,-5360,8357,-5300,8411,-5266,8432,-5262,8458,-5264,8519,-5291,8555,-5342,8560,-5363,8558,-5389,8532,-5452,8482,-5488,8443,-5495e" filled="t" fillcolor="#EAEAEA" stroked="f">
                <v:path arrowok="t"/>
                <v:fill/>
              </v:shape>
            </v:group>
            <v:group style="position:absolute;left:8327;top:-5495;width:233;height:234" coordorigin="8327,-5495" coordsize="233,234">
              <v:shape style="position:absolute;left:8327;top:-5495;width:233;height:234" coordorigin="8327,-5495" coordsize="233,234" path="m8443,-5495l8379,-5476,8337,-5428,8327,-5384,8329,-5360,8357,-5300,8411,-5266,8432,-5262,8458,-5264,8519,-5291,8555,-5342,8560,-5363,8558,-5389,8532,-5452,8482,-5488,8462,-5494e" filled="f" stroked="t" strokeweight="1.173pt" strokecolor="#000000">
                <v:path arrowok="t"/>
              </v:shape>
            </v:group>
            <v:group style="position:absolute;left:9205;top:-5511;width:234;height:236" coordorigin="9205,-5511" coordsize="234,236">
              <v:shape style="position:absolute;left:9205;top:-5511;width:234;height:236" coordorigin="9205,-5511" coordsize="234,236" path="m9323,-5511l9259,-5492,9217,-5444,9205,-5401,9207,-5376,9235,-5315,9288,-5280,9309,-5275,9335,-5277,9398,-5303,9434,-5353,9440,-5373,9439,-5400,9414,-5464,9367,-5502,9323,-5511e" filled="t" fillcolor="#EAEAEA" stroked="f">
                <v:path arrowok="t"/>
                <v:fill/>
              </v:shape>
            </v:group>
            <v:group style="position:absolute;left:9205;top:-5511;width:234;height:236" coordorigin="9205,-5511" coordsize="234,236">
              <v:shape style="position:absolute;left:9205;top:-5511;width:234;height:236" coordorigin="9205,-5511" coordsize="234,236" path="m9323,-5511l9259,-5492,9217,-5444,9205,-5401,9207,-5376,9235,-5315,9288,-5280,9309,-5275,9335,-5277,9398,-5303,9434,-5353,9440,-5373,9439,-5400,9414,-5464,9367,-5502,9326,-5511e" filled="f" stroked="t" strokeweight="1.173pt" strokecolor="#000000">
                <v:path arrowok="t"/>
              </v:shape>
            </v:group>
            <v:group style="position:absolute;left:10086;top:-5584;width:233;height:234" coordorigin="10086,-5584" coordsize="233,234">
              <v:shape style="position:absolute;left:10086;top:-5584;width:233;height:234" coordorigin="10086,-5584" coordsize="233,234" path="m10202,-5584l10139,-5565,10097,-5516,10086,-5473,10088,-5448,10117,-5388,10170,-5354,10192,-5350,10217,-5352,10279,-5379,10314,-5431,10319,-5452,10317,-5477,10291,-5540,10242,-5577,10202,-5584e" filled="t" fillcolor="#EAEAEA" stroked="f">
                <v:path arrowok="t"/>
                <v:fill/>
              </v:shape>
            </v:group>
            <v:group style="position:absolute;left:10086;top:-5584;width:233;height:234" coordorigin="10086,-5584" coordsize="233,234">
              <v:shape style="position:absolute;left:10086;top:-5584;width:233;height:234" coordorigin="10086,-5584" coordsize="233,234" path="m10202,-5584l10139,-5565,10097,-5516,10086,-5473,10088,-5448,10117,-5388,10170,-5354,10192,-5350,10217,-5352,10279,-5379,10314,-5431,10319,-5452,10317,-5477,10291,-5540,10242,-5577,10221,-5582e" filled="f" stroked="t" strokeweight="1.173pt" strokecolor="#000000">
                <v:path arrowok="t"/>
              </v:shape>
            </v:group>
            <v:group style="position:absolute;left:9294;top:-4569;width:233;height:235" coordorigin="9294,-4569" coordsize="233,235">
              <v:shape style="position:absolute;left:9294;top:-4569;width:233;height:235" coordorigin="9294,-4569" coordsize="233,235" path="m9410,-4569l9347,-4550,9305,-4501,9294,-4458,9296,-4433,9324,-4373,9377,-4338,9399,-4334,9424,-4336,9486,-4363,9522,-4414,9527,-4435,9525,-4461,9500,-4524,9451,-4562,9410,-4569e" filled="t" fillcolor="#EAEAEA" stroked="f">
                <v:path arrowok="t"/>
                <v:fill/>
              </v:shape>
            </v:group>
            <v:group style="position:absolute;left:9294;top:-4569;width:233;height:235" coordorigin="9294,-4569" coordsize="233,235">
              <v:shape style="position:absolute;left:9294;top:-4569;width:233;height:235" coordorigin="9294,-4569" coordsize="233,235" path="m9410,-4569l9347,-4550,9305,-4501,9294,-4458,9296,-4433,9324,-4373,9377,-4338,9399,-4334,9424,-4336,9486,-4363,9522,-4414,9527,-4435,9525,-4461,9500,-4524,9451,-4562,9431,-4567e" filled="f" stroked="t" strokeweight="1.173pt" strokecolor="#000000">
                <v:path arrowok="t"/>
              </v:shape>
            </v:group>
            <v:group style="position:absolute;left:9235;top:-2687;width:232;height:234" coordorigin="9235,-2687" coordsize="232,234">
              <v:shape style="position:absolute;left:9235;top:-2687;width:232;height:234" coordorigin="9235,-2687" coordsize="232,234" path="m9352,-2687l9288,-2668,9246,-2619,9235,-2576,9237,-2552,9266,-2492,9319,-2458,9341,-2454,9366,-2456,9428,-2483,9463,-2535,9467,-2556,9465,-2581,9440,-2644,9390,-2681,9352,-2687e" filled="t" fillcolor="#EAEAEA" stroked="f">
                <v:path arrowok="t"/>
                <v:fill/>
              </v:shape>
            </v:group>
            <v:group style="position:absolute;left:9235;top:-2687;width:232;height:234" coordorigin="9235,-2687" coordsize="232,234">
              <v:shape style="position:absolute;left:9235;top:-2687;width:232;height:234" coordorigin="9235,-2687" coordsize="232,234" path="m9352,-2687l9288,-2668,9246,-2619,9235,-2576,9237,-2552,9266,-2492,9319,-2458,9341,-2454,9366,-2456,9428,-2483,9463,-2535,9467,-2556,9465,-2581,9440,-2644,9390,-2681,9369,-2686e" filled="f" stroked="t" strokeweight="1.173pt" strokecolor="#000000">
                <v:path arrowok="t"/>
              </v:shape>
            </v:group>
            <v:group style="position:absolute;left:9251;top:-1733;width:232;height:234" coordorigin="9251,-1733" coordsize="232,234">
              <v:shape style="position:absolute;left:9251;top:-1733;width:232;height:234" coordorigin="9251,-1733" coordsize="232,234" path="m9367,-1733l9304,-1714,9262,-1665,9251,-1622,9253,-1598,9282,-1538,9335,-1504,9357,-1500,9382,-1502,9443,-1529,9478,-1581,9483,-1602,9481,-1628,9455,-1690,9405,-1727,9367,-1733e" filled="t" fillcolor="#EAEAEA" stroked="f">
                <v:path arrowok="t"/>
                <v:fill/>
              </v:shape>
            </v:group>
            <v:group style="position:absolute;left:9251;top:-1733;width:232;height:234" coordorigin="9251,-1733" coordsize="232,234">
              <v:shape style="position:absolute;left:9251;top:-1733;width:232;height:234" coordorigin="9251,-1733" coordsize="232,234" path="m9367,-1733l9304,-1714,9262,-1665,9251,-1622,9253,-1598,9282,-1538,9335,-1504,9357,-1500,9382,-1502,9443,-1529,9478,-1581,9483,-1602,9481,-1628,9455,-1690,9405,-1727,9385,-1732e" filled="f" stroked="t" strokeweight="1.173pt" strokecolor="#000000">
                <v:path arrowok="t"/>
              </v:shape>
            </v:group>
            <v:group style="position:absolute;left:9865;top:-1719;width:232;height:236" coordorigin="9865,-1719" coordsize="232,236">
              <v:shape style="position:absolute;left:9865;top:-1719;width:232;height:236" coordorigin="9865,-1719" coordsize="232,236" path="m9983,-1719l9919,-1700,9877,-1652,9865,-1609,9867,-1584,9895,-1523,9948,-1488,9969,-1483,9994,-1485,10057,-1511,10093,-1562,10098,-1583,10096,-1609,10072,-1674,10024,-1711,9983,-1719e" filled="t" fillcolor="#EAEAEA" stroked="f">
                <v:path arrowok="t"/>
                <v:fill/>
              </v:shape>
            </v:group>
            <v:group style="position:absolute;left:9865;top:-1719;width:232;height:236" coordorigin="9865,-1719" coordsize="232,236">
              <v:shape style="position:absolute;left:9865;top:-1719;width:232;height:236" coordorigin="9865,-1719" coordsize="232,236" path="m9983,-1719l9919,-1700,9877,-1652,9865,-1609,9867,-1584,9895,-1523,9948,-1488,9969,-1483,9994,-1485,10057,-1511,10093,-1562,10098,-1583,10096,-1609,10072,-1674,10024,-1711,9983,-1719e" filled="f" stroked="t" strokeweight="1.173pt" strokecolor="#000000">
                <v:path arrowok="t"/>
              </v:shape>
            </v:group>
            <v:group style="position:absolute;left:9791;top:-2687;width:235;height:233" coordorigin="9791,-2687" coordsize="235,233">
              <v:shape style="position:absolute;left:9791;top:-2687;width:235;height:233" coordorigin="9791,-2687" coordsize="235,233" path="m9908,-2687l9845,-2668,9802,-2620,9791,-2577,9793,-2552,9821,-2492,9875,-2458,9896,-2454,9922,-2456,9985,-2482,10021,-2532,10026,-2553,10024,-2579,9999,-2642,9950,-2680,9908,-2687e" filled="t" fillcolor="#EAEAEA" stroked="f">
                <v:path arrowok="t"/>
                <v:fill/>
              </v:shape>
            </v:group>
            <v:group style="position:absolute;left:9791;top:-2687;width:235;height:233" coordorigin="9791,-2687" coordsize="235,233">
              <v:shape style="position:absolute;left:9791;top:-2687;width:235;height:233" coordorigin="9791,-2687" coordsize="235,233" path="m9908,-2687l9845,-2668,9802,-2620,9791,-2577,9793,-2552,9821,-2492,9875,-2458,9896,-2454,9922,-2456,9985,-2482,10021,-2532,10026,-2553,10024,-2579,9999,-2642,9950,-2680,9909,-2687e" filled="f" stroked="t" strokeweight="1.173pt" strokecolor="#000000">
                <v:path arrowok="t"/>
              </v:shape>
            </v:group>
            <v:group style="position:absolute;left:7536;top:-3628;width:233;height:233" coordorigin="7536,-3628" coordsize="233,233">
              <v:shape style="position:absolute;left:7536;top:-3628;width:233;height:233" coordorigin="7536,-3628" coordsize="233,233" path="m7654,-3628l7590,-3609,7547,-3561,7536,-3518,7538,-3493,7567,-3433,7620,-3399,7641,-3395,7667,-3396,7729,-3423,7764,-3474,7769,-3495,7767,-3521,7742,-3585,7692,-3621,7654,-3628e" filled="t" fillcolor="#EAEAEA" stroked="f">
                <v:path arrowok="t"/>
                <v:fill/>
              </v:shape>
            </v:group>
            <v:group style="position:absolute;left:7536;top:-3628;width:233;height:233" coordorigin="7536,-3628" coordsize="233,233">
              <v:shape style="position:absolute;left:7536;top:-3628;width:233;height:233" coordorigin="7536,-3628" coordsize="233,233" path="m7654,-3628l7590,-3609,7547,-3561,7536,-3518,7538,-3493,7567,-3433,7620,-3399,7641,-3395,7667,-3396,7729,-3423,7764,-3474,7769,-3495,7767,-3521,7742,-3585,7692,-3621,7672,-3627e" filled="f" stroked="t" strokeweight="1.17pt" strokecolor="#000000">
                <v:path arrowok="t"/>
              </v:shape>
            </v:group>
            <v:group style="position:absolute;left:7521;top:-4628;width:233;height:233" coordorigin="7521,-4628" coordsize="233,233">
              <v:shape style="position:absolute;left:7521;top:-4628;width:233;height:233" coordorigin="7521,-4628" coordsize="233,233" path="m7638,-4628l7574,-4609,7532,-4561,7521,-4518,7523,-4493,7551,-4433,7604,-4399,7626,-4394,7651,-4396,7713,-4423,7748,-4474,7753,-4495,7752,-4521,7726,-4585,7676,-4621,7638,-4628e" filled="t" fillcolor="#EAEAEA" stroked="f">
                <v:path arrowok="t"/>
                <v:fill/>
              </v:shape>
            </v:group>
            <v:group style="position:absolute;left:7521;top:-4628;width:233;height:233" coordorigin="7521,-4628" coordsize="233,233">
              <v:shape style="position:absolute;left:7521;top:-4628;width:233;height:233" coordorigin="7521,-4628" coordsize="233,233" path="m7638,-4628l7574,-4609,7532,-4561,7521,-4518,7523,-4493,7551,-4433,7604,-4399,7626,-4394,7651,-4396,7713,-4423,7748,-4474,7753,-4495,7752,-4521,7726,-4585,7676,-4621,7656,-4626e" filled="f" stroked="t" strokeweight="1.17pt" strokecolor="#000000">
                <v:path arrowok="t"/>
              </v:shape>
            </v:group>
            <v:group style="position:absolute;left:7507;top:-5540;width:233;height:235" coordorigin="7507,-5540" coordsize="233,235">
              <v:shape style="position:absolute;left:7507;top:-5540;width:233;height:235" coordorigin="7507,-5540" coordsize="233,235" path="m7624,-5540l7560,-5521,7518,-5472,7507,-5428,7509,-5404,7537,-5344,7591,-5309,7612,-5305,7637,-5307,7699,-5334,7735,-5385,7740,-5406,7738,-5432,7713,-5495,7664,-5532,7624,-5540e" filled="t" fillcolor="#EAEAEA" stroked="f">
                <v:path arrowok="t"/>
                <v:fill/>
              </v:shape>
            </v:group>
            <v:group style="position:absolute;left:7507;top:-5540;width:233;height:235" coordorigin="7507,-5540" coordsize="233,235">
              <v:shape style="position:absolute;left:7507;top:-5540;width:233;height:235" coordorigin="7507,-5540" coordsize="233,235" path="m7624,-5540l7560,-5521,7518,-5472,7507,-5428,7509,-5404,7537,-5344,7591,-5309,7612,-5305,7637,-5307,7699,-5334,7735,-5385,7740,-5406,7738,-5432,7713,-5495,7664,-5532,7644,-5538e" filled="f" stroked="t" strokeweight="1.17pt" strokecolor="#000000">
                <v:path arrowok="t"/>
              </v:shape>
            </v:group>
            <v:group style="position:absolute;left:7403;top:-6215;width:234;height:233" coordorigin="7403,-6215" coordsize="234,233">
              <v:shape style="position:absolute;left:7403;top:-6215;width:234;height:233" coordorigin="7403,-6215" coordsize="234,233" path="m7520,-6215l7457,-6196,7414,-6148,7403,-6105,7405,-6080,7433,-6020,7487,-5986,7508,-5982,7534,-5984,7596,-6010,7632,-6061,7637,-6081,7635,-6108,7610,-6171,7561,-6208,7520,-6215e" filled="t" fillcolor="#EAEAEA" stroked="f">
                <v:path arrowok="t"/>
                <v:fill/>
              </v:shape>
            </v:group>
            <v:group style="position:absolute;left:7403;top:-6215;width:234;height:233" coordorigin="7403,-6215" coordsize="234,233">
              <v:shape style="position:absolute;left:7403;top:-6215;width:234;height:233" coordorigin="7403,-6215" coordsize="234,233" path="m7520,-6215l7457,-6196,7414,-6148,7403,-6105,7405,-6080,7433,-6020,7487,-5986,7508,-5982,7534,-5984,7596,-6010,7632,-6061,7637,-6081,7635,-6108,7610,-6171,7561,-6208,7541,-6213e" filled="f" stroked="t" strokeweight="1.17pt" strokecolor="#000000">
                <v:path arrowok="t"/>
              </v:shape>
            </v:group>
            <v:group style="position:absolute;left:6803;top:-5627;width:233;height:233" coordorigin="6803,-5627" coordsize="233,233">
              <v:shape style="position:absolute;left:6803;top:-5627;width:233;height:233" coordorigin="6803,-5627" coordsize="233,233" path="m6920,-5627l6857,-5609,6814,-5560,6803,-5517,6805,-5493,6833,-5433,6887,-5398,6908,-5394,6933,-5396,6995,-5423,7031,-5474,7036,-5495,7034,-5521,7009,-5584,6959,-5621,6920,-5627e" filled="t" fillcolor="#EAEAEA" stroked="f">
                <v:path arrowok="t"/>
                <v:fill/>
              </v:shape>
            </v:group>
            <v:group style="position:absolute;left:6803;top:-5627;width:233;height:233" coordorigin="6803,-5627" coordsize="233,233">
              <v:shape style="position:absolute;left:6803;top:-5627;width:233;height:233" coordorigin="6803,-5627" coordsize="233,233" path="m6920,-5627l6857,-5609,6814,-5560,6803,-5517,6805,-5493,6833,-5433,6887,-5398,6908,-5394,6933,-5396,6995,-5423,7031,-5474,7036,-5495,7034,-5521,7009,-5584,6959,-5621,6939,-5626e" filled="f" stroked="t" strokeweight="1.17pt" strokecolor="#000000">
                <v:path arrowok="t"/>
              </v:shape>
            </v:group>
            <v:group style="position:absolute;left:5955;top:-5730;width:233;height:235" coordorigin="5955,-5730" coordsize="233,235">
              <v:shape style="position:absolute;left:5955;top:-5730;width:233;height:235" coordorigin="5955,-5730" coordsize="233,235" path="m6071,-5730l6007,-5712,5965,-5663,5955,-5619,5957,-5595,5985,-5535,6038,-5500,6059,-5496,6085,-5498,6146,-5524,6182,-5576,6187,-5596,6186,-5623,6160,-5686,6111,-5723,6071,-5730e" filled="t" fillcolor="#EAEAEA" stroked="f">
                <v:path arrowok="t"/>
                <v:fill/>
              </v:shape>
            </v:group>
            <v:group style="position:absolute;left:5955;top:-5730;width:233;height:235" coordorigin="5955,-5730" coordsize="233,235">
              <v:shape style="position:absolute;left:5955;top:-5730;width:233;height:235" coordorigin="5955,-5730" coordsize="233,235" path="m6071,-5730l6007,-5712,5965,-5663,5955,-5619,5957,-5595,5985,-5535,6038,-5500,6059,-5496,6085,-5498,6146,-5524,6182,-5576,6187,-5596,6186,-5623,6160,-5686,6111,-5723,6091,-5729e" filled="f" stroked="t" strokeweight="1.17pt" strokecolor="#000000">
                <v:path arrowok="t"/>
              </v:shape>
            </v:group>
            <v:group style="position:absolute;left:5734;top:-4776;width:233;height:234" coordorigin="5734,-4776" coordsize="233,234">
              <v:shape style="position:absolute;left:5734;top:-4776;width:233;height:234" coordorigin="5734,-4776" coordsize="233,234" path="m5851,-4776l5788,-4758,5745,-4709,5734,-4666,5736,-4642,5764,-4581,5817,-4546,5838,-4542,5864,-4544,5926,-4570,5961,-4621,5966,-4642,5965,-4668,5940,-4732,5891,-4769,5851,-4776e" filled="t" fillcolor="#EAEAEA" stroked="f">
                <v:path arrowok="t"/>
                <v:fill/>
              </v:shape>
            </v:group>
            <v:group style="position:absolute;left:5734;top:-4776;width:233;height:234" coordorigin="5734,-4776" coordsize="233,234">
              <v:shape style="position:absolute;left:5734;top:-4776;width:233;height:234" coordorigin="5734,-4776" coordsize="233,234" path="m5851,-4776l5788,-4758,5745,-4709,5734,-4666,5736,-4642,5764,-4581,5817,-4546,5838,-4542,5864,-4544,5926,-4570,5961,-4621,5966,-4642,5965,-4668,5940,-4732,5891,-4769,5871,-4775e" filled="f" stroked="t" strokeweight="1.17pt" strokecolor="#000000">
                <v:path arrowok="t"/>
              </v:shape>
            </v:group>
            <v:group style="position:absolute;left:6657;top:-4658;width:234;height:234" coordorigin="6657,-4658" coordsize="234,234">
              <v:shape style="position:absolute;left:6657;top:-4658;width:234;height:234" coordorigin="6657,-4658" coordsize="234,234" path="m6774,-4658l6710,-4639,6668,-4590,6657,-4547,6659,-4523,6687,-4462,6740,-4428,6761,-4423,6786,-4425,6849,-4451,6885,-4502,6890,-4522,6889,-4549,6864,-4613,6815,-4650,6774,-4658e" filled="t" fillcolor="#EAEAEA" stroked="f">
                <v:path arrowok="t"/>
                <v:fill/>
              </v:shape>
            </v:group>
            <v:group style="position:absolute;left:6657;top:-4658;width:234;height:234" coordorigin="6657,-4658" coordsize="234,234">
              <v:shape style="position:absolute;left:6657;top:-4658;width:234;height:234" coordorigin="6657,-4658" coordsize="234,234" path="m6774,-4658l6710,-4639,6668,-4590,6657,-4547,6659,-4523,6687,-4462,6740,-4428,6761,-4423,6786,-4425,6849,-4451,6885,-4502,6890,-4522,6889,-4549,6864,-4613,6815,-4650,6774,-4658e" filled="f" stroked="t" strokeweight="1.17pt" strokecolor="#000000">
                <v:path arrowok="t"/>
              </v:shape>
            </v:group>
            <v:group style="position:absolute;left:5250;top:-3644;width:233;height:233" coordorigin="5250,-3644" coordsize="233,233">
              <v:shape style="position:absolute;left:5250;top:-3644;width:233;height:233" coordorigin="5250,-3644" coordsize="233,233" path="m5368,-3644l5304,-3625,5261,-3577,5250,-3534,5252,-3509,5281,-3449,5334,-3415,5355,-3410,5381,-3412,5443,-3439,5478,-3490,5483,-3511,5481,-3537,5456,-3601,5406,-3637,5368,-3644e" filled="t" fillcolor="#EAEAEA" stroked="f">
                <v:path arrowok="t"/>
                <v:fill/>
              </v:shape>
            </v:group>
            <v:group style="position:absolute;left:5250;top:-3644;width:233;height:233" coordorigin="5250,-3644" coordsize="233,233">
              <v:shape style="position:absolute;left:5250;top:-3644;width:233;height:233" coordorigin="5250,-3644" coordsize="233,233" path="m5368,-3644l5304,-3625,5261,-3577,5250,-3534,5252,-3509,5281,-3449,5334,-3415,5355,-3410,5381,-3412,5443,-3439,5478,-3490,5483,-3511,5481,-3537,5456,-3601,5406,-3637,5386,-3642e" filled="f" stroked="t" strokeweight="1.17pt" strokecolor="#000000">
                <v:path arrowok="t"/>
              </v:shape>
            </v:group>
            <v:group style="position:absolute;left:5265;top:-4275;width:233;height:234" coordorigin="5265,-4275" coordsize="233,234">
              <v:shape style="position:absolute;left:5265;top:-4275;width:233;height:234" coordorigin="5265,-4275" coordsize="233,234" path="m5381,-4275l5317,-4256,5275,-4207,5265,-4164,5267,-4140,5295,-4080,5349,-4045,5370,-4041,5395,-4043,5457,-4070,5493,-4122,5497,-4143,5496,-4168,5470,-4231,5420,-4268,5381,-4275e" filled="t" fillcolor="#EAEAEA" stroked="f">
                <v:path arrowok="t"/>
                <v:fill/>
              </v:shape>
            </v:group>
            <v:group style="position:absolute;left:5265;top:-4275;width:233;height:234" coordorigin="5265,-4275" coordsize="233,234">
              <v:shape style="position:absolute;left:5265;top:-4275;width:233;height:234" coordorigin="5265,-4275" coordsize="233,234" path="m5381,-4275l5317,-4256,5275,-4207,5265,-4164,5267,-4140,5295,-4080,5349,-4045,5370,-4041,5395,-4043,5457,-4070,5493,-4122,5497,-4143,5496,-4168,5470,-4231,5420,-4268,5400,-4273e" filled="f" stroked="t" strokeweight="1.17pt" strokecolor="#000000">
                <v:path arrowok="t"/>
              </v:shape>
            </v:group>
            <v:group style="position:absolute;left:5235;top:-5188;width:234;height:235" coordorigin="5235,-5188" coordsize="234,235">
              <v:shape style="position:absolute;left:5235;top:-5188;width:234;height:235" coordorigin="5235,-5188" coordsize="234,235" path="m5353,-5188l5289,-5169,5246,-5121,5235,-5079,5237,-5054,5264,-4993,5316,-4957,5337,-4953,5363,-4954,5426,-4980,5463,-5029,5469,-5050,5468,-5076,5444,-5141,5396,-5180,5353,-5188e" filled="t" fillcolor="#EAEAEA" stroked="f">
                <v:path arrowok="t"/>
                <v:fill/>
              </v:shape>
            </v:group>
            <v:group style="position:absolute;left:5235;top:-5188;width:234;height:235" coordorigin="5235,-5188" coordsize="234,235">
              <v:shape style="position:absolute;left:5235;top:-5188;width:234;height:235" coordorigin="5235,-5188" coordsize="234,235" path="m5353,-5188l5289,-5169,5246,-5121,5235,-5079,5237,-5054,5264,-4993,5316,-4957,5337,-4953,5363,-4954,5426,-4980,5463,-5029,5469,-5050,5468,-5076,5444,-5141,5396,-5180,5356,-5188e" filled="f" stroked="t" strokeweight="1.17pt" strokecolor="#000000">
                <v:path arrowok="t"/>
              </v:shape>
            </v:group>
            <v:group style="position:absolute;left:5191;top:-5776;width:232;height:236" coordorigin="5191,-5776" coordsize="232,236">
              <v:shape style="position:absolute;left:5191;top:-5776;width:232;height:236" coordorigin="5191,-5776" coordsize="232,236" path="m5309,-5776l5246,-5757,5203,-5709,5191,-5666,5193,-5641,5221,-5580,5274,-5545,5295,-5540,5320,-5542,5383,-5569,5419,-5619,5424,-5640,5422,-5666,5397,-5731,5349,-5768,5309,-5776e" filled="t" fillcolor="#EAEAEA" stroked="f">
                <v:path arrowok="t"/>
                <v:fill/>
              </v:shape>
            </v:group>
            <v:group style="position:absolute;left:5191;top:-5776;width:232;height:236" coordorigin="5191,-5776" coordsize="232,236">
              <v:shape style="position:absolute;left:5191;top:-5776;width:232;height:236" coordorigin="5191,-5776" coordsize="232,236" path="m5309,-5776l5246,-5757,5203,-5709,5191,-5666,5193,-5641,5221,-5580,5274,-5545,5295,-5540,5320,-5542,5383,-5569,5419,-5619,5424,-5640,5422,-5666,5397,-5731,5349,-5768,5309,-5776e" filled="f" stroked="t" strokeweight="1.17pt" strokecolor="#000000">
                <v:path arrowok="t"/>
              </v:shape>
            </v:group>
            <v:group style="position:absolute;left:3916;top:-5730;width:235;height:234" coordorigin="3916,-5730" coordsize="235,234">
              <v:shape style="position:absolute;left:3916;top:-5730;width:235;height:234" coordorigin="3916,-5730" coordsize="235,234" path="m4033,-5730l3970,-5712,3927,-5663,3916,-5620,3918,-5596,3946,-5535,3999,-5500,4020,-5496,4046,-5498,4109,-5524,4145,-5574,4151,-5594,4149,-5621,4124,-5685,4076,-5722,4033,-5730e" filled="t" fillcolor="#EAEAEA" stroked="f">
                <v:path arrowok="t"/>
                <v:fill/>
              </v:shape>
            </v:group>
            <v:group style="position:absolute;left:3916;top:-5730;width:235;height:234" coordorigin="3916,-5730" coordsize="235,234">
              <v:shape style="position:absolute;left:3916;top:-5730;width:235;height:234" coordorigin="3916,-5730" coordsize="235,234" path="m4033,-5730l3970,-5712,3927,-5663,3916,-5620,3918,-5596,3946,-5535,3999,-5500,4020,-5496,4046,-5498,4109,-5524,4145,-5574,4151,-5594,4149,-5621,4124,-5685,4076,-5722,4035,-5730e" filled="f" stroked="t" strokeweight="1.17pt" strokecolor="#000000">
                <v:path arrowok="t"/>
              </v:shape>
            </v:group>
            <v:group style="position:absolute;left:3037;top:-5700;width:233;height:234" coordorigin="3037,-5700" coordsize="233,234">
              <v:shape style="position:absolute;left:3037;top:-5700;width:233;height:234" coordorigin="3037,-5700" coordsize="233,234" path="m3154,-5700l3090,-5682,3048,-5633,3037,-5589,3039,-5565,3068,-5505,3122,-5471,3143,-5467,3168,-5469,3230,-5496,3265,-5547,3270,-5568,3269,-5594,3243,-5657,3193,-5694,3154,-5700e" filled="t" fillcolor="#EAEAEA" stroked="f">
                <v:path arrowok="t"/>
                <v:fill/>
              </v:shape>
            </v:group>
            <v:group style="position:absolute;left:3037;top:-5700;width:233;height:234" coordorigin="3037,-5700" coordsize="233,234">
              <v:shape style="position:absolute;left:3037;top:-5700;width:233;height:234" coordorigin="3037,-5700" coordsize="233,234" path="m3154,-5700l3090,-5682,3048,-5633,3037,-5589,3039,-5565,3068,-5505,3122,-5471,3143,-5467,3168,-5469,3230,-5496,3265,-5547,3270,-5568,3269,-5594,3243,-5657,3193,-5694,3173,-5699e" filled="f" stroked="t" strokeweight="1.176pt" strokecolor="#000000">
                <v:path arrowok="t"/>
              </v:shape>
            </v:group>
            <v:group style="position:absolute;left:1879;top:-5672;width:235;height:234" coordorigin="1879,-5672" coordsize="235,234">
              <v:shape style="position:absolute;left:1879;top:-5672;width:235;height:234" coordorigin="1879,-5672" coordsize="235,234" path="m1997,-5672l1933,-5653,1891,-5604,1879,-5561,1881,-5537,1909,-5476,1962,-5442,1984,-5437,2009,-5439,2072,-5465,2109,-5515,2114,-5536,2113,-5562,2088,-5626,2040,-5664,1997,-5672e" filled="t" fillcolor="#EAEAEA" stroked="f">
                <v:path arrowok="t"/>
                <v:fill/>
              </v:shape>
            </v:group>
            <v:group style="position:absolute;left:1879;top:-5672;width:235;height:234" coordorigin="1879,-5672" coordsize="235,234">
              <v:shape style="position:absolute;left:1879;top:-5672;width:235;height:234" coordorigin="1879,-5672" coordsize="235,234" path="m1997,-5672l1933,-5653,1891,-5604,1879,-5561,1881,-5537,1909,-5476,1962,-5442,1984,-5437,2009,-5439,2072,-5465,2109,-5515,2114,-5536,2113,-5562,2088,-5626,2040,-5664,1999,-5672e" filled="f" stroked="t" strokeweight="1.176pt" strokecolor="#000000">
                <v:path arrowok="t"/>
              </v:shape>
            </v:group>
            <v:group style="position:absolute;left:1895;top:-3968;width:233;height:234" coordorigin="1895,-3968" coordsize="233,234">
              <v:shape style="position:absolute;left:1895;top:-3968;width:233;height:234" coordorigin="1895,-3968" coordsize="233,234" path="m2012,-3968l1949,-3949,1906,-3900,1895,-3857,1897,-3833,1925,-3772,1978,-3738,1999,-3733,2025,-3735,2087,-3762,2123,-3813,2128,-3833,2126,-3860,2101,-3923,2052,-3960,2012,-3968e" filled="t" fillcolor="#EAEAEA" stroked="f">
                <v:path arrowok="t"/>
                <v:fill/>
              </v:shape>
            </v:group>
            <v:group style="position:absolute;left:1895;top:-3968;width:233;height:234" coordorigin="1895,-3968" coordsize="233,234">
              <v:shape style="position:absolute;left:1895;top:-3968;width:233;height:234" coordorigin="1895,-3968" coordsize="233,234" path="m2012,-3968l1949,-3949,1906,-3900,1895,-3857,1897,-3833,1925,-3772,1978,-3738,1999,-3733,2025,-3735,2087,-3762,2123,-3813,2128,-3833,2126,-3860,2101,-3923,2052,-3960,2032,-3966e" filled="f" stroked="t" strokeweight="1.17pt" strokecolor="#000000">
                <v:path arrowok="t"/>
              </v:shape>
            </v:group>
            <v:group style="position:absolute;left:1879;top:-3321;width:235;height:234" coordorigin="1879,-3321" coordsize="235,234">
              <v:shape style="position:absolute;left:1879;top:-3321;width:235;height:234" coordorigin="1879,-3321" coordsize="235,234" path="m1998,-3321l1934,-3302,1891,-3254,1879,-3211,1881,-3187,1909,-3126,1962,-3091,1983,-3087,2009,-3088,2072,-3114,2109,-3164,2114,-3184,2113,-3211,2088,-3275,2040,-3313,1998,-3321e" filled="t" fillcolor="#EAEAEA" stroked="f">
                <v:path arrowok="t"/>
                <v:fill/>
              </v:shape>
            </v:group>
            <v:group style="position:absolute;left:1879;top:-3321;width:235;height:234" coordorigin="1879,-3321" coordsize="235,234">
              <v:shape style="position:absolute;left:1879;top:-3321;width:235;height:234" coordorigin="1879,-3321" coordsize="235,234" path="m1998,-3321l1934,-3302,1891,-3254,1879,-3211,1881,-3187,1909,-3126,1962,-3091,1983,-3087,2009,-3088,2072,-3114,2109,-3164,2114,-3184,2113,-3211,2088,-3275,2040,-3313,1999,-3321e" filled="f" stroked="t" strokeweight="1.17pt" strokecolor="#000000">
                <v:path arrowok="t"/>
              </v:shape>
            </v:group>
            <v:group style="position:absolute;left:3096;top:-3334;width:233;height:233" coordorigin="3096,-3334" coordsize="233,233">
              <v:shape style="position:absolute;left:3096;top:-3334;width:233;height:233" coordorigin="3096,-3334" coordsize="233,233" path="m3214,-3334l3150,-3315,3107,-3267,3096,-3224,3098,-3200,3127,-3140,3180,-3105,3201,-3101,3226,-3102,3288,-3129,3324,-3181,3329,-3201,3327,-3228,3301,-3291,3252,-3327,3214,-3334e" filled="t" fillcolor="#EAEAEA" stroked="f">
                <v:path arrowok="t"/>
                <v:fill/>
              </v:shape>
            </v:group>
            <v:group style="position:absolute;left:3096;top:-3334;width:233;height:233" coordorigin="3096,-3334" coordsize="233,233">
              <v:shape style="position:absolute;left:3096;top:-3334;width:233;height:233" coordorigin="3096,-3334" coordsize="233,233" path="m3214,-3334l3150,-3315,3107,-3267,3096,-3224,3098,-3200,3127,-3140,3180,-3105,3201,-3101,3226,-3102,3288,-3129,3324,-3181,3329,-3201,3327,-3228,3301,-3291,3252,-3327,3232,-3333e" filled="f" stroked="t" strokeweight="1.17pt" strokecolor="#000000">
                <v:path arrowok="t"/>
              </v:shape>
            </v:group>
            <v:group style="position:absolute;left:4356;top:-3334;width:233;height:233" coordorigin="4356,-3334" coordsize="233,233">
              <v:shape style="position:absolute;left:4356;top:-3334;width:233;height:233" coordorigin="4356,-3334" coordsize="233,233" path="m4474,-3334l4410,-3315,4367,-3267,4356,-3224,4358,-3200,4387,-3140,4440,-3105,4461,-3101,4486,-3102,4548,-3129,4584,-3181,4589,-3201,4587,-3228,4561,-3291,4512,-3327,4474,-3334e" filled="t" fillcolor="#EAEAEA" stroked="f">
                <v:path arrowok="t"/>
                <v:fill/>
              </v:shape>
            </v:group>
            <v:group style="position:absolute;left:4356;top:-3334;width:233;height:233" coordorigin="4356,-3334" coordsize="233,233">
              <v:shape style="position:absolute;left:4356;top:-3334;width:233;height:233" coordorigin="4356,-3334" coordsize="233,233" path="m4474,-3334l4410,-3315,4367,-3267,4356,-3224,4358,-3200,4387,-3140,4440,-3105,4461,-3101,4486,-3102,4548,-3129,4584,-3181,4589,-3201,4587,-3228,4561,-3291,4512,-3327,4492,-3333e" filled="f" stroked="t" strokeweight="1.17pt" strokecolor="#000000">
                <v:path arrowok="t"/>
              </v:shape>
            </v:group>
            <v:group style="position:absolute;left:4957;top:-3968;width:233;height:234" coordorigin="4957,-3968" coordsize="233,234">
              <v:shape style="position:absolute;left:4957;top:-3968;width:233;height:234" coordorigin="4957,-3968" coordsize="233,234" path="m5075,-3968l5011,-3949,4969,-3900,4957,-3857,4959,-3833,4987,-3772,5040,-3738,5062,-3733,5087,-3735,5149,-3762,5185,-3813,5190,-3833,5188,-3860,5163,-3923,5114,-3960,5075,-3968e" filled="t" fillcolor="#EAEAEA" stroked="f">
                <v:path arrowok="t"/>
                <v:fill/>
              </v:shape>
            </v:group>
            <v:group style="position:absolute;left:4957;top:-3968;width:233;height:234" coordorigin="4957,-3968" coordsize="233,234">
              <v:shape style="position:absolute;left:4957;top:-3968;width:233;height:234" coordorigin="4957,-3968" coordsize="233,234" path="m5075,-3968l5011,-3949,4969,-3900,4957,-3857,4959,-3833,4987,-3772,5040,-3738,5062,-3733,5087,-3735,5149,-3762,5185,-3813,5190,-3833,5188,-3860,5163,-3923,5114,-3960,5094,-3966e" filled="f" stroked="t" strokeweight="1.17pt" strokecolor="#000000">
                <v:path arrowok="t"/>
              </v:shape>
            </v:group>
            <v:group style="position:absolute;left:3990;top:-3968;width:233;height:234" coordorigin="3990,-3968" coordsize="233,234">
              <v:shape style="position:absolute;left:3990;top:-3968;width:233;height:234" coordorigin="3990,-3968" coordsize="233,234" path="m4108,-3968l4044,-3949,4001,-3900,3990,-3857,3992,-3833,4020,-3772,4073,-3738,4095,-3733,4120,-3735,4182,-3762,4218,-3813,4223,-3833,4221,-3860,4196,-3923,4147,-3960,4108,-3968e" filled="t" fillcolor="#EAEAEA" stroked="f">
                <v:path arrowok="t"/>
                <v:fill/>
              </v:shape>
            </v:group>
            <v:group style="position:absolute;left:3990;top:-3968;width:233;height:234" coordorigin="3990,-3968" coordsize="233,234">
              <v:shape style="position:absolute;left:3990;top:-3968;width:233;height:234" coordorigin="3990,-3968" coordsize="233,234" path="m4108,-3968l4044,-3949,4001,-3900,3990,-3857,3992,-3833,4020,-3772,4073,-3738,4095,-3733,4120,-3735,4182,-3762,4218,-3813,4223,-3833,4221,-3860,4196,-3923,4147,-3960,4127,-3966e" filled="f" stroked="t" strokeweight="1.17pt" strokecolor="#000000">
                <v:path arrowok="t"/>
              </v:shape>
            </v:group>
            <v:group style="position:absolute;left:3083;top:-3938;width:232;height:234" coordorigin="3083,-3938" coordsize="232,234">
              <v:shape style="position:absolute;left:3083;top:-3938;width:232;height:234" coordorigin="3083,-3938" coordsize="232,234" path="m3199,-3938l3136,-3919,3094,-3870,3083,-3826,3085,-3802,3113,-3742,3167,-3708,3189,-3704,3214,-3706,3275,-3734,3310,-3785,3315,-3806,3313,-3832,3287,-3895,3237,-3931,3199,-3938e" filled="t" fillcolor="#EAEAEA" stroked="f">
                <v:path arrowok="t"/>
                <v:fill/>
              </v:shape>
            </v:group>
            <v:group style="position:absolute;left:3083;top:-3938;width:232;height:234" coordorigin="3083,-3938" coordsize="232,234">
              <v:shape style="position:absolute;left:3083;top:-3938;width:232;height:234" coordorigin="3083,-3938" coordsize="232,234" path="m3199,-3938l3136,-3919,3094,-3870,3083,-3826,3085,-3802,3113,-3742,3167,-3708,3189,-3704,3214,-3706,3275,-3734,3310,-3785,3315,-3806,3313,-3832,3287,-3895,3237,-3931,3217,-3936e" filled="f" stroked="t" strokeweight="1.17pt" strokecolor="#000000">
                <v:path arrowok="t"/>
              </v:shape>
            </v:group>
            <v:group style="position:absolute;left:3067;top:-5114;width:232;height:235" coordorigin="3067,-5114" coordsize="232,235">
              <v:shape style="position:absolute;left:3067;top:-5114;width:232;height:235" coordorigin="3067,-5114" coordsize="232,235" path="m3184,-5114l3120,-5095,3078,-5046,3067,-5002,3069,-4978,3097,-4918,3151,-4883,3172,-4879,3197,-4881,3259,-4908,3294,-4960,3299,-4981,3297,-5007,3272,-5070,3223,-5107,3184,-5114e" filled="t" fillcolor="#EAEAEA" stroked="f">
                <v:path arrowok="t"/>
                <v:fill/>
              </v:shape>
            </v:group>
            <v:group style="position:absolute;left:3067;top:-5114;width:232;height:235" coordorigin="3067,-5114" coordsize="232,235">
              <v:shape style="position:absolute;left:3067;top:-5114;width:232;height:235" coordorigin="3067,-5114" coordsize="232,235" path="m3184,-5114l3120,-5095,3078,-5046,3067,-5002,3069,-4978,3097,-4918,3151,-4883,3172,-4879,3197,-4881,3259,-4908,3294,-4960,3299,-4981,3297,-5007,3272,-5070,3223,-5107,3202,-5112e" filled="f" stroked="t" strokeweight="1.176pt" strokecolor="#000000">
                <v:path arrowok="t"/>
              </v:shape>
            </v:group>
            <v:group style="position:absolute;left:3961;top:-5158;width:232;height:236" coordorigin="3961,-5158" coordsize="232,236">
              <v:shape style="position:absolute;left:3961;top:-5158;width:232;height:236" coordorigin="3961,-5158" coordsize="232,236" path="m4078,-5158l4015,-5139,3972,-5090,3961,-5047,3963,-5022,3992,-4961,4044,-4927,4065,-4922,4091,-4924,4153,-4951,4189,-5002,4194,-5022,4192,-5049,4167,-5113,4119,-5150,4078,-5158e" filled="t" fillcolor="#EAEAEA" stroked="f">
                <v:path arrowok="t"/>
                <v:fill/>
              </v:shape>
            </v:group>
            <v:group style="position:absolute;left:3961;top:-5158;width:232;height:236" coordorigin="3961,-5158" coordsize="232,236">
              <v:shape style="position:absolute;left:3961;top:-5158;width:232;height:236" coordorigin="3961,-5158" coordsize="232,236" path="m4078,-5158l4015,-5139,3972,-5090,3961,-5047,3963,-5022,3992,-4961,4044,-4927,4065,-4922,4091,-4924,4153,-4951,4189,-5002,4194,-5022,4192,-5049,4167,-5113,4119,-5150,4078,-5158e" filled="f" stroked="t" strokeweight="1.17pt" strokecolor="#000000">
                <v:path arrowok="t"/>
              </v:shape>
            </v:group>
            <v:group style="position:absolute;left:5793;top:-3628;width:233;height:233" coordorigin="5793,-3628" coordsize="233,233">
              <v:shape style="position:absolute;left:5793;top:-3628;width:233;height:233" coordorigin="5793,-3628" coordsize="233,233" path="m5910,-3628l5846,-3609,5804,-3561,5793,-3518,5795,-3493,5823,-3433,5876,-3399,5898,-3395,5923,-3396,5985,-3423,6021,-3474,6025,-3495,6024,-3521,5998,-3585,5949,-3621,5910,-3628e" filled="t" fillcolor="#EAEAEA" stroked="f">
                <v:path arrowok="t"/>
                <v:fill/>
              </v:shape>
            </v:group>
            <v:group style="position:absolute;left:5793;top:-3628;width:233;height:233" coordorigin="5793,-3628" coordsize="233,233">
              <v:shape style="position:absolute;left:5793;top:-3628;width:233;height:233" coordorigin="5793,-3628" coordsize="233,233" path="m5910,-3628l5846,-3609,5804,-3561,5793,-3518,5795,-3493,5823,-3433,5876,-3399,5898,-3395,5923,-3396,5985,-3423,6021,-3474,6025,-3495,6024,-3521,5998,-3585,5949,-3621,5929,-3627e" filled="f" stroked="t" strokeweight="1.17pt" strokecolor="#000000">
                <v:path arrowok="t"/>
              </v:shape>
            </v:group>
            <v:group style="position:absolute;left:6349;top:-3628;width:233;height:233" coordorigin="6349,-3628" coordsize="233,233">
              <v:shape style="position:absolute;left:6349;top:-3628;width:233;height:233" coordorigin="6349,-3628" coordsize="233,233" path="m6467,-3628l6403,-3609,6361,-3561,6349,-3518,6351,-3493,6380,-3433,6433,-3399,6455,-3395,6480,-3396,6542,-3423,6577,-3474,6582,-3495,6581,-3521,6555,-3585,6505,-3621,6467,-3628e" filled="t" fillcolor="#EAEAEA" stroked="f">
                <v:path arrowok="t"/>
                <v:fill/>
              </v:shape>
            </v:group>
            <v:group style="position:absolute;left:6349;top:-3628;width:233;height:233" coordorigin="6349,-3628" coordsize="233,233">
              <v:shape style="position:absolute;left:6349;top:-3628;width:233;height:233" coordorigin="6349,-3628" coordsize="233,233" path="m6467,-3628l6403,-3609,6361,-3561,6349,-3518,6351,-3493,6380,-3433,6433,-3399,6455,-3395,6480,-3396,6542,-3423,6577,-3474,6582,-3495,6581,-3521,6555,-3585,6505,-3621,6485,-3627e" filled="f" stroked="t" strokeweight="1.17pt" strokecolor="#000000">
                <v:path arrowok="t"/>
              </v:shape>
            </v:group>
            <v:group style="position:absolute;left:6978;top:-3628;width:235;height:233" coordorigin="6978,-3628" coordsize="235,233">
              <v:shape style="position:absolute;left:6978;top:-3628;width:235;height:233" coordorigin="6978,-3628" coordsize="235,233" path="m7096,-3628l7032,-3609,6989,-3561,6978,-3518,6980,-3493,7009,-3433,7062,-3399,7083,-3395,7109,-3396,7172,-3423,7208,-3473,7213,-3493,7212,-3520,7186,-3583,7137,-3620,7096,-3628e" filled="t" fillcolor="#EAEAEA" stroked="f">
                <v:path arrowok="t"/>
                <v:fill/>
              </v:shape>
            </v:group>
            <v:group style="position:absolute;left:6978;top:-3628;width:235;height:233" coordorigin="6978,-3628" coordsize="235,233">
              <v:shape style="position:absolute;left:6978;top:-3628;width:235;height:233" coordorigin="6978,-3628" coordsize="235,233" path="m7096,-3628l7032,-3609,6989,-3561,6978,-3518,6980,-3493,7009,-3433,7062,-3399,7083,-3395,7109,-3396,7172,-3423,7208,-3473,7213,-3493,7212,-3520,7186,-3583,7137,-3620,7096,-3628e" filled="f" stroked="t" strokeweight="1.17pt" strokecolor="#000000">
                <v:path arrowok="t"/>
              </v:shape>
            </v:group>
            <v:group style="position:absolute;left:7564;top:-1776;width:235;height:233" coordorigin="7564,-1776" coordsize="235,233">
              <v:shape style="position:absolute;left:7564;top:-1776;width:235;height:233" coordorigin="7564,-1776" coordsize="235,233" path="m7682,-1776l7618,-1758,7575,-1710,7564,-1667,7566,-1643,7594,-1582,7647,-1548,7668,-1543,7694,-1545,7757,-1571,7794,-1621,7799,-1641,7797,-1668,7772,-1731,7723,-1769,7682,-1776e" filled="t" fillcolor="#EAEAEA" stroked="f">
                <v:path arrowok="t"/>
                <v:fill/>
              </v:shape>
            </v:group>
            <v:group style="position:absolute;left:7564;top:-1776;width:235;height:233" coordorigin="7564,-1776" coordsize="235,233">
              <v:shape style="position:absolute;left:7564;top:-1776;width:235;height:233" coordorigin="7564,-1776" coordsize="235,233" path="m7682,-1776l7618,-1758,7575,-1710,7564,-1667,7566,-1643,7594,-1582,7647,-1548,7668,-1543,7694,-1545,7757,-1571,7794,-1621,7799,-1641,7797,-1668,7772,-1731,7723,-1769,7682,-1776e" filled="f" stroked="t" strokeweight="1.17pt" strokecolor="#000000">
                <v:path arrowok="t"/>
              </v:shape>
            </v:group>
            <v:group style="position:absolute;left:6965;top:-1822;width:233;height:235" coordorigin="6965,-1822" coordsize="233,235">
              <v:shape style="position:absolute;left:6965;top:-1822;width:233;height:235" coordorigin="6965,-1822" coordsize="233,235" path="m7081,-1822l7018,-1803,6976,-1754,6965,-1711,6967,-1686,6995,-1626,7048,-1592,7070,-1587,7095,-1589,7157,-1616,7193,-1667,7198,-1688,7196,-1714,7171,-1778,7121,-1815,7081,-1822e" filled="t" fillcolor="#EAEAEA" stroked="f">
                <v:path arrowok="t"/>
                <v:fill/>
              </v:shape>
            </v:group>
            <v:group style="position:absolute;left:6965;top:-1822;width:233;height:235" coordorigin="6965,-1822" coordsize="233,235">
              <v:shape style="position:absolute;left:6965;top:-1822;width:233;height:235" coordorigin="6965,-1822" coordsize="233,235" path="m7081,-1822l7018,-1803,6976,-1754,6965,-1711,6967,-1686,6995,-1626,7048,-1592,7070,-1587,7095,-1589,7157,-1616,7193,-1667,7198,-1688,7196,-1714,7171,-1778,7121,-1815,7101,-1820e" filled="f" stroked="t" strokeweight="1.17pt" strokecolor="#000000">
                <v:path arrowok="t"/>
              </v:shape>
            </v:group>
            <v:group style="position:absolute;left:6363;top:-1806;width:233;height:234" coordorigin="6363,-1806" coordsize="233,234">
              <v:shape style="position:absolute;left:6363;top:-1806;width:233;height:234" coordorigin="6363,-1806" coordsize="233,234" path="m6480,-1806l6416,-1788,6374,-1739,6363,-1696,6365,-1672,6393,-1611,6446,-1576,6467,-1572,6492,-1574,6555,-1600,6590,-1651,6595,-1672,6594,-1698,6569,-1762,6520,-1799,6480,-1806e" filled="t" fillcolor="#EAEAEA" stroked="f">
                <v:path arrowok="t"/>
                <v:fill/>
              </v:shape>
            </v:group>
            <v:group style="position:absolute;left:6363;top:-1806;width:233;height:234" coordorigin="6363,-1806" coordsize="233,234">
              <v:shape style="position:absolute;left:6363;top:-1806;width:233;height:234" coordorigin="6363,-1806" coordsize="233,234" path="m6480,-1806l6416,-1788,6374,-1739,6363,-1696,6365,-1672,6393,-1611,6446,-1576,6467,-1572,6492,-1574,6555,-1600,6590,-1651,6595,-1672,6594,-1698,6569,-1762,6520,-1799,6500,-1805e" filled="f" stroked="t" strokeweight="1.17pt" strokecolor="#000000">
                <v:path arrowok="t"/>
              </v:shape>
            </v:group>
            <v:group style="position:absolute;left:5734;top:-1792;width:233;height:233" coordorigin="5734,-1792" coordsize="233,233">
              <v:shape style="position:absolute;left:5734;top:-1792;width:233;height:233" coordorigin="5734,-1792" coordsize="233,233" path="m5851,-1792l5787,-1773,5745,-1725,5734,-1682,5736,-1658,5764,-1598,5817,-1563,5839,-1559,5864,-1560,5926,-1587,5962,-1639,5967,-1659,5965,-1686,5939,-1749,5890,-1785,5851,-1792e" filled="t" fillcolor="#EAEAEA" stroked="f">
                <v:path arrowok="t"/>
                <v:fill/>
              </v:shape>
            </v:group>
            <v:group style="position:absolute;left:5734;top:-1792;width:233;height:233" coordorigin="5734,-1792" coordsize="233,233">
              <v:shape style="position:absolute;left:5734;top:-1792;width:233;height:233" coordorigin="5734,-1792" coordsize="233,233" path="m5851,-1792l5787,-1773,5745,-1725,5734,-1682,5736,-1658,5764,-1598,5817,-1563,5839,-1559,5864,-1560,5926,-1587,5962,-1639,5967,-1659,5965,-1686,5939,-1749,5890,-1785,5870,-1791e" filled="f" stroked="t" strokeweight="1.17pt" strokecolor="#000000">
                <v:path arrowok="t"/>
              </v:shape>
            </v:group>
            <v:group style="position:absolute;left:5148;top:-2747;width:233;height:234" coordorigin="5148,-2747" coordsize="233,234">
              <v:shape style="position:absolute;left:5148;top:-2747;width:233;height:234" coordorigin="5148,-2747" coordsize="233,234" path="m5266,-2747l5202,-2728,5159,-2680,5148,-2637,5150,-2613,5178,-2552,5231,-2517,5253,-2513,5278,-2515,5340,-2541,5376,-2592,5381,-2613,5379,-2639,5354,-2703,5305,-2740,5266,-2747e" filled="t" fillcolor="#EAEAEA" stroked="f">
                <v:path arrowok="t"/>
                <v:fill/>
              </v:shape>
            </v:group>
            <v:group style="position:absolute;left:5148;top:-2747;width:233;height:234" coordorigin="5148,-2747" coordsize="233,234">
              <v:shape style="position:absolute;left:5148;top:-2747;width:233;height:234" coordorigin="5148,-2747" coordsize="233,234" path="m5266,-2747l5202,-2728,5159,-2680,5148,-2637,5150,-2613,5178,-2552,5231,-2517,5253,-2513,5278,-2515,5340,-2541,5376,-2592,5381,-2613,5379,-2639,5354,-2703,5305,-2740,5285,-2746e" filled="f" stroked="t" strokeweight="1.17pt" strokecolor="#000000">
                <v:path arrowok="t"/>
              </v:shape>
            </v:group>
            <v:group style="position:absolute;left:5807;top:-2747;width:233;height:235" coordorigin="5807,-2747" coordsize="233,235">
              <v:shape style="position:absolute;left:5807;top:-2747;width:233;height:235" coordorigin="5807,-2747" coordsize="233,235" path="m5923,-2747l5860,-2728,5818,-2679,5807,-2636,5809,-2612,5837,-2551,5891,-2517,5912,-2513,5937,-2514,5999,-2541,6035,-2593,6040,-2613,6038,-2639,6013,-2703,5963,-2740,5923,-2747e" filled="t" fillcolor="#EAEAEA" stroked="f">
                <v:path arrowok="t"/>
                <v:fill/>
              </v:shape>
            </v:group>
            <v:group style="position:absolute;left:5807;top:-2747;width:233;height:235" coordorigin="5807,-2747" coordsize="233,235">
              <v:shape style="position:absolute;left:5807;top:-2747;width:233;height:235" coordorigin="5807,-2747" coordsize="233,235" path="m5923,-2747l5860,-2728,5818,-2679,5807,-2636,5809,-2612,5837,-2551,5891,-2517,5912,-2513,5937,-2514,5999,-2541,6035,-2593,6040,-2613,6038,-2639,6013,-2703,5963,-2740,5943,-2745e" filled="f" stroked="t" strokeweight="1.17pt" strokecolor="#000000">
                <v:path arrowok="t"/>
              </v:shape>
            </v:group>
            <v:group style="position:absolute;left:6363;top:-2717;width:233;height:234" coordorigin="6363,-2717" coordsize="233,234">
              <v:shape style="position:absolute;left:6363;top:-2717;width:233;height:234" coordorigin="6363,-2717" coordsize="233,234" path="m6480,-2717l6416,-2698,6374,-2650,6363,-2607,6365,-2583,6393,-2522,6446,-2487,6467,-2483,6492,-2485,6555,-2511,6590,-2562,6595,-2583,6594,-2609,6569,-2673,6520,-2710,6480,-2717e" filled="t" fillcolor="#EAEAEA" stroked="f">
                <v:path arrowok="t"/>
                <v:fill/>
              </v:shape>
            </v:group>
            <v:group style="position:absolute;left:6363;top:-2717;width:233;height:234" coordorigin="6363,-2717" coordsize="233,234">
              <v:shape style="position:absolute;left:6363;top:-2717;width:233;height:234" coordorigin="6363,-2717" coordsize="233,234" path="m6480,-2717l6416,-2698,6374,-2650,6363,-2607,6365,-2583,6393,-2522,6446,-2487,6467,-2483,6492,-2485,6555,-2511,6590,-2562,6595,-2583,6594,-2609,6569,-2673,6520,-2710,6500,-2716e" filled="f" stroked="t" strokeweight="1.17pt" strokecolor="#000000">
                <v:path arrowok="t"/>
              </v:shape>
            </v:group>
            <v:group style="position:absolute;left:4008;top:-1130;width:233;height:233" coordorigin="4008,-1130" coordsize="233,233">
              <v:shape style="position:absolute;left:4008;top:-1130;width:233;height:233" coordorigin="4008,-1130" coordsize="233,233" path="m4126,-1130l4062,-1111,4019,-1063,4008,-1020,4010,-995,4039,-935,4092,-900,4113,-896,4138,-898,4200,-925,4236,-976,4241,-997,4239,-1023,4213,-1087,4164,-1123,4126,-1130e" filled="t" fillcolor="#EAEAEA" stroked="f">
                <v:path arrowok="t"/>
                <v:fill/>
              </v:shape>
            </v:group>
            <v:group style="position:absolute;left:4008;top:-1130;width:233;height:233" coordorigin="4008,-1130" coordsize="233,233">
              <v:shape style="position:absolute;left:4008;top:-1130;width:233;height:233" coordorigin="4008,-1130" coordsize="233,233" path="m4126,-1130l4062,-1111,4019,-1063,4008,-1020,4010,-995,4039,-935,4092,-900,4113,-896,4138,-898,4200,-925,4236,-976,4241,-997,4239,-1023,4213,-1087,4164,-1123,4144,-1128e" filled="f" stroked="t" strokeweight="1.17pt" strokecolor="#000000">
                <v:path arrowok="t"/>
              </v:shape>
            </v:group>
            <v:group style="position:absolute;left:5792;top:-2307;width:239;height:206" coordorigin="5792,-2307" coordsize="239,206">
              <v:shape style="position:absolute;left:5792;top:-2307;width:239;height:206" coordorigin="5792,-2307" coordsize="239,206" path="m5912,-2307l5792,-2100,6031,-2100,5912,-2307e" filled="t" fillcolor="#969696" stroked="f">
                <v:path arrowok="t"/>
                <v:fill/>
              </v:shape>
            </v:group>
            <v:group style="position:absolute;left:5807;top:-3189;width:238;height:205" coordorigin="5807,-3189" coordsize="238,205">
              <v:shape style="position:absolute;left:5807;top:-3189;width:238;height:205" coordorigin="5807,-3189" coordsize="238,205" path="m5926,-3189l5807,-2984,6044,-2984,5926,-3189e" filled="t" fillcolor="#969696" stroked="f">
                <v:path arrowok="t"/>
                <v:fill/>
              </v:shape>
            </v:group>
            <v:group style="position:absolute;left:6362;top:-3130;width:239;height:205" coordorigin="6362,-3130" coordsize="239,205">
              <v:shape style="position:absolute;left:6362;top:-3130;width:239;height:205" coordorigin="6362,-3130" coordsize="239,205" path="m6601,-3130l6362,-3130,6481,-2925,6601,-3130e" filled="t" fillcolor="#969696" stroked="f">
                <v:path arrowok="t"/>
                <v:fill/>
              </v:shape>
            </v:group>
            <v:group style="position:absolute;left:6362;top:-2232;width:239;height:205" coordorigin="6362,-2232" coordsize="239,205">
              <v:shape style="position:absolute;left:6362;top:-2232;width:239;height:205" coordorigin="6362,-2232" coordsize="239,205" path="m6601,-2232l6362,-2232,6481,-2027,6601,-2232e" filled="t" fillcolor="#969696" stroked="f">
                <v:path arrowok="t"/>
                <v:fill/>
              </v:shape>
            </v:group>
            <v:group style="position:absolute;left:6978;top:-2704;width:238;height:205" coordorigin="6978,-2704" coordsize="238,205">
              <v:shape style="position:absolute;left:6978;top:-2704;width:238;height:205" coordorigin="6978,-2704" coordsize="238,205" path="m7097,-2704l6978,-2499,7216,-2499,7097,-2704e" filled="t" fillcolor="#969696" stroked="f">
                <v:path arrowok="t"/>
                <v:fill/>
              </v:shape>
            </v:group>
            <v:group style="position:absolute;left:3961;top:-4556;width:238;height:205" coordorigin="3961,-4556" coordsize="238,205">
              <v:shape style="position:absolute;left:3961;top:-4556;width:238;height:205" coordorigin="3961,-4556" coordsize="238,205" path="m4080,-4556l3961,-4350,4199,-4350,4080,-4556e" filled="t" fillcolor="#969696" stroked="f">
                <v:path arrowok="t"/>
                <v:fill/>
              </v:shape>
            </v:group>
            <v:group style="position:absolute;left:3946;top:-5423;width:238;height:208" coordorigin="3946,-5423" coordsize="238,208">
              <v:shape style="position:absolute;left:3946;top:-5423;width:238;height:208" coordorigin="3946,-5423" coordsize="238,208" path="m4183,-5423l3946,-5423,4064,-5216,4183,-5423e" filled="t" fillcolor="#969696" stroked="f">
                <v:path arrowok="t"/>
                <v:fill/>
              </v:shape>
            </v:group>
            <v:group style="position:absolute;left:6986;top:-792;width:703;height:2" coordorigin="6986,-792" coordsize="703,2">
              <v:shape style="position:absolute;left:6986;top:-792;width:703;height:2" coordorigin="6986,-792" coordsize="703,0" path="m6986,-792l7690,-792e" filled="f" stroked="t" strokeweight="3.124pt" strokecolor="#969696">
                <v:path arrowok="t"/>
              </v:shape>
            </v:group>
            <v:group style="position:absolute;left:7246;top:-915;width:206;height:240" coordorigin="7246,-915" coordsize="206,240">
              <v:shape style="position:absolute;left:7246;top:-915;width:206;height:240" coordorigin="7246,-915" coordsize="206,240" path="m7246,-915l7246,-675,7452,-795,7246,-915e" filled="t" fillcolor="#969696" stroked="f">
                <v:path arrowok="t"/>
                <v:fill/>
              </v:shape>
            </v:group>
            <v:group style="position:absolute;left:3940;top:-532;width:377;height:2" coordorigin="3940,-532" coordsize="377,2">
              <v:shape style="position:absolute;left:3940;top:-532;width:377;height:2" coordorigin="3940,-532" coordsize="377,0" path="m3940,-532l4316,-532e" filled="f" stroked="t" strokeweight="3.12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4.4: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Topologija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omrežja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10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14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Zgornja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ologijo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mreže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ezav.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zavami,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enostjo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eografsko,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otraj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olera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alnim</w:t>
      </w:r>
      <w:r>
        <w:rPr>
          <w:rFonts w:ascii="Arial" w:hAnsi="Arial" w:cs="Arial" w:eastAsia="Arial"/>
          <w:sz w:val="20"/>
          <w:szCs w:val="20"/>
          <w:spacing w:val="-3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ljajo.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lomih),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zagotovi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položaj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dstavljajo.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4.6.2.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Kartografija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14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Kartografija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rikažemo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efinir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uti.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simbol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olnimo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rientacijo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storu.</w:t>
      </w:r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6" w:after="0" w:line="270" w:lineRule="exact"/>
        <w:ind w:left="6126"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50.525436pt;margin-top:22.004114pt;width:14.3162pt;height:49.988995pt;mso-position-horizontal-relative:page;mso-position-vertical-relative:paragraph;z-index:-5650" type="#_x0000_t202" filled="f" stroked="f">
            <v:textbox style="layout-flow:vertical" inset="0,0,0,0">
              <w:txbxContent>
                <w:p>
                  <w:pPr>
                    <w:spacing w:before="0" w:after="0" w:line="271" w:lineRule="exact"/>
                    <w:ind w:left="20" w:right="-57"/>
                    <w:jc w:val="left"/>
                    <w:rPr>
                      <w:rFonts w:ascii="Arial Narrow" w:hAnsi="Arial Narrow" w:cs="Arial Narrow" w:eastAsia="Arial Narrow"/>
                      <w:sz w:val="24"/>
                      <w:szCs w:val="24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-1"/>
                      <w:w w:val="100"/>
                      <w:b/>
                      <w:bCs/>
                    </w:rPr>
                    <w:t>Wes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9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-1"/>
                      <w:w w:val="102"/>
                      <w:b/>
                      <w:bCs/>
                    </w:rPr>
                    <w:t>Ave.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  <w:position w:val="-1"/>
        </w:rPr>
        <w:t>O</w:t>
      </w:r>
      <w:r>
        <w:rPr>
          <w:rFonts w:ascii="Arial Narrow" w:hAnsi="Arial Narrow" w:cs="Arial Narrow" w:eastAsia="Arial Narrow"/>
          <w:sz w:val="24"/>
          <w:szCs w:val="24"/>
          <w:spacing w:val="0"/>
          <w:w w:val="102"/>
          <w:b/>
          <w:bCs/>
          <w:position w:val="-1"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  <w:position w:val="-1"/>
        </w:rPr>
        <w:t>kway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8" w:after="0" w:line="236" w:lineRule="exact"/>
        <w:ind w:left="1829" w:right="-20"/>
        <w:jc w:val="left"/>
        <w:rPr>
          <w:rFonts w:ascii="Arial Narrow" w:hAnsi="Arial Narrow" w:cs="Arial Narrow" w:eastAsia="Arial Narrow"/>
          <w:sz w:val="21"/>
          <w:szCs w:val="21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1.045441pt;margin-top:-102.541389pt;width:14.3162pt;height:47.237712pt;mso-position-horizontal-relative:page;mso-position-vertical-relative:paragraph;z-index:-5651" type="#_x0000_t202" filled="f" stroked="f">
            <v:textbox style="layout-flow:vertical" inset="0,0,0,0">
              <w:txbxContent>
                <w:p>
                  <w:pPr>
                    <w:spacing w:before="0" w:after="0" w:line="271" w:lineRule="exact"/>
                    <w:ind w:left="20" w:right="-57"/>
                    <w:jc w:val="left"/>
                    <w:rPr>
                      <w:rFonts w:ascii="Arial Narrow" w:hAnsi="Arial Narrow" w:cs="Arial Narrow" w:eastAsia="Arial Narrow"/>
                      <w:sz w:val="24"/>
                      <w:szCs w:val="24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-1"/>
                      <w:w w:val="100"/>
                      <w:b/>
                      <w:bCs/>
                    </w:rPr>
                    <w:t>Eas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0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10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-1"/>
                      <w:w w:val="102"/>
                      <w:b/>
                      <w:bCs/>
                    </w:rPr>
                    <w:t>Ave.</w:t>
                  </w:r>
                  <w:r>
                    <w:rPr>
                      <w:rFonts w:ascii="Arial Narrow" w:hAnsi="Arial Narrow" w:cs="Arial Narrow" w:eastAsia="Arial Narrow"/>
                      <w:sz w:val="24"/>
                      <w:szCs w:val="24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Arial Narrow" w:hAnsi="Arial Narrow" w:cs="Arial Narrow" w:eastAsia="Arial Narrow"/>
          <w:sz w:val="21"/>
          <w:szCs w:val="21"/>
          <w:spacing w:val="-1"/>
          <w:w w:val="102"/>
          <w:b/>
          <w:bCs/>
          <w:position w:val="-1"/>
        </w:rPr>
        <w:t>74</w:t>
      </w:r>
      <w:r>
        <w:rPr>
          <w:rFonts w:ascii="Arial Narrow" w:hAnsi="Arial Narrow" w:cs="Arial Narrow" w:eastAsia="Arial Narrow"/>
          <w:sz w:val="21"/>
          <w:szCs w:val="21"/>
          <w:spacing w:val="0"/>
          <w:w w:val="100"/>
          <w:position w:val="0"/>
        </w:rPr>
      </w:r>
    </w:p>
    <w:p>
      <w:pPr>
        <w:spacing w:before="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36" w:after="0" w:line="240" w:lineRule="auto"/>
        <w:ind w:left="1886" w:right="-77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Mapl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e</w:t>
      </w:r>
      <w:r>
        <w:rPr>
          <w:rFonts w:ascii="Arial Narrow" w:hAnsi="Arial Narrow" w:cs="Arial Narrow" w:eastAsia="Arial Narrow"/>
          <w:sz w:val="24"/>
          <w:szCs w:val="24"/>
          <w:spacing w:val="11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1"/>
          <w:w w:val="102"/>
          <w:b/>
          <w:bCs/>
        </w:rPr>
        <w:t>B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2"/>
          <w:b/>
          <w:bCs/>
        </w:rPr>
        <w:t>l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vd.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2" w:after="0" w:line="180" w:lineRule="exact"/>
        <w:jc w:val="left"/>
        <w:rPr>
          <w:sz w:val="18"/>
          <w:szCs w:val="18"/>
        </w:rPr>
      </w:pPr>
      <w:rPr/>
      <w:r>
        <w:rPr/>
        <w:br w:type="column"/>
      </w:r>
      <w:r>
        <w:rPr>
          <w:sz w:val="18"/>
          <w:szCs w:val="18"/>
        </w:rPr>
      </w:r>
    </w:p>
    <w:p>
      <w:pPr>
        <w:spacing w:before="0" w:after="0" w:line="240" w:lineRule="auto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Avto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2"/>
          <w:b/>
          <w:bCs/>
        </w:rPr>
        <w:t>c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esta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right="-81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Glav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</w:rPr>
        <w:t>n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13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ulica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92" w:after="0" w:line="270" w:lineRule="exact"/>
        <w:ind w:left="13"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  <w:position w:val="-1"/>
        </w:rPr>
        <w:t>Uli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2"/>
          <w:b/>
          <w:bCs/>
          <w:position w:val="-1"/>
        </w:rPr>
        <w:t>c</w:t>
      </w:r>
      <w:r>
        <w:rPr>
          <w:rFonts w:ascii="Arial Narrow" w:hAnsi="Arial Narrow" w:cs="Arial Narrow" w:eastAsia="Arial Narrow"/>
          <w:sz w:val="24"/>
          <w:szCs w:val="24"/>
          <w:spacing w:val="0"/>
          <w:w w:val="102"/>
          <w:b/>
          <w:bCs/>
          <w:position w:val="-1"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Enosmern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20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cesta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5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40" w:lineRule="auto"/>
        <w:ind w:left="16"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0"/>
          <w:w w:val="102"/>
          <w:b/>
          <w:bCs/>
        </w:rPr>
        <w:t>Se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2"/>
          <w:b/>
          <w:bCs/>
        </w:rPr>
        <w:t>m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2"/>
          <w:b/>
          <w:bCs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2"/>
          <w:b/>
          <w:bCs/>
        </w:rPr>
        <w:t>for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2999" w:space="1833"/>
            <w:col w:w="1182" w:space="1080"/>
            <w:col w:w="2846"/>
          </w:cols>
        </w:sectPr>
      </w:pPr>
      <w:rPr/>
    </w:p>
    <w:p>
      <w:pPr>
        <w:spacing w:before="9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870003pt;margin-top:-324.969727pt;width:452.68pt;height:316.960pt;mso-position-horizontal-relative:page;mso-position-vertical-relative:paragraph;z-index:-5652" coordorigin="1417,-6499" coordsize="9054,6339">
            <v:group style="position:absolute;left:1964;top:-5535;width:1201;height:1236" coordorigin="1964,-5535" coordsize="1201,1236">
              <v:shape style="position:absolute;left:1964;top:-5535;width:1201;height:1236" coordorigin="1964,-5535" coordsize="1201,1236" path="m1964,-5505l1980,-4623,2609,-4623,2609,-4299,3166,-4313,3151,-5006,3125,-5490,2096,-5490,1964,-5505e" filled="t" fillcolor="#FFCC99" stroked="f">
                <v:path arrowok="t"/>
                <v:fill/>
              </v:shape>
              <v:shape style="position:absolute;left:1964;top:-5535;width:1201;height:1236" coordorigin="1964,-5535" coordsize="1201,1236" path="m3122,-5535l2096,-5490,3125,-5490,3122,-5535e" filled="t" fillcolor="#FFCC99" stroked="f">
                <v:path arrowok="t"/>
                <v:fill/>
              </v:shape>
            </v:group>
            <v:group style="position:absolute;left:5383;top:-4533;width:2243;height:1037" coordorigin="5383,-4533" coordsize="2243,1037">
              <v:shape style="position:absolute;left:5383;top:-4533;width:2243;height:1037" coordorigin="5383,-4533" coordsize="2243,1037" path="m6749,-4533l5767,-4516,5383,-4113,5426,-3510,7626,-3496,7624,-4464,6749,-4533e" filled="t" fillcolor="#CCFFCC" stroked="f">
                <v:path arrowok="t"/>
                <v:fill/>
              </v:shape>
            </v:group>
            <v:group style="position:absolute;left:1433;top:-6484;width:9023;height:6308" coordorigin="1433,-6484" coordsize="9023,6308">
              <v:shape style="position:absolute;left:1433;top:-6484;width:9023;height:6308" coordorigin="1433,-6484" coordsize="9023,6308" path="m10456,-6484l1433,-6484,1433,-176,10456,-176,10456,-6484xe" filled="f" stroked="t" strokeweight="1.54pt" strokecolor="#000000">
                <v:path arrowok="t"/>
              </v:shape>
            </v:group>
            <v:group style="position:absolute;left:9352;top:-5376;width:73;height:3780" coordorigin="9352,-5376" coordsize="73,3780">
              <v:shape style="position:absolute;left:9352;top:-5376;width:73;height:3780" coordorigin="9352,-5376" coordsize="73,3780" path="m9352,-5376l9425,-4626,9396,-3921,9382,-3052,9352,-2405,9367,-1596e" filled="f" stroked="t" strokeweight="2.298pt" strokecolor="#99CC00">
                <v:path arrowok="t"/>
              </v:shape>
            </v:group>
            <v:group style="position:absolute;left:5364;top:-3487;width:2990;height:2" coordorigin="5364,-3487" coordsize="2990,2">
              <v:shape style="position:absolute;left:5364;top:-3487;width:2990;height:2" coordorigin="5364,-3487" coordsize="2990,0" path="m5364,-3487l8354,-3487e" filled="f" stroked="t" strokeweight=".66pt" strokecolor="#99CC00">
                <v:path arrowok="t"/>
              </v:shape>
            </v:group>
            <v:group style="position:absolute;left:5862;top:-3494;width:59;height:1824" coordorigin="5862,-3494" coordsize="59,1824">
              <v:shape style="position:absolute;left:5862;top:-3494;width:59;height:1824" coordorigin="5862,-3494" coordsize="59,1824" path="m5862,-1670l5906,-2184,5921,-2861,5921,-3494e" filled="f" stroked="t" strokeweight="2.292pt" strokecolor="#99CC00">
                <v:path arrowok="t"/>
              </v:shape>
            </v:group>
            <v:group style="position:absolute;left:6476;top:-3480;width:2;height:1795" coordorigin="6476,-3480" coordsize="2,1795">
              <v:shape style="position:absolute;left:6476;top:-3480;width:2;height:1795" coordorigin="6476,-3480" coordsize="0,1795" path="m6476,-1685l6476,-3480e" filled="f" stroked="t" strokeweight="2.292pt" strokecolor="#99CC00">
                <v:path arrowok="t"/>
              </v:shape>
            </v:group>
            <v:group style="position:absolute;left:7093;top:-3465;width:4;height:1795" coordorigin="7093,-3465" coordsize="4,1795">
              <v:shape style="position:absolute;left:7093;top:-3465;width:4;height:1795" coordorigin="7093,-3465" coordsize="4,1795" path="m7093,-1670l7097,-3465e" filled="f" stroked="t" strokeweight="2.292pt" strokecolor="#99CC00">
                <v:path arrowok="t"/>
              </v:shape>
            </v:group>
            <v:group style="position:absolute;left:7622;top:-5406;width:56;height:3752" coordorigin="7622,-5406" coordsize="56,3752">
              <v:shape style="position:absolute;left:7622;top:-5406;width:56;height:3752" coordorigin="7622,-5406" coordsize="56,3752" path="m7679,-1654l7651,-3478,7637,-4803,7622,-5406e" filled="f" stroked="t" strokeweight="2.292pt" strokecolor="#99CC00">
                <v:path arrowok="t"/>
              </v:shape>
            </v:group>
            <v:group style="position:absolute;left:6727;top:-4539;width:2669;height:103" coordorigin="6727,-4539" coordsize="2669,103">
              <v:shape style="position:absolute;left:6727;top:-4539;width:2669;height:103" coordorigin="6727,-4539" coordsize="2669,103" path="m6727,-4539l7637,-4494,8384,-4466,9396,-4436e" filled="f" stroked="t" strokeweight="2.298pt" strokecolor="#99CC00">
                <v:path arrowok="t"/>
              </v:shape>
            </v:group>
            <v:group style="position:absolute;left:5876;top:-5598;width:190;height:913" coordorigin="5876,-5598" coordsize="190,913">
              <v:shape style="position:absolute;left:5876;top:-5598;width:190;height:913" coordorigin="5876,-5598" coordsize="190,913" path="m5876,-4685l5994,-5141,6066,-5598e" filled="f" stroked="t" strokeweight="2.292pt" strokecolor="#99CC00">
                <v:path arrowok="t"/>
              </v:shape>
            </v:group>
            <v:group style="position:absolute;left:1931;top:-2612;width:4532;height:44" coordorigin="1931,-2612" coordsize="4532,44">
              <v:shape style="position:absolute;left:1931;top:-2612;width:4532;height:44" coordorigin="1931,-2612" coordsize="4532,44" path="m6463,-2597l5921,-2597,5245,-2612,4542,-2582,3955,-2597,2591,-2567,1931,-2582e" filled="f" stroked="t" strokeweight="2.292pt" strokecolor="#99CC00">
                <v:path arrowok="t"/>
              </v:shape>
            </v:group>
            <v:group style="position:absolute;left:3149;top:-5583;width:58;height:3000" coordorigin="3149,-5583" coordsize="58,3000">
              <v:shape style="position:absolute;left:3149;top:-5583;width:58;height:3000" coordorigin="3149,-5583" coordsize="58,3000" path="m3192,-2583l3206,-3406,3178,-4656,3149,-5583e" filled="f" stroked="t" strokeweight="2.292pt" strokecolor="#99CC00">
                <v:path arrowok="t"/>
              </v:shape>
            </v:group>
            <v:group style="position:absolute;left:3162;top:-5068;width:2158;height:89" coordorigin="3162,-5068" coordsize="2158,89">
              <v:shape style="position:absolute;left:3162;top:-5068;width:2158;height:89" coordorigin="3162,-5068" coordsize="2158,89" path="m5320,-5068l4865,-5038,4087,-5024,3574,-4994,3162,-4979e" filled="f" stroked="t" strokeweight="2.292pt" strokecolor="#99CC00">
                <v:path arrowok="t"/>
              </v:shape>
            </v:group>
            <v:group style="position:absolute;left:1961;top:-3215;width:2552;height:44" coordorigin="1961,-3215" coordsize="2552,44">
              <v:shape style="position:absolute;left:1961;top:-3215;width:2552;height:44" coordorigin="1961,-3215" coordsize="2552,44" path="m1961,-3171l3208,-3201,4513,-3215e" filled="f" stroked="t" strokeweight="2.292pt" strokecolor="#99CC00">
                <v:path arrowok="t"/>
              </v:shape>
            </v:group>
            <v:group style="position:absolute;left:1961;top:-3810;width:3109;height:2" coordorigin="1961,-3810" coordsize="3109,2">
              <v:shape style="position:absolute;left:1961;top:-3810;width:3109;height:2" coordorigin="1961,-3810" coordsize="3109,0" path="m1961,-3810l5070,-3810e" filled="f" stroked="t" strokeweight="2.220pt" strokecolor="#99CC00">
                <v:path arrowok="t"/>
              </v:shape>
            </v:group>
            <v:group style="position:absolute;left:4028;top:-5598;width:72;height:1751" coordorigin="4028,-5598" coordsize="72,1751">
              <v:shape style="position:absolute;left:4028;top:-5598;width:72;height:1751" coordorigin="4028,-5598" coordsize="72,1751" path="m4100,-3848l4072,-4348,4072,-5084,4028,-5598e" filled="f" stroked="t" strokeweight="2.292pt" strokecolor="#99CC00">
                <v:path arrowok="t"/>
              </v:shape>
            </v:group>
            <v:group style="position:absolute;left:4350;top:-2583;width:59;height:958" coordorigin="4350,-2583" coordsize="59,958">
              <v:shape style="position:absolute;left:4350;top:-2583;width:59;height:958" coordorigin="4350,-2583" coordsize="59,958" path="m4409,-2583l4350,-1625e" filled="f" stroked="t" strokeweight="2.292pt" strokecolor="#99CC00">
                <v:path arrowok="t"/>
              </v:shape>
            </v:group>
            <v:group style="position:absolute;left:8340;top:-2559;width:1583;height:2" coordorigin="8340,-2559" coordsize="1583,2">
              <v:shape style="position:absolute;left:8340;top:-2559;width:1583;height:2" coordorigin="8340,-2559" coordsize="1583,0" path="m8340,-2559l9923,-2559e" filled="f" stroked="t" strokeweight=".78pt" strokecolor="#99CC00">
                <v:path arrowok="t"/>
              </v:shape>
            </v:group>
            <v:group style="position:absolute;left:5201;top:-5627;width:176;height:3973" coordorigin="5201,-5627" coordsize="176,3973">
              <v:shape style="position:absolute;left:5201;top:-5627;width:176;height:3973" coordorigin="5201,-5627" coordsize="176,3973" path="m5201,-1654l5260,-2640,5362,-3508,5377,-4436,5347,-5141,5303,-5627e" filled="f" stroked="t" strokeweight="3.06pt" strokecolor="#FF0000">
                <v:path arrowok="t"/>
              </v:shape>
            </v:group>
            <v:group style="position:absolute;left:1946;top:-5643;width:8197;height:294" coordorigin="1946,-5643" coordsize="8197,294">
              <v:shape style="position:absolute;left:1946;top:-5643;width:8197;height:294" coordorigin="1946,-5643" coordsize="8197,294" path="m1946,-5525l3192,-5568,5069,-5643,6066,-5598,7430,-5422,8794,-5349,9410,-5392,10144,-5451e" filled="f" stroked="t" strokeweight="3.056pt" strokecolor="#FF0000">
                <v:path arrowok="t"/>
              </v:shape>
            </v:group>
            <v:group style="position:absolute;left:1813;top:-1685;width:8197;height:104" coordorigin="1813,-1685" coordsize="8197,104">
              <v:shape style="position:absolute;left:1813;top:-1685;width:8197;height:104" coordorigin="1813,-1685" coordsize="8197,104" path="m1813,-1581l2914,-1596,5084,-1640,6976,-1685,8603,-1596,10010,-1581e" filled="f" stroked="t" strokeweight="3.056pt" strokecolor="#FF0000">
                <v:path arrowok="t"/>
              </v:shape>
            </v:group>
            <v:group style="position:absolute;left:8297;top:-5362;width:132;height:3752" coordorigin="8297,-5362" coordsize="132,3752">
              <v:shape style="position:absolute;left:8297;top:-5362;width:132;height:3752" coordorigin="8297,-5362" coordsize="132,3752" path="m8429,-5362l8399,-4803,8399,-3788,8356,-2742,8297,-2124,8297,-1610e" filled="f" stroked="t" strokeweight="3.056pt" strokecolor="#FF0000">
                <v:path arrowok="t"/>
              </v:shape>
            </v:group>
            <v:group style="position:absolute;left:1666;top:-6082;width:5897;height:5045" coordorigin="1666,-6082" coordsize="5897,5045">
              <v:shape style="position:absolute;left:1666;top:-6082;width:5897;height:5045" coordorigin="1666,-6082" coordsize="5897,5045" path="m1666,-1037l2414,-1493,3970,-2612,5318,-4067,5905,-4700,6594,-5170,7225,-5774,7562,-6082e" filled="f" stroked="t" strokeweight="3.816pt" strokecolor="#FF9900">
                <v:path arrowok="t"/>
              </v:shape>
            </v:group>
            <v:group style="position:absolute;left:2986;top:-2286;width:440;height:419" coordorigin="2986,-2286" coordsize="440,419">
              <v:shape style="position:absolute;left:2986;top:-2286;width:440;height:419" coordorigin="2986,-2286" coordsize="440,419" path="m3206,-2286l2986,-2127,3072,-1868,3341,-1868,3426,-2127,3206,-2286e" filled="t" fillcolor="#FFFFFF" stroked="f">
                <v:path arrowok="t"/>
                <v:fill/>
              </v:shape>
            </v:group>
            <v:group style="position:absolute;left:2986;top:-2286;width:440;height:419" coordorigin="2986,-2286" coordsize="440,419">
              <v:shape style="position:absolute;left:2986;top:-2286;width:440;height:419" coordorigin="2986,-2286" coordsize="440,419" path="m3206,-2286l2986,-2127,3072,-1868,3341,-1868,3426,-2127,3206,-2286xe" filled="f" stroked="t" strokeweight="1.524pt" strokecolor="#3265FF">
                <v:path arrowok="t"/>
              </v:shape>
            </v:group>
            <v:group style="position:absolute;left:5292;top:-1206;width:706;height:2" coordorigin="5292,-1206" coordsize="706,2">
              <v:shape style="position:absolute;left:5292;top:-1206;width:706;height:2" coordorigin="5292,-1206" coordsize="706,0" path="m5292,-1206l5998,-1206e" filled="f" stroked="t" strokeweight="3.816pt" strokecolor="#FF6500">
                <v:path arrowok="t"/>
              </v:shape>
            </v:group>
            <v:group style="position:absolute;left:5292;top:-837;width:706;height:2" coordorigin="5292,-837" coordsize="706,2">
              <v:shape style="position:absolute;left:5292;top:-837;width:706;height:2" coordorigin="5292,-837" coordsize="706,0" path="m5292,-837l5998,-837e" filled="f" stroked="t" strokeweight="3.06pt" strokecolor="#FF0000">
                <v:path arrowok="t"/>
              </v:shape>
            </v:group>
            <v:group style="position:absolute;left:5292;top:-485;width:706;height:2" coordorigin="5292,-485" coordsize="706,2">
              <v:shape style="position:absolute;left:5292;top:-485;width:706;height:2" coordorigin="5292,-485" coordsize="706,0" path="m5292,-485l5998,-485e" filled="f" stroked="t" strokeweight="2.292pt" strokecolor="#99CC00">
                <v:path arrowok="t"/>
              </v:shape>
            </v:group>
            <v:group style="position:absolute;left:4897;top:-2942;width:250;height:250" coordorigin="4897,-2942" coordsize="250,250">
              <v:shape style="position:absolute;left:4897;top:-2942;width:250;height:250" coordorigin="4897,-2942" coordsize="250,250" path="m4897,-2692l5147,-2692,5147,-2942,4897,-2942,4897,-2692e" filled="t" fillcolor="#0000FF" stroked="f">
                <v:path arrowok="t"/>
                <v:fill/>
              </v:shape>
            </v:group>
            <v:group style="position:absolute;left:4897;top:-2942;width:250;height:250" coordorigin="4897,-2942" coordsize="250,250">
              <v:shape style="position:absolute;left:4897;top:-2942;width:250;height:250" coordorigin="4897,-2942" coordsize="250,250" path="m5147,-2942l4897,-2942,4897,-2692,5147,-2692,5147,-2942xe" filled="f" stroked="t" strokeweight="1.524pt" strokecolor="#000000">
                <v:path arrowok="t"/>
              </v:shape>
            </v:group>
            <v:group style="position:absolute;left:4120;top:-5494;width:185;height:371" coordorigin="4120,-5494" coordsize="185,371">
              <v:shape style="position:absolute;left:4120;top:-5494;width:185;height:371" coordorigin="4120,-5494" coordsize="185,371" path="m4151,-5494l4130,-5486,4120,-5468,4120,-5154,4127,-5134,4146,-5124,4273,-5123,4293,-5131,4304,-5150,4304,-5464,4296,-5484,4277,-5494,4151,-5494e" filled="t" fillcolor="#000000" stroked="f">
                <v:path arrowok="t"/>
                <v:fill/>
              </v:shape>
            </v:group>
            <v:group style="position:absolute;left:4120;top:-5494;width:185;height:371" coordorigin="4120,-5494" coordsize="185,371">
              <v:shape style="position:absolute;left:4120;top:-5494;width:185;height:371" coordorigin="4120,-5494" coordsize="185,371" path="m4151,-5494l4130,-5486,4120,-5468,4120,-5154,4127,-5134,4146,-5124,4273,-5123,4293,-5131,4304,-5150,4304,-5464,4296,-5484,4277,-5494,4151,-5494xe" filled="f" stroked="t" strokeweight=".768pt" strokecolor="#000000">
                <v:path arrowok="t"/>
              </v:shape>
            </v:group>
            <v:group style="position:absolute;left:4141;top:-5450;width:136;height:301" coordorigin="4141,-5450" coordsize="136,301">
              <v:shape style="position:absolute;left:4141;top:-5450;width:136;height:301" coordorigin="4141,-5450" coordsize="136,301" path="m4277,-5270l4141,-5270,4210,-5148,4277,-5270e" filled="t" fillcolor="#FFFFFF" stroked="f">
                <v:path arrowok="t"/>
                <v:fill/>
              </v:shape>
              <v:shape style="position:absolute;left:4141;top:-5450;width:136;height:301" coordorigin="4141,-5450" coordsize="136,301" path="m4250,-5450l4168,-5450,4168,-5270,4250,-5270,4250,-5450e" filled="t" fillcolor="#FFFFFF" stroked="f">
                <v:path arrowok="t"/>
                <v:fill/>
              </v:shape>
            </v:group>
            <v:group style="position:absolute;left:4120;top:-5494;width:185;height:371" coordorigin="4120,-5494" coordsize="185,371">
              <v:shape style="position:absolute;left:4120;top:-5494;width:185;height:371" coordorigin="4120,-5494" coordsize="185,371" path="m4151,-5494l4130,-5486,4120,-5468,4120,-5154,4127,-5134,4146,-5124,4273,-5123,4293,-5131,4304,-5150,4304,-5464,4296,-5484,4277,-5494,4151,-5494e" filled="t" fillcolor="#000000" stroked="f">
                <v:path arrowok="t"/>
                <v:fill/>
              </v:shape>
            </v:group>
            <v:group style="position:absolute;left:4120;top:-5494;width:185;height:371" coordorigin="4120,-5494" coordsize="185,371">
              <v:shape style="position:absolute;left:4120;top:-5494;width:185;height:371" coordorigin="4120,-5494" coordsize="185,371" path="m4151,-5494l4130,-5486,4120,-5468,4120,-5154,4127,-5134,4146,-5124,4273,-5123,4293,-5131,4304,-5150,4304,-5464,4296,-5484,4277,-5494,4151,-5494xe" filled="f" stroked="t" strokeweight=".768pt" strokecolor="#000000">
                <v:path arrowok="t"/>
              </v:shape>
            </v:group>
            <v:group style="position:absolute;left:4141;top:-5450;width:136;height:301" coordorigin="4141,-5450" coordsize="136,301">
              <v:shape style="position:absolute;left:4141;top:-5450;width:136;height:301" coordorigin="4141,-5450" coordsize="136,301" path="m4277,-5270l4141,-5270,4210,-5148,4277,-5270e" filled="t" fillcolor="#FFFFFF" stroked="f">
                <v:path arrowok="t"/>
                <v:fill/>
              </v:shape>
              <v:shape style="position:absolute;left:4141;top:-5450;width:136;height:301" coordorigin="4141,-5450" coordsize="136,301" path="m4250,-5450l4168,-5450,4168,-5270,4250,-5270,4250,-5450e" filled="t" fillcolor="#FFFFFF" stroked="f">
                <v:path arrowok="t"/>
                <v:fill/>
              </v:shape>
            </v:group>
            <v:group style="position:absolute;left:5969;top:-2279;width:184;height:371" coordorigin="5969,-2279" coordsize="184,371">
              <v:shape style="position:absolute;left:5969;top:-2279;width:184;height:371" coordorigin="5969,-2279" coordsize="184,371" path="m5999,-2279l5979,-2271,5969,-2252,5969,-1938,5977,-1918,5996,-1909,6122,-1908,6143,-1916,6152,-1936,6152,-2248,6145,-2269,6126,-2279,5999,-2279e" filled="t" fillcolor="#000000" stroked="f">
                <v:path arrowok="t"/>
                <v:fill/>
              </v:shape>
            </v:group>
            <v:group style="position:absolute;left:5969;top:-2279;width:184;height:371" coordorigin="5969,-2279" coordsize="184,371">
              <v:shape style="position:absolute;left:5969;top:-2279;width:184;height:371" coordorigin="5969,-2279" coordsize="184,371" path="m5999,-2279l5979,-2271,5969,-2252,5969,-1938,5977,-1918,5996,-1909,6122,-1908,6143,-1916,6152,-1936,6152,-2248,6145,-2269,6126,-2279,5999,-2279xe" filled="f" stroked="t" strokeweight=".768pt" strokecolor="#000000">
                <v:path arrowok="t"/>
              </v:shape>
            </v:group>
            <v:group style="position:absolute;left:5989;top:-2235;width:110;height:302" coordorigin="5989,-2235" coordsize="110,302">
              <v:shape style="position:absolute;left:5989;top:-2235;width:110;height:302" coordorigin="5989,-2235" coordsize="110,302" path="m6100,-2114l6017,-2114,6017,-1932,6100,-1932,6100,-2114e" filled="t" fillcolor="#FFFFFF" stroked="f">
                <v:path arrowok="t"/>
                <v:fill/>
              </v:shape>
              <v:shape style="position:absolute;left:5989;top:-2235;width:110;height:302" coordorigin="5989,-2235" coordsize="110,302" path="m6058,-2235l5989,-2114,6126,-2114,6058,-2235e" filled="t" fillcolor="#FFFFFF" stroked="f">
                <v:path arrowok="t"/>
                <v:fill/>
              </v:shape>
            </v:group>
            <v:group style="position:absolute;left:5969;top:-2279;width:184;height:371" coordorigin="5969,-2279" coordsize="184,371">
              <v:shape style="position:absolute;left:5969;top:-2279;width:184;height:371" coordorigin="5969,-2279" coordsize="184,371" path="m5999,-2279l5979,-2271,5969,-2252,5969,-1938,5977,-1918,5996,-1909,6122,-1908,6143,-1916,6152,-1936,6152,-2248,6145,-2269,6126,-2279,5999,-2279e" filled="t" fillcolor="#000000" stroked="f">
                <v:path arrowok="t"/>
                <v:fill/>
              </v:shape>
            </v:group>
            <v:group style="position:absolute;left:5969;top:-2279;width:184;height:371" coordorigin="5969,-2279" coordsize="184,371">
              <v:shape style="position:absolute;left:5969;top:-2279;width:184;height:371" coordorigin="5969,-2279" coordsize="184,371" path="m5999,-2279l5979,-2271,5969,-2252,5969,-1938,5977,-1918,5996,-1909,6122,-1908,6143,-1916,6152,-1936,6152,-2248,6145,-2269,6126,-2279,5999,-2279xe" filled="f" stroked="t" strokeweight=".768pt" strokecolor="#000000">
                <v:path arrowok="t"/>
              </v:shape>
            </v:group>
            <v:group style="position:absolute;left:5989;top:-2235;width:110;height:302" coordorigin="5989,-2235" coordsize="110,302">
              <v:shape style="position:absolute;left:5989;top:-2235;width:110;height:302" coordorigin="5989,-2235" coordsize="110,302" path="m6100,-2114l6017,-2114,6017,-1932,6100,-1932,6100,-2114e" filled="t" fillcolor="#FFFFFF" stroked="f">
                <v:path arrowok="t"/>
                <v:fill/>
              </v:shape>
              <v:shape style="position:absolute;left:5989;top:-2235;width:110;height:302" coordorigin="5989,-2235" coordsize="110,302" path="m6058,-2235l5989,-2114,6126,-2114,6058,-2235e" filled="t" fillcolor="#FFFFFF" stroked="f">
                <v:path arrowok="t"/>
                <v:fill/>
              </v:shape>
            </v:group>
            <v:group style="position:absolute;left:5978;top:-3232;width:184;height:371" coordorigin="5978,-3232" coordsize="184,371">
              <v:shape style="position:absolute;left:5978;top:-3232;width:184;height:371" coordorigin="5978,-3232" coordsize="184,371" path="m6010,-3232l5989,-3225,5979,-3206,5978,-2892,5986,-2872,6005,-2862,6132,-2861,6152,-2869,6162,-2889,6162,-3201,6154,-3222,6136,-3232,6010,-3232e" filled="t" fillcolor="#000000" stroked="f">
                <v:path arrowok="t"/>
                <v:fill/>
              </v:shape>
            </v:group>
            <v:group style="position:absolute;left:5978;top:-3232;width:184;height:371" coordorigin="5978,-3232" coordsize="184,371">
              <v:shape style="position:absolute;left:5978;top:-3232;width:184;height:371" coordorigin="5978,-3232" coordsize="184,371" path="m6010,-3232l5989,-3225,5979,-3206,5978,-2892,5986,-2872,6005,-2862,6132,-2861,6152,-2869,6162,-2889,6162,-3201,6154,-3222,6136,-3232,6010,-3232xe" filled="f" stroked="t" strokeweight=".768pt" strokecolor="#000000">
                <v:path arrowok="t"/>
              </v:shape>
            </v:group>
            <v:group style="position:absolute;left:5999;top:-3188;width:110;height:301" coordorigin="5999,-3188" coordsize="110,301">
              <v:shape style="position:absolute;left:5999;top:-3188;width:110;height:301" coordorigin="5999,-3188" coordsize="110,301" path="m6109,-3068l6026,-3068,6026,-2886,6109,-2886,6109,-3068e" filled="t" fillcolor="#FFFFFF" stroked="f">
                <v:path arrowok="t"/>
                <v:fill/>
              </v:shape>
              <v:shape style="position:absolute;left:5999;top:-3188;width:110;height:301" coordorigin="5999,-3188" coordsize="110,301" path="m6067,-3188l5999,-3068,6136,-3068,6067,-3188e" filled="t" fillcolor="#FFFFFF" stroked="f">
                <v:path arrowok="t"/>
                <v:fill/>
              </v:shape>
            </v:group>
            <v:group style="position:absolute;left:5978;top:-3232;width:184;height:371" coordorigin="5978,-3232" coordsize="184,371">
              <v:shape style="position:absolute;left:5978;top:-3232;width:184;height:371" coordorigin="5978,-3232" coordsize="184,371" path="m6010,-3232l5989,-3225,5979,-3206,5978,-2892,5986,-2872,6005,-2862,6132,-2861,6152,-2869,6162,-2889,6162,-3201,6154,-3222,6136,-3232,6010,-3232e" filled="t" fillcolor="#000000" stroked="f">
                <v:path arrowok="t"/>
                <v:fill/>
              </v:shape>
            </v:group>
            <v:group style="position:absolute;left:5978;top:-3232;width:184;height:371" coordorigin="5978,-3232" coordsize="184,371">
              <v:shape style="position:absolute;left:5978;top:-3232;width:184;height:371" coordorigin="5978,-3232" coordsize="184,371" path="m6010,-3232l5989,-3225,5979,-3206,5978,-2892,5986,-2872,6005,-2862,6132,-2861,6152,-2869,6162,-2889,6162,-3201,6154,-3222,6136,-3232,6010,-3232xe" filled="f" stroked="t" strokeweight=".768pt" strokecolor="#000000">
                <v:path arrowok="t"/>
              </v:shape>
            </v:group>
            <v:group style="position:absolute;left:5999;top:-3188;width:110;height:301" coordorigin="5999,-3188" coordsize="110,301">
              <v:shape style="position:absolute;left:5999;top:-3188;width:110;height:301" coordorigin="5999,-3188" coordsize="110,301" path="m6109,-3068l6026,-3068,6026,-2886,6109,-2886,6109,-3068e" filled="t" fillcolor="#FFFFFF" stroked="f">
                <v:path arrowok="t"/>
                <v:fill/>
              </v:shape>
              <v:shape style="position:absolute;left:5999;top:-3188;width:110;height:301" coordorigin="5999,-3188" coordsize="110,301" path="m6067,-3188l5999,-3068,6136,-3068,6067,-3188e" filled="t" fillcolor="#FFFFFF" stroked="f">
                <v:path arrowok="t"/>
                <v:fill/>
              </v:shape>
            </v:group>
            <v:group style="position:absolute;left:6541;top:-2772;width:184;height:371" coordorigin="6541,-2772" coordsize="184,371">
              <v:shape style="position:absolute;left:6541;top:-2772;width:184;height:371" coordorigin="6541,-2772" coordsize="184,371" path="m6572,-2772l6552,-2765,6541,-2746,6541,-2433,6549,-2413,6568,-2402,6695,-2402,6715,-2410,6725,-2429,6725,-2742,6717,-2763,6698,-2772,6572,-2772e" filled="t" fillcolor="#000000" stroked="f">
                <v:path arrowok="t"/>
                <v:fill/>
              </v:shape>
            </v:group>
            <v:group style="position:absolute;left:6541;top:-2772;width:184;height:371" coordorigin="6541,-2772" coordsize="184,371">
              <v:shape style="position:absolute;left:6541;top:-2772;width:184;height:371" coordorigin="6541,-2772" coordsize="184,371" path="m6572,-2772l6552,-2765,6541,-2746,6541,-2433,6549,-2413,6568,-2402,6695,-2402,6715,-2410,6725,-2429,6725,-2742,6717,-2763,6698,-2772,6572,-2772xe" filled="f" stroked="t" strokeweight=".768pt" strokecolor="#000000">
                <v:path arrowok="t"/>
              </v:shape>
            </v:group>
            <v:group style="position:absolute;left:6563;top:-2728;width:136;height:301" coordorigin="6563,-2728" coordsize="136,301">
              <v:shape style="position:absolute;left:6563;top:-2728;width:136;height:301" coordorigin="6563,-2728" coordsize="136,301" path="m6698,-2548l6563,-2548,6631,-2427,6698,-2548e" filled="t" fillcolor="#FFFFFF" stroked="f">
                <v:path arrowok="t"/>
                <v:fill/>
              </v:shape>
              <v:shape style="position:absolute;left:6563;top:-2728;width:136;height:301" coordorigin="6563,-2728" coordsize="136,301" path="m6672,-2728l6589,-2728,6589,-2548,6672,-2548,6672,-2728e" filled="t" fillcolor="#FFFFFF" stroked="f">
                <v:path arrowok="t"/>
                <v:fill/>
              </v:shape>
            </v:group>
            <v:group style="position:absolute;left:6541;top:-2772;width:184;height:371" coordorigin="6541,-2772" coordsize="184,371">
              <v:shape style="position:absolute;left:6541;top:-2772;width:184;height:371" coordorigin="6541,-2772" coordsize="184,371" path="m6572,-2772l6552,-2765,6541,-2746,6541,-2433,6549,-2413,6568,-2402,6695,-2402,6715,-2410,6725,-2429,6725,-2742,6717,-2763,6698,-2772,6572,-2772e" filled="t" fillcolor="#000000" stroked="f">
                <v:path arrowok="t"/>
                <v:fill/>
              </v:shape>
            </v:group>
            <v:group style="position:absolute;left:6541;top:-2772;width:184;height:371" coordorigin="6541,-2772" coordsize="184,371">
              <v:shape style="position:absolute;left:6541;top:-2772;width:184;height:371" coordorigin="6541,-2772" coordsize="184,371" path="m6572,-2772l6552,-2765,6541,-2746,6541,-2433,6549,-2413,6568,-2402,6695,-2402,6715,-2410,6725,-2429,6725,-2742,6717,-2763,6698,-2772,6572,-2772xe" filled="f" stroked="t" strokeweight=".768pt" strokecolor="#000000">
                <v:path arrowok="t"/>
              </v:shape>
            </v:group>
            <v:group style="position:absolute;left:6563;top:-2728;width:136;height:301" coordorigin="6563,-2728" coordsize="136,301">
              <v:shape style="position:absolute;left:6563;top:-2728;width:136;height:301" coordorigin="6563,-2728" coordsize="136,301" path="m6698,-2548l6563,-2548,6631,-2427,6698,-2548e" filled="t" fillcolor="#FFFFFF" stroked="f">
                <v:path arrowok="t"/>
                <v:fill/>
              </v:shape>
              <v:shape style="position:absolute;left:6563;top:-2728;width:136;height:301" coordorigin="6563,-2728" coordsize="136,301" path="m6672,-2728l6589,-2728,6589,-2548,6672,-2548,6672,-2728e" filled="t" fillcolor="#FFFFFF" stroked="f">
                <v:path arrowok="t"/>
                <v:fill/>
              </v:shape>
            </v:group>
            <v:group style="position:absolute;left:7158;top:-2782;width:185;height:371" coordorigin="7158,-2782" coordsize="185,371">
              <v:shape style="position:absolute;left:7158;top:-2782;width:185;height:371" coordorigin="7158,-2782" coordsize="185,371" path="m7189,-2782l7169,-2774,7158,-2756,7158,-2442,7166,-2422,7185,-2412,7312,-2411,7332,-2419,7342,-2438,7343,-2752,7335,-2772,7315,-2782,7189,-2782e" filled="t" fillcolor="#000000" stroked="f">
                <v:path arrowok="t"/>
                <v:fill/>
              </v:shape>
            </v:group>
            <v:group style="position:absolute;left:7158;top:-2782;width:185;height:371" coordorigin="7158,-2782" coordsize="185,371">
              <v:shape style="position:absolute;left:7158;top:-2782;width:185;height:371" coordorigin="7158,-2782" coordsize="185,371" path="m7189,-2782l7169,-2774,7158,-2756,7158,-2442,7166,-2422,7185,-2412,7312,-2411,7332,-2419,7342,-2438,7343,-2752,7335,-2772,7315,-2782,7189,-2782xe" filled="f" stroked="t" strokeweight=".768pt" strokecolor="#000000">
                <v:path arrowok="t"/>
              </v:shape>
            </v:group>
            <v:group style="position:absolute;left:7180;top:-2739;width:109;height:302" coordorigin="7180,-2739" coordsize="109,302">
              <v:shape style="position:absolute;left:7180;top:-2739;width:109;height:302" coordorigin="7180,-2739" coordsize="109,302" path="m7289,-2618l7206,-2618,7206,-2436,7289,-2436,7289,-2618e" filled="t" fillcolor="#FFFFFF" stroked="f">
                <v:path arrowok="t"/>
                <v:fill/>
              </v:shape>
              <v:shape style="position:absolute;left:7180;top:-2739;width:109;height:302" coordorigin="7180,-2739" coordsize="109,302" path="m7248,-2739l7180,-2618,7315,-2618,7248,-2739e" filled="t" fillcolor="#FFFFFF" stroked="f">
                <v:path arrowok="t"/>
                <v:fill/>
              </v:shape>
            </v:group>
            <v:group style="position:absolute;left:7158;top:-2782;width:185;height:371" coordorigin="7158,-2782" coordsize="185,371">
              <v:shape style="position:absolute;left:7158;top:-2782;width:185;height:371" coordorigin="7158,-2782" coordsize="185,371" path="m7189,-2782l7169,-2774,7158,-2756,7158,-2442,7166,-2422,7185,-2412,7312,-2411,7332,-2419,7342,-2438,7343,-2752,7335,-2772,7315,-2782,7189,-2782e" filled="t" fillcolor="#000000" stroked="f">
                <v:path arrowok="t"/>
                <v:fill/>
              </v:shape>
            </v:group>
            <v:group style="position:absolute;left:7158;top:-2782;width:185;height:371" coordorigin="7158,-2782" coordsize="185,371">
              <v:shape style="position:absolute;left:7158;top:-2782;width:185;height:371" coordorigin="7158,-2782" coordsize="185,371" path="m7189,-2782l7169,-2774,7158,-2756,7158,-2442,7166,-2422,7185,-2412,7312,-2411,7332,-2419,7342,-2438,7343,-2752,7335,-2772,7315,-2782,7189,-2782xe" filled="f" stroked="t" strokeweight=".768pt" strokecolor="#000000">
                <v:path arrowok="t"/>
              </v:shape>
            </v:group>
            <v:group style="position:absolute;left:7180;top:-2739;width:109;height:302" coordorigin="7180,-2739" coordsize="109,302">
              <v:shape style="position:absolute;left:7180;top:-2739;width:109;height:302" coordorigin="7180,-2739" coordsize="109,302" path="m7289,-2618l7206,-2618,7206,-2436,7289,-2436,7289,-2618e" filled="t" fillcolor="#FFFFFF" stroked="f">
                <v:path arrowok="t"/>
                <v:fill/>
              </v:shape>
              <v:shape style="position:absolute;left:7180;top:-2739;width:109;height:302" coordorigin="7180,-2739" coordsize="109,302" path="m7248,-2739l7180,-2618,7315,-2618,7248,-2739e" filled="t" fillcolor="#FFFFFF" stroked="f">
                <v:path arrowok="t"/>
                <v:fill/>
              </v:shape>
            </v:group>
            <v:group style="position:absolute;left:7928;top:-1139;width:370;height:185" coordorigin="7928,-1139" coordsize="370,185">
              <v:shape style="position:absolute;left:7928;top:-1139;width:370;height:185" coordorigin="7928,-1139" coordsize="370,185" path="m7960,-1139l7939,-1131,7929,-1113,7928,-986,7936,-965,7955,-955,8268,-954,8288,-962,8298,-982,8298,-1108,8290,-1129,8272,-1139,7960,-1139e" filled="t" fillcolor="#000000" stroked="f">
                <v:path arrowok="t"/>
                <v:fill/>
              </v:shape>
            </v:group>
            <v:group style="position:absolute;left:7928;top:-1139;width:370;height:185" coordorigin="7928,-1139" coordsize="370,185">
              <v:shape style="position:absolute;left:7928;top:-1139;width:370;height:185" coordorigin="7928,-1139" coordsize="370,185" path="m8298,-1108l8290,-1129,8272,-1139,7960,-1139,7939,-1131,7929,-1113,7928,-986,7936,-965,7955,-955,8268,-954,8288,-962,8298,-982,8298,-1108xe" filled="f" stroked="t" strokeweight=".758pt" strokecolor="#000000">
                <v:path arrowok="t"/>
              </v:shape>
            </v:group>
            <v:group style="position:absolute;left:7954;top:-1118;width:300;height:136" coordorigin="7954,-1118" coordsize="300,136">
              <v:shape style="position:absolute;left:7954;top:-1118;width:300;height:136" coordorigin="7954,-1118" coordsize="300,136" path="m8134,-1118l8134,-1091,7954,-1091,7954,-1008,8134,-1008,8134,-982,8254,-1049,8134,-1118e" filled="t" fillcolor="#FFFFFF" stroked="f">
                <v:path arrowok="t"/>
                <v:fill/>
              </v:shape>
            </v:group>
            <v:group style="position:absolute;left:7928;top:-1139;width:370;height:185" coordorigin="7928,-1139" coordsize="370,185">
              <v:shape style="position:absolute;left:7928;top:-1139;width:370;height:185" coordorigin="7928,-1139" coordsize="370,185" path="m7960,-1139l7939,-1131,7929,-1113,7928,-986,7936,-965,7955,-955,8268,-954,8288,-962,8298,-982,8298,-1108,8290,-1129,8272,-1139,7960,-1139e" filled="t" fillcolor="#000000" stroked="f">
                <v:path arrowok="t"/>
                <v:fill/>
              </v:shape>
            </v:group>
            <v:group style="position:absolute;left:7928;top:-1139;width:370;height:185" coordorigin="7928,-1139" coordsize="370,185">
              <v:shape style="position:absolute;left:7928;top:-1139;width:370;height:185" coordorigin="7928,-1139" coordsize="370,185" path="m8298,-1108l8290,-1129,8272,-1139,7960,-1139,7939,-1131,7929,-1113,7928,-986,7936,-965,7955,-955,8268,-954,8288,-962,8298,-982,8298,-1108xe" filled="f" stroked="t" strokeweight=".758pt" strokecolor="#000000">
                <v:path arrowok="t"/>
              </v:shape>
            </v:group>
            <v:group style="position:absolute;left:7954;top:-1118;width:300;height:136" coordorigin="7954,-1118" coordsize="300,136">
              <v:shape style="position:absolute;left:7954;top:-1118;width:300;height:136" coordorigin="7954,-1118" coordsize="300,136" path="m8134,-1118l8134,-1091,7954,-1091,7954,-1008,8134,-1008,8134,-982,8254,-1049,8134,-1118e" filled="t" fillcolor="#FFFFFF" stroked="f">
                <v:path arrowok="t"/>
                <v:fill/>
              </v:shape>
            </v:group>
            <v:group style="position:absolute;left:2381;top:-1701;width:238;height:239" coordorigin="2381,-1701" coordsize="238,239">
              <v:shape style="position:absolute;left:2381;top:-1701;width:238;height:239" coordorigin="2381,-1701" coordsize="238,239" path="m2549,-1701l2450,-1701,2381,-1630,2381,-1532,2450,-1462,2549,-1462,2618,-1532,2618,-1630,2549,-1701e" filled="t" fillcolor="#FFFF00" stroked="f">
                <v:path arrowok="t"/>
                <v:fill/>
              </v:shape>
            </v:group>
            <v:group style="position:absolute;left:2381;top:-1701;width:238;height:239" coordorigin="2381,-1701" coordsize="238,239">
              <v:shape style="position:absolute;left:2381;top:-1701;width:238;height:239" coordorigin="2381,-1701" coordsize="238,239" path="m2450,-1701l2381,-1630,2381,-1532,2450,-1462,2549,-1462,2618,-1532,2618,-1630,2549,-1701,2450,-1701xe" filled="f" stroked="t" strokeweight="1.524pt" strokecolor="#C0C0C0">
                <v:path arrowok="t"/>
              </v:shape>
            </v:group>
            <v:group style="position:absolute;left:5202;top:-5769;width:238;height:238" coordorigin="5202,-5769" coordsize="238,238">
              <v:shape style="position:absolute;left:5202;top:-5769;width:238;height:238" coordorigin="5202,-5769" coordsize="238,238" path="m5370,-5769l5272,-5769,5202,-5699,5202,-5601,5272,-5531,5370,-5531,5440,-5601,5440,-5699,5370,-5769e" filled="t" fillcolor="#FFFF00" stroked="f">
                <v:path arrowok="t"/>
                <v:fill/>
              </v:shape>
            </v:group>
            <v:group style="position:absolute;left:5202;top:-5769;width:238;height:238" coordorigin="5202,-5769" coordsize="238,238">
              <v:shape style="position:absolute;left:5202;top:-5769;width:238;height:238" coordorigin="5202,-5769" coordsize="238,238" path="m5272,-5769l5202,-5699,5202,-5601,5272,-5531,5370,-5531,5440,-5601,5440,-5699,5370,-5769,5272,-5769xe" filled="f" stroked="t" strokeweight="1.524pt" strokecolor="#C0C0C0">
                <v:path arrowok="t"/>
              </v:shape>
            </v:group>
            <v:group style="position:absolute;left:6826;top:-5618;width:238;height:239" coordorigin="6826,-5618" coordsize="238,239">
              <v:shape style="position:absolute;left:6826;top:-5618;width:238;height:239" coordorigin="6826,-5618" coordsize="238,239" path="m6994,-5618l6894,-5618,6826,-5548,6826,-5448,6894,-5379,6994,-5379,7063,-5448,7063,-5548,6994,-5618e" filled="t" fillcolor="#FFFF00" stroked="f">
                <v:path arrowok="t"/>
                <v:fill/>
              </v:shape>
            </v:group>
            <v:group style="position:absolute;left:6826;top:-5618;width:238;height:239" coordorigin="6826,-5618" coordsize="238,239">
              <v:shape style="position:absolute;left:6826;top:-5618;width:238;height:239" coordorigin="6826,-5618" coordsize="238,239" path="m6894,-5618l6826,-5548,6826,-5448,6894,-5379,6994,-5379,7063,-5448,7063,-5548,6994,-5618,6894,-5618xe" filled="f" stroked="t" strokeweight="1.524pt" strokecolor="#C0C0C0">
                <v:path arrowok="t"/>
              </v:shape>
            </v:group>
            <v:group style="position:absolute;left:8326;top:-5465;width:238;height:238" coordorigin="8326,-5465" coordsize="238,238">
              <v:shape style="position:absolute;left:8326;top:-5465;width:238;height:238" coordorigin="8326,-5465" coordsize="238,238" path="m8494,-5465l8395,-5465,8326,-5396,8326,-5297,8395,-5228,8494,-5228,8563,-5297,8563,-5396,8494,-5465e" filled="t" fillcolor="#FFFF00" stroked="f">
                <v:path arrowok="t"/>
                <v:fill/>
              </v:shape>
            </v:group>
            <v:group style="position:absolute;left:8326;top:-5465;width:238;height:238" coordorigin="8326,-5465" coordsize="238,238">
              <v:shape style="position:absolute;left:8326;top:-5465;width:238;height:238" coordorigin="8326,-5465" coordsize="238,238" path="m8395,-5465l8326,-5396,8326,-5297,8395,-5228,8494,-5228,8563,-5297,8563,-5396,8494,-5465,8395,-5465xe" filled="f" stroked="t" strokeweight="1.54pt" strokecolor="#C0C0C0">
                <v:path arrowok="t"/>
              </v:shape>
            </v:group>
            <v:group style="position:absolute;left:5262;top:-4238;width:238;height:239" coordorigin="5262,-4238" coordsize="238,239">
              <v:shape style="position:absolute;left:5262;top:-4238;width:238;height:239" coordorigin="5262,-4238" coordsize="238,239" path="m5430,-4238l5332,-4238,5262,-4168,5262,-4068,5332,-3999,5430,-3999,5500,-4068,5500,-4168,5430,-4238e" filled="t" fillcolor="#FFFF00" stroked="f">
                <v:path arrowok="t"/>
                <v:fill/>
              </v:shape>
            </v:group>
            <v:group style="position:absolute;left:5262;top:-4238;width:238;height:239" coordorigin="5262,-4238" coordsize="238,239">
              <v:shape style="position:absolute;left:5262;top:-4238;width:238;height:239" coordorigin="5262,-4238" coordsize="238,239" path="m5332,-4238l5262,-4168,5262,-4068,5332,-3999,5430,-3999,5500,-4068,5500,-4168,5430,-4238,5332,-4238xe" filled="f" stroked="t" strokeweight="1.524pt" strokecolor="#C0C0C0">
                <v:path arrowok="t"/>
              </v:shape>
            </v:group>
            <v:group style="position:absolute;left:5080;top:-1775;width:238;height:238" coordorigin="5080,-1775" coordsize="238,238">
              <v:shape style="position:absolute;left:5080;top:-1775;width:238;height:238" coordorigin="5080,-1775" coordsize="238,238" path="m5248,-1775l5149,-1775,5080,-1706,5080,-1607,5149,-1538,5248,-1538,5317,-1607,5317,-1706,5248,-1775e" filled="t" fillcolor="#FFFF00" stroked="f">
                <v:path arrowok="t"/>
                <v:fill/>
              </v:shape>
            </v:group>
            <v:group style="position:absolute;left:5080;top:-1775;width:238;height:238" coordorigin="5080,-1775" coordsize="238,238">
              <v:shape style="position:absolute;left:5080;top:-1775;width:238;height:238" coordorigin="5080,-1775" coordsize="238,238" path="m5149,-1775l5080,-1706,5080,-1607,5149,-1538,5248,-1538,5317,-1607,5317,-1706,5248,-1775,5149,-1775xe" filled="f" stroked="t" strokeweight="1.524pt" strokecolor="#C0C0C0">
                <v:path arrowok="t"/>
              </v:shape>
            </v:group>
            <v:group style="position:absolute;left:8189;top:-1766;width:238;height:239" coordorigin="8189,-1766" coordsize="238,239">
              <v:shape style="position:absolute;left:8189;top:-1766;width:238;height:239" coordorigin="8189,-1766" coordsize="238,239" path="m8357,-1766l8258,-1766,8189,-1696,8189,-1598,8258,-1527,8357,-1527,8426,-1598,8426,-1696,8357,-1766e" filled="t" fillcolor="#FFFF00" stroked="f">
                <v:path arrowok="t"/>
                <v:fill/>
              </v:shape>
            </v:group>
            <v:group style="position:absolute;left:8189;top:-1766;width:238;height:239" coordorigin="8189,-1766" coordsize="238,239">
              <v:shape style="position:absolute;left:8189;top:-1766;width:238;height:239" coordorigin="8189,-1766" coordsize="238,239" path="m8258,-1766l8189,-1696,8189,-1598,8258,-1527,8357,-1527,8426,-1598,8426,-1696,8357,-1766,8258,-1766xe" filled="f" stroked="t" strokeweight="1.54pt" strokecolor="#C0C0C0">
                <v:path arrowok="t"/>
              </v:shape>
            </v:group>
            <v:group style="position:absolute;left:7974;top:-788;width:239;height:239" coordorigin="7974,-788" coordsize="239,239">
              <v:shape style="position:absolute;left:7974;top:-788;width:239;height:239" coordorigin="7974,-788" coordsize="239,239" path="m8142,-788l8044,-788,7974,-718,7974,-618,8044,-549,8142,-549,8213,-618,8213,-718,8142,-788e" filled="t" fillcolor="#FFFF00" stroked="f">
                <v:path arrowok="t"/>
                <v:fill/>
              </v:shape>
            </v:group>
            <v:group style="position:absolute;left:7974;top:-788;width:239;height:239" coordorigin="7974,-788" coordsize="239,239">
              <v:shape style="position:absolute;left:7974;top:-788;width:239;height:239" coordorigin="7974,-788" coordsize="239,239" path="m8044,-788l7974,-718,7974,-618,8044,-549,8142,-549,8213,-618,8213,-718,8142,-788,8044,-788xe" filled="f" stroked="t" strokeweight="1.54pt" strokecolor="#C0C0C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4.5: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tog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af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prikaz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28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uporabo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podatkovnem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Zgornja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dstavitev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(avt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gatili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rafsko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iln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rtografsko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4.6.3.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Geokodiranje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20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Model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rabimo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linear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refere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številko.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datkovnega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vsebu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okodiranje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kacije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27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žno,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podatkovnem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arno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ciranje.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stejši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nciran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(hišn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razpon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oiskati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»197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Ave«.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Poizvedovan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bazi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ajprej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kazalo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butnem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</w:p>
    <w:p>
      <w:pPr>
        <w:spacing w:before="3" w:after="0" w:line="230" w:lineRule="exact"/>
        <w:ind w:left="138" w:right="18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»East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Ave«.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strezen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interval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interpol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Hišna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7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rvalu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ulice.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bližni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1/3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[1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(209-197)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/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(20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91)]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rvali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19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-20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9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42" w:after="0" w:line="203" w:lineRule="exact"/>
        <w:ind w:right="2395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0"/>
          <w:b/>
          <w:bCs/>
          <w:position w:val="-1"/>
        </w:rPr>
        <w:t>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-1"/>
        </w:rPr>
        <w:t>19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-1"/>
        </w:rPr>
        <w:t>   </w:t>
      </w:r>
      <w:r>
        <w:rPr>
          <w:rFonts w:ascii="Arial Narrow" w:hAnsi="Arial Narrow" w:cs="Arial Narrow" w:eastAsia="Arial Narrow"/>
          <w:sz w:val="18"/>
          <w:szCs w:val="18"/>
          <w:spacing w:val="22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  <w:position w:val="-1"/>
        </w:rPr>
        <w:t>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  <w:position w:val="-1"/>
        </w:rPr>
        <w:t>20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position w:val="0"/>
        </w:rPr>
      </w:r>
    </w:p>
    <w:p>
      <w:pPr>
        <w:spacing w:before="6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2" w:after="0" w:line="240" w:lineRule="auto"/>
        <w:ind w:right="-1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</w:rPr>
        <w:t>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</w:rPr>
        <w:t>11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right="-2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</w:rPr>
        <w:t>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</w:rPr>
        <w:t>09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right="185"/>
        <w:jc w:val="righ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19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7</w:t>
      </w:r>
      <w:r>
        <w:rPr>
          <w:rFonts w:ascii="Arial Narrow" w:hAnsi="Arial Narrow" w:cs="Arial Narrow" w:eastAsia="Arial Narrow"/>
          <w:sz w:val="24"/>
          <w:szCs w:val="24"/>
          <w:spacing w:val="10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Eas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t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14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3"/>
          <w:b/>
          <w:bCs/>
        </w:rPr>
        <w:t>Ave.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21" w:after="0" w:line="240" w:lineRule="auto"/>
        <w:ind w:right="-20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</w:rPr>
        <w:t>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</w:rPr>
        <w:t>91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86" w:after="0" w:line="240" w:lineRule="auto"/>
        <w:ind w:right="10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1"/>
          <w:w w:val="103"/>
          <w:b/>
          <w:bCs/>
        </w:rPr>
        <w:t>189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42" w:after="0" w:line="240" w:lineRule="auto"/>
        <w:ind w:right="-53"/>
        <w:jc w:val="left"/>
        <w:rPr>
          <w:rFonts w:ascii="Arial Narrow" w:hAnsi="Arial Narrow" w:cs="Arial Narrow" w:eastAsia="Arial Narrow"/>
          <w:sz w:val="18"/>
          <w:szCs w:val="18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18"/>
          <w:szCs w:val="18"/>
          <w:spacing w:val="1"/>
          <w:w w:val="103"/>
          <w:b/>
          <w:bCs/>
        </w:rPr>
        <w:t>212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7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40" w:lineRule="auto"/>
        <w:ind w:left="17" w:right="-68"/>
        <w:jc w:val="lef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</w:rPr>
        <w:t>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</w:rPr>
        <w:t>10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/>
        <w:br w:type="column"/>
      </w:r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1" w:lineRule="exact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18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8</w:t>
      </w:r>
      <w:r>
        <w:rPr>
          <w:rFonts w:ascii="Arial Narrow" w:hAnsi="Arial Narrow" w:cs="Arial Narrow" w:eastAsia="Arial Narrow"/>
          <w:sz w:val="24"/>
          <w:szCs w:val="24"/>
          <w:spacing w:val="10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Eas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t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15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3"/>
          <w:b/>
          <w:bCs/>
          <w:position w:val="-1"/>
        </w:rPr>
        <w:t>Ave.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7065" w:space="144"/>
            <w:col w:w="271" w:space="19"/>
            <w:col w:w="2441"/>
          </w:cols>
        </w:sectPr>
      </w:pPr>
      <w:rPr/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42" w:after="0" w:line="240" w:lineRule="auto"/>
        <w:ind w:right="2517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1"/>
          <w:w w:val="103"/>
          <w:b/>
          <w:bCs/>
        </w:rPr>
        <w:t>172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3" w:lineRule="exact"/>
        <w:ind w:right="2549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  <w:position w:val="-1"/>
        </w:rPr>
        <w:t>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  <w:position w:val="-1"/>
        </w:rPr>
        <w:t>70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position w:val="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42" w:after="0" w:line="240" w:lineRule="auto"/>
        <w:ind w:right="-20"/>
        <w:jc w:val="right"/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1"/>
          <w:w w:val="103"/>
          <w:b/>
          <w:bCs/>
        </w:rPr>
        <w:t>151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58" w:after="0" w:line="203" w:lineRule="exact"/>
        <w:ind w:right="-20"/>
        <w:jc w:val="left"/>
        <w:rPr>
          <w:rFonts w:ascii="Arial Narrow" w:hAnsi="Arial Narrow" w:cs="Arial Narrow" w:eastAsia="Arial Narrow"/>
          <w:sz w:val="18"/>
          <w:szCs w:val="18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  <w:position w:val="-1"/>
        </w:rPr>
        <w:t>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  <w:position w:val="-1"/>
        </w:rPr>
        <w:t>50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6943" w:space="121"/>
            <w:col w:w="2876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37" w:after="0" w:line="240" w:lineRule="auto"/>
        <w:ind w:left="2049" w:right="-77"/>
        <w:jc w:val="left"/>
        <w:tabs>
          <w:tab w:pos="2920" w:val="left"/>
          <w:tab w:pos="3300" w:val="left"/>
        </w:tabs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1"/>
        </w:rPr>
        <w:t>8</w:t>
      </w:r>
      <w:r>
        <w:rPr>
          <w:rFonts w:ascii="Arial Narrow" w:hAnsi="Arial Narrow" w:cs="Arial Narrow" w:eastAsia="Arial Narrow"/>
          <w:sz w:val="18"/>
          <w:szCs w:val="18"/>
          <w:spacing w:val="-39"/>
          <w:w w:val="100"/>
          <w:b/>
          <w:bCs/>
          <w:position w:val="1"/>
        </w:rPr>
        <w:t> 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1"/>
        </w:rPr>
        <w:tab/>
      </w:r>
      <w:r>
        <w:rPr>
          <w:rFonts w:ascii="Arial Narrow" w:hAnsi="Arial Narrow" w:cs="Arial Narrow" w:eastAsia="Arial Narrow"/>
          <w:sz w:val="18"/>
          <w:szCs w:val="18"/>
          <w:spacing w:val="-1"/>
          <w:w w:val="100"/>
          <w:b/>
          <w:bCs/>
          <w:position w:val="3"/>
        </w:rPr>
        <w:t>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3"/>
        </w:rPr>
        <w:t>6</w:t>
      </w:r>
      <w:r>
        <w:rPr>
          <w:rFonts w:ascii="Arial Narrow" w:hAnsi="Arial Narrow" w:cs="Arial Narrow" w:eastAsia="Arial Narrow"/>
          <w:sz w:val="18"/>
          <w:szCs w:val="18"/>
          <w:spacing w:val="-36"/>
          <w:w w:val="100"/>
          <w:b/>
          <w:bCs/>
          <w:position w:val="3"/>
        </w:rPr>
        <w:t> 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3"/>
        </w:rPr>
        <w:tab/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  <w:position w:val="3"/>
        </w:rPr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0"/>
        </w:rPr>
        <w:t>Povezav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0"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28"/>
          <w:w w:val="100"/>
          <w:b/>
          <w:bCs/>
          <w:position w:val="0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0"/>
          <w:w w:val="103"/>
          <w:b/>
          <w:bCs/>
          <w:position w:val="0"/>
        </w:rPr>
        <w:t>in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16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143" w:lineRule="exact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3"/>
          <w:b/>
          <w:bCs/>
          <w:position w:val="-11"/>
        </w:rPr>
        <w:t>Nasl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3"/>
          <w:b/>
          <w:bCs/>
          <w:position w:val="-11"/>
        </w:rPr>
        <w:t>o</w:t>
      </w:r>
      <w:r>
        <w:rPr>
          <w:rFonts w:ascii="Arial Narrow" w:hAnsi="Arial Narrow" w:cs="Arial Narrow" w:eastAsia="Arial Narrow"/>
          <w:sz w:val="24"/>
          <w:szCs w:val="24"/>
          <w:spacing w:val="0"/>
          <w:w w:val="103"/>
          <w:b/>
          <w:bCs/>
          <w:position w:val="-11"/>
        </w:rPr>
        <w:t>v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4471" w:space="1703"/>
            <w:col w:w="3766"/>
          </w:cols>
        </w:sectPr>
      </w:pPr>
      <w:rPr/>
    </w:p>
    <w:p>
      <w:pPr>
        <w:spacing w:before="34" w:after="0" w:line="240" w:lineRule="auto"/>
        <w:ind w:left="2049" w:right="-68"/>
        <w:jc w:val="left"/>
        <w:tabs>
          <w:tab w:pos="2920" w:val="left"/>
        </w:tabs>
        <w:rPr>
          <w:rFonts w:ascii="Arial Narrow" w:hAnsi="Arial Narrow" w:cs="Arial Narrow" w:eastAsia="Arial Narrow"/>
          <w:sz w:val="18"/>
          <w:szCs w:val="18"/>
        </w:rPr>
      </w:pPr>
      <w:rPr/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</w:rPr>
        <w:t>9</w:t>
      </w:r>
      <w:r>
        <w:rPr>
          <w:rFonts w:ascii="Arial Narrow" w:hAnsi="Arial Narrow" w:cs="Arial Narrow" w:eastAsia="Arial Narrow"/>
          <w:sz w:val="18"/>
          <w:szCs w:val="18"/>
          <w:spacing w:val="-39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  <w:b/>
          <w:bCs/>
        </w:rPr>
        <w:tab/>
      </w:r>
      <w:r>
        <w:rPr>
          <w:rFonts w:ascii="Arial Narrow" w:hAnsi="Arial Narrow" w:cs="Arial Narrow" w:eastAsia="Arial Narrow"/>
          <w:sz w:val="18"/>
          <w:szCs w:val="18"/>
          <w:spacing w:val="-1"/>
          <w:w w:val="103"/>
          <w:b/>
          <w:bCs/>
        </w:rPr>
        <w:t>1</w:t>
      </w:r>
      <w:r>
        <w:rPr>
          <w:rFonts w:ascii="Arial Narrow" w:hAnsi="Arial Narrow" w:cs="Arial Narrow" w:eastAsia="Arial Narrow"/>
          <w:sz w:val="18"/>
          <w:szCs w:val="18"/>
          <w:spacing w:val="0"/>
          <w:w w:val="103"/>
          <w:b/>
          <w:bCs/>
        </w:rPr>
        <w:t>5</w:t>
      </w:r>
      <w:r>
        <w:rPr>
          <w:rFonts w:ascii="Arial Narrow" w:hAnsi="Arial Narrow" w:cs="Arial Narrow" w:eastAsia="Arial Narrow"/>
          <w:sz w:val="18"/>
          <w:szCs w:val="18"/>
          <w:spacing w:val="0"/>
          <w:w w:val="100"/>
        </w:rPr>
      </w:r>
    </w:p>
    <w:p>
      <w:pPr>
        <w:spacing w:before="0" w:after="0" w:line="248" w:lineRule="exact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inte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</w:rPr>
        <w:t>r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v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l</w:t>
      </w:r>
      <w:r>
        <w:rPr>
          <w:rFonts w:ascii="Arial Narrow" w:hAnsi="Arial Narrow" w:cs="Arial Narrow" w:eastAsia="Arial Narrow"/>
          <w:sz w:val="24"/>
          <w:szCs w:val="24"/>
          <w:spacing w:val="21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hišni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h</w:t>
      </w:r>
      <w:r>
        <w:rPr>
          <w:rFonts w:ascii="Arial Narrow" w:hAnsi="Arial Narrow" w:cs="Arial Narrow" w:eastAsia="Arial Narrow"/>
          <w:sz w:val="24"/>
          <w:szCs w:val="24"/>
          <w:spacing w:val="17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3"/>
          <w:b/>
          <w:bCs/>
        </w:rPr>
        <w:t>šte</w:t>
      </w:r>
      <w:r>
        <w:rPr>
          <w:rFonts w:ascii="Arial Narrow" w:hAnsi="Arial Narrow" w:cs="Arial Narrow" w:eastAsia="Arial Narrow"/>
          <w:sz w:val="24"/>
          <w:szCs w:val="24"/>
          <w:spacing w:val="-3"/>
          <w:w w:val="103"/>
          <w:b/>
          <w:bCs/>
        </w:rPr>
        <w:t>v</w:t>
      </w:r>
      <w:r>
        <w:rPr>
          <w:rFonts w:ascii="Arial Narrow" w:hAnsi="Arial Narrow" w:cs="Arial Narrow" w:eastAsia="Arial Narrow"/>
          <w:sz w:val="24"/>
          <w:szCs w:val="24"/>
          <w:spacing w:val="1"/>
          <w:w w:val="103"/>
          <w:b/>
          <w:bCs/>
        </w:rPr>
        <w:t>i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3"/>
          <w:b/>
          <w:bCs/>
        </w:rPr>
        <w:t>l</w:t>
      </w:r>
      <w:r>
        <w:rPr>
          <w:rFonts w:ascii="Arial Narrow" w:hAnsi="Arial Narrow" w:cs="Arial Narrow" w:eastAsia="Arial Narrow"/>
          <w:sz w:val="24"/>
          <w:szCs w:val="24"/>
          <w:spacing w:val="0"/>
          <w:w w:val="103"/>
          <w:b/>
          <w:bCs/>
        </w:rPr>
        <w:t>k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090" w:space="224"/>
            <w:col w:w="6626"/>
          </w:cols>
        </w:sectPr>
      </w:pPr>
      <w:rPr/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865997pt;margin-top:-324.973816pt;width:452.568pt;height:316.848pt;mso-position-horizontal-relative:page;mso-position-vertical-relative:paragraph;z-index:-5649" coordorigin="1417,-6499" coordsize="9051,6337">
            <v:group style="position:absolute;left:1433;top:-6484;width:9020;height:6306" coordorigin="1433,-6484" coordsize="9020,6306">
              <v:shape style="position:absolute;left:1433;top:-6484;width:9020;height:6306" coordorigin="1433,-6484" coordsize="9020,6306" path="m10453,-6484l1433,-6484,1433,-178,10453,-178,10453,-6484xe" filled="f" stroked="t" strokeweight="1.548pt" strokecolor="#000000">
                <v:path arrowok="t"/>
              </v:shape>
            </v:group>
            <v:group style="position:absolute;left:9350;top:-5348;width:73;height:3780" coordorigin="9350,-5348" coordsize="73,3780">
              <v:shape style="position:absolute;left:9350;top:-5348;width:73;height:3780" coordorigin="9350,-5348" coordsize="73,3780" path="m9350,-5348l9424,-4598,9395,-3892,9380,-3024,9350,-2378,9365,-1568e" filled="f" stroked="t" strokeweight="3.072pt" strokecolor="#C0C0C0">
                <v:path arrowok="t"/>
              </v:shape>
            </v:group>
            <v:group style="position:absolute;left:5363;top:-3458;width:2990;height:2" coordorigin="5363,-3458" coordsize="2990,2">
              <v:shape style="position:absolute;left:5363;top:-3458;width:2990;height:2" coordorigin="5363,-3458" coordsize="2990,0" path="m5363,-3458l8353,-3458e" filled="f" stroked="t" strokeweight=".72pt" strokecolor="#C0C0C0">
                <v:path arrowok="t"/>
              </v:shape>
            </v:group>
            <v:group style="position:absolute;left:5860;top:-3465;width:60;height:1823" coordorigin="5860,-3465" coordsize="60,1823">
              <v:shape style="position:absolute;left:5860;top:-3465;width:60;height:1823" coordorigin="5860,-3465" coordsize="60,1823" path="m5860,-1642l5905,-2157,5920,-2832,5920,-3465e" filled="f" stroked="t" strokeweight="3.06pt" strokecolor="#C0C0C0">
                <v:path arrowok="t"/>
              </v:shape>
            </v:group>
            <v:group style="position:absolute;left:6478;top:-3450;width:2;height:1795" coordorigin="6478,-3450" coordsize="2,1795">
              <v:shape style="position:absolute;left:6478;top:-3450;width:2;height:1795" coordorigin="6478,-3450" coordsize="0,1795" path="m6478,-1655l6478,-3450e" filled="f" stroked="t" strokeweight="3.06pt" strokecolor="#C0C0C0">
                <v:path arrowok="t"/>
              </v:shape>
            </v:group>
            <v:group style="position:absolute;left:7092;top:-3435;width:5;height:1793" coordorigin="7092,-3435" coordsize="5,1793">
              <v:shape style="position:absolute;left:7092;top:-3435;width:5;height:1793" coordorigin="7092,-3435" coordsize="5,1793" path="m7092,-1642l7097,-3435e" filled="f" stroked="t" strokeweight="3.06pt" strokecolor="#C0C0C0">
                <v:path arrowok="t"/>
              </v:shape>
            </v:group>
            <v:group style="position:absolute;left:7621;top:-5378;width:58;height:3751" coordorigin="7621,-5378" coordsize="58,3751">
              <v:shape style="position:absolute;left:7621;top:-5378;width:58;height:3751" coordorigin="7621,-5378" coordsize="58,3751" path="m7679,-1626l7650,-3450,7636,-4774,7621,-5378e" filled="f" stroked="t" strokeweight="3.06pt" strokecolor="#C0C0C0">
                <v:path arrowok="t"/>
              </v:shape>
            </v:group>
            <v:group style="position:absolute;left:6726;top:-4509;width:2669;height:103" coordorigin="6726,-4509" coordsize="2669,103">
              <v:shape style="position:absolute;left:6726;top:-4509;width:2669;height:103" coordorigin="6726,-4509" coordsize="2669,103" path="m6726,-4509l7636,-4464,8383,-4436,9395,-4406e" filled="f" stroked="t" strokeweight="3.072pt" strokecolor="#C0C0C0">
                <v:path arrowok="t"/>
              </v:shape>
            </v:group>
            <v:group style="position:absolute;left:5875;top:-5568;width:191;height:913" coordorigin="5875,-5568" coordsize="191,913">
              <v:shape style="position:absolute;left:5875;top:-5568;width:191;height:913" coordorigin="5875,-5568" coordsize="191,913" path="m5875,-4655l5993,-5112,6066,-5568e" filled="f" stroked="t" strokeweight="3.06pt" strokecolor="#C0C0C0">
                <v:path arrowok="t"/>
              </v:shape>
            </v:group>
            <v:group style="position:absolute;left:1932;top:-2582;width:4530;height:44" coordorigin="1932,-2582" coordsize="4530,44">
              <v:shape style="position:absolute;left:1932;top:-2582;width:4530;height:44" coordorigin="1932,-2582" coordsize="4530,44" path="m6462,-2567l5920,-2567,5245,-2582,4542,-2553,3955,-2567,2592,-2537,1932,-2553e" filled="f" stroked="t" strokeweight="3.06pt" strokecolor="#C0C0C0">
                <v:path arrowok="t"/>
              </v:shape>
            </v:group>
            <v:group style="position:absolute;left:3149;top:-5553;width:58;height:3000" coordorigin="3149,-5553" coordsize="58,3000">
              <v:shape style="position:absolute;left:3149;top:-5553;width:58;height:3000" coordorigin="3149,-5553" coordsize="58,3000" path="m3192,-2553l3206,-3377,3178,-4626,3149,-5553e" filled="f" stroked="t" strokeweight="3.06pt" strokecolor="#C0C0C0">
                <v:path arrowok="t"/>
              </v:shape>
            </v:group>
            <v:group style="position:absolute;left:3162;top:-5039;width:2156;height:89" coordorigin="3162,-5039" coordsize="2156,89">
              <v:shape style="position:absolute;left:3162;top:-5039;width:2156;height:89" coordorigin="3162,-5039" coordsize="2156,89" path="m5318,-5039l4864,-5009,4086,-4995,3574,-4965,3162,-4950e" filled="f" stroked="t" strokeweight="3.06pt" strokecolor="#C0C0C0">
                <v:path arrowok="t"/>
              </v:shape>
            </v:group>
            <v:group style="position:absolute;left:1961;top:-3185;width:2551;height:44" coordorigin="1961,-3185" coordsize="2551,44">
              <v:shape style="position:absolute;left:1961;top:-3185;width:2551;height:44" coordorigin="1961,-3185" coordsize="2551,44" path="m1961,-3141l3208,-3171,4512,-3185e" filled="f" stroked="t" strokeweight="3.06pt" strokecolor="#C0C0C0">
                <v:path arrowok="t"/>
              </v:shape>
            </v:group>
            <v:group style="position:absolute;left:1961;top:-3781;width:3109;height:2" coordorigin="1961,-3781" coordsize="3109,2">
              <v:shape style="position:absolute;left:1961;top:-3781;width:3109;height:2" coordorigin="1961,-3781" coordsize="3109,0" path="m1961,-3781l5070,-3781e" filled="f" stroked="t" strokeweight="2.220pt" strokecolor="#C0C0C0">
                <v:path arrowok="t"/>
              </v:shape>
            </v:group>
            <v:group style="position:absolute;left:4028;top:-5568;width:73;height:1750" coordorigin="4028,-5568" coordsize="73,1750">
              <v:shape style="position:absolute;left:4028;top:-5568;width:73;height:1750" coordorigin="4028,-5568" coordsize="73,1750" path="m4102,-3819l4073,-4318,4073,-5054,4028,-5568e" filled="f" stroked="t" strokeweight="3.06pt" strokecolor="#C0C0C0">
                <v:path arrowok="t"/>
              </v:shape>
            </v:group>
            <v:group style="position:absolute;left:4350;top:-2553;width:58;height:955" coordorigin="4350,-2553" coordsize="58,955">
              <v:shape style="position:absolute;left:4350;top:-2553;width:58;height:955" coordorigin="4350,-2553" coordsize="58,955" path="m4408,-2553l4350,-1598e" filled="f" stroked="t" strokeweight="3.06pt" strokecolor="#C0C0C0">
                <v:path arrowok="t"/>
              </v:shape>
            </v:group>
            <v:group style="position:absolute;left:8339;top:-2531;width:1583;height:2" coordorigin="8339,-2531" coordsize="1583,2">
              <v:shape style="position:absolute;left:8339;top:-2531;width:1583;height:2" coordorigin="8339,-2531" coordsize="1583,0" path="m8339,-2531l9922,-2531e" filled="f" stroked="t" strokeweight=".66pt" strokecolor="#C0C0C0">
                <v:path arrowok="t"/>
              </v:shape>
            </v:group>
            <v:group style="position:absolute;left:5201;top:-5598;width:175;height:3972" coordorigin="5201,-5598" coordsize="175,3972">
              <v:shape style="position:absolute;left:5201;top:-5598;width:175;height:3972" coordorigin="5201,-5598" coordsize="175,3972" path="m5201,-1626l5260,-2612,5362,-3479,5376,-4407,5347,-5112,5303,-5598e" filled="f" stroked="t" strokeweight="3.06pt" strokecolor="#C0C0C0">
                <v:path arrowok="t"/>
              </v:shape>
            </v:group>
            <v:group style="position:absolute;left:1946;top:-5612;width:8195;height:294" coordorigin="1946,-5612" coordsize="8195,294">
              <v:shape style="position:absolute;left:1946;top:-5612;width:8195;height:294" coordorigin="1946,-5612" coordsize="8195,294" path="m1946,-5494l3192,-5537,5069,-5612,6066,-5567,7429,-5391,8792,-5318,9408,-5361,10141,-5420e" filled="f" stroked="t" strokeweight="3.072pt" strokecolor="#C0C0C0">
                <v:path arrowok="t"/>
              </v:shape>
            </v:group>
            <v:group style="position:absolute;left:1814;top:-1655;width:8196;height:102" coordorigin="1814,-1655" coordsize="8196,102">
              <v:shape style="position:absolute;left:1814;top:-1655;width:8196;height:102" coordorigin="1814,-1655" coordsize="8196,102" path="m1814,-1553l2914,-1568,5084,-1611,6976,-1655,8603,-1568,10010,-1553e" filled="f" stroked="t" strokeweight="3.072pt" strokecolor="#C0C0C0">
                <v:path arrowok="t"/>
              </v:shape>
            </v:group>
            <v:group style="position:absolute;left:8294;top:-5333;width:133;height:3751" coordorigin="8294,-5333" coordsize="133,3751">
              <v:shape style="position:absolute;left:8294;top:-5333;width:133;height:3751" coordorigin="8294,-5333" coordsize="133,3751" path="m8428,-5333l8398,-4774,8398,-3759,8353,-2715,8294,-2097,8294,-1582e" filled="f" stroked="t" strokeweight="3.072pt" strokecolor="#FF0000">
                <v:path arrowok="t"/>
              </v:shape>
            </v:group>
            <v:group style="position:absolute;left:1668;top:-6054;width:5893;height:5045" coordorigin="1668,-6054" coordsize="5893,5045">
              <v:shape style="position:absolute;left:1668;top:-6054;width:5893;height:5045" coordorigin="1668,-6054" coordsize="5893,5045" path="m1668,-1010l2416,-1466,3970,-2583,5904,-4672,6594,-5142,7224,-5746,7561,-6054e" filled="f" stroked="t" strokeweight="3.06pt" strokecolor="#C0C0C0">
                <v:path arrowok="t"/>
              </v:shape>
            </v:group>
            <v:group style="position:absolute;left:7037;top:-934;width:269;height:267" coordorigin="7037,-934" coordsize="269,267">
              <v:shape style="position:absolute;left:7037;top:-934;width:269;height:267" coordorigin="7037,-934" coordsize="269,267" path="m7171,-934l7106,-917,7059,-874,7037,-811,7039,-786,7063,-722,7110,-680,7150,-667,7177,-668,7244,-690,7288,-733,7307,-792,7305,-816,7280,-879,7231,-920,7171,-934e" filled="t" fillcolor="#00FF00" stroked="f">
                <v:path arrowok="t"/>
                <v:fill/>
              </v:shape>
            </v:group>
            <v:group style="position:absolute;left:7037;top:-934;width:269;height:267" coordorigin="7037,-934" coordsize="269,267">
              <v:shape style="position:absolute;left:7037;top:-934;width:269;height:267" coordorigin="7037,-934" coordsize="269,267" path="m7171,-934l7106,-917,7059,-874,7037,-811,7039,-786,7063,-722,7110,-680,7150,-667,7177,-668,7244,-690,7288,-733,7307,-792,7305,-816,7280,-879,7231,-920,7190,-933e" filled="f" stroked="t" strokeweight="1.524pt" strokecolor="#000000">
                <v:path arrowok="t"/>
              </v:shape>
            </v:group>
            <v:group style="position:absolute;left:3326;top:-830;width:1073;height:2" coordorigin="3326,-830" coordsize="1073,2">
              <v:shape style="position:absolute;left:3326;top:-830;width:1073;height:2" coordorigin="3326,-830" coordsize="1073,0" path="m3326,-830l4399,-830e" filled="f" stroked="t" strokeweight="2.292pt" strokecolor="#FF0000">
                <v:path arrowok="t"/>
              </v:shape>
            </v:group>
            <v:group style="position:absolute;left:8404;top:-3358;width:269;height:269" coordorigin="8404,-3358" coordsize="269,269">
              <v:shape style="position:absolute;left:8404;top:-3358;width:269;height:269" coordorigin="8404,-3358" coordsize="269,269" path="m8539,-3358l8474,-3342,8426,-3298,8404,-3236,8406,-3211,8430,-3147,8476,-3105,8539,-3089,8562,-3091,8622,-3118,8662,-3168,8673,-3212,8671,-3237,8647,-3301,8600,-3343,8539,-3358e" filled="t" fillcolor="#00FF00" stroked="f">
                <v:path arrowok="t"/>
                <v:fill/>
              </v:shape>
            </v:group>
            <v:group style="position:absolute;left:8404;top:-3358;width:269;height:269" coordorigin="8404,-3358" coordsize="269,269">
              <v:shape style="position:absolute;left:8404;top:-3358;width:269;height:269" coordorigin="8404,-3358" coordsize="269,269" path="m8539,-3358l8474,-3342,8426,-3298,8404,-3236,8406,-3211,8430,-3147,8476,-3105,8539,-3089,8562,-3091,8622,-3118,8662,-3168,8673,-3212,8671,-3237,8647,-3301,8600,-3343,8560,-3356e" filled="f" stroked="t" strokeweight="1.548pt" strokecolor="#000000">
                <v:path arrowok="t"/>
              </v:shape>
            </v:group>
            <v:group style="position:absolute;left:8167;top:-3957;width:270;height:269" coordorigin="8167,-3957" coordsize="270,269">
              <v:shape style="position:absolute;left:8167;top:-3957;width:270;height:269" coordorigin="8167,-3957" coordsize="270,269" path="m8302,-3957l8237,-3940,8189,-3897,8167,-3835,8168,-3810,8192,-3746,8239,-3704,8301,-3688,8324,-3690,8384,-3716,8425,-3767,8436,-3810,8435,-3835,8411,-3899,8364,-3941,8302,-3957,8302,-3957e" filled="t" fillcolor="#00FF00" stroked="f">
                <v:path arrowok="t"/>
                <v:fill/>
              </v:shape>
            </v:group>
            <v:group style="position:absolute;left:8167;top:-3957;width:270;height:269" coordorigin="8167,-3957" coordsize="270,269">
              <v:shape style="position:absolute;left:8167;top:-3957;width:270;height:269" coordorigin="8167,-3957" coordsize="270,269" path="m8302,-3957l8237,-3940,8189,-3897,8167,-3835,8168,-3810,8192,-3746,8239,-3704,8301,-3688,8324,-3690,8384,-3716,8425,-3767,8436,-3810,8435,-3835,8411,-3899,8364,-3941,8302,-3957e" filled="f" stroked="t" strokeweight="1.548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4.6: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Geok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diranje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4.6.4.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Routing</w:t>
      </w:r>
      <w:r>
        <w:rPr>
          <w:rFonts w:ascii="Arial" w:hAnsi="Arial" w:cs="Arial" w:eastAsia="Arial"/>
          <w:sz w:val="24"/>
          <w:szCs w:val="24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in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usmerjanje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prom</w:t>
      </w:r>
      <w:r>
        <w:rPr>
          <w:rFonts w:ascii="Arial" w:hAnsi="Arial" w:cs="Arial" w:eastAsia="Arial"/>
          <w:sz w:val="24"/>
          <w:szCs w:val="24"/>
          <w:spacing w:val="-2"/>
          <w:w w:val="100"/>
          <w:b/>
          <w:bCs/>
          <w:i/>
        </w:rPr>
        <w:t>e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ta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1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optimaln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prometnih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»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Routi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g«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vozil,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celotno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ostalimi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žanji.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razdalja,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vpliv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izbiro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ruralnih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majhne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dice.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rometa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zelo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upoštevati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prometno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alizacijo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semaf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38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»R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uting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stnega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uliramo,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utnem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njimi.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otovanja.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33" w:after="0" w:line="240" w:lineRule="auto"/>
        <w:ind w:left="1048"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</w:rPr>
        <w:t>Z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1"/>
          <w:b/>
          <w:bCs/>
        </w:rPr>
        <w:t>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</w:rPr>
        <w:t>č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</w:rPr>
        <w:t>etek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spacing w:before="41" w:after="0" w:line="270" w:lineRule="exact"/>
        <w:ind w:left="1139"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  <w:position w:val="-1"/>
        </w:rPr>
        <w:t>Konec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28" w:after="0" w:line="240" w:lineRule="auto"/>
        <w:ind w:left="1722" w:right="-79"/>
        <w:jc w:val="left"/>
        <w:tabs>
          <w:tab w:pos="4680" w:val="left"/>
        </w:tabs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S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</w:rPr>
        <w:t>k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l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ad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</w:rPr>
        <w:t>i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š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</w:rPr>
        <w:t>č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>e</w:t>
      </w:r>
      <w:r>
        <w:rPr>
          <w:rFonts w:ascii="Arial Narrow" w:hAnsi="Arial Narrow" w:cs="Arial Narrow" w:eastAsia="Arial Narrow"/>
          <w:sz w:val="24"/>
          <w:szCs w:val="24"/>
          <w:spacing w:val="-46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</w:rPr>
        <w:tab/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  <w:position w:val="2"/>
        </w:rPr>
        <w:t>Po</w:t>
      </w:r>
      <w:r>
        <w:rPr>
          <w:rFonts w:ascii="Arial Narrow" w:hAnsi="Arial Narrow" w:cs="Arial Narrow" w:eastAsia="Arial Narrow"/>
          <w:sz w:val="24"/>
          <w:szCs w:val="24"/>
          <w:spacing w:val="1"/>
          <w:w w:val="101"/>
          <w:b/>
          <w:bCs/>
          <w:position w:val="2"/>
        </w:rPr>
        <w:t>s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  <w:position w:val="2"/>
        </w:rPr>
        <w:t>tanek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/>
        <w:br w:type="column"/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0" w:lineRule="exact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Spreme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  <w:position w:val="-1"/>
        </w:rPr>
        <w:t>m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ba</w:t>
      </w:r>
      <w:r>
        <w:rPr>
          <w:rFonts w:ascii="Arial Narrow" w:hAnsi="Arial Narrow" w:cs="Arial Narrow" w:eastAsia="Arial Narrow"/>
          <w:sz w:val="24"/>
          <w:szCs w:val="24"/>
          <w:spacing w:val="10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s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  <w:position w:val="-1"/>
        </w:rPr>
        <w:t>m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er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i</w:t>
      </w:r>
      <w:r>
        <w:rPr>
          <w:rFonts w:ascii="Arial Narrow" w:hAnsi="Arial Narrow" w:cs="Arial Narrow" w:eastAsia="Arial Narrow"/>
          <w:sz w:val="24"/>
          <w:szCs w:val="24"/>
          <w:spacing w:val="4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v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  <w:position w:val="-1"/>
        </w:rPr>
        <w:t>križi</w:t>
      </w:r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  <w:position w:val="-1"/>
        </w:rPr>
        <w:t>š</w:t>
      </w:r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  <w:position w:val="-1"/>
        </w:rPr>
        <w:t>č</w:t>
      </w:r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  <w:position w:val="-1"/>
        </w:rPr>
        <w:t>u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5559" w:space="856"/>
            <w:col w:w="3525"/>
          </w:cols>
        </w:sectPr>
      </w:pPr>
      <w:rPr/>
    </w:p>
    <w:p>
      <w:pPr>
        <w:spacing w:before="58" w:after="0" w:line="270" w:lineRule="exact"/>
        <w:ind w:left="1737" w:right="-76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S</w:t>
      </w:r>
      <w:r>
        <w:rPr>
          <w:rFonts w:ascii="Arial Narrow" w:hAnsi="Arial Narrow" w:cs="Arial Narrow" w:eastAsia="Arial Narrow"/>
          <w:sz w:val="24"/>
          <w:szCs w:val="24"/>
          <w:spacing w:val="-2"/>
          <w:w w:val="100"/>
          <w:b/>
          <w:bCs/>
          <w:position w:val="-1"/>
        </w:rPr>
        <w:t>e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0"/>
          <w:b/>
          <w:bCs/>
          <w:position w:val="-1"/>
        </w:rPr>
        <w:t>gme</w:t>
      </w:r>
      <w:r>
        <w:rPr>
          <w:rFonts w:ascii="Arial Narrow" w:hAnsi="Arial Narrow" w:cs="Arial Narrow" w:eastAsia="Arial Narrow"/>
          <w:sz w:val="24"/>
          <w:szCs w:val="24"/>
          <w:spacing w:val="1"/>
          <w:w w:val="100"/>
          <w:b/>
          <w:bCs/>
          <w:position w:val="-1"/>
        </w:rPr>
        <w:t>n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b/>
          <w:bCs/>
          <w:position w:val="-1"/>
        </w:rPr>
        <w:t>t</w:t>
      </w:r>
      <w:r>
        <w:rPr>
          <w:rFonts w:ascii="Arial Narrow" w:hAnsi="Arial Narrow" w:cs="Arial Narrow" w:eastAsia="Arial Narrow"/>
          <w:sz w:val="24"/>
          <w:szCs w:val="24"/>
          <w:spacing w:val="6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24"/>
          <w:szCs w:val="24"/>
          <w:spacing w:val="1"/>
          <w:w w:val="101"/>
          <w:b/>
          <w:bCs/>
          <w:position w:val="-1"/>
        </w:rPr>
        <w:t>p</w:t>
      </w:r>
      <w:r>
        <w:rPr>
          <w:rFonts w:ascii="Arial Narrow" w:hAnsi="Arial Narrow" w:cs="Arial Narrow" w:eastAsia="Arial Narrow"/>
          <w:sz w:val="24"/>
          <w:szCs w:val="24"/>
          <w:spacing w:val="0"/>
          <w:w w:val="101"/>
          <w:b/>
          <w:bCs/>
          <w:position w:val="-1"/>
        </w:rPr>
        <w:t>o</w:t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  <w:position w:val="-1"/>
        </w:rPr>
        <w:t>ti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  <w:position w:val="0"/>
        </w:rPr>
      </w:r>
    </w:p>
    <w:p>
      <w:pPr>
        <w:spacing w:before="37" w:after="0" w:line="240" w:lineRule="auto"/>
        <w:ind w:right="-20"/>
        <w:jc w:val="left"/>
        <w:rPr>
          <w:rFonts w:ascii="Arial Narrow" w:hAnsi="Arial Narrow" w:cs="Arial Narrow" w:eastAsia="Arial Narrow"/>
          <w:sz w:val="24"/>
          <w:szCs w:val="24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24"/>
          <w:szCs w:val="24"/>
          <w:spacing w:val="-1"/>
          <w:w w:val="101"/>
          <w:b/>
          <w:bCs/>
        </w:rPr>
        <w:t>Dostava</w:t>
      </w:r>
      <w:r>
        <w:rPr>
          <w:rFonts w:ascii="Arial Narrow" w:hAnsi="Arial Narrow" w:cs="Arial Narrow" w:eastAsia="Arial Narrow"/>
          <w:sz w:val="24"/>
          <w:szCs w:val="24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2989" w:space="1709"/>
            <w:col w:w="5242"/>
          </w:cols>
        </w:sectPr>
      </w:pPr>
      <w:rPr/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882004pt;margin-top:-322.917816pt;width:449.656pt;height:314.896pt;mso-position-horizontal-relative:page;mso-position-vertical-relative:paragraph;z-index:-5648" coordorigin="1418,-6458" coordsize="8993,6298">
            <v:group style="position:absolute;left:1433;top:-6443;width:8963;height:6268" coordorigin="1433,-6443" coordsize="8963,6268">
              <v:shape style="position:absolute;left:1433;top:-6443;width:8963;height:6268" coordorigin="1433,-6443" coordsize="8963,6268" path="m10396,-6443l1433,-6443,1433,-176,10396,-176,10396,-6443xe" filled="f" stroked="t" strokeweight="1.516pt" strokecolor="#000000">
                <v:path arrowok="t"/>
              </v:shape>
            </v:group>
            <v:group style="position:absolute;left:9299;top:-5300;width:74;height:3758" coordorigin="9299,-5300" coordsize="74,3758">
              <v:shape style="position:absolute;left:9299;top:-5300;width:74;height:3758" coordorigin="9299,-5300" coordsize="74,3758" path="m9299,-5300l9373,-4553,9343,-3852,9329,-2990,9299,-2346,9314,-1541e" filled="f" stroked="t" strokeweight="3.009pt" strokecolor="#C0C0C0">
                <v:path arrowok="t"/>
              </v:shape>
            </v:group>
            <v:group style="position:absolute;left:5338;top:-3422;width:2972;height:2" coordorigin="5338,-3422" coordsize="2972,2">
              <v:shape style="position:absolute;left:5338;top:-3422;width:2972;height:2" coordorigin="5338,-3422" coordsize="2972,0" path="m5338,-3422l8310,-3422e" filled="f" stroked="t" strokeweight=".72pt" strokecolor="#C0C0C0">
                <v:path arrowok="t"/>
              </v:shape>
            </v:group>
            <v:group style="position:absolute;left:5832;top:-3429;width:59;height:1813" coordorigin="5832,-3429" coordsize="59,1813">
              <v:shape style="position:absolute;left:5832;top:-3429;width:59;height:1813" coordorigin="5832,-3429" coordsize="59,1813" path="m5832,-1616l5876,-2128,5891,-2800,5891,-3429e" filled="f" stroked="t" strokeweight="3.012pt" strokecolor="#C0C0C0">
                <v:path arrowok="t"/>
              </v:shape>
            </v:group>
            <v:group style="position:absolute;left:6444;top:-3414;width:2;height:1783" coordorigin="6444,-3414" coordsize="2,1783">
              <v:shape style="position:absolute;left:6444;top:-3414;width:2;height:1783" coordorigin="6444,-3414" coordsize="0,1783" path="m6444,-1631l6444,-3414e" filled="f" stroked="t" strokeweight="3.012pt" strokecolor="#C0C0C0">
                <v:path arrowok="t"/>
              </v:shape>
            </v:group>
            <v:group style="position:absolute;left:7056;top:-3399;width:4;height:1783" coordorigin="7056,-3399" coordsize="4,1783">
              <v:shape style="position:absolute;left:7056;top:-3399;width:4;height:1783" coordorigin="7056,-3399" coordsize="4,1783" path="m7056,-1616l7060,-3399e" filled="f" stroked="t" strokeweight="3.012pt" strokecolor="#C0C0C0">
                <v:path arrowok="t"/>
              </v:shape>
            </v:group>
            <v:group style="position:absolute;left:7580;top:-5330;width:59;height:3728" coordorigin="7580,-5330" coordsize="59,3728">
              <v:shape style="position:absolute;left:7580;top:-5330;width:59;height:3728" coordorigin="7580,-5330" coordsize="59,3728" path="m7639,-1601l7610,-3414,7595,-4730,7580,-5330e" filled="f" stroked="t" strokeweight="3.012pt" strokecolor="#C0C0C0">
                <v:path arrowok="t"/>
              </v:shape>
            </v:group>
            <v:group style="position:absolute;left:6691;top:-4468;width:2653;height:103" coordorigin="6691,-4468" coordsize="2653,103">
              <v:shape style="position:absolute;left:6691;top:-4468;width:2653;height:103" coordorigin="6691,-4468" coordsize="2653,103" path="m6691,-4468l7595,-4424,8339,-4395,9344,-4365e" filled="f" stroked="t" strokeweight="3.009pt" strokecolor="#C0C0C0">
                <v:path arrowok="t"/>
              </v:shape>
            </v:group>
            <v:group style="position:absolute;left:5848;top:-5519;width:188;height:906" coordorigin="5848,-5519" coordsize="188,906">
              <v:shape style="position:absolute;left:5848;top:-5519;width:188;height:906" coordorigin="5848,-5519" coordsize="188,906" path="m5848,-4613l5963,-5066,6036,-5519e" filled="f" stroked="t" strokeweight="3.012pt" strokecolor="#C0C0C0">
                <v:path arrowok="t"/>
              </v:shape>
            </v:group>
            <v:group style="position:absolute;left:1927;top:-2552;width:4501;height:43" coordorigin="1927,-2552" coordsize="4501,43">
              <v:shape style="position:absolute;left:1927;top:-2552;width:4501;height:43" coordorigin="1927,-2552" coordsize="4501,43" path="m6428,-2537l5890,-2537,5220,-2552,4520,-2523,3937,-2537,2582,-2508,1927,-2523e" filled="f" stroked="t" strokeweight="3.012pt" strokecolor="#C0C0C0">
                <v:path arrowok="t"/>
              </v:shape>
            </v:group>
            <v:group style="position:absolute;left:3138;top:-5504;width:58;height:2982" coordorigin="3138,-5504" coordsize="58,2982">
              <v:shape style="position:absolute;left:3138;top:-5504;width:58;height:2982" coordorigin="3138,-5504" coordsize="58,2982" path="m3181,-2522l3196,-3340,3167,-4583,3138,-5504e" filled="f" stroked="t" strokeweight="3.012pt" strokecolor="#C0C0C0">
                <v:path arrowok="t"/>
              </v:shape>
            </v:group>
            <v:group style="position:absolute;left:3150;top:-4992;width:2144;height:88" coordorigin="3150,-4992" coordsize="2144,88">
              <v:shape style="position:absolute;left:3150;top:-4992;width:2144;height:88" coordorigin="3150,-4992" coordsize="2144,88" path="m5294,-4992l4842,-4964,4069,-4949,3559,-4919,3150,-4905e" filled="f" stroked="t" strokeweight="3.012pt" strokecolor="#C0C0C0">
                <v:path arrowok="t"/>
              </v:shape>
            </v:group>
            <v:group style="position:absolute;left:1957;top:-3150;width:2534;height:43" coordorigin="1957,-3150" coordsize="2534,43">
              <v:shape style="position:absolute;left:1957;top:-3150;width:2534;height:43" coordorigin="1957,-3150" coordsize="2534,43" path="m1957,-3107l3196,-3136,4492,-3150e" filled="f" stroked="t" strokeweight="3.012pt" strokecolor="#C0C0C0">
                <v:path arrowok="t"/>
              </v:shape>
            </v:group>
            <v:group style="position:absolute;left:1957;top:-3743;width:3088;height:2" coordorigin="1957,-3743" coordsize="3088,2">
              <v:shape style="position:absolute;left:1957;top:-3743;width:3088;height:2" coordorigin="1957,-3743" coordsize="3088,0" path="m1957,-3743l5045,-3743e" filled="f" stroked="t" strokeweight="2.16pt" strokecolor="#C0C0C0">
                <v:path arrowok="t"/>
              </v:shape>
            </v:group>
            <v:group style="position:absolute;left:4012;top:-5519;width:72;height:1740" coordorigin="4012,-5519" coordsize="72,1740">
              <v:shape style="position:absolute;left:4012;top:-5519;width:72;height:1740" coordorigin="4012,-5519" coordsize="72,1740" path="m4084,-3779l4055,-4277,4055,-5008,4012,-5519e" filled="f" stroked="t" strokeweight="3.012pt" strokecolor="#C0C0C0">
                <v:path arrowok="t"/>
              </v:shape>
            </v:group>
            <v:group style="position:absolute;left:4331;top:-2522;width:59;height:949" coordorigin="4331,-2522" coordsize="59,949">
              <v:shape style="position:absolute;left:4331;top:-2522;width:59;height:949" coordorigin="4331,-2522" coordsize="59,949" path="m4390,-2522l4331,-1572e" filled="f" stroked="t" strokeweight="3.012pt" strokecolor="#C0C0C0">
                <v:path arrowok="t"/>
              </v:shape>
            </v:group>
            <v:group style="position:absolute;left:8294;top:-2501;width:1573;height:2" coordorigin="8294,-2501" coordsize="1573,2">
              <v:shape style="position:absolute;left:8294;top:-2501;width:1573;height:2" coordorigin="8294,-2501" coordsize="1573,0" path="m8294,-2501l9868,-2501e" filled="f" stroked="t" strokeweight=".78pt" strokecolor="#C0C0C0">
                <v:path arrowok="t"/>
              </v:shape>
            </v:group>
            <v:group style="position:absolute;left:5177;top:-5549;width:174;height:3948" coordorigin="5177,-5549" coordsize="174,3948">
              <v:shape style="position:absolute;left:5177;top:-5549;width:174;height:3948" coordorigin="5177,-5549" coordsize="174,3948" path="m5177,-1601l5234,-2580,5336,-3443,5351,-4365,5322,-5067,5278,-5549e" filled="f" stroked="t" strokeweight="3.012pt" strokecolor="#C0C0C0">
                <v:path arrowok="t"/>
              </v:shape>
            </v:group>
            <v:group style="position:absolute;left:1942;top:-5562;width:8144;height:292" coordorigin="1942,-5562" coordsize="8144,292">
              <v:shape style="position:absolute;left:1942;top:-5562;width:8144;height:292" coordorigin="1942,-5562" coordsize="8144,292" path="m1942,-5446l3181,-5489,5046,-5562,6036,-5519,7391,-5344,8747,-5271,9359,-5315,10086,-5373e" filled="f" stroked="t" strokeweight="3.009pt" strokecolor="#C0C0C0">
                <v:path arrowok="t"/>
              </v:shape>
            </v:group>
            <v:group style="position:absolute;left:1812;top:-1631;width:8144;height:102" coordorigin="1812,-1631" coordsize="8144,102">
              <v:shape style="position:absolute;left:1812;top:-1631;width:8144;height:102" coordorigin="1812,-1631" coordsize="8144,102" path="m1812,-1529l2905,-1544,5062,-1587,6941,-1631,8557,-1544,9956,-1529e" filled="f" stroked="t" strokeweight="3.009pt" strokecolor="#C0C0C0">
                <v:path arrowok="t"/>
              </v:shape>
            </v:group>
            <v:group style="position:absolute;left:8251;top:-5286;width:131;height:3730" coordorigin="8251,-5286" coordsize="131,3730">
              <v:shape style="position:absolute;left:8251;top:-5286;width:131;height:3730" coordorigin="8251,-5286" coordsize="131,3730" path="m8382,-5286l8353,-4731,8353,-3722,8309,-2684,8251,-2069,8251,-1557e" filled="f" stroked="t" strokeweight="3.009pt" strokecolor="#C0C0C0">
                <v:path arrowok="t"/>
              </v:shape>
            </v:group>
            <v:group style="position:absolute;left:1664;top:-6003;width:5857;height:5016" coordorigin="1664,-6003" coordsize="5857,5016">
              <v:shape style="position:absolute;left:1664;top:-6003;width:5857;height:5016" coordorigin="1664,-6003" coordsize="5857,5016" path="m1664,-987l2407,-1440,3953,-2552,5293,-3999,5875,-4628,6560,-5096,7187,-5696,7522,-6003e" filled="f" stroked="t" strokeweight="3.012pt" strokecolor="#C0C0C0">
                <v:path arrowok="t"/>
              </v:shape>
              <v:shape style="position:absolute;left:2947;top:-5688;width:5661;height:4217" type="#_x0000_t75">
                <v:imagedata r:id="rId117" o:title=""/>
              </v:shape>
            </v:group>
            <v:group style="position:absolute;left:2652;top:-1210;width:247;height:247" coordorigin="2652,-1210" coordsize="247,247">
              <v:shape style="position:absolute;left:2652;top:-1210;width:247;height:247" coordorigin="2652,-1210" coordsize="247,247" path="m2652,-963l2899,-963,2899,-1210,2652,-1210,2652,-963e" filled="t" fillcolor="#0000FF" stroked="f">
                <v:path arrowok="t"/>
                <v:fill/>
              </v:shape>
            </v:group>
            <v:group style="position:absolute;left:2652;top:-1210;width:247;height:247" coordorigin="2652,-1210" coordsize="247,247">
              <v:shape style="position:absolute;left:2652;top:-1210;width:247;height:247" coordorigin="2652,-1210" coordsize="247,247" path="m2899,-1210l2652,-1210,2652,-963,2899,-963,2899,-1210xe" filled="f" stroked="t" strokeweight="1.5pt" strokecolor="#000000">
                <v:path arrowok="t"/>
              </v:shape>
            </v:group>
            <v:group style="position:absolute;left:5549;top:-1265;width:318;height:321" coordorigin="5549,-1265" coordsize="318,321">
              <v:shape style="position:absolute;left:5549;top:-1265;width:318;height:321" coordorigin="5549,-1265" coordsize="318,321" path="m5708,-1265l5643,-1251,5591,-1213,5557,-1157,5549,-1112,5551,-1088,5572,-1023,5615,-975,5673,-948,5695,-944,5720,-946,5786,-966,5835,-1008,5863,-1064,5867,-1086,5866,-1112,5846,-1180,5806,-1230,5751,-1259,5708,-1265e" filled="t" fillcolor="#00FF00" stroked="f">
                <v:path arrowok="t"/>
                <v:fill/>
              </v:shape>
            </v:group>
            <v:group style="position:absolute;left:5549;top:-1265;width:318;height:321" coordorigin="5549,-1265" coordsize="318,321">
              <v:shape style="position:absolute;left:5549;top:-1265;width:318;height:321" coordorigin="5549,-1265" coordsize="318,321" path="m5708,-1265l5643,-1251,5591,-1213,5557,-1157,5549,-1112,5551,-1088,5572,-1023,5615,-975,5673,-948,5695,-944,5720,-946,5786,-966,5835,-1008,5863,-1064,5867,-1086,5866,-1112,5846,-1180,5806,-1230,5751,-1259,5709,-1265e" filled="f" stroked="t" strokeweight="1.5pt" strokecolor="#000000">
                <v:path arrowok="t"/>
              </v:shape>
            </v:group>
            <v:group style="position:absolute;left:5559;top:-738;width:320;height:321" coordorigin="5559,-738" coordsize="320,321">
              <v:shape style="position:absolute;left:5559;top:-738;width:320;height:321" coordorigin="5559,-738" coordsize="320,321" path="m5719,-738l5653,-724,5601,-686,5567,-630,5559,-586,5560,-562,5582,-497,5624,-449,5682,-421,5704,-418,5729,-419,5796,-439,5846,-480,5874,-536,5879,-557,5878,-583,5858,-651,5819,-702,5765,-732,5719,-738e" filled="t" fillcolor="#FF0000" stroked="f">
                <v:path arrowok="t"/>
                <v:fill/>
              </v:shape>
            </v:group>
            <v:group style="position:absolute;left:5559;top:-738;width:320;height:321" coordorigin="5559,-738" coordsize="320,321">
              <v:shape style="position:absolute;left:5559;top:-738;width:320;height:321" coordorigin="5559,-738" coordsize="320,321" path="m5719,-738l5653,-724,5601,-686,5567,-630,5559,-586,5560,-562,5582,-497,5624,-449,5682,-421,5704,-418,5729,-419,5796,-439,5846,-480,5874,-536,5879,-557,5878,-583,5858,-651,5819,-702,5765,-732,5723,-738e" filled="f" stroked="t" strokeweight="1.516pt" strokecolor="#000000">
                <v:path arrowok="t"/>
              </v:shape>
            </v:group>
            <v:group style="position:absolute;left:2208;top:-572;width:698;height:91" coordorigin="2208,-572" coordsize="698,91">
              <v:shape style="position:absolute;left:2208;top:-572;width:698;height:91" coordorigin="2208,-572" coordsize="698,91" path="m2299,-572l2208,-526,2299,-480,2299,-512,2284,-512,2284,-542,2299,-542,2299,-572e" filled="t" fillcolor="#0000FF" stroked="f">
                <v:path arrowok="t"/>
                <v:fill/>
              </v:shape>
              <v:shape style="position:absolute;left:2208;top:-572;width:698;height:91" coordorigin="2208,-572" coordsize="698,91" path="m2299,-542l2284,-542,2284,-512,2299,-512,2299,-542e" filled="t" fillcolor="#0000FF" stroked="f">
                <v:path arrowok="t"/>
                <v:fill/>
              </v:shape>
              <v:shape style="position:absolute;left:2208;top:-572;width:698;height:91" coordorigin="2208,-572" coordsize="698,91" path="m2906,-542l2299,-542,2299,-512,2906,-512,2906,-542e" filled="t" fillcolor="#0000FF" stroked="f">
                <v:path arrowok="t"/>
                <v:fill/>
              </v:shape>
            </v:group>
            <v:group style="position:absolute;left:2284;top:-542;width:623;height:30" coordorigin="2284,-542" coordsize="623,30">
              <v:shape style="position:absolute;left:2284;top:-542;width:623;height:30" coordorigin="2284,-542" coordsize="623,30" path="m2906,-512l2284,-512,2284,-542,2906,-542,2906,-512xe" filled="f" stroked="t" strokeweight=".06pt" strokecolor="#0000FF">
                <v:path arrowok="t"/>
              </v:shape>
            </v:group>
            <v:group style="position:absolute;left:2208;top:-572;width:91;height:91" coordorigin="2208,-572" coordsize="91,91">
              <v:shape style="position:absolute;left:2208;top:-572;width:91;height:91" coordorigin="2208,-572" coordsize="91,91" path="m2299,-480l2208,-526,2299,-572,2299,-480xe" filled="f" stroked="t" strokeweight=".06pt" strokecolor="#0000FF">
                <v:path arrowok="t"/>
              </v:shape>
            </v:group>
            <v:group style="position:absolute;left:7311;top:-970;width:233;height:234" coordorigin="7311,-970" coordsize="233,234">
              <v:shape style="position:absolute;left:7311;top:-970;width:233;height:234" coordorigin="7311,-970" coordsize="233,234" path="m7428,-970l7364,-951,7322,-903,7311,-860,7313,-835,7341,-775,7394,-740,7415,-736,7440,-737,7503,-764,7538,-815,7543,-836,7542,-862,7517,-926,7468,-963,7428,-970e" filled="t" fillcolor="#FFFF00" stroked="f">
                <v:path arrowok="t"/>
                <v:fill/>
              </v:shape>
            </v:group>
            <v:group style="position:absolute;left:7311;top:-970;width:233;height:234" coordorigin="7311,-970" coordsize="233,234">
              <v:shape style="position:absolute;left:7311;top:-970;width:233;height:234" coordorigin="7311,-970" coordsize="233,234" path="m7428,-970l7364,-951,7322,-903,7311,-860,7313,-835,7341,-775,7394,-740,7415,-736,7440,-737,7503,-764,7538,-815,7543,-836,7542,-862,7517,-926,7468,-963,7448,-968e" filled="f" stroked="t" strokeweight="1.128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4.7: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Rout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ng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usmerjanje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4" w:after="0" w:line="240" w:lineRule="auto"/>
        <w:ind w:left="21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4.7.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Nastavitev</w:t>
      </w:r>
      <w:r>
        <w:rPr>
          <w:rFonts w:ascii="Arial" w:hAnsi="Arial" w:cs="Arial" w:eastAsia="Arial"/>
          <w:sz w:val="28"/>
          <w:szCs w:val="28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podatkovne</w:t>
      </w:r>
      <w:r>
        <w:rPr>
          <w:rFonts w:ascii="Arial" w:hAnsi="Arial" w:cs="Arial" w:eastAsia="Arial"/>
          <w:sz w:val="28"/>
          <w:szCs w:val="28"/>
          <w:spacing w:val="-16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baze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4.7.1.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Osnovni</w:t>
      </w:r>
      <w:r>
        <w:rPr>
          <w:rFonts w:ascii="Arial" w:hAnsi="Arial" w:cs="Arial" w:eastAsia="Arial"/>
          <w:sz w:val="24"/>
          <w:szCs w:val="24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opis</w:t>
      </w:r>
      <w:r>
        <w:rPr>
          <w:rFonts w:ascii="Arial" w:hAnsi="Arial" w:cs="Arial" w:eastAsia="Arial"/>
          <w:sz w:val="24"/>
          <w:szCs w:val="24"/>
          <w:spacing w:val="-5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baze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avitev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eli:</w:t>
      </w:r>
    </w:p>
    <w:p>
      <w:pPr>
        <w:spacing w:before="0" w:after="0" w:line="344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Tabela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zli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(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)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Tabela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ovezav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Tabela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polja:</w:t>
      </w:r>
    </w:p>
    <w:p>
      <w:pPr>
        <w:spacing w:before="0" w:after="0" w:line="344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katno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ime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X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koordinata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Y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koordinata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vsebovati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a:</w:t>
      </w:r>
    </w:p>
    <w:p>
      <w:pPr>
        <w:spacing w:before="0" w:after="0" w:line="344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Un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katno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ime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578" w:right="-20"/>
        <w:jc w:val="left"/>
        <w:tabs>
          <w:tab w:pos="92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Kon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polje,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opisuje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218" w:right="259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v:shape style="position:absolute;margin-left:185.927994pt;margin-top:54.787891pt;width:246.768pt;height:139.488pt;mso-position-horizontal-relative:page;mso-position-vertical-relative:paragraph;z-index:-5647" type="#_x0000_t75">
            <v:imagedata r:id="rId118" o:title=""/>
          </v:shape>
        </w:pict>
      </w:r>
      <w:r>
        <w:rPr/>
        <w:pict>
          <v:group style="position:absolute;margin-left:64.989998pt;margin-top:49.109909pt;width:489.94005pt;height:162.22pt;mso-position-horizontal-relative:page;mso-position-vertical-relative:paragraph;z-index:-5646" coordorigin="1300,982" coordsize="9799,3244">
            <v:group style="position:absolute;left:1306;top:988;width:9787;height:2" coordorigin="1306,988" coordsize="9787,2">
              <v:shape style="position:absolute;left:1306;top:988;width:9787;height:2" coordorigin="1306,988" coordsize="9787,0" path="m1306,988l11093,988e" filled="f" stroked="t" strokeweight=".579980pt" strokecolor="#000000">
                <v:path arrowok="t"/>
              </v:shape>
            </v:group>
            <v:group style="position:absolute;left:1310;top:993;width:2;height:3228" coordorigin="1310,993" coordsize="2,3228">
              <v:shape style="position:absolute;left:1310;top:993;width:2;height:3228" coordorigin="1310,993" coordsize="0,3228" path="m1310,993l1310,4221e" filled="f" stroked="t" strokeweight=".580pt" strokecolor="#000000">
                <v:path arrowok="t"/>
              </v:shape>
            </v:group>
            <v:group style="position:absolute;left:1306;top:4216;width:9787;height:2" coordorigin="1306,4216" coordsize="9787,2">
              <v:shape style="position:absolute;left:1306;top:4216;width:9787;height:2" coordorigin="1306,4216" coordsize="9787,0" path="m1306,4216l11093,4216e" filled="f" stroked="t" strokeweight=".58001pt" strokecolor="#000000">
                <v:path arrowok="t"/>
              </v:shape>
            </v:group>
            <v:group style="position:absolute;left:11088;top:993;width:2;height:3228" coordorigin="11088,993" coordsize="2,3228">
              <v:shape style="position:absolute;left:11088;top:993;width:2;height:3228" coordorigin="11088,993" coordsize="0,3228" path="m11088,993l11088,4221e" filled="f" stroked="t" strokeweight=".58004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ologi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teorija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rafov.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merila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ovezljivost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Shimbe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494" w:lineRule="exact"/>
        <w:ind w:left="3781" w:right="4899"/>
        <w:jc w:val="center"/>
        <w:tabs>
          <w:tab w:pos="4740" w:val="left"/>
        </w:tabs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-8"/>
        </w:rPr>
        <w:t>A</w:t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-8"/>
        </w:rPr>
        <w:tab/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-8"/>
        </w:rPr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99"/>
          <w:b/>
          <w:bCs/>
          <w:position w:val="2"/>
        </w:rPr>
        <w:t>1</w:t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100"/>
          <w:position w:val="0"/>
        </w:rPr>
      </w:r>
    </w:p>
    <w:p>
      <w:pPr>
        <w:spacing w:before="0" w:after="0" w:line="341" w:lineRule="exact"/>
        <w:ind w:left="5744" w:right="3853"/>
        <w:jc w:val="center"/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color w:val="FFFFFF"/>
          <w:spacing w:val="0"/>
          <w:w w:val="99"/>
          <w:b/>
          <w:bCs/>
          <w:position w:val="2"/>
        </w:rPr>
        <w:t>C</w:t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100"/>
          <w:position w:val="0"/>
        </w:rPr>
      </w:r>
    </w:p>
    <w:p>
      <w:pPr>
        <w:spacing w:before="0" w:after="0" w:line="355" w:lineRule="exact"/>
        <w:ind w:left="2984" w:right="-20"/>
        <w:jc w:val="left"/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4"/>
        </w:rPr>
        <w:t>2</w:t>
      </w:r>
      <w:r>
        <w:rPr>
          <w:rFonts w:ascii="Arial" w:hAnsi="Arial" w:cs="Arial" w:eastAsia="Arial"/>
          <w:sz w:val="40"/>
          <w:szCs w:val="40"/>
          <w:spacing w:val="0"/>
          <w:w w:val="100"/>
          <w:position w:val="0"/>
        </w:rPr>
      </w:r>
    </w:p>
    <w:p>
      <w:pPr>
        <w:spacing w:before="0" w:after="0" w:line="484" w:lineRule="exact"/>
        <w:ind w:left="4845" w:right="3110"/>
        <w:jc w:val="center"/>
        <w:tabs>
          <w:tab w:pos="6520" w:val="left"/>
        </w:tabs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6"/>
        </w:rPr>
        <w:t>4</w:t>
      </w:r>
      <w:r>
        <w:rPr>
          <w:rFonts w:ascii="Arial" w:hAnsi="Arial" w:cs="Arial" w:eastAsia="Arial"/>
          <w:sz w:val="40"/>
          <w:szCs w:val="40"/>
          <w:spacing w:val="0"/>
          <w:w w:val="100"/>
          <w:b/>
          <w:bCs/>
          <w:position w:val="-6"/>
        </w:rPr>
        <w:tab/>
      </w:r>
      <w:r>
        <w:rPr>
          <w:rFonts w:ascii="Arial" w:hAnsi="Arial" w:cs="Arial" w:eastAsia="Arial"/>
          <w:sz w:val="40"/>
          <w:szCs w:val="40"/>
          <w:spacing w:val="0"/>
          <w:w w:val="99"/>
          <w:b/>
          <w:bCs/>
          <w:position w:val="12"/>
        </w:rPr>
        <w:t>6</w:t>
      </w:r>
      <w:r>
        <w:rPr>
          <w:rFonts w:ascii="Arial" w:hAnsi="Arial" w:cs="Arial" w:eastAsia="Arial"/>
          <w:sz w:val="40"/>
          <w:szCs w:val="40"/>
          <w:spacing w:val="0"/>
          <w:w w:val="100"/>
          <w:position w:val="0"/>
        </w:rPr>
      </w:r>
    </w:p>
    <w:p>
      <w:pPr>
        <w:spacing w:before="0" w:after="0" w:line="450" w:lineRule="exact"/>
        <w:ind w:left="2748" w:right="-20"/>
        <w:jc w:val="left"/>
        <w:tabs>
          <w:tab w:pos="3740" w:val="left"/>
        </w:tabs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9"/>
        </w:rPr>
        <w:t>B</w:t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9"/>
        </w:rPr>
        <w:tab/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9"/>
        </w:rPr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100"/>
          <w:b/>
          <w:bCs/>
          <w:position w:val="-12"/>
        </w:rPr>
        <w:t>3</w:t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100"/>
          <w:position w:val="0"/>
        </w:rPr>
      </w:r>
    </w:p>
    <w:p>
      <w:pPr>
        <w:spacing w:before="0" w:after="0" w:line="435" w:lineRule="exact"/>
        <w:ind w:left="4688" w:right="-20"/>
        <w:jc w:val="left"/>
        <w:tabs>
          <w:tab w:pos="6940" w:val="left"/>
        </w:tabs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-5"/>
        </w:rPr>
        <w:t>D</w:t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-5"/>
        </w:rPr>
        <w:tab/>
      </w:r>
      <w:r>
        <w:rPr>
          <w:rFonts w:ascii="Arial" w:hAnsi="Arial" w:cs="Arial" w:eastAsia="Arial"/>
          <w:sz w:val="40"/>
          <w:szCs w:val="40"/>
          <w:color w:val="FFFFFF"/>
          <w:spacing w:val="0"/>
          <w:w w:val="100"/>
          <w:b/>
          <w:bCs/>
          <w:position w:val="2"/>
        </w:rPr>
        <w:t>E</w:t>
      </w:r>
      <w:r>
        <w:rPr>
          <w:rFonts w:ascii="Arial" w:hAnsi="Arial" w:cs="Arial" w:eastAsia="Arial"/>
          <w:sz w:val="40"/>
          <w:szCs w:val="40"/>
          <w:color w:val="000000"/>
          <w:spacing w:val="0"/>
          <w:w w:val="100"/>
          <w:position w:val="0"/>
        </w:rPr>
      </w:r>
    </w:p>
    <w:p>
      <w:pPr>
        <w:spacing w:before="0" w:after="0" w:line="346" w:lineRule="exact"/>
        <w:ind w:left="6080" w:right="3583"/>
        <w:jc w:val="center"/>
        <w:rPr>
          <w:rFonts w:ascii="Arial" w:hAnsi="Arial" w:cs="Arial" w:eastAsia="Arial"/>
          <w:sz w:val="40"/>
          <w:szCs w:val="40"/>
        </w:rPr>
      </w:pPr>
      <w:rPr/>
      <w:r>
        <w:rPr>
          <w:rFonts w:ascii="Arial" w:hAnsi="Arial" w:cs="Arial" w:eastAsia="Arial"/>
          <w:sz w:val="40"/>
          <w:szCs w:val="40"/>
          <w:spacing w:val="0"/>
          <w:w w:val="99"/>
          <w:b/>
          <w:bCs/>
          <w:position w:val="1"/>
        </w:rPr>
        <w:t>5</w:t>
      </w:r>
      <w:r>
        <w:rPr>
          <w:rFonts w:ascii="Arial" w:hAnsi="Arial" w:cs="Arial" w:eastAsia="Arial"/>
          <w:sz w:val="40"/>
          <w:szCs w:val="40"/>
          <w:spacing w:val="0"/>
          <w:w w:val="100"/>
          <w:position w:val="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26" w:lineRule="exact"/>
        <w:ind w:left="21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4.8: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Primer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  <w:position w:val="-1"/>
        </w:rPr>
        <w:t>omrežja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99.799995" w:type="dxa"/>
      </w:tblPr>
      <w:tblGrid/>
      <w:tr>
        <w:trPr>
          <w:trHeight w:val="360" w:hRule="exact"/>
        </w:trPr>
        <w:tc>
          <w:tcPr>
            <w:tcW w:w="3708" w:type="dxa"/>
            <w:gridSpan w:val="3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Vo</w:t>
            </w:r>
            <w:r>
              <w:rPr>
                <w:rFonts w:ascii="Arial" w:hAnsi="Arial" w:cs="Arial" w:eastAsia="Arial"/>
                <w:sz w:val="20"/>
                <w:szCs w:val="20"/>
                <w:spacing w:val="1"/>
                <w:w w:val="100"/>
                <w:b/>
                <w:bCs/>
              </w:rPr>
              <w:t>z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liš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č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ID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40" w:space="0" w:color="000000"/>
              <w:bottom w:val="single" w:sz="4.640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612" w:right="592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X</w:t>
            </w:r>
          </w:p>
        </w:tc>
        <w:tc>
          <w:tcPr>
            <w:tcW w:w="1440" w:type="dxa"/>
            <w:tcBorders>
              <w:top w:val="single" w:sz="4.640" w:space="0" w:color="000000"/>
              <w:bottom w:val="single" w:sz="4.6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612" w:right="592"/>
              <w:jc w:val="center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Y</w:t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A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40" w:space="0" w:color="000000"/>
              <w:bottom w:val="single" w:sz="4.64008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419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7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74</w:t>
            </w:r>
          </w:p>
        </w:tc>
        <w:tc>
          <w:tcPr>
            <w:tcW w:w="1440" w:type="dxa"/>
            <w:tcBorders>
              <w:top w:val="single" w:sz="4.640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126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7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53</w:t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B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4008" w:space="0" w:color="000000"/>
              <w:bottom w:val="single" w:sz="4.64008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409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6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94</w:t>
            </w:r>
          </w:p>
        </w:tc>
        <w:tc>
          <w:tcPr>
            <w:tcW w:w="1440" w:type="dxa"/>
            <w:tcBorders>
              <w:top w:val="single" w:sz="4.64008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113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5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53</w:t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C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4008" w:space="0" w:color="000000"/>
              <w:bottom w:val="single" w:sz="4.639840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429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6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14</w:t>
            </w:r>
          </w:p>
        </w:tc>
        <w:tc>
          <w:tcPr>
            <w:tcW w:w="1440" w:type="dxa"/>
            <w:tcBorders>
              <w:top w:val="single" w:sz="4.64008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123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1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53</w:t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D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421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6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94</w:t>
            </w:r>
          </w:p>
        </w:tc>
        <w:tc>
          <w:tcPr>
            <w:tcW w:w="1440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110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1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93</w:t>
            </w:r>
          </w:p>
        </w:tc>
      </w:tr>
      <w:tr>
        <w:trPr>
          <w:trHeight w:val="360" w:hRule="exact"/>
        </w:trPr>
        <w:tc>
          <w:tcPr>
            <w:tcW w:w="828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08" w:space="0" w:color="000000"/>
            </w:tcBorders>
          </w:tcPr>
          <w:p>
            <w:pPr>
              <w:spacing w:before="57" w:after="0" w:line="240" w:lineRule="auto"/>
              <w:ind w:left="64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  <w:b/>
                <w:bCs/>
              </w:rPr>
              <w:t>E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</w:r>
          </w:p>
        </w:tc>
        <w:tc>
          <w:tcPr>
            <w:tcW w:w="1440" w:type="dxa"/>
            <w:tcBorders>
              <w:top w:val="single" w:sz="4.639840" w:space="0" w:color="000000"/>
              <w:bottom w:val="single" w:sz="4.639840" w:space="0" w:color="000000"/>
              <w:left w:val="single" w:sz="4.64008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437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2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94</w:t>
            </w:r>
          </w:p>
        </w:tc>
        <w:tc>
          <w:tcPr>
            <w:tcW w:w="1440" w:type="dxa"/>
            <w:tcBorders>
              <w:top w:val="single" w:sz="4.639840" w:space="0" w:color="000000"/>
              <w:bottom w:val="single" w:sz="4.639840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6" w:after="0" w:line="240" w:lineRule="auto"/>
              <w:ind w:left="379" w:right="-2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Pr/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111</w:t>
            </w:r>
            <w:r>
              <w:rPr>
                <w:rFonts w:ascii="Arial" w:hAnsi="Arial" w:cs="Arial" w:eastAsia="Arial"/>
                <w:sz w:val="20"/>
                <w:szCs w:val="20"/>
                <w:spacing w:val="-1"/>
                <w:w w:val="100"/>
              </w:rPr>
              <w:t>6</w:t>
            </w:r>
            <w:r>
              <w:rPr>
                <w:rFonts w:ascii="Arial" w:hAnsi="Arial" w:cs="Arial" w:eastAsia="Arial"/>
                <w:sz w:val="20"/>
                <w:szCs w:val="20"/>
                <w:spacing w:val="0"/>
                <w:w w:val="100"/>
              </w:rPr>
              <w:t>33</w:t>
            </w:r>
          </w:p>
        </w:tc>
      </w:tr>
    </w:tbl>
    <w:p>
      <w:pPr>
        <w:jc w:val="left"/>
        <w:spacing w:after="0"/>
        <w:sectPr>
          <w:pgMar w:header="656" w:footer="715" w:top="920" w:bottom="900" w:left="1200" w:right="700"/>
          <w:pgSz w:w="11920" w:h="16840"/>
        </w:sectPr>
      </w:pPr>
      <w:rPr/>
    </w:p>
    <w:p>
      <w:pPr>
        <w:spacing w:before="3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218" w:right="-7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4.1: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23.589996pt;margin-top:-150.449814pt;width:169.950025pt;height:144.819990pt;mso-position-horizontal-relative:page;mso-position-vertical-relative:paragraph;z-index:-5645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360" w:hRule="exact"/>
                    </w:trPr>
                    <w:tc>
                      <w:tcPr>
                        <w:tcW w:w="3372" w:type="dxa"/>
                        <w:gridSpan w:val="4"/>
                        <w:tcBorders>
                          <w:top w:val="single" w:sz="4.640" w:space="0" w:color="000000"/>
                          <w:bottom w:val="single" w:sz="4.6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7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1"/>
                            <w:w w:val="100"/>
                            <w:b/>
                            <w:bCs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-2"/>
                            <w:w w:val="100"/>
                            <w:b/>
                            <w:bCs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1"/>
                            <w:w w:val="100"/>
                            <w:b/>
                            <w:bCs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-2"/>
                            <w:w w:val="100"/>
                            <w:b/>
                            <w:bCs/>
                          </w:rPr>
                          <w:t>ve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40" w:space="0" w:color="000000"/>
                          <w:bottom w:val="single" w:sz="4.6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7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ID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" w:space="0" w:color="000000"/>
                          <w:bottom w:val="single" w:sz="4.6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7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OD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" w:space="0" w:color="000000"/>
                          <w:bottom w:val="single" w:sz="4.640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7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DO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40" w:space="0" w:color="000000"/>
                          <w:bottom w:val="single" w:sz="4.640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7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  <w:b/>
                            <w:bCs/>
                          </w:rPr>
                          <w:t>Enosmerna</w:t>
                        </w:r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40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1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A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C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40" w:space="0" w:color="000000"/>
                          <w:bottom w:val="single" w:sz="4.64008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DA</w:t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4008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2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08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B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08" w:space="0" w:color="000000"/>
                          <w:bottom w:val="single" w:sz="4.64008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A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4008" w:space="0" w:color="000000"/>
                          <w:bottom w:val="single" w:sz="4.64008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DA</w:t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4008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3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08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4008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B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4008" w:space="0" w:color="000000"/>
                          <w:bottom w:val="single" w:sz="4.639840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DA</w:t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4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C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NE</w:t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5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D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E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NE</w:t>
                        </w:r>
                      </w:p>
                    </w:tc>
                  </w:tr>
                  <w:tr>
                    <w:trPr>
                      <w:trHeight w:val="360" w:hRule="exact"/>
                    </w:trPr>
                    <w:tc>
                      <w:tcPr>
                        <w:tcW w:w="590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6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C</w:t>
                        </w:r>
                      </w:p>
                    </w:tc>
                    <w:tc>
                      <w:tcPr>
                        <w:tcW w:w="683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4008" w:space="0" w:color="000000"/>
                          <w:right w:val="single" w:sz="4.639840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E</w:t>
                        </w:r>
                      </w:p>
                    </w:tc>
                    <w:tc>
                      <w:tcPr>
                        <w:tcW w:w="1416" w:type="dxa"/>
                        <w:tcBorders>
                          <w:top w:val="single" w:sz="4.639840" w:space="0" w:color="000000"/>
                          <w:bottom w:val="single" w:sz="4.639840" w:space="0" w:color="000000"/>
                          <w:left w:val="single" w:sz="4.639840" w:space="0" w:color="000000"/>
                          <w:right w:val="single" w:sz="4.64008" w:space="0" w:color="000000"/>
                        </w:tcBorders>
                      </w:tcPr>
                      <w:p>
                        <w:pPr>
                          <w:spacing w:before="56" w:after="0" w:line="240" w:lineRule="auto"/>
                          <w:ind w:left="64" w:right="-20"/>
                          <w:jc w:val="left"/>
                          <w:rPr>
                            <w:rFonts w:ascii="Arial" w:hAnsi="Arial" w:cs="Arial" w:eastAsia="Arial"/>
                            <w:sz w:val="20"/>
                            <w:szCs w:val="20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0"/>
                            <w:szCs w:val="20"/>
                            <w:spacing w:val="0"/>
                            <w:w w:val="100"/>
                          </w:rPr>
                          <w:t>NE</w:t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ezav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00" w:right="700"/>
          <w:cols w:num="2" w:equalWidth="0">
            <w:col w:w="2664" w:space="2726"/>
            <w:col w:w="4630"/>
          </w:cols>
        </w:sectPr>
      </w:pPr>
      <w:rPr/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35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osnovna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olja: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unikati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identifikat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ožajne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ate.</w:t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127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štiri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prvem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polju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unikatni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identifikator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slednj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dika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damo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hitrosti,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itd.</w:t>
      </w:r>
    </w:p>
    <w:p>
      <w:pPr>
        <w:spacing w:before="9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38" w:right="415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kombi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op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povežemo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n).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ustvar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poljem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olške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žja.</w:t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Matriko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povezljivosti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ritmom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77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seboj,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celice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matriki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</w:t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77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</w:rPr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tabel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pove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dob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povezav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tavlj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pove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4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</w:p>
    <w:p>
      <w:pPr>
        <w:spacing w:before="0" w:after="0" w:line="194" w:lineRule="exact"/>
        <w:ind w:left="85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vredn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ovezani)</w:t>
      </w:r>
    </w:p>
    <w:p>
      <w:pPr>
        <w:spacing w:before="1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33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1.760002pt;margin-top:47.57542pt;width:28.92pt;height:19.02pt;mso-position-horizontal-relative:page;mso-position-vertical-relative:paragraph;z-index:-5644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ID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1.760002pt;margin-top:28.49542pt;width:175.56pt;height:19.080pt;mso-position-horizontal-relative:page;mso-position-vertical-relative:paragraph;z-index:-5643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Povezave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76.940002pt;margin-top:47.57542pt;width:70.38pt;height:19.02pt;mso-position-horizontal-relative:page;mso-position-vertical-relative:paragraph;z-index:-5642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Enosme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-1"/>
                      <w:w w:val="101"/>
                      <w:b/>
                      <w:bCs/>
                    </w:rPr>
                    <w:t>r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1"/>
                      <w:w w:val="101"/>
                      <w:b/>
                      <w:bCs/>
                    </w:rPr>
                    <w:t>n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ost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38.779999pt;margin-top:47.57542pt;width:38.160pt;height:19.02pt;mso-position-horizontal-relative:page;mso-position-vertical-relative:paragraph;z-index:-5641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-1"/>
                      <w:w w:val="101"/>
                      <w:b/>
                      <w:bCs/>
                    </w:rPr>
                    <w:t>DO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100.68pt;margin-top:47.57542pt;width:38.1pt;height:19.02pt;mso-position-horizontal-relative:page;mso-position-vertical-relative:paragraph;z-index:-5640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-1"/>
                      <w:w w:val="101"/>
                      <w:b/>
                      <w:bCs/>
                    </w:rPr>
                    <w:t>OD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91.160004pt;margin-top:47.21542pt;width:31.2pt;height:19.02pt;mso-position-horizontal-relative:page;mso-position-vertical-relative:paragraph;z-index:-5639" type="#_x0000_t202" filled="f" stroked="f">
            <v:textbox inset="0,0,0,0">
              <w:txbxContent>
                <w:p>
                  <w:pPr>
                    <w:spacing w:before="68" w:after="0" w:line="240" w:lineRule="auto"/>
                    <w:ind w:left="215" w:right="193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E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8.76001pt;margin-top:47.21542pt;width:31.2pt;height:19.02pt;mso-position-horizontal-relative:page;mso-position-vertical-relative:paragraph;z-index:-5638" type="#_x0000_t202" filled="f" stroked="f">
            <v:textbox inset="0,0,0,0">
              <w:txbxContent>
                <w:p>
                  <w:pPr>
                    <w:spacing w:before="68" w:after="0" w:line="240" w:lineRule="auto"/>
                    <w:ind w:left="209" w:right="189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C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4.980011pt;margin-top:66.235420pt;width:31.26pt;height:19.02pt;mso-position-horizontal-relative:page;mso-position-vertical-relative:paragraph;z-index:-5633" type="#_x0000_t202" filled="f" stroked="f">
            <v:textbox inset="0,0,0,0">
              <w:txbxContent>
                <w:p>
                  <w:pPr>
                    <w:spacing w:before="70" w:after="0" w:line="240" w:lineRule="auto"/>
                    <w:ind w:left="212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A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5.040009pt;margin-top:28.13542pt;width:187.32pt;height:19.080pt;mso-position-horizontal-relative:page;mso-position-vertical-relative:paragraph;z-index:-5632" type="#_x0000_t202" filled="f" stroked="f">
            <v:textbox inset="0,0,0,0">
              <w:txbxContent>
                <w:p>
                  <w:pPr>
                    <w:spacing w:before="70" w:after="0" w:line="240" w:lineRule="auto"/>
                    <w:ind w:left="116" w:right="-20"/>
                    <w:jc w:val="left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  <w:b/>
                      <w:bCs/>
                    </w:rPr>
                    <w:t>Ma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1"/>
                      <w:w w:val="100"/>
                      <w:b/>
                      <w:bCs/>
                    </w:rPr>
                    <w:t>t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1"/>
                      <w:w w:val="100"/>
                      <w:b/>
                      <w:bCs/>
                    </w:rPr>
                    <w:t>r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  <w:b/>
                      <w:bCs/>
                    </w:rPr>
                    <w:t>ika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6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  <w:b/>
                      <w:bCs/>
                    </w:rPr>
                    <w:t>povezanosti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12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2"/>
                      <w:w w:val="101"/>
                      <w:b/>
                      <w:bCs/>
                    </w:rPr>
                    <w:t>(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C)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59.959991pt;margin-top:47.21542pt;width:31.2pt;height:19.02pt;mso-position-horizontal-relative:page;mso-position-vertical-relative:paragraph;z-index:-5631" type="#_x0000_t202" filled="f" stroked="f">
            <v:textbox inset="0,0,0,0">
              <w:txbxContent>
                <w:p>
                  <w:pPr>
                    <w:spacing w:before="68" w:after="0" w:line="240" w:lineRule="auto"/>
                    <w:ind w:left="210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D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97.440002pt;margin-top:47.21542pt;width:31.32pt;height:19.02pt;mso-position-horizontal-relative:page;mso-position-vertical-relative:paragraph;z-index:-5630" type="#_x0000_t202" filled="f" stroked="f">
            <v:textbox inset="0,0,0,0">
              <w:txbxContent>
                <w:p>
                  <w:pPr>
                    <w:spacing w:before="68" w:after="0" w:line="240" w:lineRule="auto"/>
                    <w:ind w:left="212" w:right="189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B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66.23999pt;margin-top:47.155418pt;width:31.2pt;height:19.080pt;mso-position-horizontal-relative:page;mso-position-vertical-relative:paragraph;z-index:-5629" type="#_x0000_t202" filled="f" stroked="f">
            <v:textbox inset="0,0,0,0">
              <w:txbxContent>
                <w:p>
                  <w:pPr>
                    <w:spacing w:before="70" w:after="0" w:line="240" w:lineRule="auto"/>
                    <w:ind w:left="210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A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-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vnos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tabeli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zav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stvarj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inverz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zava,</w:t>
      </w:r>
      <w:r>
        <w:rPr>
          <w:rFonts w:ascii="Arial" w:hAnsi="Arial" w:cs="Arial" w:eastAsia="Arial"/>
          <w:sz w:val="20"/>
          <w:szCs w:val="20"/>
          <w:spacing w:val="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povezava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dvosmer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-3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-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7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5401.870117" w:type="dxa"/>
      </w:tblPr>
      <w:tblGrid/>
      <w:tr>
        <w:trPr>
          <w:trHeight w:val="381" w:hRule="exact"/>
        </w:trPr>
        <w:tc>
          <w:tcPr>
            <w:tcW w:w="3748" w:type="dxa"/>
            <w:gridSpan w:val="6"/>
            <w:tcBorders>
              <w:top w:val="single" w:sz="13.856" w:space="0" w:color="000000"/>
              <w:bottom w:val="single" w:sz="6.28" w:space="0" w:color="000000"/>
              <w:left w:val="single" w:sz="14.184" w:space="0" w:color="000000"/>
              <w:right w:val="single" w:sz="14.272" w:space="0" w:color="000000"/>
            </w:tcBorders>
            <w:shd w:val="clear" w:color="auto" w:fill="FFFF65"/>
          </w:tcPr>
          <w:p>
            <w:pPr>
              <w:spacing w:before="52" w:after="0" w:line="240" w:lineRule="auto"/>
              <w:ind w:left="100" w:right="-20"/>
              <w:jc w:val="left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  <w:b/>
                <w:bCs/>
              </w:rPr>
              <w:t>Ma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1"/>
                <w:w w:val="100"/>
                <w:b/>
                <w:bCs/>
              </w:rPr>
              <w:t>t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1"/>
                <w:w w:val="100"/>
                <w:b/>
                <w:bCs/>
              </w:rPr>
              <w:t>r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  <w:b/>
                <w:bCs/>
              </w:rPr>
              <w:t>ika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6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  <w:b/>
                <w:bCs/>
              </w:rPr>
              <w:t>povezanosti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12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2"/>
                <w:w w:val="101"/>
                <w:b/>
                <w:bCs/>
              </w:rPr>
              <w:t>(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C)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0" w:hRule="exact"/>
        </w:trPr>
        <w:tc>
          <w:tcPr>
            <w:tcW w:w="625" w:type="dxa"/>
            <w:tcBorders>
              <w:top w:val="single" w:sz="6.28" w:space="0" w:color="000000"/>
              <w:bottom w:val="single" w:sz="6.28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/>
            <w:rPr/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1" w:after="0" w:line="240" w:lineRule="auto"/>
              <w:ind w:left="203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A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28" w:space="0" w:color="000000"/>
            </w:tcBorders>
            <w:shd w:val="clear" w:color="auto" w:fill="CCECFF"/>
          </w:tcPr>
          <w:p>
            <w:pPr>
              <w:spacing w:before="61" w:after="0" w:line="240" w:lineRule="auto"/>
              <w:ind w:left="204" w:right="181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B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  <w:shd w:val="clear" w:color="auto" w:fill="CCECFF"/>
          </w:tcPr>
          <w:p>
            <w:pPr>
              <w:spacing w:before="61" w:after="0" w:line="240" w:lineRule="auto"/>
              <w:ind w:left="201" w:right="181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C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  <w:shd w:val="clear" w:color="auto" w:fill="CCECFF"/>
          </w:tcPr>
          <w:p>
            <w:pPr>
              <w:spacing w:before="61" w:after="0" w:line="240" w:lineRule="auto"/>
              <w:ind w:left="203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D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14.272" w:space="0" w:color="000000"/>
            </w:tcBorders>
            <w:shd w:val="clear" w:color="auto" w:fill="CCECFF"/>
          </w:tcPr>
          <w:p>
            <w:pPr>
              <w:spacing w:before="61" w:after="0" w:line="240" w:lineRule="auto"/>
              <w:ind w:left="207" w:right="175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E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0" w:hRule="exact"/>
        </w:trPr>
        <w:tc>
          <w:tcPr>
            <w:tcW w:w="625" w:type="dxa"/>
            <w:tcBorders>
              <w:top w:val="single" w:sz="6.28" w:space="0" w:color="000000"/>
              <w:bottom w:val="single" w:sz="6.28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2" w:after="0" w:line="240" w:lineRule="auto"/>
              <w:ind w:left="194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A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336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8" w:right="197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14.272" w:space="0" w:color="000000"/>
            </w:tcBorders>
          </w:tcPr>
          <w:p>
            <w:pPr>
              <w:spacing w:before="62" w:after="0" w:line="240" w:lineRule="auto"/>
              <w:ind w:left="216" w:right="18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0" w:hRule="exact"/>
        </w:trPr>
        <w:tc>
          <w:tcPr>
            <w:tcW w:w="625" w:type="dxa"/>
            <w:tcBorders>
              <w:top w:val="single" w:sz="6.28" w:space="0" w:color="000000"/>
              <w:bottom w:val="single" w:sz="6.28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2" w:after="0" w:line="240" w:lineRule="auto"/>
              <w:ind w:left="194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B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336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8" w:right="197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14.272" w:space="0" w:color="000000"/>
            </w:tcBorders>
          </w:tcPr>
          <w:p>
            <w:pPr>
              <w:spacing w:before="62" w:after="0" w:line="240" w:lineRule="auto"/>
              <w:ind w:left="216" w:right="185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2" w:hRule="exact"/>
        </w:trPr>
        <w:tc>
          <w:tcPr>
            <w:tcW w:w="625" w:type="dxa"/>
            <w:tcBorders>
              <w:top w:val="single" w:sz="6.28" w:space="0" w:color="000000"/>
              <w:bottom w:val="single" w:sz="6.28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3" w:after="0" w:line="240" w:lineRule="auto"/>
              <w:ind w:left="194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C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336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8" w:right="197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14.272" w:space="0" w:color="000000"/>
            </w:tcBorders>
          </w:tcPr>
          <w:p>
            <w:pPr>
              <w:spacing w:before="63" w:after="0" w:line="240" w:lineRule="auto"/>
              <w:ind w:left="216" w:right="18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0" w:hRule="exact"/>
        </w:trPr>
        <w:tc>
          <w:tcPr>
            <w:tcW w:w="625" w:type="dxa"/>
            <w:tcBorders>
              <w:top w:val="single" w:sz="6.28" w:space="0" w:color="000000"/>
              <w:bottom w:val="single" w:sz="6.28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2" w:after="0" w:line="240" w:lineRule="auto"/>
              <w:ind w:left="194" w:right="180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D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336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6.28" w:space="0" w:color="000000"/>
              <w:left w:val="single" w:sz="6.336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8" w:right="197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2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6.28" w:space="0" w:color="000000"/>
              <w:left w:val="single" w:sz="6.28" w:space="0" w:color="000000"/>
              <w:right w:val="single" w:sz="14.272" w:space="0" w:color="000000"/>
            </w:tcBorders>
          </w:tcPr>
          <w:p>
            <w:pPr>
              <w:spacing w:before="62" w:after="0" w:line="240" w:lineRule="auto"/>
              <w:ind w:left="216" w:right="185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  <w:tr>
        <w:trPr>
          <w:trHeight w:val="382" w:hRule="exact"/>
        </w:trPr>
        <w:tc>
          <w:tcPr>
            <w:tcW w:w="625" w:type="dxa"/>
            <w:tcBorders>
              <w:top w:val="single" w:sz="6.28" w:space="0" w:color="000000"/>
              <w:bottom w:val="single" w:sz="14.272" w:space="0" w:color="000000"/>
              <w:left w:val="single" w:sz="14.184" w:space="0" w:color="000000"/>
              <w:right w:val="single" w:sz="6.336" w:space="0" w:color="000000"/>
            </w:tcBorders>
            <w:shd w:val="clear" w:color="auto" w:fill="CCECFF"/>
          </w:tcPr>
          <w:p>
            <w:pPr>
              <w:spacing w:before="63" w:after="0" w:line="240" w:lineRule="auto"/>
              <w:ind w:left="199" w:right="185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E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14.272" w:space="0" w:color="000000"/>
              <w:left w:val="single" w:sz="6.336" w:space="0" w:color="000000"/>
              <w:right w:val="single" w:sz="6.336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6" w:type="dxa"/>
            <w:tcBorders>
              <w:top w:val="single" w:sz="6.28" w:space="0" w:color="000000"/>
              <w:bottom w:val="single" w:sz="14.272" w:space="0" w:color="000000"/>
              <w:left w:val="single" w:sz="6.336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8" w:right="197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14.272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14.272" w:space="0" w:color="000000"/>
              <w:left w:val="single" w:sz="6.28" w:space="0" w:color="000000"/>
              <w:right w:val="single" w:sz="6.28" w:space="0" w:color="000000"/>
            </w:tcBorders>
          </w:tcPr>
          <w:p>
            <w:pPr>
              <w:spacing w:before="63" w:after="0" w:line="240" w:lineRule="auto"/>
              <w:ind w:left="217" w:right="19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  <w:tc>
          <w:tcPr>
            <w:tcW w:w="624" w:type="dxa"/>
            <w:tcBorders>
              <w:top w:val="single" w:sz="6.28" w:space="0" w:color="000000"/>
              <w:bottom w:val="single" w:sz="14.272" w:space="0" w:color="000000"/>
              <w:left w:val="single" w:sz="6.28" w:space="0" w:color="000000"/>
              <w:right w:val="single" w:sz="14.272" w:space="0" w:color="000000"/>
            </w:tcBorders>
          </w:tcPr>
          <w:p>
            <w:pPr>
              <w:spacing w:before="63" w:after="0" w:line="240" w:lineRule="auto"/>
              <w:ind w:left="216" w:right="186"/>
              <w:jc w:val="center"/>
              <w:rPr>
                <w:rFonts w:ascii="Arial Narrow" w:hAnsi="Arial Narrow" w:cs="Arial Narrow" w:eastAsia="Arial Narrow"/>
                <w:sz w:val="22"/>
                <w:szCs w:val="22"/>
              </w:rPr>
            </w:pPr>
            <w:rPr/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1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2"/>
                <w:szCs w:val="22"/>
                <w:spacing w:val="0"/>
                <w:w w:val="100"/>
              </w:rPr>
            </w:r>
          </w:p>
        </w:tc>
      </w:tr>
    </w:tbl>
    <w:p>
      <w:pPr>
        <w:spacing w:before="9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336" w:lineRule="exact"/>
        <w:ind w:left="3898" w:right="4913"/>
        <w:jc w:val="center"/>
        <w:rPr>
          <w:rFonts w:ascii="Arial" w:hAnsi="Arial" w:cs="Arial" w:eastAsia="Arial"/>
          <w:sz w:val="22"/>
          <w:szCs w:val="22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4.980011pt;margin-top:-28.898357pt;width:31.26pt;height:19.080pt;mso-position-horizontal-relative:page;mso-position-vertical-relative:paragraph;z-index:-5637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216" w:right="193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E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4.980011pt;margin-top:-47.918358pt;width:31.26pt;height:19.02pt;mso-position-horizontal-relative:page;mso-position-vertical-relative:paragraph;z-index:-5636" type="#_x0000_t202" filled="f" stroked="f">
            <v:textbox inset="0,0,0,0">
              <w:txbxContent>
                <w:p>
                  <w:pPr>
                    <w:spacing w:before="70" w:after="0" w:line="240" w:lineRule="auto"/>
                    <w:ind w:left="212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D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4.980011pt;margin-top:-66.998360pt;width:31.26pt;height:19.080pt;mso-position-horizontal-relative:page;mso-position-vertical-relative:paragraph;z-index:-5635" type="#_x0000_t202" filled="f" stroked="f">
            <v:textbox inset="0,0,0,0">
              <w:txbxContent>
                <w:p>
                  <w:pPr>
                    <w:spacing w:before="71" w:after="0" w:line="240" w:lineRule="auto"/>
                    <w:ind w:left="212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C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34.980011pt;margin-top:-86.018356pt;width:31.26pt;height:19.02pt;mso-position-horizontal-relative:page;mso-position-vertical-relative:paragraph;z-index:-5634" type="#_x0000_t202" filled="f" stroked="f">
            <v:textbox inset="0,0,0,0">
              <w:txbxContent>
                <w:p>
                  <w:pPr>
                    <w:spacing w:before="70" w:after="0" w:line="240" w:lineRule="auto"/>
                    <w:ind w:left="212" w:right="188"/>
                    <w:jc w:val="center"/>
                    <w:rPr>
                      <w:rFonts w:ascii="Arial Narrow" w:hAnsi="Arial Narrow" w:cs="Arial Narrow" w:eastAsia="Arial Narrow"/>
                      <w:sz w:val="22"/>
                      <w:szCs w:val="22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1"/>
                      <w:b/>
                      <w:bCs/>
                    </w:rPr>
                    <w:t>B</w:t>
                  </w:r>
                  <w:r>
                    <w:rPr>
                      <w:rFonts w:ascii="Arial Narrow" w:hAnsi="Arial Narrow" w:cs="Arial Narrow" w:eastAsia="Arial Narrow"/>
                      <w:sz w:val="22"/>
                      <w:szCs w:val="22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70.896751pt;margin-top:-143.664856pt;width:178.19625pt;height:154.173pt;mso-position-horizontal-relative:page;mso-position-vertical-relative:paragraph;z-index:-5627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382" w:hRule="exact"/>
                    </w:trPr>
                    <w:tc>
                      <w:tcPr>
                        <w:tcW w:w="3511" w:type="dxa"/>
                        <w:gridSpan w:val="4"/>
                        <w:tcBorders>
                          <w:top w:val="single" w:sz="14.184" w:space="0" w:color="000000"/>
                          <w:bottom w:val="single" w:sz="6.336" w:space="0" w:color="000000"/>
                          <w:left w:val="single" w:sz="13.812" w:space="0" w:color="000000"/>
                          <w:right w:val="single" w:sz="14.184" w:space="0" w:color="000000"/>
                        </w:tcBorders>
                        <w:shd w:val="clear" w:color="auto" w:fill="FFFF65"/>
                      </w:tcPr>
                      <w:p>
                        <w:pPr>
                          <w:spacing w:before="53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Povezave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0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  <w:shd w:val="clear" w:color="auto" w:fill="CCECFF"/>
                      </w:tcPr>
                      <w:p>
                        <w:pPr>
                          <w:spacing w:before="63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ID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  <w:shd w:val="clear" w:color="auto" w:fill="FFCC00"/>
                      </w:tcPr>
                      <w:p>
                        <w:pPr>
                          <w:spacing w:before="63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-1"/>
                            <w:w w:val="101"/>
                            <w:b/>
                            <w:bCs/>
                          </w:rPr>
                          <w:t>OD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  <w:shd w:val="clear" w:color="auto" w:fill="FFCC00"/>
                      </w:tcPr>
                      <w:p>
                        <w:pPr>
                          <w:spacing w:before="63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-1"/>
                            <w:w w:val="101"/>
                            <w:b/>
                            <w:bCs/>
                          </w:rPr>
                          <w:t>DO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  <w:shd w:val="clear" w:color="auto" w:fill="CCECFF"/>
                      </w:tcPr>
                      <w:p>
                        <w:pPr>
                          <w:spacing w:before="63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Enosme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-1"/>
                            <w:w w:val="101"/>
                            <w:b/>
                            <w:bCs/>
                          </w:rPr>
                          <w:t>r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1"/>
                            <w:w w:val="101"/>
                            <w:b/>
                            <w:bCs/>
                          </w:rPr>
                          <w:t>n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ost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2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1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C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Da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0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2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A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Da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2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3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B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Da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0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4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C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Ne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0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5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D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6.336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Ne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382" w:hRule="exact"/>
                    </w:trPr>
                    <w:tc>
                      <w:tcPr>
                        <w:tcW w:w="578" w:type="dxa"/>
                        <w:tcBorders>
                          <w:top w:val="single" w:sz="6.336" w:space="0" w:color="000000"/>
                          <w:bottom w:val="single" w:sz="14.184" w:space="0" w:color="000000"/>
                          <w:left w:val="single" w:sz="13.812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99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6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2" w:type="dxa"/>
                        <w:tcBorders>
                          <w:top w:val="single" w:sz="6.336" w:space="0" w:color="000000"/>
                          <w:bottom w:val="single" w:sz="14.184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C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763" w:type="dxa"/>
                        <w:tcBorders>
                          <w:top w:val="single" w:sz="6.336" w:space="0" w:color="000000"/>
                          <w:bottom w:val="single" w:sz="14.184" w:space="0" w:color="000000"/>
                          <w:left w:val="single" w:sz="6.336" w:space="0" w:color="000000"/>
                          <w:right w:val="single" w:sz="6.336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408" w:type="dxa"/>
                        <w:tcBorders>
                          <w:top w:val="single" w:sz="6.336" w:space="0" w:color="000000"/>
                          <w:bottom w:val="single" w:sz="14.184" w:space="0" w:color="000000"/>
                          <w:left w:val="single" w:sz="6.336" w:space="0" w:color="000000"/>
                          <w:right w:val="single" w:sz="14.184" w:space="0" w:color="000000"/>
                        </w:tcBorders>
                      </w:tcPr>
                      <w:p>
                        <w:pPr>
                          <w:spacing w:before="62" w:after="0" w:line="240" w:lineRule="auto"/>
                          <w:ind w:left="108" w:right="-20"/>
                          <w:jc w:val="left"/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1"/>
                            <w:b/>
                            <w:bCs/>
                          </w:rPr>
                          <w:t>Ne</w:t>
                        </w:r>
                        <w:r>
                          <w:rPr>
                            <w:rFonts w:ascii="Arial Narrow" w:hAnsi="Arial Narrow" w:cs="Arial Narrow" w:eastAsia="Arial Narrow"/>
                            <w:sz w:val="22"/>
                            <w:szCs w:val="22"/>
                            <w:spacing w:val="0"/>
                            <w:w w:val="100"/>
                          </w:rPr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rFonts w:ascii="Arial" w:hAnsi="Arial" w:cs="Arial" w:eastAsia="Arial"/>
          <w:sz w:val="22"/>
          <w:szCs w:val="22"/>
          <w:spacing w:val="-1"/>
          <w:w w:val="100"/>
          <w:i/>
          <w:position w:val="3"/>
        </w:rPr>
        <w:t>C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3"/>
        </w:rPr>
        <w:t>ij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3"/>
        </w:rPr>
        <w:t> </w:t>
      </w:r>
      <w:r>
        <w:rPr>
          <w:rFonts w:ascii="Arial" w:hAnsi="Arial" w:cs="Arial" w:eastAsia="Arial"/>
          <w:sz w:val="12"/>
          <w:szCs w:val="12"/>
          <w:spacing w:val="26"/>
          <w:w w:val="100"/>
          <w:i/>
          <w:position w:val="-3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67"/>
          <w:position w:val="3"/>
        </w:rPr>
        <w:t>=</w:t>
      </w:r>
      <w:r>
        <w:rPr>
          <w:rFonts w:ascii="Meiryo" w:hAnsi="Meiryo" w:cs="Meiryo" w:eastAsia="Meiryo"/>
          <w:sz w:val="22"/>
          <w:szCs w:val="22"/>
          <w:spacing w:val="1"/>
          <w:w w:val="67"/>
          <w:position w:val="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3"/>
        </w:rPr>
        <w:t>0</w:t>
      </w:r>
      <w:r>
        <w:rPr>
          <w:rFonts w:ascii="Arial" w:hAnsi="Arial" w:cs="Arial" w:eastAsia="Arial"/>
          <w:sz w:val="22"/>
          <w:szCs w:val="22"/>
          <w:spacing w:val="-13"/>
          <w:w w:val="100"/>
          <w:position w:val="3"/>
        </w:rPr>
        <w:t> </w:t>
      </w:r>
      <w:r>
        <w:rPr>
          <w:rFonts w:ascii="Meiryo" w:hAnsi="Meiryo" w:cs="Meiryo" w:eastAsia="Meiryo"/>
          <w:sz w:val="22"/>
          <w:szCs w:val="22"/>
          <w:spacing w:val="-2"/>
          <w:w w:val="80"/>
          <w:position w:val="3"/>
        </w:rPr>
        <w:t>∀</w:t>
      </w:r>
      <w:r>
        <w:rPr>
          <w:rFonts w:ascii="Arial" w:hAnsi="Arial" w:cs="Arial" w:eastAsia="Arial"/>
          <w:sz w:val="22"/>
          <w:szCs w:val="22"/>
          <w:spacing w:val="8"/>
          <w:w w:val="80"/>
          <w:i/>
          <w:position w:val="3"/>
        </w:rPr>
        <w:t>i</w:t>
      </w:r>
      <w:r>
        <w:rPr>
          <w:rFonts w:ascii="Arial" w:hAnsi="Arial" w:cs="Arial" w:eastAsia="Arial"/>
          <w:sz w:val="22"/>
          <w:szCs w:val="22"/>
          <w:spacing w:val="0"/>
          <w:w w:val="80"/>
          <w:position w:val="3"/>
        </w:rPr>
        <w:t>,</w:t>
      </w:r>
      <w:r>
        <w:rPr>
          <w:rFonts w:ascii="Arial" w:hAnsi="Arial" w:cs="Arial" w:eastAsia="Arial"/>
          <w:sz w:val="22"/>
          <w:szCs w:val="22"/>
          <w:spacing w:val="0"/>
          <w:w w:val="80"/>
          <w:position w:val="3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9"/>
          <w:i/>
          <w:position w:val="3"/>
        </w:rPr>
        <w:t>j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362" w:lineRule="exact"/>
        <w:ind w:left="3909" w:right="4140"/>
        <w:jc w:val="center"/>
        <w:rPr>
          <w:rFonts w:ascii="Arial" w:hAnsi="Arial" w:cs="Arial" w:eastAsia="Arial"/>
          <w:sz w:val="22"/>
          <w:szCs w:val="22"/>
        </w:rPr>
      </w:pPr>
      <w:rPr/>
      <w:r>
        <w:rPr>
          <w:rFonts w:ascii="Meiryo" w:hAnsi="Meiryo" w:cs="Meiryo" w:eastAsia="Meiryo"/>
          <w:sz w:val="22"/>
          <w:szCs w:val="22"/>
          <w:spacing w:val="-2"/>
          <w:w w:val="70"/>
          <w:position w:val="2"/>
        </w:rPr>
        <w:t>∀</w:t>
      </w:r>
      <w:r>
        <w:rPr>
          <w:rFonts w:ascii="Arial" w:hAnsi="Arial" w:cs="Arial" w:eastAsia="Arial"/>
          <w:sz w:val="22"/>
          <w:szCs w:val="22"/>
          <w:spacing w:val="1"/>
          <w:w w:val="99"/>
          <w:i/>
          <w:position w:val="2"/>
        </w:rPr>
        <w:t>I</w:t>
      </w:r>
      <w:r>
        <w:rPr>
          <w:rFonts w:ascii="Arial" w:hAnsi="Arial" w:cs="Arial" w:eastAsia="Arial"/>
          <w:sz w:val="22"/>
          <w:szCs w:val="22"/>
          <w:spacing w:val="-2"/>
          <w:w w:val="99"/>
          <w:i/>
          <w:position w:val="2"/>
        </w:rPr>
        <w:t>D</w:t>
      </w:r>
      <w:r>
        <w:rPr>
          <w:rFonts w:ascii="Arial" w:hAnsi="Arial" w:cs="Arial" w:eastAsia="Arial"/>
          <w:sz w:val="22"/>
          <w:szCs w:val="22"/>
          <w:spacing w:val="4"/>
          <w:w w:val="99"/>
          <w:position w:val="2"/>
        </w:rPr>
        <w:t>[</w:t>
      </w:r>
      <w:r>
        <w:rPr>
          <w:rFonts w:ascii="Arial" w:hAnsi="Arial" w:cs="Arial" w:eastAsia="Arial"/>
          <w:sz w:val="22"/>
          <w:szCs w:val="22"/>
          <w:spacing w:val="0"/>
          <w:w w:val="99"/>
          <w:i/>
          <w:position w:val="2"/>
        </w:rPr>
        <w:t>i</w:t>
      </w:r>
      <w:r>
        <w:rPr>
          <w:rFonts w:ascii="Arial" w:hAnsi="Arial" w:cs="Arial" w:eastAsia="Arial"/>
          <w:sz w:val="22"/>
          <w:szCs w:val="22"/>
          <w:spacing w:val="-38"/>
          <w:w w:val="100"/>
          <w:i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1"/>
          <w:w w:val="100"/>
          <w:position w:val="2"/>
        </w:rPr>
        <w:t>]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2"/>
        </w:rPr>
        <w:t>,</w:t>
      </w:r>
      <w:r>
        <w:rPr>
          <w:rFonts w:ascii="Arial" w:hAnsi="Arial" w:cs="Arial" w:eastAsia="Arial"/>
          <w:sz w:val="22"/>
          <w:szCs w:val="22"/>
          <w:spacing w:val="-9"/>
          <w:w w:val="100"/>
          <w:i/>
          <w:position w:val="2"/>
        </w:rPr>
        <w:t>C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4"/>
        </w:rPr>
        <w:t>Od</w:t>
      </w:r>
      <w:r>
        <w:rPr>
          <w:rFonts w:ascii="Arial" w:hAnsi="Arial" w:cs="Arial" w:eastAsia="Arial"/>
          <w:sz w:val="12"/>
          <w:szCs w:val="12"/>
          <w:spacing w:val="-12"/>
          <w:w w:val="100"/>
          <w:i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5"/>
          <w:position w:val="-4"/>
        </w:rPr>
        <w:t>[</w:t>
      </w:r>
      <w:r>
        <w:rPr>
          <w:rFonts w:ascii="Arial" w:hAnsi="Arial" w:cs="Arial" w:eastAsia="Arial"/>
          <w:sz w:val="12"/>
          <w:szCs w:val="12"/>
          <w:spacing w:val="-24"/>
          <w:w w:val="100"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4"/>
        </w:rPr>
        <w:t>i</w:t>
      </w:r>
      <w:r>
        <w:rPr>
          <w:rFonts w:ascii="Arial" w:hAnsi="Arial" w:cs="Arial" w:eastAsia="Arial"/>
          <w:sz w:val="12"/>
          <w:szCs w:val="12"/>
          <w:spacing w:val="-11"/>
          <w:w w:val="100"/>
          <w:i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4"/>
        </w:rPr>
        <w:t>]</w:t>
      </w:r>
      <w:r>
        <w:rPr>
          <w:rFonts w:ascii="Arial" w:hAnsi="Arial" w:cs="Arial" w:eastAsia="Arial"/>
          <w:sz w:val="12"/>
          <w:szCs w:val="12"/>
          <w:spacing w:val="-4"/>
          <w:w w:val="100"/>
          <w:position w:val="-4"/>
        </w:rPr>
        <w:t>,</w:t>
      </w:r>
      <w:r>
        <w:rPr>
          <w:rFonts w:ascii="Arial" w:hAnsi="Arial" w:cs="Arial" w:eastAsia="Arial"/>
          <w:sz w:val="12"/>
          <w:szCs w:val="12"/>
          <w:spacing w:val="-1"/>
          <w:w w:val="100"/>
          <w:i/>
          <w:position w:val="-4"/>
        </w:rPr>
        <w:t>D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4"/>
        </w:rPr>
        <w:t>o</w:t>
      </w:r>
      <w:r>
        <w:rPr>
          <w:rFonts w:ascii="Arial" w:hAnsi="Arial" w:cs="Arial" w:eastAsia="Arial"/>
          <w:sz w:val="12"/>
          <w:szCs w:val="12"/>
          <w:spacing w:val="-13"/>
          <w:w w:val="100"/>
          <w:i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5"/>
          <w:position w:val="-4"/>
        </w:rPr>
        <w:t>[</w:t>
      </w:r>
      <w:r>
        <w:rPr>
          <w:rFonts w:ascii="Arial" w:hAnsi="Arial" w:cs="Arial" w:eastAsia="Arial"/>
          <w:sz w:val="12"/>
          <w:szCs w:val="12"/>
          <w:spacing w:val="-24"/>
          <w:w w:val="100"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4"/>
        </w:rPr>
        <w:t>i</w:t>
      </w:r>
      <w:r>
        <w:rPr>
          <w:rFonts w:ascii="Arial" w:hAnsi="Arial" w:cs="Arial" w:eastAsia="Arial"/>
          <w:sz w:val="12"/>
          <w:szCs w:val="12"/>
          <w:spacing w:val="-11"/>
          <w:w w:val="100"/>
          <w:i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4"/>
        </w:rPr>
        <w:t>]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4"/>
        </w:rPr>
        <w:t> </w:t>
      </w:r>
      <w:r>
        <w:rPr>
          <w:rFonts w:ascii="Arial" w:hAnsi="Arial" w:cs="Arial" w:eastAsia="Arial"/>
          <w:sz w:val="12"/>
          <w:szCs w:val="12"/>
          <w:spacing w:val="12"/>
          <w:w w:val="100"/>
          <w:position w:val="-4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67"/>
          <w:position w:val="2"/>
        </w:rPr>
        <w:t>=</w:t>
      </w:r>
      <w:r>
        <w:rPr>
          <w:rFonts w:ascii="Meiryo" w:hAnsi="Meiryo" w:cs="Meiryo" w:eastAsia="Meiryo"/>
          <w:sz w:val="22"/>
          <w:szCs w:val="22"/>
          <w:spacing w:val="-37"/>
          <w:w w:val="100"/>
          <w:position w:val="2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9"/>
          <w:position w:val="2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0" w:after="0" w:line="351" w:lineRule="exact"/>
        <w:ind w:left="3948" w:right="-20"/>
        <w:jc w:val="left"/>
        <w:rPr>
          <w:rFonts w:ascii="Arial" w:hAnsi="Arial" w:cs="Arial" w:eastAsia="Arial"/>
          <w:sz w:val="22"/>
          <w:szCs w:val="22"/>
        </w:rPr>
      </w:pPr>
      <w:rPr/>
      <w:r>
        <w:rPr>
          <w:rFonts w:ascii="Meiryo" w:hAnsi="Meiryo" w:cs="Meiryo" w:eastAsia="Meiryo"/>
          <w:sz w:val="22"/>
          <w:szCs w:val="22"/>
          <w:spacing w:val="-2"/>
          <w:w w:val="70"/>
          <w:position w:val="1"/>
        </w:rPr>
        <w:t>∀</w:t>
      </w:r>
      <w:r>
        <w:rPr>
          <w:rFonts w:ascii="Arial" w:hAnsi="Arial" w:cs="Arial" w:eastAsia="Arial"/>
          <w:sz w:val="22"/>
          <w:szCs w:val="22"/>
          <w:spacing w:val="1"/>
          <w:w w:val="99"/>
          <w:i/>
          <w:position w:val="1"/>
        </w:rPr>
        <w:t>Enos</w:t>
      </w:r>
      <w:r>
        <w:rPr>
          <w:rFonts w:ascii="Arial" w:hAnsi="Arial" w:cs="Arial" w:eastAsia="Arial"/>
          <w:sz w:val="22"/>
          <w:szCs w:val="22"/>
          <w:spacing w:val="-2"/>
          <w:w w:val="99"/>
          <w:i/>
          <w:position w:val="1"/>
        </w:rPr>
        <w:t>m</w:t>
      </w:r>
      <w:r>
        <w:rPr>
          <w:rFonts w:ascii="Arial" w:hAnsi="Arial" w:cs="Arial" w:eastAsia="Arial"/>
          <w:sz w:val="22"/>
          <w:szCs w:val="22"/>
          <w:spacing w:val="1"/>
          <w:w w:val="99"/>
          <w:i/>
          <w:position w:val="1"/>
        </w:rPr>
        <w:t>e</w:t>
      </w:r>
      <w:r>
        <w:rPr>
          <w:rFonts w:ascii="Arial" w:hAnsi="Arial" w:cs="Arial" w:eastAsia="Arial"/>
          <w:sz w:val="22"/>
          <w:szCs w:val="22"/>
          <w:spacing w:val="-1"/>
          <w:w w:val="99"/>
          <w:i/>
          <w:position w:val="1"/>
        </w:rPr>
        <w:t>r</w:t>
      </w:r>
      <w:r>
        <w:rPr>
          <w:rFonts w:ascii="Arial" w:hAnsi="Arial" w:cs="Arial" w:eastAsia="Arial"/>
          <w:sz w:val="22"/>
          <w:szCs w:val="22"/>
          <w:spacing w:val="1"/>
          <w:w w:val="99"/>
          <w:i/>
          <w:position w:val="1"/>
        </w:rPr>
        <w:t>nos</w:t>
      </w:r>
      <w:r>
        <w:rPr>
          <w:rFonts w:ascii="Arial" w:hAnsi="Arial" w:cs="Arial" w:eastAsia="Arial"/>
          <w:sz w:val="22"/>
          <w:szCs w:val="22"/>
          <w:spacing w:val="15"/>
          <w:w w:val="99"/>
          <w:i/>
          <w:position w:val="1"/>
        </w:rPr>
        <w:t>t</w:t>
      </w:r>
      <w:r>
        <w:rPr>
          <w:rFonts w:ascii="Arial" w:hAnsi="Arial" w:cs="Arial" w:eastAsia="Arial"/>
          <w:sz w:val="22"/>
          <w:szCs w:val="22"/>
          <w:spacing w:val="4"/>
          <w:w w:val="99"/>
          <w:position w:val="1"/>
        </w:rPr>
        <w:t>[</w:t>
      </w:r>
      <w:r>
        <w:rPr>
          <w:rFonts w:ascii="Arial" w:hAnsi="Arial" w:cs="Arial" w:eastAsia="Arial"/>
          <w:sz w:val="22"/>
          <w:szCs w:val="22"/>
          <w:spacing w:val="0"/>
          <w:w w:val="99"/>
          <w:i/>
          <w:position w:val="1"/>
        </w:rPr>
        <w:t>i</w:t>
      </w:r>
      <w:r>
        <w:rPr>
          <w:rFonts w:ascii="Arial" w:hAnsi="Arial" w:cs="Arial" w:eastAsia="Arial"/>
          <w:sz w:val="22"/>
          <w:szCs w:val="22"/>
          <w:spacing w:val="-39"/>
          <w:w w:val="100"/>
          <w:i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]</w:t>
      </w:r>
      <w:r>
        <w:rPr>
          <w:rFonts w:ascii="Arial" w:hAnsi="Arial" w:cs="Arial" w:eastAsia="Arial"/>
          <w:sz w:val="22"/>
          <w:szCs w:val="22"/>
          <w:spacing w:val="-10"/>
          <w:w w:val="100"/>
          <w:position w:val="1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67"/>
          <w:position w:val="1"/>
        </w:rPr>
        <w:t>=</w:t>
      </w:r>
      <w:r>
        <w:rPr>
          <w:rFonts w:ascii="Meiryo" w:hAnsi="Meiryo" w:cs="Meiryo" w:eastAsia="Meiryo"/>
          <w:sz w:val="22"/>
          <w:szCs w:val="22"/>
          <w:spacing w:val="1"/>
          <w:w w:val="67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9"/>
          <w:position w:val="1"/>
        </w:rPr>
        <w:t>"</w:t>
      </w:r>
      <w:r>
        <w:rPr>
          <w:rFonts w:ascii="Arial" w:hAnsi="Arial" w:cs="Arial" w:eastAsia="Arial"/>
          <w:sz w:val="22"/>
          <w:szCs w:val="22"/>
          <w:spacing w:val="-41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-1"/>
          <w:w w:val="99"/>
          <w:i/>
          <w:position w:val="1"/>
        </w:rPr>
        <w:t>N</w:t>
      </w:r>
      <w:r>
        <w:rPr>
          <w:rFonts w:ascii="Arial" w:hAnsi="Arial" w:cs="Arial" w:eastAsia="Arial"/>
          <w:sz w:val="22"/>
          <w:szCs w:val="22"/>
          <w:spacing w:val="0"/>
          <w:w w:val="99"/>
          <w:i/>
          <w:position w:val="1"/>
        </w:rPr>
        <w:t>o</w:t>
      </w:r>
      <w:r>
        <w:rPr>
          <w:rFonts w:ascii="Arial" w:hAnsi="Arial" w:cs="Arial" w:eastAsia="Arial"/>
          <w:sz w:val="22"/>
          <w:szCs w:val="22"/>
          <w:spacing w:val="-32"/>
          <w:w w:val="100"/>
          <w:i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99"/>
          <w:position w:val="1"/>
        </w:rPr>
        <w:t>",</w:t>
      </w:r>
      <w:r>
        <w:rPr>
          <w:rFonts w:ascii="Arial" w:hAnsi="Arial" w:cs="Arial" w:eastAsia="Arial"/>
          <w:sz w:val="22"/>
          <w:szCs w:val="22"/>
          <w:spacing w:val="-3"/>
          <w:w w:val="99"/>
          <w:i/>
          <w:position w:val="1"/>
        </w:rPr>
        <w:t>C</w:t>
      </w:r>
      <w:r>
        <w:rPr>
          <w:rFonts w:ascii="Arial" w:hAnsi="Arial" w:cs="Arial" w:eastAsia="Arial"/>
          <w:sz w:val="12"/>
          <w:szCs w:val="12"/>
          <w:spacing w:val="-1"/>
          <w:w w:val="105"/>
          <w:i/>
          <w:position w:val="-5"/>
        </w:rPr>
        <w:t>D</w:t>
      </w:r>
      <w:r>
        <w:rPr>
          <w:rFonts w:ascii="Arial" w:hAnsi="Arial" w:cs="Arial" w:eastAsia="Arial"/>
          <w:sz w:val="12"/>
          <w:szCs w:val="12"/>
          <w:spacing w:val="8"/>
          <w:w w:val="105"/>
          <w:i/>
          <w:position w:val="-5"/>
        </w:rPr>
        <w:t>o</w:t>
      </w:r>
      <w:r>
        <w:rPr>
          <w:rFonts w:ascii="Arial" w:hAnsi="Arial" w:cs="Arial" w:eastAsia="Arial"/>
          <w:sz w:val="12"/>
          <w:szCs w:val="12"/>
          <w:spacing w:val="0"/>
          <w:w w:val="105"/>
          <w:position w:val="-5"/>
        </w:rPr>
        <w:t>[</w:t>
      </w:r>
      <w:r>
        <w:rPr>
          <w:rFonts w:ascii="Arial" w:hAnsi="Arial" w:cs="Arial" w:eastAsia="Arial"/>
          <w:sz w:val="12"/>
          <w:szCs w:val="12"/>
          <w:spacing w:val="-24"/>
          <w:w w:val="100"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5"/>
        </w:rPr>
        <w:t>i</w:t>
      </w:r>
      <w:r>
        <w:rPr>
          <w:rFonts w:ascii="Arial" w:hAnsi="Arial" w:cs="Arial" w:eastAsia="Arial"/>
          <w:sz w:val="12"/>
          <w:szCs w:val="12"/>
          <w:spacing w:val="-11"/>
          <w:w w:val="100"/>
          <w:i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5"/>
        </w:rPr>
        <w:t>]</w:t>
      </w:r>
      <w:r>
        <w:rPr>
          <w:rFonts w:ascii="Arial" w:hAnsi="Arial" w:cs="Arial" w:eastAsia="Arial"/>
          <w:sz w:val="12"/>
          <w:szCs w:val="12"/>
          <w:spacing w:val="-9"/>
          <w:w w:val="100"/>
          <w:position w:val="-5"/>
        </w:rPr>
        <w:t>,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5"/>
        </w:rPr>
        <w:t>Od</w:t>
      </w:r>
      <w:r>
        <w:rPr>
          <w:rFonts w:ascii="Arial" w:hAnsi="Arial" w:cs="Arial" w:eastAsia="Arial"/>
          <w:sz w:val="12"/>
          <w:szCs w:val="12"/>
          <w:spacing w:val="-6"/>
          <w:w w:val="100"/>
          <w:i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5"/>
          <w:position w:val="-5"/>
        </w:rPr>
        <w:t>[</w:t>
      </w:r>
      <w:r>
        <w:rPr>
          <w:rFonts w:ascii="Arial" w:hAnsi="Arial" w:cs="Arial" w:eastAsia="Arial"/>
          <w:sz w:val="12"/>
          <w:szCs w:val="12"/>
          <w:spacing w:val="-24"/>
          <w:w w:val="100"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i/>
          <w:position w:val="-5"/>
        </w:rPr>
        <w:t>i</w:t>
      </w:r>
      <w:r>
        <w:rPr>
          <w:rFonts w:ascii="Arial" w:hAnsi="Arial" w:cs="Arial" w:eastAsia="Arial"/>
          <w:sz w:val="12"/>
          <w:szCs w:val="12"/>
          <w:spacing w:val="-11"/>
          <w:w w:val="100"/>
          <w:i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5"/>
        </w:rPr>
        <w:t>]</w:t>
      </w:r>
      <w:r>
        <w:rPr>
          <w:rFonts w:ascii="Arial" w:hAnsi="Arial" w:cs="Arial" w:eastAsia="Arial"/>
          <w:sz w:val="12"/>
          <w:szCs w:val="12"/>
          <w:spacing w:val="0"/>
          <w:w w:val="100"/>
          <w:position w:val="-5"/>
        </w:rPr>
        <w:t> </w:t>
      </w:r>
      <w:r>
        <w:rPr>
          <w:rFonts w:ascii="Arial" w:hAnsi="Arial" w:cs="Arial" w:eastAsia="Arial"/>
          <w:sz w:val="12"/>
          <w:szCs w:val="12"/>
          <w:spacing w:val="11"/>
          <w:w w:val="100"/>
          <w:position w:val="-5"/>
        </w:rPr>
        <w:t> </w:t>
      </w:r>
      <w:r>
        <w:rPr>
          <w:rFonts w:ascii="Meiryo" w:hAnsi="Meiryo" w:cs="Meiryo" w:eastAsia="Meiryo"/>
          <w:sz w:val="22"/>
          <w:szCs w:val="22"/>
          <w:spacing w:val="0"/>
          <w:w w:val="67"/>
          <w:position w:val="1"/>
        </w:rPr>
        <w:t>=</w:t>
      </w:r>
      <w:r>
        <w:rPr>
          <w:rFonts w:ascii="Meiryo" w:hAnsi="Meiryo" w:cs="Meiryo" w:eastAsia="Meiryo"/>
          <w:sz w:val="22"/>
          <w:szCs w:val="22"/>
          <w:spacing w:val="-37"/>
          <w:w w:val="100"/>
          <w:position w:val="1"/>
        </w:rPr>
        <w:t> 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1"/>
        </w:rPr>
        <w:t>1</w:t>
      </w:r>
      <w:r>
        <w:rPr>
          <w:rFonts w:ascii="Arial" w:hAnsi="Arial" w:cs="Arial" w:eastAsia="Arial"/>
          <w:sz w:val="22"/>
          <w:szCs w:val="22"/>
          <w:spacing w:val="0"/>
          <w:w w:val="100"/>
          <w:position w:val="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/>
        <w:pict>
          <v:group style="position:absolute;margin-left:258.463013pt;margin-top:-173.584839pt;width:183.034pt;height:158.108pt;mso-position-horizontal-relative:page;mso-position-vertical-relative:paragraph;z-index:-5628" coordorigin="5169,-3472" coordsize="3661,3162">
            <v:group style="position:absolute;left:5303;top:-3460;width:1127;height:766" coordorigin="5303,-3460" coordsize="1127,766">
              <v:shape style="position:absolute;left:5303;top:-3460;width:1127;height:766" coordorigin="5303,-3460" coordsize="1127,766" path="m6148,-3460l6148,-3269,5303,-3269,5303,-2886,6148,-2886,6148,-2694,6430,-3077,6148,-3460e" filled="t" fillcolor="#FFFF99" stroked="f">
                <v:path arrowok="t"/>
                <v:fill/>
              </v:shape>
            </v:group>
            <v:group style="position:absolute;left:5303;top:-3460;width:1127;height:766" coordorigin="5303,-3460" coordsize="1127,766">
              <v:shape style="position:absolute;left:5303;top:-3460;width:1127;height:766" coordorigin="5303,-3460" coordsize="1127,766" path="m6148,-3460l6148,-3269,5303,-3269,5303,-2886,6148,-2886,6148,-2694,6430,-3077,6148,-3460xe" filled="f" stroked="t" strokeweight="1.182pt" strokecolor="#000000">
                <v:path arrowok="t"/>
              </v:shape>
            </v:group>
            <v:group style="position:absolute;left:5185;top:-1432;width:3629;height:1106" coordorigin="5185,-1432" coordsize="3629,1106">
              <v:shape style="position:absolute;left:5185;top:-1432;width:3629;height:1106" coordorigin="5185,-1432" coordsize="3629,1106" path="m8814,-1432l5185,-1432,5185,-325,8814,-325,8814,-1432xe" filled="f" stroked="t" strokeweight="1.594pt" strokecolor="#FFCC00">
                <v:path arrowok="t"/>
              </v:shape>
            </v:group>
            <v:group style="position:absolute;left:5797;top:-2999;width:48;height:1519" coordorigin="5797,-2999" coordsize="48,1519">
              <v:shape style="position:absolute;left:5797;top:-2999;width:48;height:1519" coordorigin="5797,-2999" coordsize="48,1519" path="m5797,-2999l5797,-1480,5845,-1480,5845,-2993,5826,-2993,5802,-2996,5797,-2999e" filled="t" fillcolor="#FF9900" stroked="f">
                <v:path arrowok="t"/>
                <v:fill/>
              </v:shape>
            </v:group>
            <v:group style="position:absolute;left:5797;top:-3065;width:48;height:72" coordorigin="5797,-3065" coordsize="48,72">
              <v:shape style="position:absolute;left:5797;top:-3065;width:48;height:72" coordorigin="5797,-3065" coordsize="48,72" path="m5845,-3065l5797,-3065,5797,-2999,5802,-2996,5826,-2993,5845,-2998,5845,-3065e" filled="t" fillcolor="#FF9900" stroked="f">
                <v:path arrowok="t"/>
                <v:fill/>
              </v:shape>
            </v:group>
            <v:group style="position:absolute;left:5826;top:-2998;width:19;height:4" coordorigin="5826,-2998" coordsize="19,4">
              <v:shape style="position:absolute;left:5826;top:-2998;width:19;height:4" coordorigin="5826,-2998" coordsize="19,4" path="m5845,-2998l5826,-2993,5845,-2993,5845,-2998e" filled="t" fillcolor="#FF9900" stroked="f">
                <v:path arrowok="t"/>
                <v:fill/>
              </v:shape>
            </v:group>
            <v:group style="position:absolute;left:5845;top:-3065;width:47;height:67" coordorigin="5845,-3065" coordsize="47,67">
              <v:shape style="position:absolute;left:5845;top:-3065;width:47;height:67" coordorigin="5845,-3065" coordsize="47,67" path="m5893,-3065l5845,-3065,5845,-2998,5890,-3045,5893,-3065e" filled="t" fillcolor="#FF9900" stroked="f">
                <v:path arrowok="t"/>
                <v:fill/>
              </v:shape>
            </v:group>
            <v:group style="position:absolute;left:5749;top:-3137;width:144;height:138" coordorigin="5749,-3137" coordsize="144,138">
              <v:shape style="position:absolute;left:5749;top:-3137;width:144;height:138" coordorigin="5749,-3137" coordsize="144,138" path="m5819,-3137l5763,-3107,5749,-3065,5749,-3059,5755,-3038,5766,-3020,5782,-3006,5797,-2999,5797,-3065,5893,-3065,5862,-3124,5842,-3134,5819,-3137e" filled="t" fillcolor="#FF9900" stroked="f">
                <v:path arrowok="t"/>
                <v:fill/>
              </v:shape>
            </v:group>
            <v:group style="position:absolute;left:5797;top:-3065;width:48;height:1585" coordorigin="5797,-3065" coordsize="48,1585">
              <v:shape style="position:absolute;left:5797;top:-3065;width:48;height:1585" coordorigin="5797,-3065" coordsize="48,1585" path="m5845,-1480l5797,-1480,5797,-3065,5845,-3065,5845,-1480xe" filled="f" stroked="t" strokeweight=".06pt" strokecolor="#FF9900">
                <v:path arrowok="t"/>
              </v:shape>
            </v:group>
            <v:group style="position:absolute;left:5749;top:-3137;width:144;height:144" coordorigin="5749,-3137" coordsize="144,144">
              <v:shape style="position:absolute;left:5749;top:-3137;width:144;height:144" coordorigin="5749,-3137" coordsize="144,144" path="m5749,-3065l5778,-3122,5819,-3137,5842,-3134,5862,-3124,5878,-3109,5889,-3091,5893,-3069,5890,-3045,5880,-3025,5866,-3009,5848,-2998,5826,-2993,5802,-2996,5755,-3038,5749,-3065xe" filled="f" stroked="t" strokeweight=".06pt" strokecolor="#FF99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4.7.2.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Slojno</w:t>
      </w:r>
      <w:r>
        <w:rPr>
          <w:rFonts w:ascii="Arial" w:hAnsi="Arial" w:cs="Arial" w:eastAsia="Arial"/>
          <w:sz w:val="24"/>
          <w:szCs w:val="24"/>
          <w:spacing w:val="-7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naravnana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baza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39" w:lineRule="auto"/>
        <w:ind w:left="138" w:right="25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okolij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ujemo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nfor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aci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ojih.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zred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elementov,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kami,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polig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nije).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vklj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okolja,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zahteva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žajni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velika,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bližati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anju.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gmentov.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ologija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3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zovanju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storskih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ranju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bazah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0" w:lineRule="exact"/>
        <w:ind w:left="138" w:right="36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Klasifikacija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anje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klasific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razred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h: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orija,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ustroju…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Linearno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fe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encir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loc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gmentov.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stejši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sistemi,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cipu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slovov.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2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izogib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realnim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zavam,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ulic,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bro,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Ponavadi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levo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9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2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Sprememba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smer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svo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glede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zavijanja.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podatek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routin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381.660004pt;width:81.06pt;height:19.38pt;mso-position-horizontal-relative:page;mso-position-vertical-relative:page;z-index:-5624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2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362.220001pt;width:81.06pt;height:19.440pt;mso-position-horizontal-relative:page;mso-position-vertical-relative:page;z-index:-5623" type="#_x0000_t202" filled="f" stroked="f">
            <v:textbox inset="0,0,0,0">
              <w:txbxContent>
                <w:p>
                  <w:pPr>
                    <w:spacing w:before="80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2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342.779999pt;width:81.06pt;height:19.440pt;mso-position-horizontal-relative:page;mso-position-vertical-relative:page;z-index:-5622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303.899994pt;width:81.06pt;height:19.440pt;mso-position-horizontal-relative:page;mso-position-vertical-relative:page;z-index:-5619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0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323.339996pt;width:81.06pt;height:19.440pt;mso-position-horizontal-relative:page;mso-position-vertical-relative:page;z-index:-5618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0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284.459991pt;width:81.06pt;height:19.440pt;mso-position-horizontal-relative:page;mso-position-vertical-relative:page;z-index:-5617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441.279999pt;margin-top:342.279999pt;width:1pt;height:39.880pt;mso-position-horizontal-relative:page;mso-position-vertical-relative:page;z-index:-5609" coordorigin="8826,6846" coordsize="20,798">
            <v:group style="position:absolute;left:8836;top:7244;width:2;height:389" coordorigin="8836,7244" coordsize="2,389">
              <v:shape style="position:absolute;left:8836;top:7244;width:2;height:389" coordorigin="8836,7244" coordsize="0,389" path="m8836,7633l8836,7244,8836,7633xe" filled="t" fillcolor="#FFCC00" stroked="f">
                <v:path arrowok="t"/>
                <v:fill/>
              </v:shape>
            </v:group>
            <v:group style="position:absolute;left:8836;top:6856;width:2;height:389" coordorigin="8836,6856" coordsize="2,389">
              <v:shape style="position:absolute;left:8836;top:6856;width:2;height:389" coordorigin="8836,6856" coordsize="0,389" path="m8836,7244l8836,6856,8836,7244xe" filled="t" fillcolor="#FFFFCC" stroked="f">
                <v:path arrowok="t"/>
                <v:fill/>
              </v:shape>
            </v:group>
            <w10:wrap type="none"/>
          </v:group>
        </w:pict>
      </w:r>
      <w:r>
        <w:rPr>
          <w:sz w:val="17"/>
          <w:szCs w:val="17"/>
        </w:rPr>
      </w:r>
    </w:p>
    <w:p>
      <w:pPr>
        <w:spacing w:before="38" w:after="0" w:line="230" w:lineRule="exact"/>
        <w:ind w:left="138" w:right="29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enni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jska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križanj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eliranih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atnem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siste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težko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ennivo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križanja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39" w:lineRule="auto"/>
        <w:ind w:left="138" w:right="23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Stroški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ods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ku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žico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odseka,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potovalni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hitrosti.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oblike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num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mate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funkcijo.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0" w:lineRule="exact"/>
        <w:ind w:left="138" w:right="771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53.880005pt;margin-top:47.900852pt;width:168.96pt;height:36.72pt;mso-position-horizontal-relative:page;mso-position-vertical-relative:paragraph;z-index:-5616" type="#_x0000_t202" filled="f" stroked="f">
            <v:textbox inset="0,0,0,0">
              <w:txbxContent>
                <w:p>
                  <w:pPr>
                    <w:spacing w:before="79" w:after="0" w:line="240" w:lineRule="auto"/>
                    <w:ind w:left="131" w:right="-20"/>
                    <w:jc w:val="left"/>
                    <w:rPr>
                      <w:rFonts w:ascii="Arial Narrow" w:hAnsi="Arial Narrow" w:cs="Arial Narrow" w:eastAsia="Arial Narrow"/>
                      <w:sz w:val="25"/>
                      <w:szCs w:val="25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Tabela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8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do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0"/>
                      <w:b/>
                      <w:bCs/>
                    </w:rPr>
                    <w:t>v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o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0"/>
                      <w:b/>
                      <w:bCs/>
                    </w:rPr>
                    <w:t>l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jenih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0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zav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0"/>
                      <w:b/>
                      <w:bCs/>
                    </w:rPr>
                    <w:t>i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0"/>
                      <w:b/>
                      <w:bCs/>
                    </w:rPr>
                    <w:t>j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-1"/>
                      <w:w w:val="100"/>
                      <w:b/>
                      <w:bCs/>
                    </w:rPr>
                    <w:t>a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nj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0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–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</w:rPr>
                  </w:r>
                </w:p>
                <w:p>
                  <w:pPr>
                    <w:spacing w:before="15" w:after="0" w:line="240" w:lineRule="auto"/>
                    <w:ind w:left="131" w:right="-20"/>
                    <w:jc w:val="left"/>
                    <w:rPr>
                      <w:rFonts w:ascii="Arial Narrow" w:hAnsi="Arial Narrow" w:cs="Arial Narrow" w:eastAsia="Arial Narrow"/>
                      <w:sz w:val="25"/>
                      <w:szCs w:val="25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w w:val="101"/>
                      <w:b/>
                      <w:bCs/>
                    </w:rPr>
                    <w:t>vozliš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w w:val="101"/>
                      <w:b/>
                      <w:bCs/>
                    </w:rPr>
                    <w:t>č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1"/>
                      <w:b/>
                      <w:bCs/>
                    </w:rPr>
                    <w:t>e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A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0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121.340851pt;width:81.06pt;height:19.38pt;mso-position-horizontal-relative:page;mso-position-vertical-relative:paragraph;z-index:-5614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2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84.62085pt;width:81.06pt;height:36.72pt;mso-position-horizontal-relative:page;mso-position-vertical-relative:paragraph;z-index:-5613" type="#_x0000_t202" filled="f" stroked="f">
            <v:textbox inset="0,0,0,0">
              <w:txbxContent>
                <w:p>
                  <w:pPr>
                    <w:spacing w:before="77" w:after="0" w:line="252" w:lineRule="auto"/>
                    <w:ind w:left="379" w:right="247" w:firstLine="-68"/>
                    <w:jc w:val="left"/>
                    <w:rPr>
                      <w:rFonts w:ascii="Arial Narrow" w:hAnsi="Arial Narrow" w:cs="Arial Narrow" w:eastAsia="Arial Narrow"/>
                      <w:sz w:val="25"/>
                      <w:szCs w:val="25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-1"/>
                      <w:w w:val="101"/>
                      <w:b/>
                      <w:bCs/>
                    </w:rPr>
                    <w:t>D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1"/>
                      <w:b/>
                      <w:bCs/>
                    </w:rPr>
                    <w:t>o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-1"/>
                      <w:w w:val="101"/>
                      <w:b/>
                      <w:bCs/>
                    </w:rPr>
                    <w:t>vol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1"/>
                      <w:b/>
                      <w:bCs/>
                    </w:rPr>
                    <w:t>j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-1"/>
                      <w:w w:val="101"/>
                      <w:b/>
                      <w:bCs/>
                    </w:rPr>
                    <w:t>e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1"/>
                      <w:w w:val="101"/>
                      <w:b/>
                      <w:bCs/>
                    </w:rPr>
                    <w:t>n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o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 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zavijanje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97.73999pt;margin-top:84.62085pt;width:44.04pt;height:36.72pt;mso-position-horizontal-relative:page;mso-position-vertical-relative:paragraph;z-index:-5612" type="#_x0000_t202" filled="f" stroked="f">
            <v:textbox inset="0,0,0,0">
              <w:txbxContent>
                <w:p>
                  <w:pPr>
                    <w:spacing w:before="77" w:after="0" w:line="240" w:lineRule="auto"/>
                    <w:ind w:left="265" w:right="241"/>
                    <w:jc w:val="center"/>
                    <w:rPr>
                      <w:rFonts w:ascii="Arial Narrow" w:hAnsi="Arial Narrow" w:cs="Arial Narrow" w:eastAsia="Arial Narrow"/>
                      <w:sz w:val="25"/>
                      <w:szCs w:val="25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Do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353.880005pt;margin-top:84.62085pt;width:43.86pt;height:36.660pt;mso-position-horizontal-relative:page;mso-position-vertical-relative:paragraph;z-index:-5611" type="#_x0000_t202" filled="f" stroked="f">
            <v:textbox inset="0,0,0,0">
              <w:txbxContent>
                <w:p>
                  <w:pPr>
                    <w:spacing w:before="77" w:after="0" w:line="240" w:lineRule="auto"/>
                    <w:ind w:left="256" w:right="236"/>
                    <w:jc w:val="center"/>
                    <w:rPr>
                      <w:rFonts w:ascii="Arial Narrow" w:hAnsi="Arial Narrow" w:cs="Arial Narrow" w:eastAsia="Arial Narrow"/>
                      <w:sz w:val="25"/>
                      <w:szCs w:val="25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1"/>
                      <w:b/>
                      <w:bCs/>
                    </w:rPr>
                    <w:t>Od</w:t>
                  </w:r>
                  <w:r>
                    <w:rPr>
                      <w:rFonts w:ascii="Arial Narrow" w:hAnsi="Arial Narrow" w:cs="Arial Narrow" w:eastAsia="Arial Narrow"/>
                      <w:sz w:val="25"/>
                      <w:szCs w:val="25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441.779999pt;margin-top:121.340851pt;width:.1pt;height:19.38pt;mso-position-horizontal-relative:page;mso-position-vertical-relative:paragraph;z-index:-5607" coordorigin="8836,2427" coordsize="2,388">
            <v:shape style="position:absolute;left:8836;top:2427;width:2;height:388" coordorigin="8836,2427" coordsize="0,388" path="m8836,2814l8836,2427,8836,2814xe" filled="t" fillcolor="#FFCC00" stroked="f">
              <v:path arrowok="t"/>
              <v:fill/>
            </v:shape>
          </v:group>
          <w10:wrap type="none"/>
        </w:pict>
      </w:r>
      <w:r>
        <w:rPr/>
        <w:pict>
          <v:group style="position:absolute;margin-left:89.370003pt;margin-top:71.930855pt;width:228.06pt;height:230.28pt;mso-position-horizontal-relative:page;mso-position-vertical-relative:paragraph;z-index:-5606" coordorigin="1787,1439" coordsize="4561,4606">
            <v:group style="position:absolute;left:3943;top:1439;width:324;height:4604" coordorigin="3943,1439" coordsize="324,4604">
              <v:shape style="position:absolute;left:3943;top:1439;width:324;height:4604" coordorigin="3943,1439" coordsize="324,4604" path="m4051,5717l3943,5717,4105,6044,4240,5772,4051,5772,4051,5717e" filled="t" fillcolor="#FF9900" stroked="f">
                <v:path arrowok="t"/>
                <v:fill/>
              </v:shape>
              <v:shape style="position:absolute;left:3943;top:1439;width:324;height:4604" coordorigin="3943,1439" coordsize="324,4604" path="m4159,1710l4051,1710,4051,5772,4159,5772,4159,1710e" filled="t" fillcolor="#FF9900" stroked="f">
                <v:path arrowok="t"/>
                <v:fill/>
              </v:shape>
              <v:shape style="position:absolute;left:3943;top:1439;width:324;height:4604" coordorigin="3943,1439" coordsize="324,4604" path="m4267,5717l4159,5717,4159,5772,4240,5772,4267,5717e" filled="t" fillcolor="#FF9900" stroked="f">
                <v:path arrowok="t"/>
                <v:fill/>
              </v:shape>
              <v:shape style="position:absolute;left:3943;top:1439;width:324;height:4604" coordorigin="3943,1439" coordsize="324,4604" path="m4105,1439l3943,1764,4051,1764,4051,1710,4240,1710,4105,1439e" filled="t" fillcolor="#FF9900" stroked="f">
                <v:path arrowok="t"/>
                <v:fill/>
              </v:shape>
              <v:shape style="position:absolute;left:3943;top:1439;width:324;height:4604" coordorigin="3943,1439" coordsize="324,4604" path="m4240,1710l4159,1710,4159,1764,4267,1764,4240,1710e" filled="t" fillcolor="#FF9900" stroked="f">
                <v:path arrowok="t"/>
                <v:fill/>
              </v:shape>
            </v:group>
            <v:group style="position:absolute;left:4051;top:1710;width:108;height:4062" coordorigin="4051,1710" coordsize="108,4062">
              <v:shape style="position:absolute;left:4051;top:1710;width:108;height:4062" coordorigin="4051,1710" coordsize="108,4062" path="m4051,1710l4159,1710,4159,5772,4051,5772,4051,1710xe" filled="f" stroked="t" strokeweight=".06pt" strokecolor="#FF9900">
                <v:path arrowok="t"/>
              </v:shape>
            </v:group>
            <v:group style="position:absolute;left:3943;top:1439;width:324;height:325" coordorigin="3943,1439" coordsize="324,325">
              <v:shape style="position:absolute;left:3943;top:1439;width:324;height:325" coordorigin="3943,1439" coordsize="324,325" path="m3943,1764l4105,1439,4267,1764,3943,1764xe" filled="f" stroked="t" strokeweight=".06pt" strokecolor="#FF9900">
                <v:path arrowok="t"/>
              </v:shape>
            </v:group>
            <v:group style="position:absolute;left:3943;top:5717;width:324;height:326" coordorigin="3943,5717" coordsize="324,326">
              <v:shape style="position:absolute;left:3943;top:5717;width:324;height:326" coordorigin="3943,5717" coordsize="324,326" path="m4267,5717l4105,6044,3943,5717,4267,5717xe" filled="f" stroked="t" strokeweight=".06pt" strokecolor="#FF9900">
                <v:path arrowok="t"/>
              </v:shape>
            </v:group>
            <v:group style="position:absolute;left:1788;top:3572;width:4560;height:328" coordorigin="1788,3572" coordsize="4560,328">
              <v:shape style="position:absolute;left:1788;top:3572;width:4560;height:328" coordorigin="1788,3572" coordsize="4560,328" path="m6024,3574l6024,3682,6078,3682,6077,3790,6023,3790,6023,3899,6240,3790,6077,3790,6240,3790,6348,3736,6024,3574e" filled="t" fillcolor="#FF9900" stroked="f">
                <v:path arrowok="t"/>
                <v:fill/>
              </v:shape>
              <v:shape style="position:absolute;left:1788;top:3572;width:4560;height:328" coordorigin="1788,3572" coordsize="4560,328" path="m2112,3572l1788,3734,2112,3897,2112,3789,2058,3789,2058,3681,2112,3681,2112,3572e" filled="t" fillcolor="#FF9900" stroked="f">
                <v:path arrowok="t"/>
                <v:fill/>
              </v:shape>
              <v:shape style="position:absolute;left:1788;top:3572;width:4560;height:328" coordorigin="1788,3572" coordsize="4560,328" path="m6024,3682l6023,3790,6077,3790,6078,3682,6024,3682e" filled="t" fillcolor="#FF9900" stroked="f">
                <v:path arrowok="t"/>
                <v:fill/>
              </v:shape>
              <v:shape style="position:absolute;left:1788;top:3572;width:4560;height:328" coordorigin="1788,3572" coordsize="4560,328" path="m2112,3681l2112,3789,6023,3790,6024,3682,2112,3681e" filled="t" fillcolor="#FF9900" stroked="f">
                <v:path arrowok="t"/>
                <v:fill/>
              </v:shape>
              <v:shape style="position:absolute;left:1788;top:3572;width:4560;height:328" coordorigin="1788,3572" coordsize="4560,328" path="m2058,3681l2058,3789,2112,3789,2112,3681,2058,3681e" filled="t" fillcolor="#FF9900" stroked="f">
                <v:path arrowok="t"/>
                <v:fill/>
              </v:shape>
              <v:shape style="position:absolute;left:1788;top:3572;width:4560;height:328" coordorigin="1788,3572" coordsize="4560,328" path="m2112,3681l2058,3681,2112,3681e" filled="t" fillcolor="#FF9900" stroked="f">
                <v:path arrowok="t"/>
                <v:fill/>
              </v:shape>
            </v:group>
            <v:group style="position:absolute;left:2058;top:3681;width:4020;height:109" coordorigin="2058,3681" coordsize="4020,109">
              <v:shape style="position:absolute;left:2058;top:3681;width:4020;height:109" coordorigin="2058,3681" coordsize="4020,109" path="m2058,3681l6078,3682,6077,3790,2058,3789,2058,3681xe" filled="f" stroked="t" strokeweight=".06pt" strokecolor="#FF9900">
                <v:path arrowok="t"/>
              </v:shape>
            </v:group>
            <v:group style="position:absolute;left:1788;top:3572;width:324;height:325" coordorigin="1788,3572" coordsize="324,325">
              <v:shape style="position:absolute;left:1788;top:3572;width:324;height:325" coordorigin="1788,3572" coordsize="324,325" path="m2112,3897l1788,3734,2112,3572,2112,3897xe" filled="f" stroked="t" strokeweight=".06pt" strokecolor="#FF9900">
                <v:path arrowok="t"/>
              </v:shape>
            </v:group>
            <v:group style="position:absolute;left:6023;top:3574;width:325;height:325" coordorigin="6023,3574" coordsize="325,325">
              <v:shape style="position:absolute;left:6023;top:3574;width:325;height:325" coordorigin="6023,3574" coordsize="325,325" path="m6024,3574l6348,3736,6023,3899,6024,3574xe" filled="f" stroked="t" strokeweight=".06pt" strokecolor="#FF9900">
                <v:path arrowok="t"/>
              </v:shape>
              <v:shape style="position:absolute;left:2413;top:2061;width:3368;height:3347" type="#_x0000_t75">
                <v:imagedata r:id="rId119" o:title="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Slojno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omrežij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izdelavo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kart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grafskih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medtem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ejši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32.600002" w:type="dxa"/>
      </w:tblPr>
      <w:tblGrid/>
      <w:tr>
        <w:trPr>
          <w:trHeight w:val="758" w:hRule="exact"/>
        </w:trPr>
        <w:tc>
          <w:tcPr>
            <w:tcW w:w="5654" w:type="dxa"/>
            <w:vMerge w:val="restart"/>
            <w:tcBorders>
              <w:top w:val="single" w:sz="4.639840" w:space="0" w:color="000000"/>
              <w:left w:val="single" w:sz="4.640" w:space="0" w:color="000000"/>
              <w:right w:val="single" w:sz="16.0560" w:space="0" w:color="000000"/>
            </w:tcBorders>
          </w:tcPr>
          <w:p>
            <w:pPr>
              <w:spacing w:before="89" w:after="0" w:line="240" w:lineRule="auto"/>
              <w:ind w:left="2564" w:right="2785"/>
              <w:jc w:val="center"/>
              <w:rPr>
                <w:rFonts w:ascii="Arial Narrow" w:hAnsi="Arial Narrow" w:cs="Arial Narrow" w:eastAsia="Arial Narrow"/>
                <w:sz w:val="36"/>
                <w:szCs w:val="36"/>
              </w:rPr>
            </w:pPr>
            <w:rPr/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5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80" w:right="373"/>
              <w:jc w:val="center"/>
              <w:tabs>
                <w:tab w:pos="2540" w:val="left"/>
                <w:tab w:pos="4960" w:val="left"/>
              </w:tabs>
              <w:rPr>
                <w:rFonts w:ascii="Arial Narrow" w:hAnsi="Arial Narrow" w:cs="Arial Narrow" w:eastAsia="Arial Narrow"/>
                <w:sz w:val="36"/>
                <w:szCs w:val="36"/>
              </w:rPr>
            </w:pPr>
            <w:rPr/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b/>
                <w:bCs/>
              </w:rPr>
              <w:t>2</w:t>
              <w:tab/>
            </w:r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b/>
                <w:bCs/>
              </w:rPr>
            </w:r>
            <w:r>
              <w:rPr>
                <w:rFonts w:ascii="Arial Narrow" w:hAnsi="Arial Narrow" w:cs="Arial Narrow" w:eastAsia="Arial Narrow"/>
                <w:sz w:val="32"/>
                <w:szCs w:val="32"/>
                <w:spacing w:val="0"/>
                <w:w w:val="100"/>
                <w:b/>
                <w:bCs/>
                <w:position w:val="-5"/>
              </w:rPr>
              <w:t>A</w:t>
            </w:r>
            <w:r>
              <w:rPr>
                <w:rFonts w:ascii="Arial Narrow" w:hAnsi="Arial Narrow" w:cs="Arial Narrow" w:eastAsia="Arial Narrow"/>
                <w:sz w:val="32"/>
                <w:szCs w:val="32"/>
                <w:spacing w:val="-71"/>
                <w:w w:val="100"/>
                <w:b/>
                <w:bCs/>
                <w:position w:val="-5"/>
              </w:rPr>
              <w:t> </w:t>
            </w:r>
            <w:r>
              <w:rPr>
                <w:rFonts w:ascii="Arial Narrow" w:hAnsi="Arial Narrow" w:cs="Arial Narrow" w:eastAsia="Arial Narrow"/>
                <w:sz w:val="32"/>
                <w:szCs w:val="32"/>
                <w:spacing w:val="0"/>
                <w:w w:val="100"/>
                <w:b/>
                <w:bCs/>
                <w:position w:val="-5"/>
              </w:rPr>
              <w:tab/>
            </w:r>
            <w:r>
              <w:rPr>
                <w:rFonts w:ascii="Arial Narrow" w:hAnsi="Arial Narrow" w:cs="Arial Narrow" w:eastAsia="Arial Narrow"/>
                <w:sz w:val="32"/>
                <w:szCs w:val="32"/>
                <w:spacing w:val="0"/>
                <w:w w:val="100"/>
                <w:b/>
                <w:bCs/>
                <w:position w:val="-5"/>
              </w:rPr>
            </w:r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b/>
                <w:bCs/>
                <w:position w:val="0"/>
              </w:rPr>
              <w:t>4</w:t>
            </w:r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position w:val="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9" w:after="0" w:line="260" w:lineRule="exact"/>
              <w:jc w:val="left"/>
              <w:rPr>
                <w:sz w:val="26"/>
                <w:szCs w:val="26"/>
              </w:rPr>
            </w:pPr>
            <w:rPr/>
            <w:r>
              <w:rPr>
                <w:sz w:val="26"/>
                <w:szCs w:val="26"/>
              </w:rPr>
            </w:r>
          </w:p>
          <w:p>
            <w:pPr>
              <w:spacing w:before="0" w:after="0" w:line="240" w:lineRule="auto"/>
              <w:ind w:left="2567" w:right="2783"/>
              <w:jc w:val="center"/>
              <w:rPr>
                <w:rFonts w:ascii="Arial Narrow" w:hAnsi="Arial Narrow" w:cs="Arial Narrow" w:eastAsia="Arial Narrow"/>
                <w:sz w:val="36"/>
                <w:szCs w:val="36"/>
              </w:rPr>
            </w:pPr>
            <w:rPr/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36"/>
                <w:szCs w:val="36"/>
                <w:spacing w:val="0"/>
                <w:w w:val="100"/>
              </w:rPr>
            </w:r>
          </w:p>
        </w:tc>
        <w:tc>
          <w:tcPr>
            <w:tcW w:w="3394" w:type="dxa"/>
            <w:gridSpan w:val="3"/>
            <w:tcBorders>
              <w:top w:val="single" w:sz="15.76" w:space="0" w:color="000000"/>
              <w:bottom w:val="single" w:sz="7.112" w:space="0" w:color="000000"/>
              <w:left w:val="single" w:sz="16.0560" w:space="0" w:color="000000"/>
              <w:right w:val="single" w:sz="16.16" w:space="0" w:color="000000"/>
            </w:tcBorders>
            <w:shd w:val="clear" w:color="auto" w:fill="FFFF65"/>
          </w:tcPr>
          <w:p>
            <w:pPr>
              <w:spacing w:before="83" w:after="0" w:line="240" w:lineRule="auto"/>
              <w:ind w:left="111" w:right="-20"/>
              <w:jc w:val="left"/>
              <w:rPr>
                <w:rFonts w:ascii="Arial Narrow" w:hAnsi="Arial Narrow" w:cs="Arial Narrow" w:eastAsia="Arial Narrow"/>
                <w:sz w:val="25"/>
                <w:szCs w:val="25"/>
              </w:rPr>
            </w:pPr>
            <w:rPr/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Tabela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8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do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0"/>
                <w:b/>
                <w:bCs/>
              </w:rPr>
              <w:t>v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o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0"/>
                <w:b/>
                <w:bCs/>
              </w:rPr>
              <w:t>l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jenih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0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zav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0"/>
                <w:b/>
                <w:bCs/>
              </w:rPr>
              <w:t>i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0"/>
                <w:b/>
                <w:bCs/>
              </w:rPr>
              <w:t>j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-1"/>
                <w:w w:val="100"/>
                <w:b/>
                <w:bCs/>
              </w:rPr>
              <w:t>a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nj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0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–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11" w:right="-20"/>
              <w:jc w:val="left"/>
              <w:rPr>
                <w:rFonts w:ascii="Arial Narrow" w:hAnsi="Arial Narrow" w:cs="Arial Narrow" w:eastAsia="Arial Narrow"/>
                <w:sz w:val="25"/>
                <w:szCs w:val="25"/>
              </w:rPr>
            </w:pPr>
            <w:rPr/>
            <w:r>
              <w:rPr>
                <w:rFonts w:ascii="Arial Narrow" w:hAnsi="Arial Narrow" w:cs="Arial Narrow" w:eastAsia="Arial Narrow"/>
                <w:sz w:val="25"/>
                <w:szCs w:val="25"/>
                <w:w w:val="101"/>
                <w:b/>
                <w:bCs/>
              </w:rPr>
              <w:t>vozliš</w:t>
            </w:r>
            <w:r>
              <w:rPr>
                <w:rFonts w:ascii="Arial Narrow" w:hAnsi="Arial Narrow" w:cs="Arial Narrow" w:eastAsia="Arial Narrow"/>
                <w:sz w:val="25"/>
                <w:szCs w:val="25"/>
                <w:w w:val="101"/>
                <w:b/>
                <w:bCs/>
              </w:rPr>
              <w:t>č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1"/>
                <w:b/>
                <w:bCs/>
              </w:rPr>
              <w:t>e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A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0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</w:rPr>
            </w:r>
          </w:p>
        </w:tc>
      </w:tr>
      <w:tr>
        <w:trPr>
          <w:trHeight w:val="734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  <w:shd w:val="clear" w:color="auto" w:fill="CCECFF"/>
          </w:tcPr>
          <w:p>
            <w:pPr>
              <w:spacing w:before="69" w:after="0" w:line="240" w:lineRule="auto"/>
              <w:ind w:left="275" w:right="-20"/>
              <w:jc w:val="left"/>
              <w:rPr>
                <w:rFonts w:ascii="Arial Narrow" w:hAnsi="Arial Narrow" w:cs="Arial Narrow" w:eastAsia="Arial Narrow"/>
                <w:sz w:val="25"/>
                <w:szCs w:val="25"/>
              </w:rPr>
            </w:pPr>
            <w:rPr/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Od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  <w:shd w:val="clear" w:color="auto" w:fill="CCECFF"/>
          </w:tcPr>
          <w:p>
            <w:pPr>
              <w:spacing w:before="69" w:after="0" w:line="240" w:lineRule="auto"/>
              <w:ind w:left="256" w:right="232"/>
              <w:jc w:val="center"/>
              <w:rPr>
                <w:rFonts w:ascii="Arial Narrow" w:hAnsi="Arial Narrow" w:cs="Arial Narrow" w:eastAsia="Arial Narrow"/>
                <w:sz w:val="25"/>
                <w:szCs w:val="25"/>
              </w:rPr>
            </w:pPr>
            <w:rPr/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Do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CCECFF"/>
          </w:tcPr>
          <w:p>
            <w:pPr>
              <w:spacing w:before="69" w:after="0" w:line="252" w:lineRule="auto"/>
              <w:ind w:left="370" w:right="242" w:firstLine="-68"/>
              <w:jc w:val="left"/>
              <w:rPr>
                <w:rFonts w:ascii="Arial Narrow" w:hAnsi="Arial Narrow" w:cs="Arial Narrow" w:eastAsia="Arial Narrow"/>
                <w:sz w:val="25"/>
                <w:szCs w:val="25"/>
              </w:rPr>
            </w:pPr>
            <w:rPr/>
            <w:r>
              <w:rPr>
                <w:rFonts w:ascii="Arial Narrow" w:hAnsi="Arial Narrow" w:cs="Arial Narrow" w:eastAsia="Arial Narrow"/>
                <w:sz w:val="25"/>
                <w:szCs w:val="25"/>
                <w:spacing w:val="-1"/>
                <w:w w:val="101"/>
                <w:b/>
                <w:bCs/>
              </w:rPr>
              <w:t>D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1"/>
                <w:b/>
                <w:bCs/>
              </w:rPr>
              <w:t>o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-1"/>
                <w:w w:val="101"/>
                <w:b/>
                <w:bCs/>
              </w:rPr>
              <w:t>vol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1"/>
                <w:b/>
                <w:bCs/>
              </w:rPr>
              <w:t>j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-1"/>
                <w:w w:val="101"/>
                <w:b/>
                <w:bCs/>
              </w:rPr>
              <w:t>e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1"/>
                <w:w w:val="101"/>
                <w:b/>
                <w:bCs/>
              </w:rPr>
              <w:t>n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o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 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1"/>
                <w:b/>
                <w:bCs/>
              </w:rPr>
              <w:t>zavijanje</w:t>
            </w:r>
            <w:r>
              <w:rPr>
                <w:rFonts w:ascii="Arial Narrow" w:hAnsi="Arial Narrow" w:cs="Arial Narrow" w:eastAsia="Arial Narrow"/>
                <w:sz w:val="25"/>
                <w:szCs w:val="25"/>
                <w:spacing w:val="0"/>
                <w:w w:val="100"/>
              </w:rPr>
            </w:r>
          </w:p>
        </w:tc>
      </w:tr>
      <w:tr>
        <w:trPr>
          <w:trHeight w:val="388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CC00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CC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CCFFCC"/>
          </w:tcPr>
          <w:p>
            <w:pPr>
              <w:spacing w:before="72" w:after="0" w:line="240" w:lineRule="auto"/>
              <w:ind w:left="703" w:right="685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1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1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CC00"/>
          </w:tcPr>
          <w:p>
            <w:pPr>
              <w:spacing w:before="71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8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CC00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CC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8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2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CCFFCC"/>
          </w:tcPr>
          <w:p>
            <w:pPr>
              <w:spacing w:before="72" w:after="0" w:line="240" w:lineRule="auto"/>
              <w:ind w:left="702" w:right="68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0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389" w:hRule="exact"/>
        </w:trPr>
        <w:tc>
          <w:tcPr>
            <w:tcW w:w="5654" w:type="dxa"/>
            <w:vMerge/>
            <w:tcBorders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7.112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4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7.112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4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7.112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0000"/>
          </w:tcPr>
          <w:p>
            <w:pPr>
              <w:spacing w:before="74" w:after="0" w:line="240" w:lineRule="auto"/>
              <w:ind w:left="687" w:right="668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1"/>
                <w:w w:val="103"/>
                <w:b/>
                <w:bCs/>
              </w:rPr>
              <w:t>-1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433" w:hRule="exact"/>
        </w:trPr>
        <w:tc>
          <w:tcPr>
            <w:tcW w:w="5654" w:type="dxa"/>
            <w:vMerge/>
            <w:tcBorders>
              <w:bottom w:val="single" w:sz="4.639840" w:space="0" w:color="000000"/>
              <w:left w:val="single" w:sz="4.640" w:space="0" w:color="000000"/>
              <w:right w:val="single" w:sz="16.0560" w:space="0" w:color="000000"/>
            </w:tcBorders>
          </w:tcPr>
          <w:p>
            <w:pPr/>
            <w:rPr/>
          </w:p>
        </w:tc>
        <w:tc>
          <w:tcPr>
            <w:tcW w:w="877" w:type="dxa"/>
            <w:tcBorders>
              <w:top w:val="single" w:sz="7.112" w:space="0" w:color="000000"/>
              <w:bottom w:val="single" w:sz="16.16" w:space="0" w:color="000000"/>
              <w:left w:val="single" w:sz="16.0560" w:space="0" w:color="000000"/>
              <w:right w:val="single" w:sz="7.168" w:space="0" w:color="000000"/>
            </w:tcBorders>
          </w:tcPr>
          <w:p>
            <w:pPr>
              <w:spacing w:before="72" w:after="0" w:line="240" w:lineRule="auto"/>
              <w:ind w:left="334" w:right="323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4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881" w:type="dxa"/>
            <w:tcBorders>
              <w:top w:val="single" w:sz="7.112" w:space="0" w:color="000000"/>
              <w:bottom w:val="single" w:sz="16.16" w:space="0" w:color="000000"/>
              <w:left w:val="single" w:sz="7.168" w:space="0" w:color="000000"/>
              <w:right w:val="single" w:sz="7.112" w:space="0" w:color="000000"/>
            </w:tcBorders>
          </w:tcPr>
          <w:p>
            <w:pPr>
              <w:spacing w:before="72" w:after="0" w:line="240" w:lineRule="auto"/>
              <w:ind w:left="347" w:right="324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3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1636" w:type="dxa"/>
            <w:tcBorders>
              <w:top w:val="single" w:sz="7.112" w:space="0" w:color="000000"/>
              <w:bottom w:val="single" w:sz="16.16" w:space="0" w:color="000000"/>
              <w:left w:val="single" w:sz="7.112" w:space="0" w:color="000000"/>
              <w:right w:val="single" w:sz="16.16" w:space="0" w:color="000000"/>
            </w:tcBorders>
            <w:shd w:val="clear" w:color="auto" w:fill="FFFFCC"/>
          </w:tcPr>
          <w:p>
            <w:pPr>
              <w:spacing w:before="72" w:after="0" w:line="240" w:lineRule="auto"/>
              <w:ind w:left="717" w:right="699"/>
              <w:jc w:val="center"/>
              <w:rPr>
                <w:rFonts w:ascii="Arial Narrow" w:hAnsi="Arial Narrow" w:cs="Arial Narrow" w:eastAsia="Arial Narrow"/>
                <w:sz w:val="21"/>
                <w:szCs w:val="21"/>
              </w:rPr>
            </w:pPr>
            <w:rPr/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3"/>
                <w:b/>
                <w:bCs/>
              </w:rPr>
              <w:t>1</w:t>
            </w:r>
            <w:r>
              <w:rPr>
                <w:rFonts w:ascii="Arial Narrow" w:hAnsi="Arial Narrow" w:cs="Arial Narrow" w:eastAsia="Arial Narrow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34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-67.939720pt;width:81.06pt;height:19.38pt;mso-position-horizontal-relative:page;mso-position-vertical-relative:paragraph;z-index:-5626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0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-48.559723pt;width:81.06pt;height:19.440pt;mso-position-horizontal-relative:page;mso-position-vertical-relative:paragraph;z-index:-5625" type="#_x0000_t202" filled="f" stroked="f">
            <v:textbox inset="0,0,0,0">
              <w:txbxContent>
                <w:p>
                  <w:pPr>
                    <w:spacing w:before="83" w:after="0" w:line="240" w:lineRule="auto"/>
                    <w:ind w:left="696" w:right="673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1"/>
                      <w:w w:val="103"/>
                      <w:b/>
                      <w:bCs/>
                    </w:rPr>
                    <w:t>-1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-87.379723pt;width:81.06pt;height:19.440pt;mso-position-horizontal-relative:page;mso-position-vertical-relative:paragraph;z-index:-5621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0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-106.819725pt;width:81.06pt;height:19.440pt;mso-position-horizontal-relative:page;mso-position-vertical-relative:paragraph;z-index:-5620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41.779999pt;margin-top:-29.119722pt;width:81.06pt;height:19.440pt;mso-position-horizontal-relative:page;mso-position-vertical-relative:paragraph;z-index:-5615" type="#_x0000_t202" filled="f" stroked="f">
            <v:textbox inset="0,0,0,0">
              <w:txbxContent>
                <w:p>
                  <w:pPr>
                    <w:spacing w:before="81" w:after="0" w:line="240" w:lineRule="auto"/>
                    <w:ind w:left="726" w:right="704"/>
                    <w:jc w:val="center"/>
                    <w:rPr>
                      <w:rFonts w:ascii="Arial Narrow" w:hAnsi="Arial Narrow" w:cs="Arial Narrow" w:eastAsia="Arial Narrow"/>
                      <w:sz w:val="21"/>
                      <w:szCs w:val="21"/>
                    </w:rPr>
                  </w:pPr>
                  <w:rPr/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3"/>
                      <w:b/>
                      <w:bCs/>
                    </w:rPr>
                    <w:t>1</w:t>
                  </w:r>
                  <w:r>
                    <w:rPr>
                      <w:rFonts w:ascii="Arial Narrow" w:hAnsi="Arial Narrow" w:cs="Arial Narrow" w:eastAsia="Arial Narrow"/>
                      <w:sz w:val="21"/>
                      <w:szCs w:val="21"/>
                      <w:spacing w:val="0"/>
                      <w:w w:val="100"/>
                    </w:rPr>
                  </w:r>
                </w:p>
              </w:txbxContent>
            </v:textbox>
          </v:shape>
        </w:pict>
      </w:r>
      <w:r>
        <w:rPr/>
        <w:pict>
          <v:group style="position:absolute;margin-left:441.279999pt;margin-top:-49.059723pt;width:1pt;height:39.880pt;mso-position-horizontal-relative:page;mso-position-vertical-relative:paragraph;z-index:-5610" coordorigin="8826,-981" coordsize="20,798">
            <v:group style="position:absolute;left:8836;top:-971;width:2;height:389" coordorigin="8836,-971" coordsize="2,389">
              <v:shape style="position:absolute;left:8836;top:-971;width:2;height:389" coordorigin="8836,-971" coordsize="0,389" path="m8836,-582l8836,-971,8836,-582xe" filled="t" fillcolor="#FF0000" stroked="f">
                <v:path arrowok="t"/>
                <v:fill/>
              </v:shape>
            </v:group>
            <v:group style="position:absolute;left:8836;top:-582;width:2;height:389" coordorigin="8836,-582" coordsize="2,389">
              <v:shape style="position:absolute;left:8836;top:-582;width:2;height:389" coordorigin="8836,-582" coordsize="0,389" path="m8836,-194l8836,-582,8836,-194xe" filled="t" fillcolor="#FFFFCC" stroked="f">
                <v:path arrowok="t"/>
                <v:fill/>
              </v:shape>
            </v:group>
            <w10:wrap type="none"/>
          </v:group>
        </w:pict>
      </w:r>
      <w:r>
        <w:rPr/>
        <w:pict>
          <v:group style="position:absolute;margin-left:441.279999pt;margin-top:-107.319725pt;width:1pt;height:39.880pt;mso-position-horizontal-relative:page;mso-position-vertical-relative:paragraph;z-index:-5608" coordorigin="8826,-2146" coordsize="20,798">
            <v:group style="position:absolute;left:8836;top:-1748;width:2;height:389" coordorigin="8836,-1748" coordsize="2,389">
              <v:shape style="position:absolute;left:8836;top:-1748;width:2;height:389" coordorigin="8836,-1748" coordsize="0,389" path="m8836,-1359l8836,-1748,8836,-1359xe" filled="t" fillcolor="#CCFFCC" stroked="f">
                <v:path arrowok="t"/>
                <v:fill/>
              </v:shape>
            </v:group>
            <v:group style="position:absolute;left:8836;top:-2136;width:2;height:389" coordorigin="8836,-2136" coordsize="2,389">
              <v:shape style="position:absolute;left:8836;top:-2136;width:2;height:389" coordorigin="8836,-2136" coordsize="0,389" path="m8836,-1748l8836,-2136,8836,-1748xe" filled="t" fillcolor="#FFFFCC" stroked="f">
                <v:path arrowok="t"/>
                <v:fill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ela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oljenih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janj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73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Zgornja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ovoljena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dvema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ulicam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vsake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obsta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sti:</w:t>
      </w:r>
    </w:p>
    <w:p>
      <w:pPr>
        <w:spacing w:before="0" w:after="0" w:line="344" w:lineRule="exact"/>
        <w:ind w:left="1914" w:right="-20"/>
        <w:jc w:val="left"/>
        <w:tabs>
          <w:tab w:pos="22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ožnja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1914" w:right="-20"/>
        <w:jc w:val="left"/>
        <w:tabs>
          <w:tab w:pos="22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Zavijanje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levo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1914" w:right="-20"/>
        <w:jc w:val="left"/>
        <w:tabs>
          <w:tab w:pos="226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Zavijanje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desno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8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0" w:lineRule="exact"/>
        <w:ind w:left="138" w:right="13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te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žnih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zavijanj.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vija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nravnost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(1-3,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-1,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-4,4-3),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0,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embe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smeri.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2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-1,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1-4,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3-2,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4-</w:t>
      </w:r>
    </w:p>
    <w:p>
      <w:pPr>
        <w:spacing w:before="0" w:after="0" w:line="230" w:lineRule="exact"/>
        <w:ind w:left="138" w:right="36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3)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dobi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1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(1-2,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4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-1,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2-3)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2.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levem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3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-4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znakom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-1.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</w:p>
    <w:p>
      <w:pPr>
        <w:spacing w:before="0" w:after="0" w:line="226" w:lineRule="exact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modelu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rido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ovolj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routin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u.</w:t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29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4.7.3.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Objektno</w:t>
      </w:r>
      <w:r>
        <w:rPr>
          <w:rFonts w:ascii="Arial" w:hAnsi="Arial" w:cs="Arial" w:eastAsia="Arial"/>
          <w:sz w:val="24"/>
          <w:szCs w:val="24"/>
          <w:spacing w:val="-1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naravnana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baza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404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jnove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stop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elir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žij.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stavimo,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f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ojav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ostali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kti,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ovanje.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–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topol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eden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ceptov,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definira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morajo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pologi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stavljeni.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elementi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naravnan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0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39" w:lineRule="auto"/>
        <w:ind w:left="138" w:right="228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zred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razredi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cifi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takson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mijo,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zreda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takem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drazre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Npr.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asov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dvo-paso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-pas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na.</w:t>
      </w:r>
    </w:p>
    <w:p>
      <w:pPr>
        <w:spacing w:before="4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0" w:lineRule="exact"/>
        <w:ind w:left="138" w:right="151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Lastno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šajo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rlji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kter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stik,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znim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dom.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r.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so: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število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pasov,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hitrosti,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tip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016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ravn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ranimi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dnosi)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kovito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šitev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zvajan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routi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ga.</w:t>
      </w:r>
    </w:p>
    <w:p>
      <w:pPr>
        <w:spacing w:before="7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7" w:after="0" w:line="349" w:lineRule="exact"/>
        <w:ind w:left="4136" w:right="3757"/>
        <w:jc w:val="center"/>
        <w:rPr>
          <w:rFonts w:ascii="Arial Narrow" w:hAnsi="Arial Narrow" w:cs="Arial Narrow" w:eastAsia="Arial Narrow"/>
          <w:sz w:val="31"/>
          <w:szCs w:val="31"/>
        </w:rPr>
      </w:pPr>
      <w:rPr/>
      <w:r>
        <w:rPr>
          <w:rFonts w:ascii="Arial Narrow" w:hAnsi="Arial Narrow" w:cs="Arial Narrow" w:eastAsia="Arial Narrow"/>
          <w:sz w:val="31"/>
          <w:szCs w:val="31"/>
          <w:spacing w:val="0"/>
          <w:w w:val="100"/>
          <w:b/>
          <w:bCs/>
          <w:position w:val="-1"/>
        </w:rPr>
        <w:t>Cestno</w:t>
      </w:r>
      <w:r>
        <w:rPr>
          <w:rFonts w:ascii="Arial Narrow" w:hAnsi="Arial Narrow" w:cs="Arial Narrow" w:eastAsia="Arial Narrow"/>
          <w:sz w:val="31"/>
          <w:szCs w:val="31"/>
          <w:spacing w:val="17"/>
          <w:w w:val="100"/>
          <w:b/>
          <w:bCs/>
          <w:position w:val="-1"/>
        </w:rPr>
        <w:t> </w:t>
      </w:r>
      <w:r>
        <w:rPr>
          <w:rFonts w:ascii="Arial Narrow" w:hAnsi="Arial Narrow" w:cs="Arial Narrow" w:eastAsia="Arial Narrow"/>
          <w:sz w:val="31"/>
          <w:szCs w:val="31"/>
          <w:spacing w:val="0"/>
          <w:w w:val="102"/>
          <w:b/>
          <w:bCs/>
          <w:position w:val="-1"/>
        </w:rPr>
        <w:t>omrežje</w:t>
      </w:r>
      <w:r>
        <w:rPr>
          <w:rFonts w:ascii="Arial Narrow" w:hAnsi="Arial Narrow" w:cs="Arial Narrow" w:eastAsia="Arial Narrow"/>
          <w:sz w:val="31"/>
          <w:szCs w:val="31"/>
          <w:spacing w:val="0"/>
          <w:w w:val="100"/>
          <w:position w:val="0"/>
        </w:rPr>
      </w:r>
    </w:p>
    <w:p>
      <w:pPr>
        <w:spacing w:before="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pgMar w:header="656" w:footer="715" w:top="920" w:bottom="900" w:left="1280" w:right="700"/>
          <w:pgSz w:w="11920" w:h="16840"/>
        </w:sectPr>
      </w:pPr>
      <w:rPr/>
    </w:p>
    <w:p>
      <w:pPr>
        <w:spacing w:before="2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314" w:lineRule="exact"/>
        <w:ind w:right="-20"/>
        <w:jc w:val="righ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  <w:position w:val="-1"/>
        </w:rPr>
        <w:t>Rela</w:t>
      </w:r>
      <w:r>
        <w:rPr>
          <w:rFonts w:ascii="Arial Narrow" w:hAnsi="Arial Narrow" w:cs="Arial Narrow" w:eastAsia="Arial Narrow"/>
          <w:sz w:val="28"/>
          <w:szCs w:val="28"/>
          <w:spacing w:val="-2"/>
          <w:w w:val="100"/>
          <w:b/>
          <w:bCs/>
          <w:position w:val="-1"/>
        </w:rPr>
        <w:t>c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  <w:position w:val="-1"/>
        </w:rPr>
        <w:t>ija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position w:val="0"/>
        </w:rPr>
      </w:r>
    </w:p>
    <w:p>
      <w:pPr>
        <w:spacing w:before="27" w:after="0" w:line="240" w:lineRule="auto"/>
        <w:ind w:right="-20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Dedovanje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5560" w:space="2344"/>
            <w:col w:w="2036"/>
          </w:cols>
        </w:sectPr>
      </w:pPr>
      <w:rPr/>
    </w:p>
    <w:p>
      <w:pPr>
        <w:spacing w:before="6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40" w:lineRule="auto"/>
        <w:ind w:left="275" w:right="-82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Ra</w:t>
      </w:r>
      <w:r>
        <w:rPr>
          <w:rFonts w:ascii="Arial Narrow" w:hAnsi="Arial Narrow" w:cs="Arial Narrow" w:eastAsia="Arial Narrow"/>
          <w:sz w:val="28"/>
          <w:szCs w:val="28"/>
          <w:spacing w:val="1"/>
          <w:w w:val="100"/>
          <w:b/>
          <w:bCs/>
        </w:rPr>
        <w:t>z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red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spacing w:before="3" w:after="0" w:line="100" w:lineRule="exact"/>
        <w:jc w:val="left"/>
        <w:rPr>
          <w:sz w:val="10"/>
          <w:szCs w:val="10"/>
        </w:rPr>
      </w:pPr>
      <w:rPr/>
      <w:r>
        <w:rPr/>
        <w:br w:type="column"/>
      </w:r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52" w:lineRule="auto"/>
        <w:ind w:right="-68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ID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Do</w:t>
      </w:r>
      <w:r>
        <w:rPr>
          <w:rFonts w:ascii="Arial Narrow" w:hAnsi="Arial Narrow" w:cs="Arial Narrow" w:eastAsia="Arial Narrow"/>
          <w:sz w:val="28"/>
          <w:szCs w:val="28"/>
          <w:spacing w:val="1"/>
          <w:w w:val="100"/>
          <w:b/>
          <w:bCs/>
        </w:rPr>
        <w:t>l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ž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ina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0" w:lineRule="auto"/>
        <w:ind w:right="-20"/>
        <w:jc w:val="left"/>
        <w:tabs>
          <w:tab w:pos="4940" w:val="left"/>
        </w:tabs>
        <w:rPr>
          <w:rFonts w:ascii="Arial Narrow" w:hAnsi="Arial Narrow" w:cs="Arial Narrow" w:eastAsia="Arial Narrow"/>
          <w:sz w:val="31"/>
          <w:szCs w:val="31"/>
        </w:rPr>
      </w:pPr>
      <w:rPr/>
      <w:r>
        <w:rPr>
          <w:rFonts w:ascii="Arial Narrow" w:hAnsi="Arial Narrow" w:cs="Arial Narrow" w:eastAsia="Arial Narrow"/>
          <w:sz w:val="31"/>
          <w:szCs w:val="31"/>
          <w:spacing w:val="-1"/>
          <w:w w:val="100"/>
          <w:b/>
          <w:bCs/>
        </w:rPr>
        <w:t>P</w:t>
      </w:r>
      <w:r>
        <w:rPr>
          <w:rFonts w:ascii="Arial Narrow" w:hAnsi="Arial Narrow" w:cs="Arial Narrow" w:eastAsia="Arial Narrow"/>
          <w:sz w:val="31"/>
          <w:szCs w:val="31"/>
          <w:spacing w:val="0"/>
          <w:w w:val="100"/>
          <w:b/>
          <w:bCs/>
        </w:rPr>
        <w:t>o</w:t>
      </w:r>
      <w:r>
        <w:rPr>
          <w:rFonts w:ascii="Arial Narrow" w:hAnsi="Arial Narrow" w:cs="Arial Narrow" w:eastAsia="Arial Narrow"/>
          <w:sz w:val="31"/>
          <w:szCs w:val="31"/>
          <w:spacing w:val="1"/>
          <w:w w:val="100"/>
          <w:b/>
          <w:bCs/>
        </w:rPr>
        <w:t>ve</w:t>
      </w:r>
      <w:r>
        <w:rPr>
          <w:rFonts w:ascii="Arial Narrow" w:hAnsi="Arial Narrow" w:cs="Arial Narrow" w:eastAsia="Arial Narrow"/>
          <w:sz w:val="31"/>
          <w:szCs w:val="31"/>
          <w:spacing w:val="-1"/>
          <w:w w:val="100"/>
          <w:b/>
          <w:bCs/>
        </w:rPr>
        <w:t>z</w:t>
      </w:r>
      <w:r>
        <w:rPr>
          <w:rFonts w:ascii="Arial Narrow" w:hAnsi="Arial Narrow" w:cs="Arial Narrow" w:eastAsia="Arial Narrow"/>
          <w:sz w:val="31"/>
          <w:szCs w:val="31"/>
          <w:spacing w:val="1"/>
          <w:w w:val="100"/>
          <w:b/>
          <w:bCs/>
        </w:rPr>
        <w:t>av</w:t>
      </w:r>
      <w:r>
        <w:rPr>
          <w:rFonts w:ascii="Arial Narrow" w:hAnsi="Arial Narrow" w:cs="Arial Narrow" w:eastAsia="Arial Narrow"/>
          <w:sz w:val="31"/>
          <w:szCs w:val="31"/>
          <w:spacing w:val="0"/>
          <w:w w:val="100"/>
          <w:b/>
          <w:bCs/>
        </w:rPr>
        <w:t>a</w:t>
      </w:r>
      <w:r>
        <w:rPr>
          <w:rFonts w:ascii="Arial Narrow" w:hAnsi="Arial Narrow" w:cs="Arial Narrow" w:eastAsia="Arial Narrow"/>
          <w:sz w:val="31"/>
          <w:szCs w:val="31"/>
          <w:spacing w:val="-48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31"/>
          <w:szCs w:val="31"/>
          <w:spacing w:val="0"/>
          <w:w w:val="100"/>
          <w:b/>
          <w:bCs/>
        </w:rPr>
        <w:tab/>
      </w:r>
      <w:r>
        <w:rPr>
          <w:rFonts w:ascii="Arial Narrow" w:hAnsi="Arial Narrow" w:cs="Arial Narrow" w:eastAsia="Arial Narrow"/>
          <w:sz w:val="31"/>
          <w:szCs w:val="31"/>
          <w:spacing w:val="0"/>
          <w:w w:val="102"/>
          <w:b/>
          <w:bCs/>
        </w:rPr>
        <w:t>Vozliš</w:t>
      </w:r>
      <w:r>
        <w:rPr>
          <w:rFonts w:ascii="Arial Narrow" w:hAnsi="Arial Narrow" w:cs="Arial Narrow" w:eastAsia="Arial Narrow"/>
          <w:sz w:val="31"/>
          <w:szCs w:val="31"/>
          <w:spacing w:val="1"/>
          <w:w w:val="102"/>
          <w:b/>
          <w:bCs/>
        </w:rPr>
        <w:t>č</w:t>
      </w:r>
      <w:r>
        <w:rPr>
          <w:rFonts w:ascii="Arial Narrow" w:hAnsi="Arial Narrow" w:cs="Arial Narrow" w:eastAsia="Arial Narrow"/>
          <w:sz w:val="31"/>
          <w:szCs w:val="31"/>
          <w:spacing w:val="0"/>
          <w:w w:val="102"/>
          <w:b/>
          <w:bCs/>
        </w:rPr>
        <w:t>e</w:t>
      </w:r>
      <w:r>
        <w:rPr>
          <w:rFonts w:ascii="Arial Narrow" w:hAnsi="Arial Narrow" w:cs="Arial Narrow" w:eastAsia="Arial Narrow"/>
          <w:sz w:val="31"/>
          <w:szCs w:val="31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52" w:lineRule="auto"/>
        <w:ind w:left="4058" w:right="2518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ID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Kapaciteta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3" w:equalWidth="0">
            <w:col w:w="1042" w:space="260"/>
            <w:col w:w="817" w:space="3"/>
            <w:col w:w="7818"/>
          </w:cols>
        </w:sectPr>
      </w:pPr>
      <w:rPr/>
    </w:p>
    <w:p>
      <w:pPr>
        <w:spacing w:before="0" w:after="0" w:line="240" w:lineRule="auto"/>
        <w:ind w:left="1302" w:right="-20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O</w:t>
      </w:r>
      <w:r>
        <w:rPr>
          <w:rFonts w:ascii="Arial Narrow" w:hAnsi="Arial Narrow" w:cs="Arial Narrow" w:eastAsia="Arial Narrow"/>
          <w:sz w:val="28"/>
          <w:szCs w:val="28"/>
          <w:spacing w:val="-2"/>
          <w:w w:val="100"/>
          <w:b/>
          <w:bCs/>
        </w:rPr>
        <w:t>m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ejite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v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 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hit</w:t>
      </w:r>
      <w:r>
        <w:rPr>
          <w:rFonts w:ascii="Arial Narrow" w:hAnsi="Arial Narrow" w:cs="Arial Narrow" w:eastAsia="Arial Narrow"/>
          <w:sz w:val="28"/>
          <w:szCs w:val="28"/>
          <w:spacing w:val="-2"/>
          <w:w w:val="100"/>
          <w:b/>
          <w:bCs/>
        </w:rPr>
        <w:t>r</w:t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osti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spacing w:before="16" w:after="0" w:line="240" w:lineRule="auto"/>
        <w:ind w:left="1261" w:right="1678"/>
        <w:jc w:val="center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…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spacing w:before="1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314" w:lineRule="exact"/>
        <w:ind w:left="2136" w:right="-82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  <w:position w:val="-1"/>
        </w:rPr>
        <w:t>Pro</w:t>
      </w:r>
      <w:r>
        <w:rPr>
          <w:rFonts w:ascii="Arial Narrow" w:hAnsi="Arial Narrow" w:cs="Arial Narrow" w:eastAsia="Arial Narrow"/>
          <w:sz w:val="28"/>
          <w:szCs w:val="28"/>
          <w:spacing w:val="-2"/>
          <w:w w:val="100"/>
          <w:b/>
          <w:bCs/>
          <w:position w:val="-1"/>
        </w:rPr>
        <w:t>p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  <w:position w:val="-1"/>
        </w:rPr>
        <w:t>erti</w:t>
      </w:r>
      <w:r>
        <w:rPr>
          <w:rFonts w:ascii="Arial Narrow" w:hAnsi="Arial Narrow" w:cs="Arial Narrow" w:eastAsia="Arial Narrow"/>
          <w:sz w:val="28"/>
          <w:szCs w:val="28"/>
          <w:spacing w:val="-2"/>
          <w:w w:val="100"/>
          <w:b/>
          <w:bCs/>
          <w:position w:val="-1"/>
        </w:rPr>
        <w:t>e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  <w:position w:val="-1"/>
        </w:rPr>
        <w:t>s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  <w:position w:val="0"/>
        </w:rPr>
      </w:r>
    </w:p>
    <w:p>
      <w:pPr>
        <w:spacing w:before="0" w:after="0" w:line="295" w:lineRule="exact"/>
        <w:ind w:right="-20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/>
        <w:br w:type="column"/>
      </w:r>
      <w:r>
        <w:rPr>
          <w:rFonts w:ascii="Arial Narrow" w:hAnsi="Arial Narrow" w:cs="Arial Narrow" w:eastAsia="Arial Narrow"/>
          <w:sz w:val="28"/>
          <w:szCs w:val="28"/>
          <w:spacing w:val="-1"/>
          <w:w w:val="100"/>
          <w:b/>
          <w:bCs/>
        </w:rPr>
        <w:t>Impedanca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spacing w:before="16" w:after="0" w:line="240" w:lineRule="auto"/>
        <w:ind w:right="-20"/>
        <w:jc w:val="left"/>
        <w:rPr>
          <w:rFonts w:ascii="Arial Narrow" w:hAnsi="Arial Narrow" w:cs="Arial Narrow" w:eastAsia="Arial Narrow"/>
          <w:sz w:val="28"/>
          <w:szCs w:val="28"/>
        </w:rPr>
      </w:pPr>
      <w:rPr/>
      <w:r>
        <w:rPr>
          <w:rFonts w:ascii="Arial Narrow" w:hAnsi="Arial Narrow" w:cs="Arial Narrow" w:eastAsia="Arial Narrow"/>
          <w:sz w:val="28"/>
          <w:szCs w:val="28"/>
          <w:spacing w:val="0"/>
          <w:w w:val="100"/>
          <w:b/>
          <w:bCs/>
        </w:rPr>
        <w:t>…</w:t>
      </w:r>
      <w:r>
        <w:rPr>
          <w:rFonts w:ascii="Arial Narrow" w:hAnsi="Arial Narrow" w:cs="Arial Narrow" w:eastAsia="Arial Narrow"/>
          <w:sz w:val="28"/>
          <w:szCs w:val="28"/>
          <w:spacing w:val="0"/>
          <w:w w:val="100"/>
        </w:rPr>
      </w:r>
    </w:p>
    <w:p>
      <w:pPr>
        <w:jc w:val="left"/>
        <w:spacing w:after="0"/>
        <w:sectPr>
          <w:type w:val="continuous"/>
          <w:pgSz w:w="11920" w:h="16840"/>
          <w:pgMar w:top="920" w:bottom="900" w:left="1280" w:right="700"/>
          <w:cols w:num="2" w:equalWidth="0">
            <w:col w:w="3273" w:space="2907"/>
            <w:col w:w="3760"/>
          </w:cols>
        </w:sectPr>
      </w:pPr>
      <w:rPr/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596" w:lineRule="exact"/>
        <w:ind w:left="3512" w:right="3280"/>
        <w:jc w:val="center"/>
        <w:tabs>
          <w:tab w:pos="4800" w:val="left"/>
          <w:tab w:pos="6340" w:val="left"/>
        </w:tabs>
        <w:rPr>
          <w:rFonts w:ascii="Impact" w:hAnsi="Impact" w:cs="Impact" w:eastAsia="Impact"/>
          <w:sz w:val="28"/>
          <w:szCs w:val="28"/>
        </w:rPr>
      </w:pPr>
      <w:rPr/>
      <w:r>
        <w:rPr>
          <w:rFonts w:ascii="Impact" w:hAnsi="Impact" w:cs="Impact" w:eastAsia="Impact"/>
          <w:sz w:val="28"/>
          <w:szCs w:val="28"/>
          <w:color w:val="FFFFFF"/>
          <w:spacing w:val="0"/>
          <w:w w:val="100"/>
          <w:position w:val="19"/>
        </w:rPr>
        <w:t>A</w:t>
        <w:tab/>
      </w:r>
      <w:r>
        <w:rPr>
          <w:rFonts w:ascii="Impact" w:hAnsi="Impact" w:cs="Impact" w:eastAsia="Impact"/>
          <w:sz w:val="28"/>
          <w:szCs w:val="28"/>
          <w:color w:val="FFFFFF"/>
          <w:spacing w:val="0"/>
          <w:w w:val="100"/>
          <w:position w:val="19"/>
        </w:rPr>
      </w:r>
      <w:r>
        <w:rPr>
          <w:rFonts w:ascii="Arial Narrow" w:hAnsi="Arial Narrow" w:cs="Arial Narrow" w:eastAsia="Arial Narrow"/>
          <w:sz w:val="42"/>
          <w:szCs w:val="42"/>
          <w:color w:val="000000"/>
          <w:spacing w:val="0"/>
          <w:w w:val="100"/>
          <w:b/>
          <w:bCs/>
          <w:i/>
          <w:position w:val="-4"/>
        </w:rPr>
        <w:t>a</w:t>
        <w:tab/>
      </w:r>
      <w:r>
        <w:rPr>
          <w:rFonts w:ascii="Arial Narrow" w:hAnsi="Arial Narrow" w:cs="Arial Narrow" w:eastAsia="Arial Narrow"/>
          <w:sz w:val="42"/>
          <w:szCs w:val="42"/>
          <w:color w:val="000000"/>
          <w:spacing w:val="0"/>
          <w:w w:val="100"/>
          <w:b/>
          <w:bCs/>
          <w:i/>
          <w:position w:val="-4"/>
        </w:rPr>
      </w:r>
      <w:r>
        <w:rPr>
          <w:rFonts w:ascii="Impact" w:hAnsi="Impact" w:cs="Impact" w:eastAsia="Impact"/>
          <w:sz w:val="28"/>
          <w:szCs w:val="28"/>
          <w:color w:val="FFFFFF"/>
          <w:spacing w:val="0"/>
          <w:w w:val="100"/>
          <w:position w:val="18"/>
        </w:rPr>
        <w:t>B</w:t>
      </w:r>
      <w:r>
        <w:rPr>
          <w:rFonts w:ascii="Impact" w:hAnsi="Impact" w:cs="Impact" w:eastAsia="Impact"/>
          <w:sz w:val="28"/>
          <w:szCs w:val="28"/>
          <w:color w:val="000000"/>
          <w:spacing w:val="0"/>
          <w:w w:val="100"/>
          <w:position w:val="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4" w:after="0" w:line="240" w:lineRule="auto"/>
        <w:ind w:left="138" w:right="4137"/>
        <w:jc w:val="both"/>
        <w:rPr>
          <w:rFonts w:ascii="Arial" w:hAnsi="Arial" w:cs="Arial" w:eastAsia="Arial"/>
          <w:sz w:val="20"/>
          <w:szCs w:val="20"/>
        </w:rPr>
      </w:pPr>
      <w:rPr/>
      <w:r>
        <w:rPr/>
        <w:pict>
          <v:group style="position:absolute;margin-left:70.629982pt;margin-top:-273.42984pt;width:454.66004pt;height:266.20004pt;mso-position-horizontal-relative:page;mso-position-vertical-relative:paragraph;z-index:-5605" coordorigin="1413,-5469" coordsize="9093,5324">
            <v:group style="position:absolute;left:4418;top:-1149;width:3829;height:974" coordorigin="4418,-1149" coordsize="3829,974">
              <v:shape style="position:absolute;left:4418;top:-1149;width:3829;height:974" coordorigin="4418,-1149" coordsize="3829,974" path="m4418,-174l8248,-174,8248,-1149,4418,-1149,4418,-174e" filled="t" fillcolor="#EAEAEA" stroked="f">
                <v:path arrowok="t"/>
                <v:fill/>
              </v:shape>
            </v:group>
            <v:group style="position:absolute;left:4854;top:-5433;width:3137;height:817" coordorigin="4854,-5433" coordsize="3137,817">
              <v:shape style="position:absolute;left:4854;top:-5433;width:3137;height:817" coordorigin="4854,-5433" coordsize="3137,817" path="m4854,-4616l7991,-4616,7991,-5433,4854,-5433,4854,-4616e" filled="t" fillcolor="#99CCFF" stroked="f">
                <v:path arrowok="t"/>
                <v:fill/>
              </v:shape>
            </v:group>
            <v:group style="position:absolute;left:4854;top:-5433;width:3137;height:817" coordorigin="4854,-5433" coordsize="3137,817">
              <v:shape style="position:absolute;left:4854;top:-5433;width:3137;height:817" coordorigin="4854,-5433" coordsize="3137,817" path="m7991,-5433l4854,-5433,4854,-4616,7991,-4616,7991,-5433xe" filled="f" stroked="t" strokeweight="2.628pt" strokecolor="#000000">
                <v:path arrowok="t"/>
              </v:shape>
            </v:group>
            <v:group style="position:absolute;left:2424;top:-3932;width:3137;height:557" coordorigin="2424,-3932" coordsize="3137,557">
              <v:shape style="position:absolute;left:2424;top:-3932;width:3137;height:557" coordorigin="2424,-3932" coordsize="3137,557" path="m2424,-3375l5561,-3375,5561,-3932,2424,-3932,2424,-3375e" filled="t" fillcolor="#FFCC00" stroked="f">
                <v:path arrowok="t"/>
                <v:fill/>
              </v:shape>
            </v:group>
            <v:group style="position:absolute;left:2424;top:-3932;width:3137;height:557" coordorigin="2424,-3932" coordsize="3137,557">
              <v:shape style="position:absolute;left:2424;top:-3932;width:3137;height:557" coordorigin="2424,-3932" coordsize="3137,557" path="m5561,-3932l2424,-3932,2424,-3375,5561,-3375,5561,-3932xe" filled="f" stroked="t" strokeweight="2.628pt" strokecolor="#000000">
                <v:path arrowok="t"/>
              </v:shape>
            </v:group>
            <v:group style="position:absolute;left:3994;top:-5024;width:834;height:1066" coordorigin="3994,-5024" coordsize="834,1066">
              <v:shape style="position:absolute;left:3994;top:-5024;width:834;height:1066" coordorigin="3994,-5024" coordsize="834,1066" path="m3994,-3958l3994,-5024,4828,-5024e" filled="f" stroked="t" strokeweight="2.628pt" strokecolor="#000000">
                <v:path arrowok="t"/>
              </v:shape>
            </v:group>
            <v:group style="position:absolute;left:7308;top:-3932;width:3138;height:557" coordorigin="7308,-3932" coordsize="3138,557">
              <v:shape style="position:absolute;left:7308;top:-3932;width:3138;height:557" coordorigin="7308,-3932" coordsize="3138,557" path="m7308,-3375l10446,-3375,10446,-3932,7308,-3932,7308,-3375e" filled="t" fillcolor="#CCFFCC" stroked="f">
                <v:path arrowok="t"/>
                <v:fill/>
              </v:shape>
            </v:group>
            <v:group style="position:absolute;left:7308;top:-3932;width:3138;height:557" coordorigin="7308,-3932" coordsize="3138,557">
              <v:shape style="position:absolute;left:7308;top:-3932;width:3138;height:557" coordorigin="7308,-3932" coordsize="3138,557" path="m10446,-3932l7308,-3932,7308,-3375,10446,-3375,10446,-3932xe" filled="f" stroked="t" strokeweight="2.628pt" strokecolor="#000000">
                <v:path arrowok="t"/>
              </v:shape>
            </v:group>
            <v:group style="position:absolute;left:8018;top:-5024;width:859;height:1066" coordorigin="8018,-5024" coordsize="859,1066">
              <v:shape style="position:absolute;left:8018;top:-5024;width:859;height:1066" coordorigin="8018,-5024" coordsize="859,1066" path="m8878,-3958l8878,-5024,8018,-5024e" filled="f" stroked="t" strokeweight="2.628pt" strokecolor="#000000">
                <v:path arrowok="t"/>
              </v:shape>
            </v:group>
            <v:group style="position:absolute;left:3750;top:-4605;width:486;height:422" coordorigin="3750,-4605" coordsize="486,422">
              <v:shape style="position:absolute;left:3750;top:-4605;width:486;height:422" coordorigin="3750,-4605" coordsize="486,422" path="m3994,-4605l3750,-4182,4236,-4182,3994,-4605e" filled="t" fillcolor="#FFFFFF" stroked="f">
                <v:path arrowok="t"/>
                <v:fill/>
              </v:shape>
            </v:group>
            <v:group style="position:absolute;left:3751;top:-4605;width:486;height:422" coordorigin="3751,-4605" coordsize="486,422">
              <v:shape style="position:absolute;left:3751;top:-4605;width:486;height:422" coordorigin="3751,-4605" coordsize="486,422" path="m3994,-4605l3751,-4182,4237,-4182,3994,-4605xe" filled="f" stroked="t" strokeweight="2.628pt" strokecolor="#000000">
                <v:path arrowok="t"/>
              </v:shape>
            </v:group>
            <v:group style="position:absolute;left:8627;top:-4595;width:486;height:421" coordorigin="8627,-4595" coordsize="486,421">
              <v:shape style="position:absolute;left:8627;top:-4595;width:486;height:421" coordorigin="8627,-4595" coordsize="486,421" path="m8869,-4595l8627,-4174,9113,-4174,8869,-4595e" filled="t" fillcolor="#FFFFFF" stroked="f">
                <v:path arrowok="t"/>
                <v:fill/>
              </v:shape>
            </v:group>
            <v:group style="position:absolute;left:8627;top:-4595;width:486;height:421" coordorigin="8627,-4595" coordsize="486,421">
              <v:shape style="position:absolute;left:8627;top:-4595;width:486;height:421" coordorigin="8627,-4595" coordsize="486,421" path="m8869,-4595l8627,-4174,9113,-4174,8869,-4595xe" filled="f" stroked="t" strokeweight="2.628pt" strokecolor="#000000">
                <v:path arrowok="t"/>
              </v:shape>
            </v:group>
            <v:group style="position:absolute;left:2428;top:-3370;width:3138;height:1489" coordorigin="2428,-3370" coordsize="3138,1489">
              <v:shape style="position:absolute;left:2428;top:-3370;width:3138;height:1489" coordorigin="2428,-3370" coordsize="3138,1489" path="m2428,-1881l5566,-1881,5566,-3370,2428,-3370,2428,-1881e" filled="t" fillcolor="#FFFF99" stroked="f">
                <v:path arrowok="t"/>
                <v:fill/>
              </v:shape>
            </v:group>
            <v:group style="position:absolute;left:2428;top:-3370;width:3138;height:1489" coordorigin="2428,-3370" coordsize="3138,1489">
              <v:shape style="position:absolute;left:2428;top:-3370;width:3138;height:1489" coordorigin="2428,-3370" coordsize="3138,1489" path="m5566,-3370l2428,-3370,2428,-1881,5566,-1881,5566,-3370xe" filled="f" stroked="t" strokeweight="2.628pt" strokecolor="#000000">
                <v:path arrowok="t"/>
              </v:shape>
            </v:group>
            <v:group style="position:absolute;left:7307;top:-3396;width:3137;height:1489" coordorigin="7307,-3396" coordsize="3137,1489">
              <v:shape style="position:absolute;left:7307;top:-3396;width:3137;height:1489" coordorigin="7307,-3396" coordsize="3137,1489" path="m7307,-1907l10444,-1907,10444,-3396,7307,-3396,7307,-1907e" filled="t" fillcolor="#FFFF99" stroked="f">
                <v:path arrowok="t"/>
                <v:fill/>
              </v:shape>
            </v:group>
            <v:group style="position:absolute;left:7307;top:-3396;width:3137;height:1489" coordorigin="7307,-3396" coordsize="3137,1489">
              <v:shape style="position:absolute;left:7307;top:-3396;width:3137;height:1489" coordorigin="7307,-3396" coordsize="3137,1489" path="m10444,-3396l7307,-3396,7307,-1907,10444,-1907,10444,-3396xe" filled="f" stroked="t" strokeweight="2.628pt" strokecolor="#000000">
                <v:path arrowok="t"/>
              </v:shape>
              <v:shape style="position:absolute;left:4642;top:-3906;width:4313;height:3519" type="#_x0000_t75">
                <v:imagedata r:id="rId120" o:title=""/>
              </v:shape>
            </v:group>
            <v:group style="position:absolute;left:1418;top:-5463;width:9082;height:2" coordorigin="1418,-5463" coordsize="9082,2">
              <v:shape style="position:absolute;left:1418;top:-5463;width:9082;height:2" coordorigin="1418,-5463" coordsize="9082,0" path="m1418,-5463l10500,-5463e" filled="f" stroked="t" strokeweight=".58004pt" strokecolor="#000000">
                <v:path arrowok="t"/>
              </v:shape>
            </v:group>
            <v:group style="position:absolute;left:1423;top:-5458;width:2;height:5303" coordorigin="1423,-5458" coordsize="2,5303">
              <v:shape style="position:absolute;left:1423;top:-5458;width:2;height:5303" coordorigin="1423,-5458" coordsize="0,5303" path="m1423,-5458l1423,-155e" filled="f" stroked="t" strokeweight=".580pt" strokecolor="#000000">
                <v:path arrowok="t"/>
              </v:shape>
            </v:group>
            <v:group style="position:absolute;left:10495;top:-5458;width:2;height:5303" coordorigin="10495,-5458" coordsize="2,5303">
              <v:shape style="position:absolute;left:10495;top:-5458;width:2;height:5303" coordorigin="10495,-5458" coordsize="0,5303" path="m10495,-5458l10495,-155e" filled="f" stroked="t" strokeweight=".579980pt" strokecolor="#000000">
                <v:path arrowok="t"/>
              </v:shape>
            </v:group>
            <v:group style="position:absolute;left:1418;top:-150;width:9082;height:2" coordorigin="1418,-150" coordsize="9082,2">
              <v:shape style="position:absolute;left:1418;top:-150;width:9082;height:2" coordorigin="1418,-150" coordsize="9082,0" path="m1418,-150l10500,-150e" filled="f" stroked="t" strokeweight=".58001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Slika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4.9: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Objektni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podatko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model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omrežja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za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na</w:t>
      </w:r>
      <w:r>
        <w:rPr>
          <w:rFonts w:ascii="Arial" w:hAnsi="Arial" w:cs="Arial" w:eastAsia="Arial"/>
          <w:sz w:val="20"/>
          <w:szCs w:val="20"/>
          <w:spacing w:val="-2"/>
          <w:w w:val="100"/>
          <w:b/>
          <w:bCs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  <w:b/>
          <w:bCs/>
        </w:rPr>
        <w:t>igacijo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</w:r>
    </w:p>
    <w:p>
      <w:pPr>
        <w:spacing w:before="8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55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Obj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entirane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sk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tabelah.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ornji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štiri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le:</w:t>
      </w:r>
    </w:p>
    <w:p>
      <w:pPr>
        <w:spacing w:before="0" w:after="0" w:line="3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1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1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stno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1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1"/>
        </w:rPr>
        <w:t>režje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3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Vozli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4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3"/>
        </w:rPr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Pove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3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3"/>
        </w:rPr>
        <w:t>ve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0" w:after="0" w:line="248" w:lineRule="exact"/>
        <w:ind w:left="498" w:right="-20"/>
        <w:jc w:val="left"/>
        <w:tabs>
          <w:tab w:pos="840" w:val="left"/>
        </w:tabs>
        <w:rPr>
          <w:rFonts w:ascii="Arial" w:hAnsi="Arial" w:cs="Arial" w:eastAsia="Arial"/>
          <w:sz w:val="20"/>
          <w:szCs w:val="20"/>
        </w:rPr>
      </w:pPr>
      <w:rPr/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>•</w:t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  <w:tab/>
      </w:r>
      <w:r>
        <w:rPr>
          <w:rFonts w:ascii="Meiryo" w:hAnsi="Meiryo" w:cs="Meiryo" w:eastAsia="Meiryo"/>
          <w:sz w:val="20"/>
          <w:szCs w:val="20"/>
          <w:spacing w:val="0"/>
          <w:w w:val="100"/>
          <w:position w:val="4"/>
        </w:rPr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Povezoval</w:t>
      </w:r>
      <w:r>
        <w:rPr>
          <w:rFonts w:ascii="Arial" w:hAnsi="Arial" w:cs="Arial" w:eastAsia="Arial"/>
          <w:sz w:val="20"/>
          <w:szCs w:val="20"/>
          <w:spacing w:val="-2"/>
          <w:w w:val="100"/>
          <w:position w:val="4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  <w:position w:val="4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4"/>
        </w:rPr>
        <w:t>tabela</w:t>
      </w:r>
      <w:r>
        <w:rPr>
          <w:rFonts w:ascii="Arial" w:hAnsi="Arial" w:cs="Arial" w:eastAsia="Arial"/>
          <w:sz w:val="20"/>
          <w:szCs w:val="20"/>
          <w:spacing w:val="0"/>
          <w:w w:val="100"/>
          <w:position w:val="0"/>
        </w:rPr>
      </w:r>
    </w:p>
    <w:p>
      <w:pPr>
        <w:spacing w:before="5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9" w:lineRule="auto"/>
        <w:ind w:left="138" w:right="661"/>
        <w:jc w:val="both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duje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zredov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zave.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Zaradi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olških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staviti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tabelo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defin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obseg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povezljiv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</w:p>
    <w:p>
      <w:pPr>
        <w:jc w:val="both"/>
        <w:spacing w:after="0"/>
        <w:sectPr>
          <w:type w:val="continuous"/>
          <w:pgSz w:w="11920" w:h="16840"/>
          <w:pgMar w:top="920" w:bottom="900" w:left="1280" w:right="700"/>
        </w:sectPr>
      </w:pPr>
      <w:rPr/>
    </w:p>
    <w:p>
      <w:pPr>
        <w:spacing w:before="7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24" w:after="0" w:line="240" w:lineRule="auto"/>
        <w:ind w:left="138" w:right="-20"/>
        <w:jc w:val="left"/>
        <w:rPr>
          <w:rFonts w:ascii="Arial" w:hAnsi="Arial" w:cs="Arial" w:eastAsia="Arial"/>
          <w:sz w:val="28"/>
          <w:szCs w:val="28"/>
        </w:rPr>
      </w:pPr>
      <w:rPr/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4.8.</w:t>
      </w:r>
      <w:r>
        <w:rPr>
          <w:rFonts w:ascii="Arial" w:hAnsi="Arial" w:cs="Arial" w:eastAsia="Arial"/>
          <w:sz w:val="28"/>
          <w:szCs w:val="28"/>
          <w:spacing w:val="23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-1"/>
          <w:w w:val="100"/>
          <w:b/>
          <w:bCs/>
          <w:i/>
        </w:rPr>
        <w:t>M</w:t>
      </w:r>
      <w:r>
        <w:rPr>
          <w:rFonts w:ascii="Arial" w:hAnsi="Arial" w:cs="Arial" w:eastAsia="Arial"/>
          <w:sz w:val="28"/>
          <w:szCs w:val="28"/>
          <w:spacing w:val="1"/>
          <w:w w:val="100"/>
          <w:b/>
          <w:bCs/>
          <w:i/>
        </w:rPr>
        <w:t>o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del</w:t>
      </w:r>
      <w:r>
        <w:rPr>
          <w:rFonts w:ascii="Arial" w:hAnsi="Arial" w:cs="Arial" w:eastAsia="Arial"/>
          <w:sz w:val="28"/>
          <w:szCs w:val="28"/>
          <w:spacing w:val="-8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podatkovne</w:t>
      </w:r>
      <w:r>
        <w:rPr>
          <w:rFonts w:ascii="Arial" w:hAnsi="Arial" w:cs="Arial" w:eastAsia="Arial"/>
          <w:sz w:val="28"/>
          <w:szCs w:val="28"/>
          <w:spacing w:val="-14"/>
          <w:w w:val="100"/>
          <w:b/>
          <w:bCs/>
          <w:i/>
        </w:rPr>
        <w:t> </w:t>
      </w:r>
      <w:r>
        <w:rPr>
          <w:rFonts w:ascii="Arial" w:hAnsi="Arial" w:cs="Arial" w:eastAsia="Arial"/>
          <w:sz w:val="28"/>
          <w:szCs w:val="28"/>
          <w:spacing w:val="0"/>
          <w:w w:val="100"/>
          <w:b/>
          <w:bCs/>
          <w:i/>
        </w:rPr>
        <w:t>baze</w:t>
      </w:r>
      <w:r>
        <w:rPr>
          <w:rFonts w:ascii="Arial" w:hAnsi="Arial" w:cs="Arial" w:eastAsia="Arial"/>
          <w:sz w:val="28"/>
          <w:szCs w:val="28"/>
          <w:spacing w:val="0"/>
          <w:w w:val="100"/>
        </w:rPr>
      </w:r>
    </w:p>
    <w:p>
      <w:pPr>
        <w:spacing w:before="9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4.8.1.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Lastnosti</w:t>
      </w:r>
      <w:r>
        <w:rPr>
          <w:rFonts w:ascii="Arial" w:hAnsi="Arial" w:cs="Arial" w:eastAsia="Arial"/>
          <w:sz w:val="24"/>
          <w:szCs w:val="24"/>
          <w:spacing w:val="-11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omrežja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Podatkovni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ntov,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atkov.</w:t>
      </w:r>
    </w:p>
    <w:p>
      <w:pPr>
        <w:spacing w:before="3" w:after="0" w:line="230" w:lineRule="exact"/>
        <w:ind w:left="138" w:right="150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Poveza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geo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etr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reseki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linij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polil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nij.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Elementi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njihovi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ksnih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podatkov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modelu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režja.</w:t>
      </w:r>
    </w:p>
    <w:p>
      <w:pPr>
        <w:spacing w:before="6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40" w:lineRule="auto"/>
        <w:ind w:left="138" w:right="159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Povezave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ele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povezuje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(kr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toko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katerih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gibl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udel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nci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etu.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Vs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vozl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zliš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združujejo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g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ajo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navig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prometu.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voli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š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stavljajo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informacijo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dveh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zavoji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deliramo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dovoljena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zavijan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oz.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prepov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zavij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nj.</w:t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-20"/>
        <w:jc w:val="left"/>
        <w:rPr>
          <w:rFonts w:ascii="Arial" w:hAnsi="Arial" w:cs="Arial" w:eastAsia="Arial"/>
          <w:sz w:val="24"/>
          <w:szCs w:val="24"/>
        </w:rPr>
      </w:pPr>
      <w:rPr/>
      <w:r>
        <w:rPr>
          <w:rFonts w:ascii="Arial" w:hAnsi="Arial" w:cs="Arial" w:eastAsia="Arial"/>
          <w:sz w:val="24"/>
          <w:szCs w:val="24"/>
          <w:spacing w:val="0"/>
          <w:w w:val="99"/>
          <w:b/>
          <w:bCs/>
          <w:i/>
        </w:rPr>
        <w:t>4.8.2.</w:t>
      </w:r>
      <w:r>
        <w:rPr>
          <w:rFonts w:ascii="Arial" w:hAnsi="Arial" w:cs="Arial" w:eastAsia="Arial"/>
          <w:sz w:val="24"/>
          <w:szCs w:val="24"/>
          <w:spacing w:val="-21"/>
          <w:w w:val="99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Atributi</w:t>
      </w:r>
      <w:r>
        <w:rPr>
          <w:rFonts w:ascii="Arial" w:hAnsi="Arial" w:cs="Arial" w:eastAsia="Arial"/>
          <w:sz w:val="24"/>
          <w:szCs w:val="24"/>
          <w:spacing w:val="-9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v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 </w:t>
      </w:r>
      <w:r>
        <w:rPr>
          <w:rFonts w:ascii="Arial" w:hAnsi="Arial" w:cs="Arial" w:eastAsia="Arial"/>
          <w:sz w:val="24"/>
          <w:szCs w:val="24"/>
          <w:spacing w:val="0"/>
          <w:w w:val="100"/>
          <w:b/>
          <w:bCs/>
          <w:i/>
        </w:rPr>
        <w:t>omrežju</w:t>
      </w:r>
      <w:r>
        <w:rPr>
          <w:rFonts w:ascii="Arial" w:hAnsi="Arial" w:cs="Arial" w:eastAsia="Arial"/>
          <w:sz w:val="24"/>
          <w:szCs w:val="24"/>
          <w:spacing w:val="0"/>
          <w:w w:val="100"/>
        </w:rPr>
      </w:r>
    </w:p>
    <w:p>
      <w:pPr>
        <w:spacing w:before="2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38" w:right="162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Elementi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izpelj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snovnih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virov.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Algoritmi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alizo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omrežij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orabljajo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ribute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ementov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režja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izr</w:t>
      </w:r>
      <w:r>
        <w:rPr>
          <w:rFonts w:ascii="Arial" w:hAnsi="Arial" w:cs="Arial" w:eastAsia="Arial"/>
          <w:sz w:val="20"/>
          <w:szCs w:val="20"/>
          <w:spacing w:val="2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gove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impe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ovezan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sti.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pku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anal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h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atributov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kumulativno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zr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una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stroške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vzdo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dol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se.</w:t>
      </w:r>
    </w:p>
    <w:p>
      <w:pPr>
        <w:spacing w:before="1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39" w:lineRule="auto"/>
        <w:ind w:left="138" w:right="303"/>
        <w:jc w:val="left"/>
        <w:rPr>
          <w:rFonts w:ascii="Arial" w:hAnsi="Arial" w:cs="Arial" w:eastAsia="Arial"/>
          <w:sz w:val="20"/>
          <w:szCs w:val="20"/>
        </w:rPr>
      </w:pPr>
      <w:rPr/>
      <w:r>
        <w:rPr>
          <w:rFonts w:ascii="Arial" w:hAnsi="Arial" w:cs="Arial" w:eastAsia="Arial"/>
          <w:sz w:val="20"/>
          <w:szCs w:val="20"/>
          <w:spacing w:val="0"/>
          <w:w w:val="100"/>
        </w:rPr>
        <w:t>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vzpostavlj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datkovno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b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m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žja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a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hko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iz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virov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pri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v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zam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tudi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datke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hierarhi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č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urej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poda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kov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(avt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t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glavne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gionalne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ste,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lokal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cest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javne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pot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),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en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sm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rne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povezave,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pre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p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ovedi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vožnje,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omejitve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hitr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sti,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d</w:t>
      </w:r>
      <w:r>
        <w:rPr>
          <w:rFonts w:ascii="Arial" w:hAnsi="Arial" w:cs="Arial" w:eastAsia="Arial"/>
          <w:sz w:val="20"/>
          <w:szCs w:val="20"/>
          <w:spacing w:val="1"/>
          <w:w w:val="100"/>
        </w:rPr>
        <w:t>i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n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zijske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ome</w:t>
      </w:r>
      <w:r>
        <w:rPr>
          <w:rFonts w:ascii="Arial" w:hAnsi="Arial" w:cs="Arial" w:eastAsia="Arial"/>
          <w:sz w:val="20"/>
          <w:szCs w:val="20"/>
          <w:spacing w:val="-2"/>
          <w:w w:val="100"/>
        </w:rPr>
        <w:t>j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itve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(pred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ri,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mostovi,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 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podv</w:t>
      </w:r>
      <w:r>
        <w:rPr>
          <w:rFonts w:ascii="Arial" w:hAnsi="Arial" w:cs="Arial" w:eastAsia="Arial"/>
          <w:sz w:val="20"/>
          <w:szCs w:val="20"/>
          <w:spacing w:val="-1"/>
          <w:w w:val="100"/>
        </w:rPr>
        <w:t>o</w:t>
      </w:r>
      <w:r>
        <w:rPr>
          <w:rFonts w:ascii="Arial" w:hAnsi="Arial" w:cs="Arial" w:eastAsia="Arial"/>
          <w:sz w:val="20"/>
          <w:szCs w:val="20"/>
          <w:spacing w:val="0"/>
          <w:w w:val="100"/>
        </w:rPr>
        <w:t>zi).</w:t>
      </w:r>
    </w:p>
    <w:sectPr>
      <w:pgMar w:header="656" w:footer="715" w:top="920" w:bottom="900" w:left="1280" w:right="700"/>
      <w:pgSz w:w="11920" w:h="168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charset w:val="238"/>
    <w:family w:val="roman"/>
    <w:pitch w:val="variable"/>
  </w:font>
  <w:font w:name="Arial">
    <w:charset w:val="238"/>
    <w:family w:val="swiss"/>
    <w:pitch w:val="variable"/>
  </w:font>
  <w:font w:name="Tahoma">
    <w:charset w:val="238"/>
    <w:family w:val="swiss"/>
    <w:pitch w:val="variable"/>
  </w:font>
  <w:font w:name="Courier New">
    <w:charset w:val="238"/>
    <w:family w:val="modern"/>
    <w:pitch w:val="fixed"/>
  </w:font>
  <w:font w:name="Arial Narrow">
    <w:charset w:val="238"/>
    <w:family w:val="swiss"/>
    <w:pitch w:val="variable"/>
  </w:font>
  <w:font w:name="Impact">
    <w:charset w:val="238"/>
    <w:family w:val="swiss"/>
    <w:pitch w:val="variable"/>
  </w:font>
  <w:font w:name="Meiryo">
    <w:charset w:val="238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v:group style="position:absolute;margin-left:69.419998pt;margin-top:785.940002pt;width:484.86pt;height:.1pt;mso-position-horizontal-relative:page;mso-position-vertical-relative:page;z-index:-5838" coordorigin="1388,15719" coordsize="9697,2">
          <v:shape style="position:absolute;left:1388;top:15719;width:9697;height:2" coordorigin="1388,15719" coordsize="9697,0" path="m1388,15719l11086,15719e" filled="f" stroked="t" strokeweight=".579980pt" strokecolor="#000000">
            <v:path arrowok="t"/>
          </v:shape>
        </v:group>
        <w10:wrap type="none"/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69.919998pt;margin-top:787.113403pt;width:158.106239pt;height:9.98pt;mso-position-horizontal-relative:page;mso-position-vertical-relative:page;z-index:-5837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Metodologija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vzdrževanja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in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zajema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osi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cest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1.880341pt;margin-top:787.113403pt;width:41.962909pt;height:9.98pt;mso-position-horizontal-relative:page;mso-position-vertical-relative:page;z-index:-5836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i/>
                  </w:rPr>
                  <w:t>31/03/2007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v:group style="position:absolute;margin-left:69.09446pt;margin-top:785.842651pt;width:485.460544pt;height:.1pt;mso-position-horizontal-relative:page;mso-position-vertical-relative:page;z-index:-5835" coordorigin="1382,15717" coordsize="9709,2">
          <v:shape style="position:absolute;left:1382;top:15717;width:9709;height:2" coordorigin="1382,15717" coordsize="9709,0" path="m1382,15717l11091,15717e" filled="f" stroked="t" strokeweight=".719734pt" strokecolor="#000000">
            <v:path arrowok="t"/>
          </v:shape>
        </v:group>
        <w10:wrap type="none"/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70.253662pt;margin-top:787.044922pt;width:158.535185pt;height:9.5pt;mso-position-horizontal-relative:page;mso-position-vertical-relative:page;z-index:-5834" type="#_x0000_t202" filled="f" stroked="f">
          <v:textbox inset="0,0,0,0">
            <w:txbxContent>
              <w:p>
                <w:pPr>
                  <w:spacing w:before="1" w:after="0" w:line="240" w:lineRule="auto"/>
                  <w:ind w:left="20" w:right="-43"/>
                  <w:jc w:val="left"/>
                  <w:rPr>
                    <w:rFonts w:ascii="Arial" w:hAnsi="Arial" w:cs="Arial" w:eastAsia="Arial"/>
                    <w:sz w:val="15"/>
                    <w:szCs w:val="15"/>
                  </w:rPr>
                </w:pPr>
                <w:rPr/>
                <w:r>
                  <w:rPr>
                    <w:rFonts w:ascii="Arial" w:hAnsi="Arial" w:cs="Arial" w:eastAsia="Arial"/>
                    <w:sz w:val="15"/>
                    <w:szCs w:val="15"/>
                    <w:spacing w:val="-6"/>
                    <w:w w:val="111"/>
                  </w:rPr>
                  <w:t>M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3"/>
                    <w:w w:val="111"/>
                  </w:rPr>
                  <w:t>e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1"/>
                    <w:w w:val="111"/>
                  </w:rPr>
                  <w:t>t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2"/>
                    <w:w w:val="111"/>
                  </w:rPr>
                  <w:t>o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3"/>
                    <w:w w:val="111"/>
                  </w:rPr>
                  <w:t>d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0"/>
                    <w:w w:val="111"/>
                  </w:rPr>
                  <w:t>o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000000"/>
                    <w:spacing w:val="-3"/>
                    <w:w w:val="111"/>
                  </w:rPr>
                  <w:t>l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1"/>
                  </w:rPr>
                  <w:t>o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7"/>
                    <w:w w:val="111"/>
                  </w:rPr>
                  <w:t>g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11"/>
                  </w:rPr>
                  <w:t>i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6"/>
                    <w:w w:val="111"/>
                  </w:rPr>
                  <w:t>j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1"/>
                  </w:rPr>
                  <w:t>a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9"/>
                    <w:w w:val="111"/>
                  </w:rPr>
                  <w:t> 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7"/>
                    <w:w w:val="111"/>
                  </w:rPr>
                  <w:t>v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2"/>
                    <w:w w:val="111"/>
                  </w:rPr>
                  <w:t>z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11"/>
                  </w:rPr>
                  <w:t>d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10"/>
                    <w:w w:val="111"/>
                  </w:rPr>
                  <w:t>r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1"/>
                  </w:rPr>
                  <w:t>z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0"/>
                    <w:w w:val="111"/>
                  </w:rPr>
                  <w:t>e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9"/>
                    <w:w w:val="111"/>
                  </w:rPr>
                  <w:t>v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1"/>
                    <w:w w:val="111"/>
                  </w:rPr>
                  <w:t>a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11"/>
                  </w:rPr>
                  <w:t>n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1"/>
                    <w:w w:val="111"/>
                  </w:rPr>
                  <w:t>j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1"/>
                  </w:rPr>
                  <w:t>a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18"/>
                    <w:w w:val="111"/>
                  </w:rPr>
                  <w:t> 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00"/>
                  </w:rPr>
                  <w:t>in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2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00"/>
                  </w:rPr>
                  <w:t>z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1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1"/>
                    <w:w w:val="100"/>
                  </w:rPr>
                  <w:t>j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4"/>
                    <w:w w:val="100"/>
                  </w:rPr>
                  <w:t>e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2"/>
                    <w:w w:val="100"/>
                  </w:rPr>
                  <w:t>m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00"/>
                  </w:rPr>
                  <w:t>a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3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00"/>
                  </w:rPr>
                  <w:t>o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2"/>
                    <w:w w:val="100"/>
                  </w:rPr>
                  <w:t>s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00"/>
                  </w:rPr>
                  <w:t>i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1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0"/>
                  </w:rPr>
                  <w:t>ce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9"/>
                    <w:w w:val="110"/>
                  </w:rPr>
                  <w:t>s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13"/>
                  </w:rPr>
                  <w:t>t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2.170288pt;margin-top:787.044922pt;width:42.167155pt;height:9.5pt;mso-position-horizontal-relative:page;mso-position-vertical-relative:page;z-index:-5833" type="#_x0000_t202" filled="f" stroked="f">
          <v:textbox inset="0,0,0,0">
            <w:txbxContent>
              <w:p>
                <w:pPr>
                  <w:spacing w:before="1" w:after="0" w:line="240" w:lineRule="auto"/>
                  <w:ind w:left="20" w:right="-43"/>
                  <w:jc w:val="left"/>
                  <w:rPr>
                    <w:rFonts w:ascii="Arial" w:hAnsi="Arial" w:cs="Arial" w:eastAsia="Arial"/>
                    <w:sz w:val="15"/>
                    <w:szCs w:val="15"/>
                  </w:rPr>
                </w:pPr>
                <w:rPr/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"/>
                    <w:w w:val="105"/>
                    <w:i/>
                  </w:rPr>
                  <w:t>3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33"/>
                    <w:w w:val="116"/>
                    <w:i/>
                  </w:rPr>
                  <w:t>1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93"/>
                    <w:i/>
                  </w:rPr>
                  <w:t>1031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-1"/>
                    <w:w w:val="93"/>
                    <w:i/>
                  </w:rPr>
                  <w:t>2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0"/>
                    <w:w w:val="110"/>
                    <w:i/>
                  </w:rPr>
                  <w:t>0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1F1F1F"/>
                    <w:spacing w:val="-4"/>
                    <w:w w:val="110"/>
                    <w:i/>
                  </w:rPr>
                  <w:t>0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3B3B3B"/>
                    <w:spacing w:val="0"/>
                    <w:w w:val="112"/>
                    <w:i/>
                  </w:rPr>
                  <w:t>7</w:t>
                </w:r>
                <w:r>
                  <w:rPr>
                    <w:rFonts w:ascii="Arial" w:hAnsi="Arial" w:cs="Arial" w:eastAsia="Arial"/>
                    <w:sz w:val="15"/>
                    <w:szCs w:val="15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v:group style="position:absolute;margin-left:69.419998pt;margin-top:785.940002pt;width:484.86pt;height:.1pt;mso-position-horizontal-relative:page;mso-position-vertical-relative:page;z-index:-5829" coordorigin="1388,15719" coordsize="9697,2">
          <v:shape style="position:absolute;left:1388;top:15719;width:9697;height:2" coordorigin="1388,15719" coordsize="9697,0" path="m1388,15719l11086,15719e" filled="f" stroked="t" strokeweight=".579980pt" strokecolor="#000000">
            <v:path arrowok="t"/>
          </v:shape>
        </v:group>
        <w10:wrap type="none"/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69.919998pt;margin-top:787.113403pt;width:158.106239pt;height:9.98pt;mso-position-horizontal-relative:page;mso-position-vertical-relative:page;z-index:-5828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Metodologija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vzdrževanja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in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zajema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osi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  <w:t>cest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11.880341pt;margin-top:787.113403pt;width:41.962909pt;height:9.98pt;mso-position-horizontal-relative:page;mso-position-vertical-relative:page;z-index:-5827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i/>
                  </w:rPr>
                  <w:t>31/03/2007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v:group style="position:absolute;margin-left:69.419998pt;margin-top:46.379978pt;width:484.86pt;height:.1pt;mso-position-horizontal-relative:page;mso-position-vertical-relative:page;z-index:-5841" coordorigin="1388,928" coordsize="9697,2">
          <v:shape style="position:absolute;left:1388;top:928;width:9697;height:2" coordorigin="1388,928" coordsize="9697,0" path="m1388,928l11086,928e" filled="f" stroked="t" strokeweight=".58004pt" strokecolor="#000000">
            <v:path arrowok="t"/>
          </v:shape>
        </v:group>
        <w10:wrap type="none"/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27.499878pt;margin-top:31.815924pt;width:26.337601pt;height:14pt;mso-position-horizontal-relative:page;mso-position-vertical-relative:page;z-index:-5840" type="#_x0000_t202" filled="f" stroked="f">
          <v:textbox inset="0,0,0,0">
            <w:txbxContent>
              <w:p>
                <w:pPr>
                  <w:spacing w:before="0" w:after="0" w:line="265" w:lineRule="exact"/>
                  <w:ind w:left="40" w:right="-56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Pr/>
                <w:r>
                  <w:rPr>
                    <w:rFonts w:ascii="Arial" w:hAnsi="Arial" w:cs="Arial" w:eastAsia="Arial"/>
                    <w:sz w:val="24"/>
                    <w:szCs w:val="24"/>
                    <w:b/>
                    <w:bCs/>
                    <w:i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4"/>
                    <w:szCs w:val="24"/>
                    <w:spacing w:val="0"/>
                    <w:w w:val="100"/>
                    <w:b/>
                    <w:bCs/>
                    <w:i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1/67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4"/>
                    <w:szCs w:val="24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69.919998pt;margin-top:35.073387pt;width:326.499951pt;height:9.98pt;mso-position-horizontal-relative:page;mso-position-vertical-relative:page;z-index:-5839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  <w:b/>
                    <w:bCs/>
                    <w:i/>
                  </w:rPr>
                  <w:t>M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to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d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gija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0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vzdržev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nja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4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2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državn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h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7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cest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2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p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avitvi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j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p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tk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vn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ga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1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m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v:group style="position:absolute;margin-left:69.419998pt;margin-top:46.379978pt;width:484.86pt;height:.1pt;mso-position-horizontal-relative:page;mso-position-vertical-relative:page;z-index:-5832" coordorigin="1388,928" coordsize="9697,2">
          <v:shape style="position:absolute;left:1388;top:928;width:9697;height:2" coordorigin="1388,928" coordsize="9697,0" path="m1388,928l11086,928e" filled="f" stroked="t" strokeweight=".58004pt" strokecolor="#000000">
            <v:path arrowok="t"/>
          </v:shape>
        </v:group>
        <w10:wrap type="none"/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520.840027pt;margin-top:31.815924pt;width:33.006001pt;height:14pt;mso-position-horizontal-relative:page;mso-position-vertical-relative:page;z-index:-5831" type="#_x0000_t202" filled="f" stroked="f">
          <v:textbox inset="0,0,0,0">
            <w:txbxContent>
              <w:p>
                <w:pPr>
                  <w:spacing w:before="0" w:after="0" w:line="265" w:lineRule="exact"/>
                  <w:ind w:left="40" w:right="-56"/>
                  <w:jc w:val="left"/>
                  <w:rPr>
                    <w:rFonts w:ascii="Arial" w:hAnsi="Arial" w:cs="Arial" w:eastAsia="Arial"/>
                    <w:sz w:val="24"/>
                    <w:szCs w:val="24"/>
                  </w:rPr>
                </w:pPr>
                <w:rPr/>
                <w:r>
                  <w:rPr>
                    <w:rFonts w:ascii="Arial" w:hAnsi="Arial" w:cs="Arial" w:eastAsia="Arial"/>
                    <w:sz w:val="24"/>
                    <w:szCs w:val="24"/>
                    <w:b/>
                    <w:bCs/>
                    <w:i/>
                  </w:rPr>
                </w:r>
                <w:r>
                  <w:rPr/>
                  <w:fldChar w:fldCharType="begin"/>
                </w:r>
                <w:r>
                  <w:rPr>
                    <w:rFonts w:ascii="Arial" w:hAnsi="Arial" w:cs="Arial" w:eastAsia="Arial"/>
                    <w:sz w:val="24"/>
                    <w:szCs w:val="24"/>
                    <w:spacing w:val="0"/>
                    <w:w w:val="100"/>
                    <w:b/>
                    <w:bCs/>
                    <w:i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10/67</w:t>
                </w:r>
                <w:r>
                  <w:rPr/>
                  <w:fldChar w:fldCharType="end"/>
                </w:r>
                <w:r>
                  <w:rPr>
                    <w:rFonts w:ascii="Arial" w:hAnsi="Arial" w:cs="Arial" w:eastAsia="Arial"/>
                    <w:sz w:val="24"/>
                    <w:szCs w:val="24"/>
                    <w:spacing w:val="0"/>
                    <w:w w:val="100"/>
                  </w:rPr>
                </w:r>
              </w:p>
            </w:txbxContent>
          </v:textbox>
        </v:shape>
      </w:pict>
    </w:r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69.919998pt;margin-top:35.073387pt;width:326.499951pt;height:9.98pt;mso-position-horizontal-relative:page;mso-position-vertical-relative:page;z-index:-5830" type="#_x0000_t202" filled="f" stroked="f">
          <v:textbox inset="0,0,0,0">
            <w:txbxContent>
              <w:p>
                <w:pPr>
                  <w:spacing w:before="0" w:after="0" w:line="183" w:lineRule="exact"/>
                  <w:ind w:left="20" w:right="-44"/>
                  <w:jc w:val="left"/>
                  <w:rPr>
                    <w:rFonts w:ascii="Arial" w:hAnsi="Arial" w:cs="Arial" w:eastAsia="Arial"/>
                    <w:sz w:val="16"/>
                    <w:szCs w:val="16"/>
                  </w:rPr>
                </w:pPr>
                <w:rPr/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  <w:b/>
                    <w:bCs/>
                    <w:i/>
                  </w:rPr>
                  <w:t>M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to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d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gija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0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vzdržev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nja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oja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4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2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državn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h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7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cest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2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p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os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t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avitvi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j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9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p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tk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vn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ga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-11"/>
                    <w:w w:val="100"/>
                    <w:b/>
                    <w:bCs/>
                    <w:i/>
                  </w:rPr>
                  <w:t> 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m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o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de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1"/>
                    <w:w w:val="100"/>
                    <w:b/>
                    <w:bCs/>
                    <w:i/>
                  </w:rPr>
                  <w:t>l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  <w:b/>
                    <w:bCs/>
                    <w:i/>
                  </w:rPr>
                  <w:t>a</w:t>
                </w:r>
                <w:r>
                  <w:rPr>
                    <w:rFonts w:ascii="Arial" w:hAnsi="Arial" w:cs="Arial" w:eastAsia="Arial"/>
                    <w:sz w:val="16"/>
                    <w:szCs w:val="16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styles" Target="styles.xml"/><Relationship Id="rId4" Type="http://schemas.openxmlformats.org/officeDocument/2006/relationships/fontTable" Target="fontTable.xml"/><Relationship Id="rId5" Type="http://schemas.openxmlformats.org/officeDocument/2006/relationships/theme" Target="theme/theme1.xml"/><Relationship Id="rId6" Type="http://schemas.openxmlformats.org/officeDocument/2006/relationships/settings" Target="settings.xml"/><Relationship Id="rId7" Type="http://schemas.openxmlformats.org/officeDocument/2006/relationships/header" Target="header1.xml"/><Relationship Id="rId8" Type="http://schemas.openxmlformats.org/officeDocument/2006/relationships/footer" Target="footer1.xml"/><Relationship Id="rId9" Type="http://schemas.openxmlformats.org/officeDocument/2006/relationships/header" Target="header2.xml"/><Relationship Id="rId10" Type="http://schemas.openxmlformats.org/officeDocument/2006/relationships/footer" Target="footer2.xml"/><Relationship Id="rId11" Type="http://schemas.openxmlformats.org/officeDocument/2006/relationships/image" Target="media/image1.png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image" Target="media/image2.jpg"/><Relationship Id="rId15" Type="http://schemas.openxmlformats.org/officeDocument/2006/relationships/image" Target="media/image3.png"/><Relationship Id="rId16" Type="http://schemas.openxmlformats.org/officeDocument/2006/relationships/image" Target="media/image4.png"/><Relationship Id="rId17" Type="http://schemas.openxmlformats.org/officeDocument/2006/relationships/image" Target="media/image5.png"/><Relationship Id="rId18" Type="http://schemas.openxmlformats.org/officeDocument/2006/relationships/image" Target="media/image6.png"/><Relationship Id="rId19" Type="http://schemas.openxmlformats.org/officeDocument/2006/relationships/image" Target="media/image7.png"/><Relationship Id="rId20" Type="http://schemas.openxmlformats.org/officeDocument/2006/relationships/image" Target="media/image8.pn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image" Target="media/image11.png"/><Relationship Id="rId24" Type="http://schemas.openxmlformats.org/officeDocument/2006/relationships/image" Target="media/image12.png"/><Relationship Id="rId25" Type="http://schemas.openxmlformats.org/officeDocument/2006/relationships/image" Target="media/image13.png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image" Target="media/image17.png"/><Relationship Id="rId30" Type="http://schemas.openxmlformats.org/officeDocument/2006/relationships/image" Target="media/image18.png"/><Relationship Id="rId31" Type="http://schemas.openxmlformats.org/officeDocument/2006/relationships/image" Target="media/image19.png"/><Relationship Id="rId32" Type="http://schemas.openxmlformats.org/officeDocument/2006/relationships/image" Target="media/image20.png"/><Relationship Id="rId33" Type="http://schemas.openxmlformats.org/officeDocument/2006/relationships/image" Target="media/image21.png"/><Relationship Id="rId34" Type="http://schemas.openxmlformats.org/officeDocument/2006/relationships/image" Target="media/image22.png"/><Relationship Id="rId35" Type="http://schemas.openxmlformats.org/officeDocument/2006/relationships/image" Target="media/image23.jpg"/><Relationship Id="rId36" Type="http://schemas.openxmlformats.org/officeDocument/2006/relationships/image" Target="media/image24.png"/><Relationship Id="rId37" Type="http://schemas.openxmlformats.org/officeDocument/2006/relationships/image" Target="media/image25.png"/><Relationship Id="rId38" Type="http://schemas.openxmlformats.org/officeDocument/2006/relationships/image" Target="media/image26.png"/><Relationship Id="rId39" Type="http://schemas.openxmlformats.org/officeDocument/2006/relationships/image" Target="media/image27.png"/><Relationship Id="rId40" Type="http://schemas.openxmlformats.org/officeDocument/2006/relationships/image" Target="media/image28.jpg"/><Relationship Id="rId41" Type="http://schemas.openxmlformats.org/officeDocument/2006/relationships/image" Target="media/image29.png"/><Relationship Id="rId42" Type="http://schemas.openxmlformats.org/officeDocument/2006/relationships/image" Target="media/image30.png"/><Relationship Id="rId43" Type="http://schemas.openxmlformats.org/officeDocument/2006/relationships/image" Target="media/image31.png"/><Relationship Id="rId44" Type="http://schemas.openxmlformats.org/officeDocument/2006/relationships/image" Target="media/image32.png"/><Relationship Id="rId45" Type="http://schemas.openxmlformats.org/officeDocument/2006/relationships/image" Target="media/image33.png"/><Relationship Id="rId46" Type="http://schemas.openxmlformats.org/officeDocument/2006/relationships/image" Target="media/image34.png"/><Relationship Id="rId47" Type="http://schemas.openxmlformats.org/officeDocument/2006/relationships/image" Target="media/image35.png"/><Relationship Id="rId48" Type="http://schemas.openxmlformats.org/officeDocument/2006/relationships/image" Target="media/image36.png"/><Relationship Id="rId49" Type="http://schemas.openxmlformats.org/officeDocument/2006/relationships/image" Target="media/image37.png"/><Relationship Id="rId50" Type="http://schemas.openxmlformats.org/officeDocument/2006/relationships/image" Target="media/image38.png"/><Relationship Id="rId51" Type="http://schemas.openxmlformats.org/officeDocument/2006/relationships/image" Target="media/image39.png"/><Relationship Id="rId52" Type="http://schemas.openxmlformats.org/officeDocument/2006/relationships/image" Target="media/image40.png"/><Relationship Id="rId53" Type="http://schemas.openxmlformats.org/officeDocument/2006/relationships/image" Target="media/image41.png"/><Relationship Id="rId54" Type="http://schemas.openxmlformats.org/officeDocument/2006/relationships/image" Target="media/image42.png"/><Relationship Id="rId55" Type="http://schemas.openxmlformats.org/officeDocument/2006/relationships/image" Target="media/image43.jpg"/><Relationship Id="rId56" Type="http://schemas.openxmlformats.org/officeDocument/2006/relationships/image" Target="media/image44.jpg"/><Relationship Id="rId57" Type="http://schemas.openxmlformats.org/officeDocument/2006/relationships/image" Target="media/image45.jpg"/><Relationship Id="rId58" Type="http://schemas.openxmlformats.org/officeDocument/2006/relationships/image" Target="media/image46.jpg"/><Relationship Id="rId59" Type="http://schemas.openxmlformats.org/officeDocument/2006/relationships/image" Target="media/image47.jpg"/><Relationship Id="rId60" Type="http://schemas.openxmlformats.org/officeDocument/2006/relationships/image" Target="media/image48.jpg"/><Relationship Id="rId61" Type="http://schemas.openxmlformats.org/officeDocument/2006/relationships/image" Target="media/image49.png"/><Relationship Id="rId62" Type="http://schemas.openxmlformats.org/officeDocument/2006/relationships/image" Target="media/image50.jpg"/><Relationship Id="rId63" Type="http://schemas.openxmlformats.org/officeDocument/2006/relationships/image" Target="media/image51.jpg"/><Relationship Id="rId64" Type="http://schemas.openxmlformats.org/officeDocument/2006/relationships/image" Target="media/image52.jpg"/><Relationship Id="rId65" Type="http://schemas.openxmlformats.org/officeDocument/2006/relationships/image" Target="media/image53.png"/><Relationship Id="rId66" Type="http://schemas.openxmlformats.org/officeDocument/2006/relationships/image" Target="media/image54.png"/><Relationship Id="rId67" Type="http://schemas.openxmlformats.org/officeDocument/2006/relationships/image" Target="media/image55.png"/><Relationship Id="rId68" Type="http://schemas.openxmlformats.org/officeDocument/2006/relationships/image" Target="media/image56.jpg"/><Relationship Id="rId69" Type="http://schemas.openxmlformats.org/officeDocument/2006/relationships/image" Target="media/image57.jpg"/><Relationship Id="rId70" Type="http://schemas.openxmlformats.org/officeDocument/2006/relationships/image" Target="media/image58.png"/><Relationship Id="rId71" Type="http://schemas.openxmlformats.org/officeDocument/2006/relationships/image" Target="media/image59.png"/><Relationship Id="rId72" Type="http://schemas.openxmlformats.org/officeDocument/2006/relationships/image" Target="media/image60.png"/><Relationship Id="rId73" Type="http://schemas.openxmlformats.org/officeDocument/2006/relationships/image" Target="media/image61.png"/><Relationship Id="rId74" Type="http://schemas.openxmlformats.org/officeDocument/2006/relationships/image" Target="media/image62.png"/><Relationship Id="rId75" Type="http://schemas.openxmlformats.org/officeDocument/2006/relationships/image" Target="media/image63.png"/><Relationship Id="rId76" Type="http://schemas.openxmlformats.org/officeDocument/2006/relationships/image" Target="media/image64.png"/><Relationship Id="rId77" Type="http://schemas.openxmlformats.org/officeDocument/2006/relationships/image" Target="media/image65.png"/><Relationship Id="rId78" Type="http://schemas.openxmlformats.org/officeDocument/2006/relationships/image" Target="media/image66.png"/><Relationship Id="rId79" Type="http://schemas.openxmlformats.org/officeDocument/2006/relationships/image" Target="media/image67.png"/><Relationship Id="rId80" Type="http://schemas.openxmlformats.org/officeDocument/2006/relationships/image" Target="media/image68.png"/><Relationship Id="rId81" Type="http://schemas.openxmlformats.org/officeDocument/2006/relationships/image" Target="media/image69.png"/><Relationship Id="rId82" Type="http://schemas.openxmlformats.org/officeDocument/2006/relationships/image" Target="media/image70.png"/><Relationship Id="rId83" Type="http://schemas.openxmlformats.org/officeDocument/2006/relationships/image" Target="media/image71.png"/><Relationship Id="rId84" Type="http://schemas.openxmlformats.org/officeDocument/2006/relationships/image" Target="media/image72.png"/><Relationship Id="rId85" Type="http://schemas.openxmlformats.org/officeDocument/2006/relationships/image" Target="media/image73.png"/><Relationship Id="rId86" Type="http://schemas.openxmlformats.org/officeDocument/2006/relationships/image" Target="media/image74.png"/><Relationship Id="rId87" Type="http://schemas.openxmlformats.org/officeDocument/2006/relationships/image" Target="media/image75.png"/><Relationship Id="rId88" Type="http://schemas.openxmlformats.org/officeDocument/2006/relationships/image" Target="media/image76.png"/><Relationship Id="rId89" Type="http://schemas.openxmlformats.org/officeDocument/2006/relationships/image" Target="media/image77.png"/><Relationship Id="rId90" Type="http://schemas.openxmlformats.org/officeDocument/2006/relationships/image" Target="media/image78.png"/><Relationship Id="rId91" Type="http://schemas.openxmlformats.org/officeDocument/2006/relationships/image" Target="media/image79.png"/><Relationship Id="rId92" Type="http://schemas.openxmlformats.org/officeDocument/2006/relationships/image" Target="media/image80.png"/><Relationship Id="rId93" Type="http://schemas.openxmlformats.org/officeDocument/2006/relationships/image" Target="media/image81.png"/><Relationship Id="rId94" Type="http://schemas.openxmlformats.org/officeDocument/2006/relationships/image" Target="media/image82.png"/><Relationship Id="rId95" Type="http://schemas.openxmlformats.org/officeDocument/2006/relationships/image" Target="media/image83.png"/><Relationship Id="rId96" Type="http://schemas.openxmlformats.org/officeDocument/2006/relationships/image" Target="media/image84.png"/><Relationship Id="rId97" Type="http://schemas.openxmlformats.org/officeDocument/2006/relationships/image" Target="media/image85.png"/><Relationship Id="rId98" Type="http://schemas.openxmlformats.org/officeDocument/2006/relationships/image" Target="media/image86.png"/><Relationship Id="rId99" Type="http://schemas.openxmlformats.org/officeDocument/2006/relationships/image" Target="media/image87.png"/><Relationship Id="rId100" Type="http://schemas.openxmlformats.org/officeDocument/2006/relationships/image" Target="media/image88.png"/><Relationship Id="rId101" Type="http://schemas.openxmlformats.org/officeDocument/2006/relationships/image" Target="media/image89.png"/><Relationship Id="rId102" Type="http://schemas.openxmlformats.org/officeDocument/2006/relationships/image" Target="media/image90.png"/><Relationship Id="rId103" Type="http://schemas.openxmlformats.org/officeDocument/2006/relationships/image" Target="media/image91.png"/><Relationship Id="rId104" Type="http://schemas.openxmlformats.org/officeDocument/2006/relationships/image" Target="media/image92.png"/><Relationship Id="rId105" Type="http://schemas.openxmlformats.org/officeDocument/2006/relationships/image" Target="media/image93.png"/><Relationship Id="rId106" Type="http://schemas.openxmlformats.org/officeDocument/2006/relationships/image" Target="media/image94.png"/><Relationship Id="rId107" Type="http://schemas.openxmlformats.org/officeDocument/2006/relationships/image" Target="media/image95.png"/><Relationship Id="rId108" Type="http://schemas.openxmlformats.org/officeDocument/2006/relationships/image" Target="media/image96.png"/><Relationship Id="rId109" Type="http://schemas.openxmlformats.org/officeDocument/2006/relationships/image" Target="media/image97.png"/><Relationship Id="rId110" Type="http://schemas.openxmlformats.org/officeDocument/2006/relationships/image" Target="media/image98.png"/><Relationship Id="rId111" Type="http://schemas.openxmlformats.org/officeDocument/2006/relationships/image" Target="media/image99.png"/><Relationship Id="rId112" Type="http://schemas.openxmlformats.org/officeDocument/2006/relationships/image" Target="media/image100.png"/><Relationship Id="rId113" Type="http://schemas.openxmlformats.org/officeDocument/2006/relationships/image" Target="media/image101.png"/><Relationship Id="rId114" Type="http://schemas.openxmlformats.org/officeDocument/2006/relationships/image" Target="media/image102.png"/><Relationship Id="rId115" Type="http://schemas.openxmlformats.org/officeDocument/2006/relationships/image" Target="media/image103.png"/><Relationship Id="rId116" Type="http://schemas.openxmlformats.org/officeDocument/2006/relationships/image" Target="media/image104.png"/><Relationship Id="rId117" Type="http://schemas.openxmlformats.org/officeDocument/2006/relationships/image" Target="media/image105.png"/><Relationship Id="rId118" Type="http://schemas.openxmlformats.org/officeDocument/2006/relationships/image" Target="media/image106.png"/><Relationship Id="rId119" Type="http://schemas.openxmlformats.org/officeDocument/2006/relationships/image" Target="media/image107.png"/><Relationship Id="rId120" Type="http://schemas.openxmlformats.org/officeDocument/2006/relationships/image" Target="media/image108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ASvigelj</dc:creator>
  <dc:title>Microsoft Word - P3_Metodologija_v8.doc</dc:title>
  <dcterms:created xsi:type="dcterms:W3CDTF">2012-04-13T09:20:02Z</dcterms:created>
  <dcterms:modified xsi:type="dcterms:W3CDTF">2012-04-13T09:20:02Z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2007-04-10T00:00:00Z</vt:filetime>
  </property>
  <property fmtid="{D5CDD505-2E9C-101B-9397-08002B2CF9AE}" pid="3" name="LastSaved">
    <vt:filetime>2012-04-13T00:00:00Z</vt:filetime>
  </property>
</Properties>
</file>