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F52" w:rsidRPr="001E4F52" w:rsidRDefault="001E4F52" w:rsidP="001E4F52">
      <w:pPr>
        <w:pStyle w:val="Naslov1"/>
        <w:tabs>
          <w:tab w:val="left" w:pos="945"/>
        </w:tabs>
        <w:jc w:val="left"/>
        <w:rPr>
          <w:rFonts w:ascii="Arial" w:hAnsi="Arial" w:cs="Arial"/>
          <w:szCs w:val="28"/>
        </w:rPr>
      </w:pPr>
      <w:bookmarkStart w:id="0" w:name="_GoBack"/>
      <w:bookmarkEnd w:id="0"/>
      <w:r w:rsidRPr="001E4F52">
        <w:rPr>
          <w:rFonts w:ascii="Arial" w:hAnsi="Arial" w:cs="Arial"/>
          <w:szCs w:val="28"/>
        </w:rPr>
        <w:t>Št. zadeve: 4</w:t>
      </w:r>
      <w:r w:rsidR="00F7711B">
        <w:rPr>
          <w:rFonts w:ascii="Arial" w:hAnsi="Arial" w:cs="Arial"/>
          <w:szCs w:val="28"/>
        </w:rPr>
        <w:t>3</w:t>
      </w:r>
      <w:r w:rsidR="00066561">
        <w:rPr>
          <w:rFonts w:ascii="Arial" w:hAnsi="Arial" w:cs="Arial"/>
          <w:szCs w:val="28"/>
        </w:rPr>
        <w:t>0</w:t>
      </w:r>
      <w:r w:rsidRPr="001E4F52">
        <w:rPr>
          <w:rFonts w:ascii="Arial" w:hAnsi="Arial" w:cs="Arial"/>
          <w:szCs w:val="28"/>
        </w:rPr>
        <w:t>-</w:t>
      </w:r>
      <w:r w:rsidR="0005215F">
        <w:rPr>
          <w:rFonts w:ascii="Arial" w:hAnsi="Arial" w:cs="Arial"/>
          <w:szCs w:val="28"/>
        </w:rPr>
        <w:t>28</w:t>
      </w:r>
      <w:r w:rsidRPr="001E4F52">
        <w:rPr>
          <w:rFonts w:ascii="Arial" w:hAnsi="Arial" w:cs="Arial"/>
          <w:szCs w:val="28"/>
        </w:rPr>
        <w:t>/201</w:t>
      </w:r>
      <w:r w:rsidR="0005215F">
        <w:rPr>
          <w:rFonts w:ascii="Arial" w:hAnsi="Arial" w:cs="Arial"/>
          <w:szCs w:val="28"/>
        </w:rPr>
        <w:t>8</w:t>
      </w:r>
    </w:p>
    <w:p w:rsidR="001E4F52" w:rsidRDefault="001E4F52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DF6716" w:rsidRDefault="00DF6716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OVOJNICA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567"/>
        <w:gridCol w:w="2069"/>
        <w:gridCol w:w="2069"/>
        <w:gridCol w:w="2070"/>
      </w:tblGrid>
      <w:tr w:rsidR="008767C3" w:rsidRPr="001B422B" w:rsidTr="0052044C">
        <w:trPr>
          <w:trHeight w:val="266"/>
          <w:jc w:val="center"/>
        </w:trPr>
        <w:tc>
          <w:tcPr>
            <w:tcW w:w="6208" w:type="dxa"/>
            <w:gridSpan w:val="3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Prejem vloge </w:t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(izpolni prejemnik)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:</w:t>
            </w: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Datum in ura: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Zap št.: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Ponudba/Prijava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Sprememba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3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Umik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Podpis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pooblaščene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osebe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Žig:</w:t>
            </w: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Javno naročilo (predmet):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6208" w:type="dxa"/>
            <w:gridSpan w:val="3"/>
            <w:shd w:val="clear" w:color="auto" w:fill="auto"/>
            <w:vAlign w:val="center"/>
          </w:tcPr>
          <w:p w:rsidR="006A1374" w:rsidRPr="002E5981" w:rsidRDefault="00066561" w:rsidP="00876860">
            <w:pPr>
              <w:spacing w:after="0" w:line="240" w:lineRule="auto"/>
              <w:jc w:val="both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066561">
              <w:rPr>
                <w:rFonts w:ascii="Verdana" w:hAnsi="Verdana"/>
                <w:b/>
                <w:sz w:val="24"/>
                <w:szCs w:val="24"/>
                <w:lang w:val="sl-SI"/>
              </w:rPr>
              <w:t>Upravljanje in vzdrževanje objektov, garaž</w:t>
            </w:r>
            <w:r w:rsidR="00876860">
              <w:rPr>
                <w:rFonts w:ascii="Verdana" w:hAnsi="Verdana"/>
                <w:b/>
                <w:sz w:val="24"/>
                <w:szCs w:val="24"/>
                <w:lang w:val="sl-SI"/>
              </w:rPr>
              <w:t>e</w:t>
            </w:r>
            <w:r w:rsidRPr="00066561">
              <w:rPr>
                <w:rFonts w:ascii="Verdana" w:hAnsi="Verdana"/>
                <w:b/>
                <w:sz w:val="24"/>
                <w:szCs w:val="24"/>
                <w:lang w:val="sl-SI"/>
              </w:rPr>
              <w:t>, vgrajenih sistemov in naprav ter urejanje funkcionalnega zemljišča in garaž</w:t>
            </w:r>
            <w:r w:rsidR="00876860">
              <w:rPr>
                <w:rFonts w:ascii="Verdana" w:hAnsi="Verdana"/>
                <w:b/>
                <w:sz w:val="24"/>
                <w:szCs w:val="24"/>
                <w:lang w:val="sl-SI"/>
              </w:rPr>
              <w:t>e</w:t>
            </w:r>
            <w:r w:rsidRPr="0006656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na objektih 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MZZ 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 w:val="restart"/>
            <w:shd w:val="clear" w:color="auto" w:fill="auto"/>
            <w:vAlign w:val="center"/>
          </w:tcPr>
          <w:p w:rsidR="00481F97" w:rsidRDefault="00EE5616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instrText xml:space="preserve"> DOCPROPERTY  "MFiles_P1052"  \* MERGEFORMAT </w:instrTex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separate"/>
            </w:r>
            <w:r w:rsidR="00481F97">
              <w:rPr>
                <w:rFonts w:ascii="Verdana" w:hAnsi="Verdana"/>
                <w:b/>
                <w:sz w:val="24"/>
                <w:szCs w:val="24"/>
                <w:lang w:val="sl-SI"/>
              </w:rPr>
              <w:t>REPUBLIKA SLOVENIJA</w:t>
            </w:r>
          </w:p>
          <w:p w:rsidR="00481F97" w:rsidRDefault="00481F97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MINISTRSTVO ZA ZUNANJE ZADEVE</w:t>
            </w:r>
          </w:p>
          <w:p w:rsidR="00481F97" w:rsidRDefault="00481F97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Prešernova cesta 25</w:t>
            </w:r>
          </w:p>
          <w:p w:rsidR="00481F97" w:rsidRDefault="00481F97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1000 Ljubljana</w:t>
            </w:r>
          </w:p>
          <w:p w:rsidR="004E1B8F" w:rsidRPr="002E5981" w:rsidRDefault="00EE5616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end"/>
            </w: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D87249" w:rsidP="0005215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="00D37E30">
              <w:rPr>
                <w:rFonts w:ascii="Verdana" w:hAnsi="Verdana"/>
                <w:sz w:val="24"/>
                <w:szCs w:val="24"/>
                <w:lang w:val="sl-SI"/>
              </w:rPr>
              <w:t>0</w:t>
            </w:r>
            <w:r w:rsidR="0005215F">
              <w:rPr>
                <w:rFonts w:ascii="Verdana" w:hAnsi="Verdana"/>
                <w:sz w:val="24"/>
                <w:szCs w:val="24"/>
                <w:lang w:val="sl-SI"/>
              </w:rPr>
              <w:t>07</w:t>
            </w:r>
            <w:r w:rsidR="00481F97">
              <w:rPr>
                <w:rFonts w:ascii="Verdana" w:hAnsi="Verdana"/>
                <w:sz w:val="24"/>
                <w:szCs w:val="24"/>
                <w:lang w:val="sl-SI"/>
              </w:rPr>
              <w:t>/1</w:t>
            </w:r>
            <w:r w:rsidR="0005215F">
              <w:rPr>
                <w:rFonts w:ascii="Verdana" w:hAnsi="Verdana"/>
                <w:sz w:val="24"/>
                <w:szCs w:val="24"/>
                <w:lang w:val="sl-SI"/>
              </w:rPr>
              <w:t>8</w:t>
            </w:r>
            <w:r w:rsidR="00481F97">
              <w:rPr>
                <w:rFonts w:ascii="Verdana" w:hAnsi="Verdana"/>
                <w:sz w:val="24"/>
                <w:szCs w:val="24"/>
                <w:lang w:val="sl-SI"/>
              </w:rPr>
              <w:t xml:space="preserve"> JN MZZ</w:t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F62D01" w:rsidRDefault="00E9495A" w:rsidP="00FD1900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20</w:t>
            </w:r>
            <w:r w:rsidR="00E33808">
              <w:rPr>
                <w:rFonts w:ascii="Verdana" w:hAnsi="Verdana"/>
                <w:b/>
                <w:noProof/>
                <w:sz w:val="24"/>
                <w:szCs w:val="24"/>
              </w:rPr>
              <w:t xml:space="preserve">. </w:t>
            </w:r>
            <w:r w:rsidR="0005215F">
              <w:rPr>
                <w:rFonts w:ascii="Verdana" w:hAnsi="Verdana"/>
                <w:b/>
                <w:noProof/>
                <w:sz w:val="24"/>
                <w:szCs w:val="24"/>
              </w:rPr>
              <w:t>7</w:t>
            </w:r>
            <w:r w:rsidR="00E33808">
              <w:rPr>
                <w:rFonts w:ascii="Verdana" w:hAnsi="Verdana"/>
                <w:b/>
                <w:noProof/>
                <w:sz w:val="24"/>
                <w:szCs w:val="24"/>
              </w:rPr>
              <w:t>. 201</w:t>
            </w:r>
            <w:r w:rsidR="0005215F">
              <w:rPr>
                <w:rFonts w:ascii="Verdana" w:hAnsi="Verdana"/>
                <w:b/>
                <w:noProof/>
                <w:sz w:val="24"/>
                <w:szCs w:val="24"/>
              </w:rPr>
              <w:t>8</w:t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"MFiles_P1053"  \* MERGEFORMAT </w:instrText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691848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481F97"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FD1900"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481F97">
              <w:rPr>
                <w:rFonts w:ascii="Verdana" w:hAnsi="Verdana"/>
                <w:b/>
                <w:noProof/>
                <w:sz w:val="24"/>
                <w:szCs w:val="24"/>
              </w:rPr>
              <w:t>:00</w:t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E232E5" w:rsidRPr="001B422B" w:rsidTr="0052044C">
        <w:trPr>
          <w:trHeight w:val="266"/>
          <w:jc w:val="center"/>
        </w:trPr>
        <w:tc>
          <w:tcPr>
            <w:tcW w:w="12983" w:type="dxa"/>
            <w:gridSpan w:val="7"/>
            <w:shd w:val="clear" w:color="auto" w:fill="auto"/>
            <w:vAlign w:val="center"/>
          </w:tcPr>
          <w:p w:rsidR="00E232E5" w:rsidRPr="002E5981" w:rsidRDefault="00A7308F" w:rsidP="0064117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PONUDBA, NE ODPIRAJ !</w:t>
            </w:r>
          </w:p>
        </w:tc>
      </w:tr>
    </w:tbl>
    <w:p w:rsidR="00FC2079" w:rsidRPr="00DF6716" w:rsidRDefault="00FC2079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sectPr w:rsidR="00FC2079" w:rsidRPr="00DF6716" w:rsidSect="006A1374">
      <w:headerReference w:type="default" r:id="rId8"/>
      <w:footerReference w:type="default" r:id="rId9"/>
      <w:pgSz w:w="15840" w:h="12240" w:orient="landscape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A70" w:rsidRDefault="00907A70" w:rsidP="00085AF6">
      <w:pPr>
        <w:spacing w:after="0" w:line="240" w:lineRule="auto"/>
      </w:pPr>
      <w:r>
        <w:separator/>
      </w:r>
    </w:p>
  </w:endnote>
  <w:endnote w:type="continuationSeparator" w:id="0">
    <w:p w:rsidR="00907A70" w:rsidRDefault="00907A70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6588"/>
      <w:gridCol w:w="6588"/>
    </w:tblGrid>
    <w:tr w:rsidR="0092232F" w:rsidRPr="001774F3" w:rsidTr="001E4F52">
      <w:tc>
        <w:tcPr>
          <w:tcW w:w="6588" w:type="dxa"/>
          <w:shd w:val="clear" w:color="auto" w:fill="auto"/>
        </w:tcPr>
        <w:p w:rsidR="0092232F" w:rsidRPr="001774F3" w:rsidRDefault="0092232F" w:rsidP="00E06846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:rsidR="0092232F" w:rsidRPr="001774F3" w:rsidRDefault="0092232F" w:rsidP="00DF74EF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:rsidR="0092232F" w:rsidRPr="003F183E" w:rsidRDefault="0092232F">
    <w:pPr>
      <w:pStyle w:val="Footer"/>
      <w:rPr>
        <w:rFonts w:ascii="Verdana" w:hAnsi="Verdana"/>
        <w:sz w:val="16"/>
        <w:szCs w:val="16"/>
        <w:lang w:val="sl-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A70" w:rsidRDefault="00907A70" w:rsidP="00085AF6">
      <w:pPr>
        <w:spacing w:after="0" w:line="240" w:lineRule="auto"/>
      </w:pPr>
      <w:r>
        <w:separator/>
      </w:r>
    </w:p>
  </w:footnote>
  <w:footnote w:type="continuationSeparator" w:id="0">
    <w:p w:rsidR="00907A70" w:rsidRDefault="00907A70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92232F" w:rsidRPr="001B422B" w:rsidTr="001B422B">
      <w:tc>
        <w:tcPr>
          <w:tcW w:w="6588" w:type="dxa"/>
          <w:shd w:val="clear" w:color="auto" w:fill="auto"/>
        </w:tcPr>
        <w:p w:rsidR="0092232F" w:rsidRPr="001B422B" w:rsidRDefault="0092232F" w:rsidP="00E06846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Obrazec P-1</w:t>
          </w:r>
        </w:p>
      </w:tc>
      <w:tc>
        <w:tcPr>
          <w:tcW w:w="6588" w:type="dxa"/>
          <w:shd w:val="clear" w:color="auto" w:fill="auto"/>
        </w:tcPr>
        <w:p w:rsidR="0092232F" w:rsidRPr="001B422B" w:rsidRDefault="0092232F" w:rsidP="00E06846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Ovojnica</w:t>
          </w:r>
        </w:p>
      </w:tc>
    </w:tr>
  </w:tbl>
  <w:p w:rsidR="0092232F" w:rsidRDefault="0092232F" w:rsidP="001E4F52">
    <w:pPr>
      <w:pStyle w:val="Header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6716"/>
    <w:rsid w:val="0005215F"/>
    <w:rsid w:val="00066561"/>
    <w:rsid w:val="000751E4"/>
    <w:rsid w:val="00085AF6"/>
    <w:rsid w:val="00086745"/>
    <w:rsid w:val="00094C31"/>
    <w:rsid w:val="000A49F6"/>
    <w:rsid w:val="000D4A21"/>
    <w:rsid w:val="001B422B"/>
    <w:rsid w:val="001E4F52"/>
    <w:rsid w:val="00210A5B"/>
    <w:rsid w:val="00214E36"/>
    <w:rsid w:val="002703C8"/>
    <w:rsid w:val="00276625"/>
    <w:rsid w:val="002B40E7"/>
    <w:rsid w:val="002E596A"/>
    <w:rsid w:val="002E5981"/>
    <w:rsid w:val="00310902"/>
    <w:rsid w:val="00322D17"/>
    <w:rsid w:val="003471F8"/>
    <w:rsid w:val="00353FCF"/>
    <w:rsid w:val="003657C7"/>
    <w:rsid w:val="003E1DCA"/>
    <w:rsid w:val="003E46C2"/>
    <w:rsid w:val="003F183E"/>
    <w:rsid w:val="0047267E"/>
    <w:rsid w:val="00481F97"/>
    <w:rsid w:val="00483255"/>
    <w:rsid w:val="004C551E"/>
    <w:rsid w:val="004E1B8F"/>
    <w:rsid w:val="0052044C"/>
    <w:rsid w:val="00550DE1"/>
    <w:rsid w:val="005F7F0A"/>
    <w:rsid w:val="006004FC"/>
    <w:rsid w:val="0064117C"/>
    <w:rsid w:val="00647A0F"/>
    <w:rsid w:val="006710D5"/>
    <w:rsid w:val="00691848"/>
    <w:rsid w:val="00692EBD"/>
    <w:rsid w:val="006A1374"/>
    <w:rsid w:val="006A540D"/>
    <w:rsid w:val="006C46A4"/>
    <w:rsid w:val="006D10BB"/>
    <w:rsid w:val="00734E16"/>
    <w:rsid w:val="0077205B"/>
    <w:rsid w:val="007C5C5F"/>
    <w:rsid w:val="0082176A"/>
    <w:rsid w:val="00865122"/>
    <w:rsid w:val="00874C31"/>
    <w:rsid w:val="008767C3"/>
    <w:rsid w:val="00876860"/>
    <w:rsid w:val="008B4BC0"/>
    <w:rsid w:val="008C6B1F"/>
    <w:rsid w:val="008F7917"/>
    <w:rsid w:val="00901636"/>
    <w:rsid w:val="00907A70"/>
    <w:rsid w:val="009162FA"/>
    <w:rsid w:val="00920303"/>
    <w:rsid w:val="0092232F"/>
    <w:rsid w:val="00942A70"/>
    <w:rsid w:val="0095094B"/>
    <w:rsid w:val="0097238C"/>
    <w:rsid w:val="009E5147"/>
    <w:rsid w:val="009F3259"/>
    <w:rsid w:val="00A7308F"/>
    <w:rsid w:val="00AA0840"/>
    <w:rsid w:val="00AB0FB8"/>
    <w:rsid w:val="00AD454C"/>
    <w:rsid w:val="00AE3FAF"/>
    <w:rsid w:val="00AE40D2"/>
    <w:rsid w:val="00B2009A"/>
    <w:rsid w:val="00B305D4"/>
    <w:rsid w:val="00B36A93"/>
    <w:rsid w:val="00B91838"/>
    <w:rsid w:val="00BA2D44"/>
    <w:rsid w:val="00C1548B"/>
    <w:rsid w:val="00C512D9"/>
    <w:rsid w:val="00C721E4"/>
    <w:rsid w:val="00CC0F9C"/>
    <w:rsid w:val="00D03A45"/>
    <w:rsid w:val="00D127B6"/>
    <w:rsid w:val="00D37E30"/>
    <w:rsid w:val="00D75B02"/>
    <w:rsid w:val="00D765CC"/>
    <w:rsid w:val="00D87249"/>
    <w:rsid w:val="00DE1B74"/>
    <w:rsid w:val="00DF6716"/>
    <w:rsid w:val="00DF74EF"/>
    <w:rsid w:val="00E06846"/>
    <w:rsid w:val="00E232E5"/>
    <w:rsid w:val="00E33808"/>
    <w:rsid w:val="00E841F0"/>
    <w:rsid w:val="00E92E85"/>
    <w:rsid w:val="00E9317F"/>
    <w:rsid w:val="00E9495A"/>
    <w:rsid w:val="00EA3F50"/>
    <w:rsid w:val="00EB4B48"/>
    <w:rsid w:val="00EB67A8"/>
    <w:rsid w:val="00EE5616"/>
    <w:rsid w:val="00F10E0B"/>
    <w:rsid w:val="00F43C94"/>
    <w:rsid w:val="00F62D01"/>
    <w:rsid w:val="00F70D5F"/>
    <w:rsid w:val="00F7711B"/>
    <w:rsid w:val="00FA0C17"/>
    <w:rsid w:val="00FA2ED8"/>
    <w:rsid w:val="00FB4135"/>
    <w:rsid w:val="00FC2079"/>
    <w:rsid w:val="00FD1900"/>
    <w:rsid w:val="00FE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85AF6"/>
    <w:rPr>
      <w:sz w:val="22"/>
      <w:szCs w:val="22"/>
    </w:rPr>
  </w:style>
  <w:style w:type="paragraph" w:customStyle="1" w:styleId="Naslov1">
    <w:name w:val="Naslov1"/>
    <w:basedOn w:val="Title"/>
    <w:rsid w:val="001E4F52"/>
    <w:pPr>
      <w:tabs>
        <w:tab w:val="left" w:pos="12758"/>
      </w:tabs>
      <w:suppressAutoHyphens/>
      <w:overflowPunct w:val="0"/>
      <w:autoSpaceDE w:val="0"/>
      <w:spacing w:before="120" w:after="240" w:line="240" w:lineRule="auto"/>
      <w:textAlignment w:val="baseline"/>
      <w:outlineLvl w:val="9"/>
    </w:pPr>
    <w:rPr>
      <w:rFonts w:ascii="Verdana" w:hAnsi="Verdana"/>
      <w:bCs w:val="0"/>
      <w:color w:val="000000"/>
      <w:kern w:val="0"/>
      <w:sz w:val="28"/>
      <w:szCs w:val="20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1E4F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E4F52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CE5E4-277F-463B-A455-20CC4374D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D99942AC.dotm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UrošM</dc:creator>
  <cp:lastModifiedBy>A1670</cp:lastModifiedBy>
  <cp:revision>2</cp:revision>
  <cp:lastPrinted>2014-10-08T14:03:00Z</cp:lastPrinted>
  <dcterms:created xsi:type="dcterms:W3CDTF">2018-06-07T09:20:00Z</dcterms:created>
  <dcterms:modified xsi:type="dcterms:W3CDTF">2018-06-07T09:20:00Z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Najem licenčnega vzdrževanja in storitev vzdrževanja protivirusne programske opreme Trend Micro v informacijskem komunikacijskem sistemu MZZ za obdobje treh let</vt:lpwstr>
  </property>
  <property fmtid="{D5CDD505-2E9C-101B-9397-08002B2CF9AE}" pid="3" name="MFiles_P1045">
    <vt:lpwstr>029/13 JN MZZ</vt:lpwstr>
  </property>
  <property fmtid="{D5CDD505-2E9C-101B-9397-08002B2CF9AE}" pid="4" name="MFiles_P1053">
    <vt:lpwstr/>
  </property>
  <property fmtid="{D5CDD505-2E9C-101B-9397-08002B2CF9AE}" pid="5" name="MFiles_P1054">
    <vt:lpwstr>10:00</vt:lpwstr>
  </property>
  <property fmtid="{D5CDD505-2E9C-101B-9397-08002B2CF9AE}" pid="6" name="MFiles_P1052">
    <vt:lpwstr>REPUBLIKA SLOVENIJA_x000d_
MINISTRSTVO ZA ZUNANJE ZADEVE_x000d_
Prešernova cesta 25_x000d_
1000 Ljubljana_x000d_
</vt:lpwstr>
  </property>
</Properties>
</file>