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6135A" w14:textId="77777777" w:rsidR="00C31249" w:rsidRPr="00C31249" w:rsidRDefault="00C31249" w:rsidP="00C31249">
      <w:pPr>
        <w:keepNext/>
        <w:widowControl w:val="0"/>
        <w:tabs>
          <w:tab w:val="left" w:pos="708"/>
        </w:tabs>
        <w:ind w:left="432" w:hanging="432"/>
        <w:outlineLvl w:val="0"/>
        <w:rPr>
          <w:rFonts w:ascii="Calibri" w:hAnsi="Calibri"/>
          <w:b/>
          <w:u w:val="single"/>
        </w:rPr>
      </w:pPr>
      <w:bookmarkStart w:id="0" w:name="_Toc297276212"/>
      <w:r w:rsidRPr="00C31249">
        <w:rPr>
          <w:rFonts w:ascii="Calibri" w:hAnsi="Calibri"/>
          <w:b/>
          <w:u w:val="single"/>
        </w:rPr>
        <w:t>OBR_3_1_ OBRAZEC PONUDBA</w:t>
      </w:r>
      <w:bookmarkEnd w:id="0"/>
      <w:r w:rsidRPr="00C31249">
        <w:rPr>
          <w:rFonts w:ascii="Calibri" w:hAnsi="Calibri"/>
          <w:b/>
          <w:u w:val="single"/>
        </w:rPr>
        <w:t xml:space="preserve"> </w:t>
      </w:r>
    </w:p>
    <w:p w14:paraId="58411A3E" w14:textId="77777777" w:rsidR="00C31249" w:rsidRPr="00C31249" w:rsidRDefault="00C31249" w:rsidP="00C31249">
      <w:pPr>
        <w:widowControl w:val="0"/>
      </w:pPr>
    </w:p>
    <w:p w14:paraId="54989F5A" w14:textId="77777777" w:rsidR="00C31249" w:rsidRPr="00C31249" w:rsidRDefault="00C31249" w:rsidP="00C31249">
      <w:pPr>
        <w:widowControl w:val="0"/>
        <w:rPr>
          <w:rFonts w:ascii="Calibri" w:hAnsi="Calibri"/>
          <w:b/>
        </w:rPr>
      </w:pPr>
    </w:p>
    <w:p w14:paraId="7E262FEF" w14:textId="77777777" w:rsidR="00C31249" w:rsidRPr="00C31249" w:rsidRDefault="00C31249" w:rsidP="00C31249">
      <w:pPr>
        <w:widowControl w:val="0"/>
        <w:rPr>
          <w:b/>
        </w:rPr>
      </w:pPr>
      <w:r w:rsidRPr="00C31249">
        <w:rPr>
          <w:rFonts w:ascii="Calibri" w:hAnsi="Calibri" w:cs="Arial"/>
          <w:b/>
        </w:rPr>
        <w:t>Predmet javnega naročila:  OSKRBA Z ZDRAVILI</w:t>
      </w:r>
    </w:p>
    <w:p w14:paraId="1A09E7C7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090D6BD4" w14:textId="77777777" w:rsidR="00C31249" w:rsidRPr="00C31249" w:rsidRDefault="00C31249" w:rsidP="00C31249">
      <w:pPr>
        <w:widowControl w:val="0"/>
        <w:spacing w:line="360" w:lineRule="auto"/>
        <w:rPr>
          <w:rFonts w:ascii="Calibri" w:hAnsi="Calibri"/>
        </w:rPr>
      </w:pPr>
      <w:r w:rsidRPr="00C31249">
        <w:rPr>
          <w:rFonts w:ascii="Calibri" w:hAnsi="Calibri"/>
          <w:b/>
        </w:rPr>
        <w:t>PONUDNIK:</w:t>
      </w:r>
      <w:r w:rsidRPr="00C31249">
        <w:rPr>
          <w:rFonts w:ascii="Calibri" w:hAnsi="Calibri"/>
        </w:rPr>
        <w:t xml:space="preserve"> ____________________________________________________________________________________________________________________________________________________</w:t>
      </w:r>
    </w:p>
    <w:p w14:paraId="62EE4FC6" w14:textId="77777777" w:rsidR="00C31249" w:rsidRPr="00C31249" w:rsidRDefault="00C31249" w:rsidP="00C31249">
      <w:pPr>
        <w:widowControl w:val="0"/>
        <w:spacing w:line="360" w:lineRule="auto"/>
        <w:rPr>
          <w:rFonts w:ascii="Calibri" w:hAnsi="Calibri"/>
        </w:rPr>
      </w:pPr>
      <w:r w:rsidRPr="00C31249">
        <w:rPr>
          <w:rFonts w:ascii="Calibri" w:hAnsi="Calibri"/>
        </w:rPr>
        <w:t xml:space="preserve">Odgovorna oseba (podpisnik pogodbe in ponudbe): </w:t>
      </w:r>
    </w:p>
    <w:p w14:paraId="6B773BC3" w14:textId="77777777" w:rsidR="00C31249" w:rsidRPr="00C31249" w:rsidRDefault="00C31249" w:rsidP="00C31249">
      <w:pPr>
        <w:widowControl w:val="0"/>
        <w:spacing w:line="360" w:lineRule="auto"/>
        <w:rPr>
          <w:rFonts w:ascii="Calibri" w:hAnsi="Calibri"/>
        </w:rPr>
      </w:pPr>
      <w:r w:rsidRPr="00C31249">
        <w:rPr>
          <w:rFonts w:ascii="Calibri" w:hAnsi="Calibri"/>
        </w:rPr>
        <w:t>_______________________________________________________</w:t>
      </w:r>
    </w:p>
    <w:p w14:paraId="583CAA10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Kontaktna oseba: _________________________________________</w:t>
      </w:r>
    </w:p>
    <w:p w14:paraId="2A551C54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1E2C874D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Skrbnik pogodbe: ________________________________________</w:t>
      </w:r>
    </w:p>
    <w:p w14:paraId="2D4F6513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59E5440C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Telefon: _____________________________________</w:t>
      </w:r>
    </w:p>
    <w:p w14:paraId="4B705866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2FFC2B4E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Telefaks: _____________________________________</w:t>
      </w:r>
    </w:p>
    <w:p w14:paraId="7816188A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02B851BC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Elektronska pošta: _____________________________</w:t>
      </w:r>
    </w:p>
    <w:p w14:paraId="7424467A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2EB0A478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Transakcijski račun podjetja: _________________, voden pri banki: ________________</w:t>
      </w:r>
    </w:p>
    <w:p w14:paraId="49A25A99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747A729A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Matična številka podjetja: _________________________________</w:t>
      </w:r>
    </w:p>
    <w:p w14:paraId="188B61AD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362EFAB2" w14:textId="77777777" w:rsidR="00C31249" w:rsidRPr="00C31249" w:rsidRDefault="00C31249" w:rsidP="00C31249">
      <w:pPr>
        <w:widowControl w:val="0"/>
        <w:pBdr>
          <w:bottom w:val="single" w:sz="12" w:space="22" w:color="auto"/>
        </w:pBdr>
        <w:rPr>
          <w:rFonts w:ascii="Calibri" w:hAnsi="Calibri"/>
        </w:rPr>
      </w:pPr>
      <w:r w:rsidRPr="00C31249">
        <w:rPr>
          <w:rFonts w:ascii="Calibri" w:hAnsi="Calibri"/>
        </w:rPr>
        <w:t>Davčna številka podjetja: __________________________________</w:t>
      </w:r>
    </w:p>
    <w:p w14:paraId="43545821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15C5BF2F" w14:textId="77777777" w:rsidR="00C31249" w:rsidRPr="00C31249" w:rsidRDefault="00C31249" w:rsidP="00C31249">
      <w:pPr>
        <w:widowControl w:val="0"/>
        <w:spacing w:line="300" w:lineRule="auto"/>
        <w:rPr>
          <w:rFonts w:ascii="Calibri" w:hAnsi="Calibri"/>
        </w:rPr>
      </w:pPr>
      <w:r w:rsidRPr="00C31249">
        <w:rPr>
          <w:rFonts w:ascii="Calibri" w:hAnsi="Calibri"/>
        </w:rPr>
        <w:t>Ponudbo oddajamo: (ustrezno obkrožite)</w:t>
      </w:r>
    </w:p>
    <w:p w14:paraId="5E4435B4" w14:textId="77777777" w:rsidR="00C31249" w:rsidRPr="00C31249" w:rsidRDefault="00C31249" w:rsidP="00C31249">
      <w:pPr>
        <w:widowControl w:val="0"/>
        <w:numPr>
          <w:ilvl w:val="0"/>
          <w:numId w:val="1"/>
        </w:numPr>
        <w:spacing w:line="300" w:lineRule="auto"/>
        <w:rPr>
          <w:rFonts w:ascii="Calibri" w:hAnsi="Calibri"/>
        </w:rPr>
      </w:pPr>
      <w:r w:rsidRPr="00C31249">
        <w:rPr>
          <w:rFonts w:ascii="Calibri" w:hAnsi="Calibri"/>
        </w:rPr>
        <w:t>samostojno</w:t>
      </w:r>
    </w:p>
    <w:p w14:paraId="79CD2D1A" w14:textId="77777777" w:rsidR="00C31249" w:rsidRPr="00C31249" w:rsidRDefault="00C31249" w:rsidP="00C31249">
      <w:pPr>
        <w:widowControl w:val="0"/>
        <w:numPr>
          <w:ilvl w:val="0"/>
          <w:numId w:val="1"/>
        </w:numPr>
        <w:spacing w:line="300" w:lineRule="auto"/>
        <w:rPr>
          <w:rFonts w:ascii="Calibri" w:hAnsi="Calibri"/>
        </w:rPr>
      </w:pPr>
      <w:r w:rsidRPr="00C31249">
        <w:rPr>
          <w:rFonts w:ascii="Calibri" w:hAnsi="Calibri"/>
        </w:rPr>
        <w:t>kot skupina ponudnikov  (za vse ponudnike v skupini kopirajte in izpolnite ta obrazec)</w:t>
      </w:r>
    </w:p>
    <w:p w14:paraId="4F48422B" w14:textId="77777777" w:rsidR="00C31249" w:rsidRPr="00C31249" w:rsidRDefault="00C31249" w:rsidP="00C31249">
      <w:pPr>
        <w:widowControl w:val="0"/>
        <w:numPr>
          <w:ilvl w:val="0"/>
          <w:numId w:val="1"/>
        </w:numPr>
        <w:spacing w:line="300" w:lineRule="auto"/>
        <w:rPr>
          <w:rFonts w:ascii="Calibri" w:hAnsi="Calibri"/>
        </w:rPr>
      </w:pPr>
      <w:r w:rsidRPr="00C31249">
        <w:rPr>
          <w:rFonts w:ascii="Calibri" w:hAnsi="Calibri"/>
        </w:rPr>
        <w:t>s podizvajalci  (za vse podizvajalce kopirajte in izpolnite ta obrazec</w:t>
      </w:r>
    </w:p>
    <w:p w14:paraId="221F520D" w14:textId="77777777" w:rsidR="00C31249" w:rsidRPr="00C31249" w:rsidRDefault="00C31249" w:rsidP="00C31249">
      <w:pPr>
        <w:widowControl w:val="0"/>
        <w:spacing w:line="300" w:lineRule="auto"/>
        <w:rPr>
          <w:rFonts w:ascii="Calibri" w:hAnsi="Calibri"/>
        </w:rPr>
      </w:pPr>
    </w:p>
    <w:p w14:paraId="269B7BD0" w14:textId="77777777" w:rsidR="00C31249" w:rsidRPr="00C31249" w:rsidRDefault="00C31249" w:rsidP="00C31249">
      <w:pPr>
        <w:widowControl w:val="0"/>
        <w:rPr>
          <w:rFonts w:ascii="Calibri" w:hAnsi="Calibri"/>
        </w:rPr>
      </w:pPr>
      <w:r w:rsidRPr="00C31249">
        <w:rPr>
          <w:rFonts w:ascii="Calibri" w:hAnsi="Calibri"/>
        </w:rPr>
        <w:t>Kraj in datum: ______________</w:t>
      </w:r>
    </w:p>
    <w:p w14:paraId="35E9B228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616468F8" w14:textId="77777777" w:rsidR="00C31249" w:rsidRPr="00C31249" w:rsidRDefault="00C31249" w:rsidP="00C31249">
      <w:pPr>
        <w:widowControl w:val="0"/>
        <w:rPr>
          <w:rFonts w:ascii="Calibri" w:hAnsi="Calibri"/>
        </w:rPr>
      </w:pPr>
    </w:p>
    <w:p w14:paraId="641BD406" w14:textId="77777777" w:rsidR="00C31249" w:rsidRPr="00C31249" w:rsidRDefault="00C31249" w:rsidP="00C31249">
      <w:pPr>
        <w:widowControl w:val="0"/>
        <w:jc w:val="center"/>
        <w:rPr>
          <w:rFonts w:ascii="Calibri" w:hAnsi="Calibri"/>
        </w:rPr>
      </w:pPr>
      <w:r w:rsidRPr="00C31249">
        <w:rPr>
          <w:rFonts w:ascii="Calibri" w:hAnsi="Calibri"/>
        </w:rPr>
        <w:t xml:space="preserve">                                       Žig in podpis ponudnika:</w:t>
      </w:r>
      <w:bookmarkStart w:id="1" w:name="_GoBack"/>
      <w:bookmarkEnd w:id="1"/>
    </w:p>
    <w:sectPr w:rsidR="00C31249" w:rsidRPr="00C31249" w:rsidSect="00281E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9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B99DE" w14:textId="77777777" w:rsidR="001531E8" w:rsidRDefault="001531E8">
      <w:r>
        <w:separator/>
      </w:r>
    </w:p>
  </w:endnote>
  <w:endnote w:type="continuationSeparator" w:id="0">
    <w:p w14:paraId="67BB4854" w14:textId="77777777" w:rsidR="001531E8" w:rsidRDefault="0015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02F41" w14:textId="77777777" w:rsidR="00281EB0" w:rsidRDefault="00281EB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1D9F3" w14:textId="77777777" w:rsidR="00281EB0" w:rsidRDefault="00281EB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21156" w14:textId="77777777" w:rsidR="00281EB0" w:rsidRDefault="00281EB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01300" w14:textId="77777777" w:rsidR="001531E8" w:rsidRDefault="001531E8">
      <w:r>
        <w:separator/>
      </w:r>
    </w:p>
  </w:footnote>
  <w:footnote w:type="continuationSeparator" w:id="0">
    <w:p w14:paraId="21D6B40D" w14:textId="77777777" w:rsidR="001531E8" w:rsidRDefault="00153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1A289" w14:textId="77777777" w:rsidR="00281EB0" w:rsidRDefault="00281EB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53E1C" w14:textId="1F28C2FE" w:rsidR="001531E8" w:rsidRPr="00A42F62" w:rsidRDefault="001531E8" w:rsidP="00134163">
    <w:pPr>
      <w:pStyle w:val="Glava"/>
      <w:ind w:left="-993"/>
      <w:rPr>
        <w:rFonts w:ascii="Arial" w:hAnsi="Arial" w:cs="Arial"/>
      </w:rPr>
    </w:pPr>
    <w:r>
      <w:rPr>
        <w:rFonts w:ascii="Arial" w:hAnsi="Arial" w:cs="Arial"/>
        <w:b/>
        <w:sz w:val="32"/>
        <w:szCs w:val="32"/>
      </w:rPr>
      <w:t xml:space="preserve">               </w:t>
    </w:r>
    <w:r w:rsidR="00A952FA">
      <w:rPr>
        <w:rFonts w:ascii="Arial" w:hAnsi="Arial" w:cs="Arial"/>
        <w:b/>
        <w:noProof/>
        <w:sz w:val="32"/>
        <w:szCs w:val="32"/>
      </w:rPr>
      <w:drawing>
        <wp:inline distT="0" distB="0" distL="0" distR="0" wp14:anchorId="4CB6C54C" wp14:editId="56A491FF">
          <wp:extent cx="6847711" cy="1648229"/>
          <wp:effectExtent l="0" t="0" r="10795" b="0"/>
          <wp:docPr id="1" name="Picture 1" descr="Time Machine Backups:30.junij.2018:DOKUMENTI:glava-Z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e Machine Backups:30.junij.2018:DOKUMENTI:glava-Z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7711" cy="164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1EB0">
      <w:rPr>
        <w:rFonts w:ascii="Arial" w:hAnsi="Arial" w:cs="Arial"/>
      </w:rPr>
      <w:tab/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645B5" w14:textId="77777777" w:rsidR="00281EB0" w:rsidRDefault="00281EB0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CFB"/>
    <w:rsid w:val="00134163"/>
    <w:rsid w:val="00152418"/>
    <w:rsid w:val="001531E8"/>
    <w:rsid w:val="001D53ED"/>
    <w:rsid w:val="00247821"/>
    <w:rsid w:val="00281EB0"/>
    <w:rsid w:val="002B02E0"/>
    <w:rsid w:val="002D6EA5"/>
    <w:rsid w:val="0033158E"/>
    <w:rsid w:val="00331CFB"/>
    <w:rsid w:val="00565052"/>
    <w:rsid w:val="00673F63"/>
    <w:rsid w:val="006B0547"/>
    <w:rsid w:val="007136FF"/>
    <w:rsid w:val="00725DD2"/>
    <w:rsid w:val="00762941"/>
    <w:rsid w:val="00764A62"/>
    <w:rsid w:val="00770C71"/>
    <w:rsid w:val="007D5810"/>
    <w:rsid w:val="00800369"/>
    <w:rsid w:val="008A4599"/>
    <w:rsid w:val="00A42F62"/>
    <w:rsid w:val="00A610C5"/>
    <w:rsid w:val="00A952FA"/>
    <w:rsid w:val="00C22AED"/>
    <w:rsid w:val="00C31249"/>
    <w:rsid w:val="00CE4472"/>
    <w:rsid w:val="00D822E3"/>
    <w:rsid w:val="00E2471B"/>
    <w:rsid w:val="00EB60A1"/>
    <w:rsid w:val="00F9443B"/>
    <w:rsid w:val="00FA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35F76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43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9443B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10C5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10C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43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9443B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10C5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10C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c01\AppData\Roaming\Microsoft\Predloge\Glava%20ZDG%20&#269;r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464214-30FF-4148-A1C6-C369D377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 ZDG črna</Template>
  <TotalTime>0</TotalTime>
  <Pages>1</Pages>
  <Words>86</Words>
  <Characters>1031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rac01</dc:creator>
  <cp:lastModifiedBy>Karin</cp:lastModifiedBy>
  <cp:revision>2</cp:revision>
  <cp:lastPrinted>2006-11-28T07:06:00Z</cp:lastPrinted>
  <dcterms:created xsi:type="dcterms:W3CDTF">2018-10-11T05:40:00Z</dcterms:created>
  <dcterms:modified xsi:type="dcterms:W3CDTF">2018-10-11T05:40:00Z</dcterms:modified>
</cp:coreProperties>
</file>