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F90A2" w14:textId="77777777" w:rsidR="00FA5FF6" w:rsidRDefault="00FA5FF6">
      <w:pPr>
        <w:rPr>
          <w:noProof/>
          <w:lang w:val="en-US" w:eastAsia="en-US"/>
        </w:rPr>
      </w:pPr>
    </w:p>
    <w:p w14:paraId="51152688" w14:textId="77777777" w:rsidR="003C2B48" w:rsidRPr="003C2B48" w:rsidRDefault="003C2B48" w:rsidP="003C2B48">
      <w:pPr>
        <w:keepNext/>
        <w:widowControl w:val="0"/>
        <w:tabs>
          <w:tab w:val="left" w:pos="708"/>
        </w:tabs>
        <w:ind w:left="432" w:hanging="432"/>
        <w:outlineLvl w:val="0"/>
        <w:rPr>
          <w:rFonts w:asciiTheme="minorHAnsi" w:hAnsiTheme="minorHAnsi"/>
          <w:b/>
          <w:u w:val="single"/>
        </w:rPr>
      </w:pPr>
      <w:r w:rsidRPr="003C2B48">
        <w:rPr>
          <w:rFonts w:asciiTheme="minorHAnsi" w:hAnsiTheme="minorHAnsi"/>
          <w:b/>
          <w:u w:val="single"/>
        </w:rPr>
        <w:t xml:space="preserve">OBR_3_2_ OBRAZEC PREDRAČUN </w:t>
      </w:r>
    </w:p>
    <w:p w14:paraId="33741DED" w14:textId="77777777" w:rsidR="003C2B48" w:rsidRPr="003C2B48" w:rsidRDefault="003C2B48" w:rsidP="003C2B48">
      <w:pPr>
        <w:widowControl w:val="0"/>
        <w:rPr>
          <w:rFonts w:asciiTheme="minorHAnsi" w:hAnsiTheme="minorHAnsi"/>
        </w:rPr>
      </w:pPr>
    </w:p>
    <w:p w14:paraId="08ACE3DE" w14:textId="77777777" w:rsidR="003C2B48" w:rsidRPr="003C2B48" w:rsidRDefault="003C2B48" w:rsidP="003C2B48">
      <w:pPr>
        <w:widowControl w:val="0"/>
        <w:rPr>
          <w:rFonts w:asciiTheme="minorHAnsi" w:hAnsiTheme="minorHAnsi"/>
          <w:b/>
        </w:rPr>
      </w:pPr>
    </w:p>
    <w:p w14:paraId="6BAE7C29" w14:textId="77777777" w:rsidR="003C2B48" w:rsidRPr="003C2B48" w:rsidRDefault="003C2B48" w:rsidP="003C2B48">
      <w:pPr>
        <w:widowControl w:val="0"/>
        <w:rPr>
          <w:rFonts w:asciiTheme="minorHAnsi" w:hAnsiTheme="minorHAnsi"/>
          <w:b/>
        </w:rPr>
      </w:pPr>
      <w:r w:rsidRPr="003C2B48">
        <w:rPr>
          <w:rFonts w:asciiTheme="minorHAnsi" w:hAnsiTheme="minorHAnsi" w:cs="Arial"/>
          <w:b/>
        </w:rPr>
        <w:t>Predmet javnega naročila:  OSKRBA Z ZDRAVILI</w:t>
      </w:r>
    </w:p>
    <w:p w14:paraId="1FDE19CC" w14:textId="77777777" w:rsidR="003C2B48" w:rsidRPr="003C2B48" w:rsidRDefault="003C2B48" w:rsidP="003C2B48">
      <w:pPr>
        <w:widowControl w:val="0"/>
        <w:rPr>
          <w:rFonts w:asciiTheme="minorHAnsi" w:hAnsiTheme="minorHAnsi"/>
        </w:rPr>
      </w:pPr>
    </w:p>
    <w:p w14:paraId="269065FA" w14:textId="77777777" w:rsidR="003C2B48" w:rsidRPr="003C2B48" w:rsidRDefault="003C2B48" w:rsidP="003C2B48">
      <w:pPr>
        <w:widowControl w:val="0"/>
        <w:spacing w:line="360" w:lineRule="auto"/>
        <w:rPr>
          <w:rFonts w:asciiTheme="minorHAnsi" w:hAnsiTheme="minorHAnsi"/>
        </w:rPr>
      </w:pPr>
      <w:r w:rsidRPr="003C2B48">
        <w:rPr>
          <w:rFonts w:asciiTheme="minorHAnsi" w:hAnsiTheme="minorHAnsi"/>
          <w:b/>
        </w:rPr>
        <w:t>PONUDNIK:</w:t>
      </w:r>
      <w:r w:rsidRPr="003C2B48">
        <w:rPr>
          <w:rFonts w:asciiTheme="minorHAnsi" w:hAnsiTheme="minorHAnsi"/>
        </w:rPr>
        <w:t xml:space="preserve"> ____________________________________________________________________________________________________________________________________________________</w:t>
      </w:r>
    </w:p>
    <w:p w14:paraId="0CA4EA83" w14:textId="77777777" w:rsidR="003C2B48" w:rsidRPr="003C2B48" w:rsidRDefault="003C2B48" w:rsidP="003C2B48">
      <w:pPr>
        <w:widowControl w:val="0"/>
        <w:rPr>
          <w:rFonts w:asciiTheme="minorHAnsi" w:hAnsiTheme="minorHAnsi"/>
          <w:b/>
        </w:rPr>
      </w:pPr>
    </w:p>
    <w:p w14:paraId="2DC54A08" w14:textId="77777777" w:rsidR="003C2B48" w:rsidRPr="003C2B48" w:rsidRDefault="003C2B48" w:rsidP="003C2B48">
      <w:pPr>
        <w:widowControl w:val="0"/>
        <w:rPr>
          <w:rFonts w:asciiTheme="minorHAnsi" w:hAnsiTheme="minorHAnsi"/>
          <w:b/>
        </w:rPr>
      </w:pPr>
      <w:r w:rsidRPr="003C2B48">
        <w:rPr>
          <w:rFonts w:asciiTheme="minorHAnsi" w:hAnsiTheme="minorHAnsi"/>
          <w:b/>
        </w:rPr>
        <w:t>Podajamo ponudbeno vrednost:</w:t>
      </w:r>
    </w:p>
    <w:p w14:paraId="04B5CF5B" w14:textId="77777777" w:rsidR="003C2B48" w:rsidRPr="003C2B48" w:rsidRDefault="003C2B48" w:rsidP="003C2B48">
      <w:pPr>
        <w:widowControl w:val="0"/>
        <w:rPr>
          <w:rFonts w:asciiTheme="minorHAnsi" w:hAnsiTheme="minorHAnsi" w:cs="Arial"/>
          <w:b/>
        </w:rPr>
      </w:pPr>
    </w:p>
    <w:p w14:paraId="4DE07D3F" w14:textId="77777777" w:rsidR="003C2B48" w:rsidRPr="003C2B48" w:rsidRDefault="003C2B48" w:rsidP="003C2B48">
      <w:pPr>
        <w:widowControl w:val="0"/>
        <w:rPr>
          <w:rFonts w:asciiTheme="minorHAnsi" w:hAnsiTheme="minorHAnsi" w:cs="Arial"/>
          <w:b/>
        </w:rPr>
      </w:pPr>
    </w:p>
    <w:p w14:paraId="3831B3A7" w14:textId="77777777" w:rsidR="003C2B48" w:rsidRPr="003C2B48" w:rsidRDefault="003C2B48" w:rsidP="003C2B48">
      <w:pPr>
        <w:widowControl w:val="0"/>
        <w:rPr>
          <w:rFonts w:asciiTheme="minorHAnsi" w:hAnsiTheme="minorHAnsi" w:cs="Arial"/>
          <w:b/>
        </w:rPr>
      </w:pPr>
      <w:r w:rsidRPr="003C2B48">
        <w:rPr>
          <w:rFonts w:asciiTheme="minorHAnsi" w:hAnsiTheme="minorHAnsi" w:cs="Arial"/>
          <w:b/>
        </w:rPr>
        <w:t>Kot ponudnik podajamo skupno vrednost za vse razpisane artikle</w:t>
      </w:r>
    </w:p>
    <w:p w14:paraId="65C5D85F" w14:textId="77777777" w:rsidR="003C2B48" w:rsidRPr="003C2B48" w:rsidRDefault="003C2B48" w:rsidP="003C2B48">
      <w:pPr>
        <w:widowControl w:val="0"/>
        <w:rPr>
          <w:rFonts w:asciiTheme="minorHAnsi" w:hAnsiTheme="minorHAnsi" w:cs="Arial"/>
          <w:b/>
        </w:rPr>
      </w:pPr>
    </w:p>
    <w:p w14:paraId="720A9205" w14:textId="77777777" w:rsidR="003C2B48" w:rsidRPr="003C2B48" w:rsidRDefault="003C2B48" w:rsidP="003C2B48">
      <w:pPr>
        <w:widowControl w:val="0"/>
        <w:rPr>
          <w:rFonts w:asciiTheme="minorHAnsi" w:hAnsiTheme="minorHAnsi" w:cs="Arial"/>
          <w:b/>
        </w:rPr>
      </w:pPr>
      <w:r w:rsidRPr="003C2B48">
        <w:rPr>
          <w:rFonts w:asciiTheme="minorHAnsi" w:hAnsiTheme="minorHAnsi" w:cs="Arial"/>
          <w:b/>
        </w:rPr>
        <w:t>………………………… EUR brez DDV oz. …………………………..EUR z DDV.</w:t>
      </w:r>
    </w:p>
    <w:p w14:paraId="1A90BE08" w14:textId="77777777" w:rsidR="003C2B48" w:rsidRPr="003C2B48" w:rsidRDefault="003C2B48" w:rsidP="003C2B48">
      <w:pPr>
        <w:widowControl w:val="0"/>
        <w:rPr>
          <w:rFonts w:asciiTheme="minorHAnsi" w:hAnsiTheme="minorHAnsi" w:cs="Arial"/>
          <w:b/>
        </w:rPr>
      </w:pPr>
    </w:p>
    <w:p w14:paraId="3DD70841" w14:textId="77777777" w:rsidR="003C2B48" w:rsidRPr="003C2B48" w:rsidRDefault="003C2B48" w:rsidP="003C2B48">
      <w:pPr>
        <w:keepNext/>
        <w:keepLines/>
        <w:widowControl w:val="0"/>
        <w:jc w:val="both"/>
        <w:rPr>
          <w:rFonts w:asciiTheme="minorHAnsi" w:hAnsiTheme="minorHAnsi"/>
        </w:rPr>
      </w:pPr>
    </w:p>
    <w:p w14:paraId="7D648D29" w14:textId="77777777" w:rsidR="003C2B48" w:rsidRPr="003C2B48" w:rsidRDefault="003C2B48" w:rsidP="003C2B48">
      <w:pPr>
        <w:keepNext/>
        <w:keepLines/>
        <w:widowControl w:val="0"/>
        <w:jc w:val="both"/>
        <w:rPr>
          <w:rFonts w:asciiTheme="minorHAnsi" w:hAnsiTheme="minorHAnsi"/>
        </w:rPr>
      </w:pPr>
      <w:r w:rsidRPr="003C2B48">
        <w:rPr>
          <w:rFonts w:asciiTheme="minorHAnsi" w:hAnsiTheme="minorHAnsi"/>
        </w:rPr>
        <w:t xml:space="preserve">Ker bo naročnik lahko v času veljavnosti sporazuma kupoval tudi vsa druga zdravila, ki jih zaradi dinamike na trgu z zdravili v času izvajanja tega razpisa ni mogoče predvideti, bo le te kupoval po ceni iz Baze zdravil z dodanim ……………. % povečanja cene na račun stroška dobavitelja. </w:t>
      </w:r>
    </w:p>
    <w:p w14:paraId="15885F26" w14:textId="77777777" w:rsidR="003C2B48" w:rsidRPr="003C2B48" w:rsidRDefault="003C2B48" w:rsidP="003C2B48">
      <w:pPr>
        <w:keepNext/>
        <w:keepLines/>
        <w:widowControl w:val="0"/>
        <w:jc w:val="both"/>
        <w:rPr>
          <w:rFonts w:asciiTheme="minorHAnsi" w:hAnsiTheme="minorHAnsi"/>
        </w:rPr>
      </w:pPr>
    </w:p>
    <w:p w14:paraId="2BB6F505" w14:textId="77777777" w:rsidR="003C2B48" w:rsidRPr="003C2B48" w:rsidRDefault="003C2B48" w:rsidP="003C2B48">
      <w:pPr>
        <w:keepNext/>
        <w:keepLines/>
        <w:widowControl w:val="0"/>
        <w:jc w:val="both"/>
        <w:rPr>
          <w:rFonts w:asciiTheme="minorHAnsi" w:hAnsiTheme="minorHAnsi" w:cs="Arial"/>
          <w:b/>
        </w:rPr>
      </w:pPr>
    </w:p>
    <w:p w14:paraId="24E28DD8" w14:textId="77777777" w:rsidR="003C2B48" w:rsidRPr="003C2B48" w:rsidRDefault="003C2B48" w:rsidP="003C2B48">
      <w:pPr>
        <w:widowControl w:val="0"/>
        <w:spacing w:line="300" w:lineRule="auto"/>
        <w:rPr>
          <w:rFonts w:asciiTheme="minorHAnsi" w:hAnsiTheme="minorHAnsi"/>
        </w:rPr>
      </w:pPr>
      <w:r w:rsidRPr="003C2B48">
        <w:rPr>
          <w:rFonts w:asciiTheme="minorHAnsi" w:hAnsiTheme="minorHAnsi"/>
        </w:rPr>
        <w:t>Ponudba velja 3 mesece.</w:t>
      </w:r>
    </w:p>
    <w:p w14:paraId="226866D2" w14:textId="77777777" w:rsidR="003C2B48" w:rsidRPr="003C2B48" w:rsidRDefault="003C2B48" w:rsidP="003C2B48">
      <w:pPr>
        <w:widowControl w:val="0"/>
        <w:spacing w:line="300" w:lineRule="auto"/>
        <w:rPr>
          <w:rFonts w:asciiTheme="minorHAnsi" w:hAnsiTheme="minorHAnsi"/>
        </w:rPr>
      </w:pPr>
    </w:p>
    <w:p w14:paraId="1A3D477B" w14:textId="77777777" w:rsidR="003C2B48" w:rsidRPr="003C2B48" w:rsidRDefault="003C2B48" w:rsidP="003C2B48">
      <w:pPr>
        <w:widowControl w:val="0"/>
        <w:rPr>
          <w:rFonts w:asciiTheme="minorHAnsi" w:hAnsiTheme="minorHAnsi"/>
        </w:rPr>
      </w:pPr>
      <w:r w:rsidRPr="003C2B48">
        <w:rPr>
          <w:rFonts w:asciiTheme="minorHAnsi" w:hAnsiTheme="minorHAnsi"/>
        </w:rPr>
        <w:t>Kraj in datum: ______________</w:t>
      </w:r>
    </w:p>
    <w:p w14:paraId="3BEBEE35" w14:textId="77777777" w:rsidR="003C2B48" w:rsidRPr="003C2B48" w:rsidRDefault="003C2B48" w:rsidP="003C2B48">
      <w:pPr>
        <w:widowControl w:val="0"/>
        <w:jc w:val="center"/>
        <w:rPr>
          <w:rFonts w:asciiTheme="minorHAnsi" w:hAnsiTheme="minorHAnsi"/>
        </w:rPr>
      </w:pPr>
    </w:p>
    <w:p w14:paraId="651E4DC1" w14:textId="77777777" w:rsidR="003C2B48" w:rsidRPr="003C2B48" w:rsidRDefault="003C2B48" w:rsidP="003C2B48">
      <w:pPr>
        <w:widowControl w:val="0"/>
        <w:rPr>
          <w:rFonts w:asciiTheme="minorHAnsi" w:hAnsiTheme="minorHAnsi"/>
        </w:rPr>
      </w:pPr>
    </w:p>
    <w:p w14:paraId="5699D189" w14:textId="77777777" w:rsidR="003C2B48" w:rsidRPr="003C2B48" w:rsidRDefault="003C2B48" w:rsidP="003C2B48">
      <w:pPr>
        <w:widowControl w:val="0"/>
        <w:jc w:val="center"/>
        <w:rPr>
          <w:rFonts w:asciiTheme="minorHAnsi" w:hAnsiTheme="minorHAnsi"/>
        </w:rPr>
      </w:pPr>
      <w:r w:rsidRPr="003C2B48">
        <w:rPr>
          <w:rFonts w:asciiTheme="minorHAnsi" w:hAnsiTheme="minorHAnsi"/>
        </w:rPr>
        <w:t>Žig in podpis ponudnika</w:t>
      </w:r>
    </w:p>
    <w:p w14:paraId="1541E335" w14:textId="77777777" w:rsidR="00A610C5" w:rsidRDefault="00A610C5">
      <w:pPr>
        <w:rPr>
          <w:noProof/>
          <w:lang w:val="en-US" w:eastAsia="en-US"/>
        </w:rPr>
      </w:pPr>
      <w:bookmarkStart w:id="0" w:name="_GoBack"/>
      <w:bookmarkEnd w:id="0"/>
    </w:p>
    <w:p w14:paraId="1BB615D0" w14:textId="0EB3F2C8" w:rsidR="00A610C5" w:rsidRDefault="00E2471B" w:rsidP="00E2471B">
      <w:pPr>
        <w:tabs>
          <w:tab w:val="left" w:pos="2747"/>
        </w:tabs>
        <w:rPr>
          <w:noProof/>
          <w:lang w:val="en-US" w:eastAsia="en-US"/>
        </w:rPr>
      </w:pPr>
      <w:r>
        <w:rPr>
          <w:noProof/>
          <w:lang w:val="en-US" w:eastAsia="en-US"/>
        </w:rPr>
        <w:tab/>
      </w:r>
    </w:p>
    <w:p w14:paraId="336F90D3" w14:textId="77777777" w:rsidR="00A610C5" w:rsidRDefault="00A610C5">
      <w:pPr>
        <w:rPr>
          <w:noProof/>
          <w:lang w:val="en-US" w:eastAsia="en-US"/>
        </w:rPr>
      </w:pPr>
    </w:p>
    <w:p w14:paraId="5A13B456" w14:textId="77777777" w:rsidR="00A610C5" w:rsidRDefault="00A610C5">
      <w:pPr>
        <w:rPr>
          <w:noProof/>
          <w:lang w:val="en-US" w:eastAsia="en-US"/>
        </w:rPr>
      </w:pPr>
    </w:p>
    <w:p w14:paraId="40FA1E3C" w14:textId="77777777" w:rsidR="00A610C5" w:rsidRDefault="00A610C5">
      <w:pPr>
        <w:rPr>
          <w:noProof/>
          <w:lang w:val="en-US" w:eastAsia="en-US"/>
        </w:rPr>
      </w:pPr>
    </w:p>
    <w:p w14:paraId="5666B937" w14:textId="77777777" w:rsidR="00A610C5" w:rsidRDefault="00A610C5">
      <w:pPr>
        <w:rPr>
          <w:noProof/>
          <w:lang w:val="en-US" w:eastAsia="en-US"/>
        </w:rPr>
      </w:pPr>
    </w:p>
    <w:p w14:paraId="3DDC4F84" w14:textId="77777777" w:rsidR="00A610C5" w:rsidRDefault="00A610C5">
      <w:pPr>
        <w:rPr>
          <w:noProof/>
          <w:lang w:val="en-US" w:eastAsia="en-US"/>
        </w:rPr>
      </w:pPr>
    </w:p>
    <w:p w14:paraId="47E3614E" w14:textId="77777777" w:rsidR="00A610C5" w:rsidRDefault="00A610C5">
      <w:pPr>
        <w:rPr>
          <w:noProof/>
          <w:lang w:val="en-US" w:eastAsia="en-US"/>
        </w:rPr>
      </w:pPr>
    </w:p>
    <w:p w14:paraId="7918CBD1" w14:textId="77777777" w:rsidR="00A610C5" w:rsidRDefault="00A42F62">
      <w:r>
        <w:br w:type="textWrapping" w:clear="all"/>
      </w:r>
    </w:p>
    <w:sectPr w:rsidR="00A610C5" w:rsidSect="00281E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19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B99DE" w14:textId="77777777" w:rsidR="001531E8" w:rsidRDefault="001531E8">
      <w:r>
        <w:separator/>
      </w:r>
    </w:p>
  </w:endnote>
  <w:endnote w:type="continuationSeparator" w:id="0">
    <w:p w14:paraId="67BB4854" w14:textId="77777777" w:rsidR="001531E8" w:rsidRDefault="00153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02F41" w14:textId="77777777" w:rsidR="00281EB0" w:rsidRDefault="00281EB0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1D9F3" w14:textId="77777777" w:rsidR="00281EB0" w:rsidRDefault="00281EB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21156" w14:textId="77777777" w:rsidR="00281EB0" w:rsidRDefault="00281EB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01300" w14:textId="77777777" w:rsidR="001531E8" w:rsidRDefault="001531E8">
      <w:r>
        <w:separator/>
      </w:r>
    </w:p>
  </w:footnote>
  <w:footnote w:type="continuationSeparator" w:id="0">
    <w:p w14:paraId="21D6B40D" w14:textId="77777777" w:rsidR="001531E8" w:rsidRDefault="00153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1A289" w14:textId="77777777" w:rsidR="00281EB0" w:rsidRDefault="00281EB0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53E1C" w14:textId="1F28C2FE" w:rsidR="001531E8" w:rsidRPr="00A42F62" w:rsidRDefault="001531E8" w:rsidP="00134163">
    <w:pPr>
      <w:pStyle w:val="Glava"/>
      <w:ind w:left="-993"/>
      <w:rPr>
        <w:rFonts w:ascii="Arial" w:hAnsi="Arial" w:cs="Arial"/>
      </w:rPr>
    </w:pPr>
    <w:r>
      <w:rPr>
        <w:rFonts w:ascii="Arial" w:hAnsi="Arial" w:cs="Arial"/>
        <w:b/>
        <w:sz w:val="32"/>
        <w:szCs w:val="32"/>
      </w:rPr>
      <w:t xml:space="preserve">               </w:t>
    </w:r>
    <w:r w:rsidR="00A952FA">
      <w:rPr>
        <w:rFonts w:ascii="Arial" w:hAnsi="Arial" w:cs="Arial"/>
        <w:b/>
        <w:noProof/>
        <w:sz w:val="32"/>
        <w:szCs w:val="32"/>
      </w:rPr>
      <w:drawing>
        <wp:inline distT="0" distB="0" distL="0" distR="0" wp14:anchorId="4CB6C54C" wp14:editId="56A491FF">
          <wp:extent cx="6847711" cy="1648229"/>
          <wp:effectExtent l="0" t="0" r="10795" b="0"/>
          <wp:docPr id="1" name="Picture 1" descr="Time Machine Backups:30.junij.2018:DOKUMENTI:glava-Z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e Machine Backups:30.junij.2018:DOKUMENTI:glava-Z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7711" cy="164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1EB0">
      <w:rPr>
        <w:rFonts w:ascii="Arial" w:hAnsi="Arial" w:cs="Arial"/>
      </w:rPr>
      <w:tab/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645B5" w14:textId="77777777" w:rsidR="00281EB0" w:rsidRDefault="00281EB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CFB"/>
    <w:rsid w:val="00134163"/>
    <w:rsid w:val="00152418"/>
    <w:rsid w:val="001531E8"/>
    <w:rsid w:val="001D53ED"/>
    <w:rsid w:val="00247821"/>
    <w:rsid w:val="00281EB0"/>
    <w:rsid w:val="002B02E0"/>
    <w:rsid w:val="002D6EA5"/>
    <w:rsid w:val="0033158E"/>
    <w:rsid w:val="00331CFB"/>
    <w:rsid w:val="003C2B48"/>
    <w:rsid w:val="00565052"/>
    <w:rsid w:val="00673F63"/>
    <w:rsid w:val="006B0547"/>
    <w:rsid w:val="007136FF"/>
    <w:rsid w:val="00725DD2"/>
    <w:rsid w:val="00762941"/>
    <w:rsid w:val="00764A62"/>
    <w:rsid w:val="00770C71"/>
    <w:rsid w:val="007D5810"/>
    <w:rsid w:val="00800369"/>
    <w:rsid w:val="008A4599"/>
    <w:rsid w:val="00A42F62"/>
    <w:rsid w:val="00A610C5"/>
    <w:rsid w:val="00A952FA"/>
    <w:rsid w:val="00C22AED"/>
    <w:rsid w:val="00CE4472"/>
    <w:rsid w:val="00D822E3"/>
    <w:rsid w:val="00E2471B"/>
    <w:rsid w:val="00EB60A1"/>
    <w:rsid w:val="00F9443B"/>
    <w:rsid w:val="00FA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35F76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43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9443B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10C5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10C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9443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9443B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610C5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610C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c01\AppData\Roaming\Microsoft\Predloge\Glava%20ZDG%20&#269;rn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8C4EC3-1454-4189-ABDB-58D2BD674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 ZDG črna</Template>
  <TotalTime>0</TotalTime>
  <Pages>1</Pages>
  <Words>91</Words>
  <Characters>672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rac01</dc:creator>
  <cp:lastModifiedBy>Karin</cp:lastModifiedBy>
  <cp:revision>2</cp:revision>
  <cp:lastPrinted>2006-11-28T07:06:00Z</cp:lastPrinted>
  <dcterms:created xsi:type="dcterms:W3CDTF">2018-10-11T05:38:00Z</dcterms:created>
  <dcterms:modified xsi:type="dcterms:W3CDTF">2018-10-11T05:38:00Z</dcterms:modified>
</cp:coreProperties>
</file>