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E4007B" w14:textId="77777777" w:rsidR="00933C15" w:rsidRPr="00CD293E" w:rsidRDefault="00933C15" w:rsidP="00933C15">
      <w:pPr>
        <w:jc w:val="center"/>
        <w:rPr>
          <w:rFonts w:ascii="Verdana" w:eastAsia="Calibri" w:hAnsi="Verdana"/>
          <w:b/>
          <w:sz w:val="28"/>
          <w:szCs w:val="28"/>
          <w:lang w:eastAsia="en-US"/>
        </w:rPr>
      </w:pPr>
      <w:r w:rsidRPr="00CD293E">
        <w:rPr>
          <w:rFonts w:ascii="Verdana" w:eastAsia="Calibri" w:hAnsi="Verdana"/>
          <w:b/>
          <w:sz w:val="28"/>
          <w:szCs w:val="28"/>
          <w:lang w:eastAsia="en-US"/>
        </w:rPr>
        <w:t>SPECIFIKACIJE</w:t>
      </w:r>
    </w:p>
    <w:p w14:paraId="62F33856" w14:textId="77777777" w:rsidR="00933C15" w:rsidRPr="00CD293E" w:rsidRDefault="00933C15" w:rsidP="00933C15">
      <w:pPr>
        <w:rPr>
          <w:rFonts w:ascii="Verdana" w:hAnsi="Verdana"/>
          <w:b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933C15" w:rsidRPr="00CD293E" w14:paraId="5CA40D44" w14:textId="77777777" w:rsidTr="00BC3370">
        <w:trPr>
          <w:jc w:val="center"/>
        </w:trPr>
        <w:tc>
          <w:tcPr>
            <w:tcW w:w="3263" w:type="dxa"/>
            <w:shd w:val="clear" w:color="auto" w:fill="FDB940"/>
          </w:tcPr>
          <w:p w14:paraId="27C52A4A" w14:textId="77777777" w:rsidR="00933C15" w:rsidRPr="00CD293E" w:rsidRDefault="00933C15" w:rsidP="00BC3370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51F413B3" w14:textId="1270AFB5" w:rsidR="00933C15" w:rsidRPr="00CD293E" w:rsidRDefault="00933C15" w:rsidP="00BC3370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"MFiles_P1021n1_P0"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841FD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Zavod za zdravstveno zavarovanje Slovenije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1BA4AA6C" w14:textId="1F327B1C" w:rsidR="00933C15" w:rsidRPr="00CD293E" w:rsidRDefault="00933C15" w:rsidP="00BC3370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"MFiles_P1021n1_P1033"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841FD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Miklošičeva cesta 24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  <w:p w14:paraId="172AB665" w14:textId="7B85FCBA" w:rsidR="00933C15" w:rsidRPr="00CD293E" w:rsidRDefault="00933C15" w:rsidP="00BC3370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"MFiles_PG5BC2FC14A405421BA79F5FEC63BD00E3n1_PGB3D8D77D2D654902AEB821305A1A12BC"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841FD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1000 Ljubljana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33C15" w:rsidRPr="00CD293E" w14:paraId="50708C5E" w14:textId="77777777" w:rsidTr="00BC3370">
        <w:trPr>
          <w:jc w:val="center"/>
        </w:trPr>
        <w:tc>
          <w:tcPr>
            <w:tcW w:w="3263" w:type="dxa"/>
            <w:shd w:val="clear" w:color="auto" w:fill="FDB940"/>
          </w:tcPr>
          <w:p w14:paraId="1C9DDBF9" w14:textId="77777777" w:rsidR="00933C15" w:rsidRPr="00CD293E" w:rsidRDefault="00933C15" w:rsidP="00BC337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6F0C9301" w14:textId="7442A959" w:rsidR="00933C15" w:rsidRPr="00CD293E" w:rsidRDefault="00933C15" w:rsidP="00BC3370">
            <w:pPr>
              <w:jc w:val="both"/>
              <w:rPr>
                <w:rFonts w:ascii="Verdana" w:eastAsia="Calibri" w:hAnsi="Verdana"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instrText xml:space="preserve"> DOCPROPERTY  "MFiles_P1045"  \* MERGEFORMAT </w:instrText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separate"/>
            </w:r>
            <w:r w:rsidR="00841FD4">
              <w:rPr>
                <w:rFonts w:ascii="Verdana" w:eastAsia="Calibri" w:hAnsi="Verdana"/>
                <w:sz w:val="20"/>
                <w:szCs w:val="20"/>
                <w:lang w:eastAsia="en-US"/>
              </w:rPr>
              <w:t>IC-VZ-39-014/20-S</w:t>
            </w:r>
            <w:r w:rsidRPr="00CD293E">
              <w:rPr>
                <w:rFonts w:ascii="Verdana" w:eastAsia="Calibri" w:hAnsi="Verdana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33C15" w:rsidRPr="00CD293E" w14:paraId="0AFDAE15" w14:textId="77777777" w:rsidTr="00BC3370">
        <w:trPr>
          <w:jc w:val="center"/>
        </w:trPr>
        <w:tc>
          <w:tcPr>
            <w:tcW w:w="3263" w:type="dxa"/>
            <w:shd w:val="clear" w:color="auto" w:fill="FDB940"/>
          </w:tcPr>
          <w:p w14:paraId="08C5C77F" w14:textId="77777777" w:rsidR="00933C15" w:rsidRPr="00CD293E" w:rsidRDefault="00933C15" w:rsidP="00BC3370">
            <w:pPr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bookmarkStart w:id="0" w:name="_Hlk14678293"/>
        <w:tc>
          <w:tcPr>
            <w:tcW w:w="6431" w:type="dxa"/>
            <w:shd w:val="clear" w:color="auto" w:fill="FFF0D5"/>
          </w:tcPr>
          <w:p w14:paraId="26830258" w14:textId="70D4BC7C" w:rsidR="00933C15" w:rsidRPr="00CD293E" w:rsidRDefault="00933C15" w:rsidP="00BC3370">
            <w:pPr>
              <w:jc w:val="both"/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</w:pP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begin"/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instrText xml:space="preserve"> DOCPROPERTY  "MFiles_P1046"  \* MERGEFORMAT </w:instrTex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separate"/>
            </w:r>
            <w:r w:rsidR="00841FD4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t>Vzdrževanje programske in strojne opreme</w:t>
            </w:r>
            <w:r w:rsidRPr="00CD293E">
              <w:rPr>
                <w:rFonts w:ascii="Verdana" w:eastAsia="Calibri" w:hAnsi="Verdana"/>
                <w:b/>
                <w:sz w:val="20"/>
                <w:szCs w:val="20"/>
                <w:lang w:eastAsia="en-US"/>
              </w:rPr>
              <w:fldChar w:fldCharType="end"/>
            </w:r>
            <w:bookmarkEnd w:id="0"/>
          </w:p>
        </w:tc>
      </w:tr>
    </w:tbl>
    <w:p w14:paraId="1F63577F" w14:textId="77777777" w:rsidR="007803B5" w:rsidRPr="00933C15" w:rsidRDefault="007803B5">
      <w:pPr>
        <w:rPr>
          <w:rFonts w:ascii="Verdana" w:hAnsi="Verdana"/>
          <w:b/>
          <w:sz w:val="20"/>
          <w:szCs w:val="20"/>
        </w:rPr>
      </w:pPr>
    </w:p>
    <w:p w14:paraId="240E607B" w14:textId="77777777" w:rsidR="00377F8C" w:rsidRPr="00933C15" w:rsidRDefault="00377F8C">
      <w:pPr>
        <w:rPr>
          <w:rFonts w:ascii="Verdana" w:hAnsi="Verdana"/>
          <w:sz w:val="20"/>
          <w:szCs w:val="20"/>
        </w:rPr>
      </w:pPr>
    </w:p>
    <w:p w14:paraId="38BE904E" w14:textId="34B2ECFB" w:rsidR="003C32C5" w:rsidRPr="00933C15" w:rsidRDefault="003C3943" w:rsidP="003C32C5">
      <w:pPr>
        <w:jc w:val="center"/>
        <w:rPr>
          <w:rFonts w:ascii="Verdana" w:hAnsi="Verdana"/>
          <w:b/>
        </w:rPr>
      </w:pPr>
      <w:r w:rsidRPr="00933C15">
        <w:rPr>
          <w:rFonts w:ascii="Verdana" w:hAnsi="Verdana"/>
          <w:b/>
        </w:rPr>
        <w:t xml:space="preserve">SKLOP </w:t>
      </w:r>
      <w:r w:rsidR="005476E0" w:rsidRPr="00933C15">
        <w:rPr>
          <w:rFonts w:ascii="Verdana" w:hAnsi="Verdana"/>
          <w:b/>
        </w:rPr>
        <w:t>4</w:t>
      </w:r>
      <w:r w:rsidR="003C32C5" w:rsidRPr="00933C15">
        <w:rPr>
          <w:rFonts w:ascii="Verdana" w:hAnsi="Verdana"/>
          <w:b/>
        </w:rPr>
        <w:t xml:space="preserve">: </w:t>
      </w:r>
      <w:r w:rsidR="00CB3371" w:rsidRPr="00933C15">
        <w:rPr>
          <w:rFonts w:ascii="Verdana" w:hAnsi="Verdana"/>
          <w:b/>
        </w:rPr>
        <w:t xml:space="preserve">Lokalna tehnična pomoč za orodje </w:t>
      </w:r>
      <w:r w:rsidR="005476E0" w:rsidRPr="00933C15">
        <w:rPr>
          <w:rFonts w:ascii="Verdana" w:hAnsi="Verdana"/>
          <w:b/>
        </w:rPr>
        <w:t>IBM GUARDIUM</w:t>
      </w:r>
    </w:p>
    <w:p w14:paraId="7200FE08" w14:textId="77777777" w:rsidR="0084230A" w:rsidRPr="00933C15" w:rsidRDefault="0084230A">
      <w:pPr>
        <w:rPr>
          <w:rFonts w:ascii="Verdana" w:hAnsi="Verdana"/>
          <w:sz w:val="20"/>
          <w:szCs w:val="20"/>
        </w:rPr>
      </w:pPr>
    </w:p>
    <w:p w14:paraId="265C4CF4" w14:textId="77777777" w:rsidR="003C32C5" w:rsidRPr="00933C15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12FCED7E" w14:textId="01E7AAD0" w:rsidR="003C32C5" w:rsidRPr="00933C15" w:rsidRDefault="00CB3371" w:rsidP="003C32C5">
      <w:pPr>
        <w:jc w:val="both"/>
        <w:rPr>
          <w:rFonts w:ascii="Verdana" w:hAnsi="Verdana"/>
          <w:sz w:val="20"/>
          <w:szCs w:val="20"/>
        </w:rPr>
      </w:pPr>
      <w:r w:rsidRPr="00933C15">
        <w:rPr>
          <w:rFonts w:ascii="Verdana" w:hAnsi="Verdana"/>
          <w:sz w:val="20"/>
          <w:szCs w:val="20"/>
        </w:rPr>
        <w:t xml:space="preserve">Predmet naročila je lokalna tehnična pomoč </w:t>
      </w:r>
      <w:r w:rsidR="00B37C5D" w:rsidRPr="00933C15">
        <w:rPr>
          <w:rFonts w:ascii="Verdana" w:hAnsi="Verdana"/>
          <w:sz w:val="20"/>
          <w:szCs w:val="20"/>
        </w:rPr>
        <w:t xml:space="preserve">za </w:t>
      </w:r>
      <w:r w:rsidRPr="00933C15">
        <w:rPr>
          <w:rFonts w:ascii="Verdana" w:hAnsi="Verdana"/>
          <w:sz w:val="20"/>
          <w:szCs w:val="20"/>
        </w:rPr>
        <w:t xml:space="preserve">orodje IBM </w:t>
      </w:r>
      <w:r w:rsidR="005476E0" w:rsidRPr="00933C15">
        <w:rPr>
          <w:rFonts w:ascii="Verdana" w:hAnsi="Verdana"/>
          <w:sz w:val="20"/>
          <w:szCs w:val="20"/>
        </w:rPr>
        <w:t>GUARDIUM</w:t>
      </w:r>
      <w:r w:rsidR="001C110E" w:rsidRPr="00933C15">
        <w:rPr>
          <w:rFonts w:ascii="Verdana" w:hAnsi="Verdana"/>
          <w:sz w:val="20"/>
          <w:szCs w:val="20"/>
        </w:rPr>
        <w:t xml:space="preserve">, sistem </w:t>
      </w:r>
      <w:r w:rsidR="00B47F14" w:rsidRPr="00933C15">
        <w:rPr>
          <w:rFonts w:ascii="Verdana" w:hAnsi="Verdana"/>
          <w:sz w:val="20"/>
          <w:szCs w:val="20"/>
        </w:rPr>
        <w:t xml:space="preserve">za upravljanje </w:t>
      </w:r>
      <w:r w:rsidR="001C110E" w:rsidRPr="00933C15">
        <w:rPr>
          <w:rFonts w:ascii="Verdana" w:hAnsi="Verdana"/>
          <w:sz w:val="20"/>
          <w:szCs w:val="20"/>
        </w:rPr>
        <w:t>revizijskih sledi obdelav podatkov</w:t>
      </w:r>
      <w:r w:rsidR="00B47F14" w:rsidRPr="00933C15">
        <w:rPr>
          <w:rFonts w:ascii="Verdana" w:hAnsi="Verdana"/>
          <w:sz w:val="20"/>
          <w:szCs w:val="20"/>
        </w:rPr>
        <w:t xml:space="preserve"> (</w:t>
      </w:r>
      <w:r w:rsidR="001C110E" w:rsidRPr="00933C15">
        <w:rPr>
          <w:rFonts w:ascii="Verdana" w:hAnsi="Verdana"/>
          <w:sz w:val="20"/>
          <w:szCs w:val="20"/>
        </w:rPr>
        <w:t>DAM</w:t>
      </w:r>
      <w:r w:rsidR="00B47F14" w:rsidRPr="00933C15">
        <w:rPr>
          <w:rFonts w:ascii="Verdana" w:hAnsi="Verdana"/>
          <w:sz w:val="20"/>
          <w:szCs w:val="20"/>
        </w:rPr>
        <w:t>)</w:t>
      </w:r>
      <w:r w:rsidR="00B37C5D" w:rsidRPr="00933C15">
        <w:rPr>
          <w:rFonts w:ascii="Verdana" w:hAnsi="Verdana"/>
          <w:sz w:val="20"/>
          <w:szCs w:val="20"/>
        </w:rPr>
        <w:t xml:space="preserve"> </w:t>
      </w:r>
      <w:r w:rsidR="001C110E" w:rsidRPr="00933C15">
        <w:rPr>
          <w:rFonts w:ascii="Verdana" w:hAnsi="Verdana"/>
          <w:sz w:val="20"/>
          <w:szCs w:val="20"/>
        </w:rPr>
        <w:t xml:space="preserve">za podatkovno zbirko IBM DB2 </w:t>
      </w:r>
      <w:proofErr w:type="spellStart"/>
      <w:r w:rsidR="001C110E" w:rsidRPr="00933C15">
        <w:rPr>
          <w:rFonts w:ascii="Verdana" w:hAnsi="Verdana"/>
          <w:sz w:val="20"/>
          <w:szCs w:val="20"/>
        </w:rPr>
        <w:t>for</w:t>
      </w:r>
      <w:proofErr w:type="spellEnd"/>
      <w:r w:rsidR="001C110E" w:rsidRPr="00933C15">
        <w:rPr>
          <w:rFonts w:ascii="Verdana" w:hAnsi="Verdana"/>
          <w:sz w:val="20"/>
          <w:szCs w:val="20"/>
        </w:rPr>
        <w:t xml:space="preserve"> </w:t>
      </w:r>
      <w:proofErr w:type="spellStart"/>
      <w:r w:rsidR="001C110E" w:rsidRPr="00933C15">
        <w:rPr>
          <w:rFonts w:ascii="Verdana" w:hAnsi="Verdana"/>
          <w:sz w:val="20"/>
          <w:szCs w:val="20"/>
        </w:rPr>
        <w:t>zOS</w:t>
      </w:r>
      <w:proofErr w:type="spellEnd"/>
      <w:r w:rsidR="001C110E" w:rsidRPr="00933C15">
        <w:rPr>
          <w:rFonts w:ascii="Verdana" w:hAnsi="Verdana"/>
          <w:sz w:val="20"/>
          <w:szCs w:val="20"/>
        </w:rPr>
        <w:t xml:space="preserve"> </w:t>
      </w:r>
      <w:r w:rsidRPr="00933C15">
        <w:rPr>
          <w:rFonts w:ascii="Verdana" w:hAnsi="Verdana"/>
          <w:sz w:val="20"/>
          <w:szCs w:val="20"/>
        </w:rPr>
        <w:t>od 1.</w:t>
      </w:r>
      <w:r w:rsidR="005476E0" w:rsidRPr="00933C15">
        <w:rPr>
          <w:rFonts w:ascii="Verdana" w:hAnsi="Verdana"/>
          <w:sz w:val="20"/>
          <w:szCs w:val="20"/>
        </w:rPr>
        <w:t>0</w:t>
      </w:r>
      <w:r w:rsidR="008C58B7" w:rsidRPr="00933C15">
        <w:rPr>
          <w:rFonts w:ascii="Verdana" w:hAnsi="Verdana"/>
          <w:sz w:val="20"/>
          <w:szCs w:val="20"/>
        </w:rPr>
        <w:t>8</w:t>
      </w:r>
      <w:r w:rsidRPr="00933C15">
        <w:rPr>
          <w:rFonts w:ascii="Verdana" w:hAnsi="Verdana"/>
          <w:sz w:val="20"/>
          <w:szCs w:val="20"/>
        </w:rPr>
        <w:t>.2020 do 30.11.2023 (</w:t>
      </w:r>
      <w:r w:rsidR="008C58B7" w:rsidRPr="00933C15">
        <w:rPr>
          <w:rFonts w:ascii="Verdana" w:hAnsi="Verdana"/>
          <w:sz w:val="20"/>
          <w:szCs w:val="20"/>
        </w:rPr>
        <w:t>39</w:t>
      </w:r>
      <w:r w:rsidR="005476E0" w:rsidRPr="00933C15">
        <w:rPr>
          <w:rFonts w:ascii="Verdana" w:hAnsi="Verdana"/>
          <w:sz w:val="20"/>
          <w:szCs w:val="20"/>
        </w:rPr>
        <w:t xml:space="preserve"> </w:t>
      </w:r>
      <w:r w:rsidRPr="00933C15">
        <w:rPr>
          <w:rFonts w:ascii="Verdana" w:hAnsi="Verdana"/>
          <w:sz w:val="20"/>
          <w:szCs w:val="20"/>
        </w:rPr>
        <w:t>mesecev).</w:t>
      </w:r>
    </w:p>
    <w:p w14:paraId="6CB2CF9C" w14:textId="77777777" w:rsidR="00CB3371" w:rsidRPr="00933C15" w:rsidRDefault="00CB3371" w:rsidP="003C32C5">
      <w:pPr>
        <w:jc w:val="both"/>
        <w:rPr>
          <w:rFonts w:ascii="Verdana" w:hAnsi="Verdana"/>
          <w:sz w:val="20"/>
          <w:szCs w:val="20"/>
        </w:rPr>
      </w:pPr>
    </w:p>
    <w:p w14:paraId="43DB57CC" w14:textId="54F2D5EF" w:rsidR="003C32C5" w:rsidRPr="00933C15" w:rsidRDefault="003C32C5" w:rsidP="003C32C5">
      <w:pPr>
        <w:jc w:val="both"/>
        <w:rPr>
          <w:rFonts w:ascii="Verdana" w:hAnsi="Verdana"/>
          <w:sz w:val="20"/>
          <w:szCs w:val="20"/>
        </w:rPr>
      </w:pPr>
    </w:p>
    <w:p w14:paraId="6FC9C975" w14:textId="77777777" w:rsidR="003C32C5" w:rsidRPr="00933C15" w:rsidRDefault="003C32C5" w:rsidP="003C32C5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933C15">
        <w:rPr>
          <w:rFonts w:ascii="Verdana" w:hAnsi="Verdana"/>
          <w:b/>
          <w:sz w:val="20"/>
          <w:szCs w:val="20"/>
        </w:rPr>
        <w:t xml:space="preserve">SPECIFIKACIJE PREDMETA NAROČILA IN MINIMALNE ZAHTEVE NAROČNIKA: </w:t>
      </w:r>
    </w:p>
    <w:p w14:paraId="363225A3" w14:textId="77777777" w:rsidR="00CB3371" w:rsidRPr="00933C15" w:rsidRDefault="00CB3371" w:rsidP="00CB3371">
      <w:pPr>
        <w:jc w:val="both"/>
        <w:rPr>
          <w:rFonts w:ascii="Verdana" w:hAnsi="Verdana"/>
          <w:sz w:val="20"/>
          <w:szCs w:val="20"/>
        </w:rPr>
      </w:pPr>
    </w:p>
    <w:p w14:paraId="3203D109" w14:textId="348D7F2B" w:rsidR="00846B82" w:rsidRPr="00933C15" w:rsidRDefault="00846B82" w:rsidP="00846B82">
      <w:pPr>
        <w:jc w:val="both"/>
        <w:rPr>
          <w:rFonts w:ascii="Verdana" w:hAnsi="Verdana"/>
          <w:sz w:val="20"/>
          <w:szCs w:val="20"/>
        </w:rPr>
      </w:pPr>
      <w:r w:rsidRPr="00933C15">
        <w:rPr>
          <w:rFonts w:ascii="Verdana" w:hAnsi="Verdana"/>
          <w:sz w:val="20"/>
          <w:szCs w:val="20"/>
        </w:rPr>
        <w:t>Naročnik potrebuje lokalno tehnično pomoč za produkt v obsegu 4 ur mesečno za izvajanje naslednjih nalog:</w:t>
      </w:r>
    </w:p>
    <w:p w14:paraId="761B3231" w14:textId="67D39402" w:rsidR="00B47F14" w:rsidRPr="00933C1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>optimizacija delovanja vzdrževanega okolja,</w:t>
      </w:r>
    </w:p>
    <w:p w14:paraId="0C618A53" w14:textId="1A6385DD" w:rsidR="00B47F14" w:rsidRPr="00933C1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>reševanje incidentov in problemov,</w:t>
      </w:r>
    </w:p>
    <w:p w14:paraId="150443D5" w14:textId="771331D2" w:rsidR="00B47F14" w:rsidRPr="00933C1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>spremljanje delovanja in posredovanje na daljavo,</w:t>
      </w:r>
    </w:p>
    <w:p w14:paraId="5FAB0643" w14:textId="366B2A85" w:rsidR="00B47F14" w:rsidRPr="00933C1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>telefonska pomoč pri opravilih na vzdrževanem sistemu,</w:t>
      </w:r>
    </w:p>
    <w:p w14:paraId="3F1C27E9" w14:textId="484AF314" w:rsidR="00B47F14" w:rsidRPr="00933C1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>redni pregledi sistema z ugotovitvami in predlogi za izboljšave,</w:t>
      </w:r>
    </w:p>
    <w:p w14:paraId="3633DAE1" w14:textId="7E5C1A08" w:rsidR="00B47F14" w:rsidRPr="00933C1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>koordinacija del s principalom pri morebitnem odpravljanju napak na vzdrževani opremi (PMR),</w:t>
      </w:r>
    </w:p>
    <w:p w14:paraId="7E60BD48" w14:textId="3F2AE2B9" w:rsidR="00B47F14" w:rsidRPr="00933C1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 xml:space="preserve">izvajanje zahtevkov po spremembah (npr. fine </w:t>
      </w:r>
      <w:proofErr w:type="spellStart"/>
      <w:r w:rsidRPr="00933C15">
        <w:rPr>
          <w:rFonts w:ascii="Verdana" w:hAnsi="Verdana"/>
          <w:sz w:val="20"/>
          <w:szCs w:val="20"/>
          <w:lang w:val="sl-SI"/>
        </w:rPr>
        <w:t>tuning</w:t>
      </w:r>
      <w:proofErr w:type="spellEnd"/>
      <w:r w:rsidRPr="00933C15">
        <w:rPr>
          <w:rFonts w:ascii="Verdana" w:hAnsi="Verdana"/>
          <w:sz w:val="20"/>
          <w:szCs w:val="20"/>
          <w:lang w:val="sl-SI"/>
        </w:rPr>
        <w:t xml:space="preserve"> </w:t>
      </w:r>
      <w:r w:rsidR="005476E0" w:rsidRPr="00933C15">
        <w:rPr>
          <w:rFonts w:ascii="Verdana" w:hAnsi="Verdana"/>
          <w:sz w:val="20"/>
          <w:szCs w:val="20"/>
          <w:lang w:val="sl-SI"/>
        </w:rPr>
        <w:t>beleženja reviz</w:t>
      </w:r>
      <w:r w:rsidR="00F45DA0" w:rsidRPr="00933C15">
        <w:rPr>
          <w:rFonts w:ascii="Verdana" w:hAnsi="Verdana"/>
          <w:sz w:val="20"/>
          <w:szCs w:val="20"/>
          <w:lang w:val="sl-SI"/>
        </w:rPr>
        <w:t>i</w:t>
      </w:r>
      <w:r w:rsidR="005476E0" w:rsidRPr="00933C15">
        <w:rPr>
          <w:rFonts w:ascii="Verdana" w:hAnsi="Verdana"/>
          <w:sz w:val="20"/>
          <w:szCs w:val="20"/>
          <w:lang w:val="sl-SI"/>
        </w:rPr>
        <w:t>jskih sledi</w:t>
      </w:r>
      <w:r w:rsidRPr="00933C15">
        <w:rPr>
          <w:rFonts w:ascii="Verdana" w:hAnsi="Verdana"/>
          <w:sz w:val="20"/>
          <w:szCs w:val="20"/>
          <w:lang w:val="sl-SI"/>
        </w:rPr>
        <w:t>,</w:t>
      </w:r>
      <w:r w:rsidR="005476E0" w:rsidRPr="00933C15">
        <w:rPr>
          <w:rFonts w:ascii="Verdana" w:hAnsi="Verdana"/>
          <w:sz w:val="20"/>
          <w:szCs w:val="20"/>
          <w:lang w:val="sl-SI"/>
        </w:rPr>
        <w:t xml:space="preserve"> izdelava poročil,</w:t>
      </w:r>
      <w:r w:rsidRPr="00933C15">
        <w:rPr>
          <w:rFonts w:ascii="Verdana" w:hAnsi="Verdana"/>
          <w:sz w:val="20"/>
          <w:szCs w:val="20"/>
          <w:lang w:val="sl-SI"/>
        </w:rPr>
        <w:t xml:space="preserve"> dodajanje novih virov, ...),</w:t>
      </w:r>
    </w:p>
    <w:p w14:paraId="604A614D" w14:textId="26BB3002" w:rsidR="00B47F14" w:rsidRPr="00933C1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>uvedba novih funkcionalnosti.</w:t>
      </w:r>
    </w:p>
    <w:p w14:paraId="576B5A01" w14:textId="77777777" w:rsidR="00B47F14" w:rsidRPr="00933C15" w:rsidRDefault="00B47F14" w:rsidP="00B47F14">
      <w:pPr>
        <w:numPr>
          <w:ilvl w:val="0"/>
          <w:numId w:val="20"/>
        </w:numPr>
        <w:jc w:val="both"/>
        <w:rPr>
          <w:rFonts w:ascii="Verdana" w:hAnsi="Verdana"/>
          <w:sz w:val="20"/>
          <w:szCs w:val="20"/>
        </w:rPr>
      </w:pPr>
      <w:r w:rsidRPr="00933C15">
        <w:rPr>
          <w:rFonts w:ascii="Verdana" w:hAnsi="Verdana"/>
          <w:sz w:val="20"/>
          <w:szCs w:val="20"/>
        </w:rPr>
        <w:t>pavšalna kvota 4 ure mesečno, z možnostjo prenosa neizkoriščenih ur v naslednje mesece. Najmanjša enota koriščenja je 1 ura.</w:t>
      </w:r>
    </w:p>
    <w:p w14:paraId="6DCFC953" w14:textId="77777777" w:rsidR="00B47F14" w:rsidRPr="00933C15" w:rsidRDefault="00B47F14" w:rsidP="00846B82">
      <w:pPr>
        <w:jc w:val="both"/>
        <w:rPr>
          <w:rFonts w:ascii="Verdana" w:hAnsi="Verdana"/>
          <w:sz w:val="20"/>
          <w:szCs w:val="20"/>
        </w:rPr>
      </w:pPr>
    </w:p>
    <w:p w14:paraId="00709980" w14:textId="77777777" w:rsidR="00846B82" w:rsidRPr="00933C15" w:rsidRDefault="00846B82" w:rsidP="00846B82">
      <w:pPr>
        <w:jc w:val="both"/>
        <w:rPr>
          <w:rFonts w:ascii="Verdana" w:hAnsi="Verdana"/>
          <w:sz w:val="20"/>
          <w:szCs w:val="20"/>
        </w:rPr>
      </w:pPr>
      <w:r w:rsidRPr="00933C15">
        <w:rPr>
          <w:rFonts w:ascii="Verdana" w:hAnsi="Verdana"/>
          <w:sz w:val="20"/>
          <w:szCs w:val="20"/>
        </w:rPr>
        <w:t>Pri čemer naročnik zagotovi:</w:t>
      </w:r>
    </w:p>
    <w:p w14:paraId="7ABD6EA8" w14:textId="0833E078" w:rsidR="00846B82" w:rsidRPr="00933C15" w:rsidRDefault="00846B82" w:rsidP="00846B82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>razpoložljivost ključnih oseb za morebitna vsebinska in tehnična vprašanja,</w:t>
      </w:r>
    </w:p>
    <w:p w14:paraId="6B6BAAE9" w14:textId="32EA5CE1" w:rsidR="00846B82" w:rsidRPr="00933C15" w:rsidRDefault="00846B82" w:rsidP="00846B82">
      <w:pPr>
        <w:pStyle w:val="ListParagraph"/>
        <w:widowControl/>
        <w:numPr>
          <w:ilvl w:val="0"/>
          <w:numId w:val="18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 xml:space="preserve">dostop do </w:t>
      </w:r>
      <w:r w:rsidR="005476E0" w:rsidRPr="00933C15">
        <w:rPr>
          <w:rFonts w:ascii="Verdana" w:hAnsi="Verdana"/>
          <w:sz w:val="20"/>
          <w:szCs w:val="20"/>
          <w:lang w:val="sl-SI"/>
        </w:rPr>
        <w:t xml:space="preserve">GUARDIUM </w:t>
      </w:r>
      <w:r w:rsidRPr="00933C15">
        <w:rPr>
          <w:rFonts w:ascii="Verdana" w:hAnsi="Verdana"/>
          <w:sz w:val="20"/>
          <w:szCs w:val="20"/>
          <w:lang w:val="sl-SI"/>
        </w:rPr>
        <w:t>okolja preko varne VPN povezave.</w:t>
      </w:r>
    </w:p>
    <w:p w14:paraId="493E91EA" w14:textId="77777777" w:rsidR="00846B82" w:rsidRPr="00933C15" w:rsidRDefault="00846B82" w:rsidP="00846B82">
      <w:pPr>
        <w:jc w:val="both"/>
        <w:rPr>
          <w:rFonts w:ascii="Verdana" w:hAnsi="Verdana"/>
          <w:sz w:val="20"/>
          <w:szCs w:val="20"/>
        </w:rPr>
      </w:pPr>
    </w:p>
    <w:p w14:paraId="28090186" w14:textId="77777777" w:rsidR="00846B82" w:rsidRPr="00933C15" w:rsidRDefault="00846B82" w:rsidP="00846B82">
      <w:pPr>
        <w:jc w:val="both"/>
        <w:rPr>
          <w:rFonts w:ascii="Verdana" w:hAnsi="Verdana"/>
          <w:sz w:val="20"/>
          <w:szCs w:val="20"/>
        </w:rPr>
      </w:pPr>
      <w:bookmarkStart w:id="1" w:name="_Hlk37849446"/>
      <w:r w:rsidRPr="00933C15">
        <w:rPr>
          <w:rFonts w:ascii="Verdana" w:hAnsi="Verdana"/>
          <w:sz w:val="20"/>
          <w:szCs w:val="20"/>
        </w:rPr>
        <w:t>Opcijsko ocenjujemo, da bomo tekom pogodbenega odnosa potrebovali še 20 ur letno za izvajanje naslednjih obsežnejših nalog:</w:t>
      </w:r>
    </w:p>
    <w:p w14:paraId="68944B4B" w14:textId="04E731F4" w:rsidR="00B47F14" w:rsidRPr="00933C1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 xml:space="preserve">pomoč pri obravnavi </w:t>
      </w:r>
      <w:r w:rsidR="005476E0" w:rsidRPr="00933C15">
        <w:rPr>
          <w:rFonts w:ascii="Verdana" w:hAnsi="Verdana"/>
          <w:sz w:val="20"/>
          <w:szCs w:val="20"/>
          <w:lang w:val="sl-SI"/>
        </w:rPr>
        <w:t>revizijskih sledi obdelav podatkov</w:t>
      </w:r>
      <w:r w:rsidRPr="00933C15">
        <w:rPr>
          <w:rFonts w:ascii="Verdana" w:hAnsi="Verdana"/>
          <w:sz w:val="20"/>
          <w:szCs w:val="20"/>
          <w:lang w:val="sl-SI"/>
        </w:rPr>
        <w:t>,</w:t>
      </w:r>
    </w:p>
    <w:p w14:paraId="1C19793B" w14:textId="48B7A6BE" w:rsidR="00B47F14" w:rsidRPr="00933C1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>tehnična pomoč pri diagnostiki in odpravi napak v delovanju,</w:t>
      </w:r>
    </w:p>
    <w:p w14:paraId="184C7F03" w14:textId="687407FB" w:rsidR="00B47F14" w:rsidRPr="00933C1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 xml:space="preserve">izdelava zahtevnejših poizvedb </w:t>
      </w:r>
      <w:r w:rsidR="005476E0" w:rsidRPr="00933C15">
        <w:rPr>
          <w:rFonts w:ascii="Verdana" w:hAnsi="Verdana"/>
          <w:sz w:val="20"/>
          <w:szCs w:val="20"/>
          <w:lang w:val="sl-SI"/>
        </w:rPr>
        <w:t>ter alarmiranje obdelav</w:t>
      </w:r>
      <w:r w:rsidRPr="00933C15">
        <w:rPr>
          <w:rFonts w:ascii="Verdana" w:hAnsi="Verdana"/>
          <w:sz w:val="20"/>
          <w:szCs w:val="20"/>
          <w:lang w:val="sl-SI"/>
        </w:rPr>
        <w:t>,</w:t>
      </w:r>
    </w:p>
    <w:p w14:paraId="49B160DE" w14:textId="2402059D" w:rsidR="00B47F14" w:rsidRPr="00933C1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>izdelava zahtevnejših poročil,</w:t>
      </w:r>
    </w:p>
    <w:p w14:paraId="34DE0921" w14:textId="7C9E1AA5" w:rsidR="00B47F14" w:rsidRPr="00933C1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>posodabljanje dokumentacije rešitve,</w:t>
      </w:r>
    </w:p>
    <w:p w14:paraId="451100B8" w14:textId="58711823" w:rsidR="00B47F14" w:rsidRPr="00933C15" w:rsidRDefault="00B47F14" w:rsidP="00B47F14">
      <w:pPr>
        <w:pStyle w:val="ListParagraph"/>
        <w:widowControl/>
        <w:numPr>
          <w:ilvl w:val="0"/>
          <w:numId w:val="20"/>
        </w:numPr>
        <w:suppressAutoHyphens w:val="0"/>
        <w:spacing w:after="0" w:line="240" w:lineRule="auto"/>
        <w:contextualSpacing/>
        <w:jc w:val="both"/>
        <w:rPr>
          <w:rFonts w:ascii="Verdana" w:hAnsi="Verdana"/>
          <w:sz w:val="20"/>
          <w:szCs w:val="20"/>
          <w:lang w:val="sl-SI"/>
        </w:rPr>
      </w:pPr>
      <w:r w:rsidRPr="00933C15">
        <w:rPr>
          <w:rFonts w:ascii="Verdana" w:hAnsi="Verdana"/>
          <w:sz w:val="20"/>
          <w:szCs w:val="20"/>
          <w:lang w:val="sl-SI"/>
        </w:rPr>
        <w:t>prenos znanja o novostih pri programski opremi.</w:t>
      </w:r>
    </w:p>
    <w:bookmarkEnd w:id="1"/>
    <w:p w14:paraId="207F8C2B" w14:textId="7D69F6A5" w:rsidR="00933C15" w:rsidRDefault="00933C15" w:rsidP="00933C15">
      <w:pPr>
        <w:ind w:left="720"/>
        <w:rPr>
          <w:rFonts w:ascii="Verdana" w:hAnsi="Verdana"/>
          <w:i/>
          <w:sz w:val="20"/>
          <w:szCs w:val="20"/>
        </w:rPr>
      </w:pPr>
    </w:p>
    <w:p w14:paraId="4EBFEEC7" w14:textId="1F6C048B" w:rsidR="00DF0D5C" w:rsidRPr="00DF0D5C" w:rsidRDefault="00DF0D5C" w:rsidP="00DF0D5C">
      <w:pPr>
        <w:autoSpaceDE w:val="0"/>
        <w:autoSpaceDN w:val="0"/>
        <w:adjustRightInd w:val="0"/>
        <w:jc w:val="both"/>
        <w:rPr>
          <w:rFonts w:ascii="Verdana" w:hAnsi="Verdana"/>
          <w:b/>
          <w:sz w:val="20"/>
          <w:szCs w:val="20"/>
        </w:rPr>
      </w:pPr>
      <w:r w:rsidRPr="00DF0D5C">
        <w:rPr>
          <w:rFonts w:ascii="Verdana" w:hAnsi="Verdana"/>
          <w:b/>
          <w:sz w:val="20"/>
          <w:szCs w:val="20"/>
        </w:rPr>
        <w:t>POSEBNI POGOJI:</w:t>
      </w:r>
    </w:p>
    <w:p w14:paraId="34381791" w14:textId="77777777" w:rsidR="00DF0D5C" w:rsidRPr="00DF0D5C" w:rsidRDefault="00DF0D5C" w:rsidP="00DF0D5C">
      <w:pPr>
        <w:pStyle w:val="Header"/>
        <w:tabs>
          <w:tab w:val="clear" w:pos="4536"/>
          <w:tab w:val="clear" w:pos="9072"/>
        </w:tabs>
        <w:jc w:val="both"/>
        <w:rPr>
          <w:rFonts w:ascii="Verdana" w:hAnsi="Verdana"/>
          <w:sz w:val="20"/>
          <w:szCs w:val="20"/>
        </w:rPr>
      </w:pPr>
    </w:p>
    <w:p w14:paraId="66ECF642" w14:textId="064CBA67" w:rsidR="00DF0D5C" w:rsidRPr="00DF0D5C" w:rsidRDefault="00DF0D5C" w:rsidP="00DF0D5C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DF0D5C">
        <w:rPr>
          <w:rFonts w:ascii="Verdana" w:hAnsi="Verdana"/>
          <w:sz w:val="20"/>
          <w:szCs w:val="20"/>
          <w:lang w:val="sl-SI"/>
        </w:rPr>
        <w:t>Razpoložljivost tehnične pomoči mora biti zagotovljena v delovnem tednu od ponedeljka do petka od 8:00 do 16:00 z odzivnim časom 4 ure za urgentne in 8 ur za standardne zahtevke od prijave napake. Odprava napake oddaljeno ali na lokaciji naročnika naslednji delovni dan oziroma v najkrajšem možnem času</w:t>
      </w:r>
      <w:r w:rsidR="00AA3688">
        <w:rPr>
          <w:rFonts w:ascii="Verdana" w:hAnsi="Verdana"/>
          <w:sz w:val="20"/>
          <w:szCs w:val="20"/>
          <w:lang w:val="sl-SI"/>
        </w:rPr>
        <w:t xml:space="preserve"> (največ 24 ur)</w:t>
      </w:r>
      <w:r w:rsidRPr="00DF0D5C">
        <w:rPr>
          <w:rFonts w:ascii="Verdana" w:hAnsi="Verdana"/>
          <w:sz w:val="20"/>
          <w:szCs w:val="20"/>
          <w:lang w:val="sl-SI"/>
        </w:rPr>
        <w:t xml:space="preserve">. </w:t>
      </w:r>
    </w:p>
    <w:p w14:paraId="2BB020FD" w14:textId="77777777" w:rsidR="00DF0D5C" w:rsidRPr="00DF0D5C" w:rsidRDefault="00DF0D5C" w:rsidP="00DF0D5C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DF0D5C">
        <w:rPr>
          <w:rFonts w:ascii="Verdana" w:hAnsi="Verdana"/>
          <w:sz w:val="20"/>
          <w:szCs w:val="20"/>
          <w:lang w:val="sl-SI"/>
        </w:rPr>
        <w:lastRenderedPageBreak/>
        <w:t>Ponudnik mora zagotoviti naročanje servisnih zahtevkov preko telefona, faksa, elektronske pošte ali elektronsko preko spletne strani.</w:t>
      </w:r>
    </w:p>
    <w:p w14:paraId="1EEE49AD" w14:textId="77777777" w:rsidR="00DF0D5C" w:rsidRPr="00DF0D5C" w:rsidRDefault="00DF0D5C" w:rsidP="00DF0D5C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DF0D5C">
        <w:rPr>
          <w:rFonts w:ascii="Verdana" w:hAnsi="Verdana"/>
          <w:sz w:val="20"/>
          <w:szCs w:val="20"/>
          <w:lang w:val="sl-SI"/>
        </w:rPr>
        <w:t xml:space="preserve">Ponudnik izstavi naročniku mesečni račun za tehnično pomoč. Obvezna priloga računu je specifikacija opravljenih storitev. </w:t>
      </w:r>
    </w:p>
    <w:p w14:paraId="368D3B6E" w14:textId="77777777" w:rsidR="00DF0D5C" w:rsidRPr="00DF0D5C" w:rsidRDefault="00DF0D5C" w:rsidP="00DF0D5C">
      <w:pPr>
        <w:pStyle w:val="ListParagraph"/>
        <w:widowControl/>
        <w:numPr>
          <w:ilvl w:val="3"/>
          <w:numId w:val="19"/>
        </w:numPr>
        <w:suppressAutoHyphens w:val="0"/>
        <w:spacing w:after="120" w:line="240" w:lineRule="auto"/>
        <w:ind w:left="425" w:hanging="357"/>
        <w:jc w:val="both"/>
        <w:rPr>
          <w:rFonts w:ascii="Verdana" w:hAnsi="Verdana"/>
          <w:sz w:val="20"/>
          <w:szCs w:val="20"/>
          <w:lang w:val="sl-SI"/>
        </w:rPr>
      </w:pPr>
      <w:r w:rsidRPr="00DF0D5C">
        <w:rPr>
          <w:rFonts w:ascii="Verdana" w:hAnsi="Verdana"/>
          <w:sz w:val="20"/>
          <w:szCs w:val="20"/>
          <w:lang w:val="sl-SI"/>
        </w:rPr>
        <w:t>Dodatne (opcijske) naloge na zahtevo se dogovorijo tekom izvajanja pogodbe na podlagi predhodnega naročila. Naročnik ni vezan na izvedbo nalog.</w:t>
      </w:r>
    </w:p>
    <w:p w14:paraId="65281BD0" w14:textId="77777777" w:rsidR="00DF0D5C" w:rsidRDefault="00DF0D5C" w:rsidP="00933C15">
      <w:pPr>
        <w:ind w:left="720"/>
        <w:rPr>
          <w:rFonts w:ascii="Verdana" w:hAnsi="Verdana"/>
          <w:i/>
          <w:sz w:val="20"/>
          <w:szCs w:val="20"/>
        </w:rPr>
      </w:pPr>
    </w:p>
    <w:p w14:paraId="25220372" w14:textId="77777777" w:rsidR="00933C15" w:rsidRDefault="00933C15" w:rsidP="00933C15">
      <w:pPr>
        <w:rPr>
          <w:rFonts w:ascii="Verdana" w:hAnsi="Verdana"/>
          <w:b/>
          <w:sz w:val="20"/>
          <w:szCs w:val="20"/>
        </w:rPr>
      </w:pPr>
    </w:p>
    <w:p w14:paraId="24EAE776" w14:textId="77777777" w:rsidR="00933C15" w:rsidRPr="00CD293E" w:rsidRDefault="00933C15" w:rsidP="00933C15">
      <w:pPr>
        <w:jc w:val="both"/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>Zastopnik/pooblaščeni predstavnik ponudnika izjavljam, da vse storitve v celoti ustrezajo zgoraj navedenim opisom.</w:t>
      </w:r>
    </w:p>
    <w:p w14:paraId="62BE5270" w14:textId="77777777" w:rsidR="00933C15" w:rsidRPr="00CD293E" w:rsidRDefault="00933C15" w:rsidP="00933C15">
      <w:pPr>
        <w:rPr>
          <w:rFonts w:ascii="Verdana" w:eastAsia="Calibri" w:hAnsi="Verdana"/>
          <w:sz w:val="20"/>
          <w:szCs w:val="20"/>
          <w:lang w:eastAsia="en-US"/>
        </w:rPr>
      </w:pPr>
    </w:p>
    <w:p w14:paraId="3A6D71D9" w14:textId="77777777" w:rsidR="00933C15" w:rsidRPr="00CD293E" w:rsidRDefault="00933C15" w:rsidP="00933C15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 xml:space="preserve">V/na 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CD293E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CD293E">
        <w:rPr>
          <w:rFonts w:ascii="Verdana" w:eastAsia="Calibri" w:hAnsi="Verdana"/>
          <w:sz w:val="20"/>
          <w:szCs w:val="20"/>
          <w:lang w:eastAsia="en-US"/>
        </w:rPr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2"/>
      <w:r w:rsidRPr="00CD293E">
        <w:rPr>
          <w:rFonts w:ascii="Verdana" w:eastAsia="Calibri" w:hAnsi="Verdana"/>
          <w:sz w:val="20"/>
          <w:szCs w:val="20"/>
          <w:lang w:eastAsia="en-US"/>
        </w:rPr>
        <w:t xml:space="preserve">, dne 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CD293E">
        <w:rPr>
          <w:rFonts w:ascii="Verdana" w:eastAsia="Calibri" w:hAnsi="Verdana"/>
          <w:sz w:val="20"/>
          <w:szCs w:val="20"/>
          <w:lang w:eastAsia="en-US"/>
        </w:rPr>
        <w:instrText xml:space="preserve"> FORMTEXT </w:instrText>
      </w:r>
      <w:r w:rsidRPr="00CD293E">
        <w:rPr>
          <w:rFonts w:ascii="Verdana" w:eastAsia="Calibri" w:hAnsi="Verdana"/>
          <w:sz w:val="20"/>
          <w:szCs w:val="20"/>
          <w:lang w:eastAsia="en-US"/>
        </w:rPr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separate"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noProof/>
          <w:sz w:val="20"/>
          <w:szCs w:val="20"/>
          <w:lang w:eastAsia="en-US"/>
        </w:rPr>
        <w:t> </w:t>
      </w:r>
      <w:r w:rsidRPr="00CD293E">
        <w:rPr>
          <w:rFonts w:ascii="Verdana" w:eastAsia="Calibri" w:hAnsi="Verdana"/>
          <w:sz w:val="20"/>
          <w:szCs w:val="20"/>
          <w:lang w:eastAsia="en-US"/>
        </w:rPr>
        <w:fldChar w:fldCharType="end"/>
      </w:r>
      <w:bookmarkEnd w:id="3"/>
    </w:p>
    <w:p w14:paraId="13B55F89" w14:textId="77777777" w:rsidR="00933C15" w:rsidRPr="00CD293E" w:rsidRDefault="00933C15" w:rsidP="00933C15">
      <w:pPr>
        <w:rPr>
          <w:rFonts w:ascii="Verdana" w:eastAsia="Calibri" w:hAnsi="Verdana"/>
          <w:sz w:val="20"/>
          <w:szCs w:val="20"/>
          <w:lang w:eastAsia="en-US"/>
        </w:rPr>
      </w:pPr>
    </w:p>
    <w:p w14:paraId="301ECC1C" w14:textId="77777777" w:rsidR="00933C15" w:rsidRPr="00CD293E" w:rsidRDefault="00933C15" w:rsidP="00933C15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>Ime in priimek:</w:t>
      </w:r>
    </w:p>
    <w:p w14:paraId="288910A3" w14:textId="77777777" w:rsidR="00933C15" w:rsidRPr="00CD293E" w:rsidRDefault="00933C15" w:rsidP="00933C15">
      <w:pPr>
        <w:rPr>
          <w:rFonts w:ascii="Verdana" w:eastAsia="Calibri" w:hAnsi="Verdana"/>
          <w:sz w:val="20"/>
          <w:szCs w:val="20"/>
          <w:lang w:eastAsia="en-US"/>
        </w:rPr>
      </w:pPr>
    </w:p>
    <w:p w14:paraId="2D4FF51D" w14:textId="77777777" w:rsidR="00933C15" w:rsidRPr="00CD293E" w:rsidRDefault="00933C15" w:rsidP="00933C15">
      <w:pPr>
        <w:rPr>
          <w:rFonts w:ascii="Verdana" w:eastAsia="Calibri" w:hAnsi="Verdana"/>
          <w:sz w:val="20"/>
          <w:szCs w:val="20"/>
          <w:lang w:eastAsia="en-US"/>
        </w:rPr>
      </w:pP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</w:r>
      <w:r w:rsidRPr="00CD293E">
        <w:rPr>
          <w:rFonts w:ascii="Verdana" w:eastAsia="Calibri" w:hAnsi="Verdana"/>
          <w:sz w:val="20"/>
          <w:szCs w:val="20"/>
          <w:lang w:eastAsia="en-US"/>
        </w:rPr>
        <w:tab/>
        <w:t>Podpis in žig:</w:t>
      </w:r>
    </w:p>
    <w:p w14:paraId="7CA39865" w14:textId="1DD8C80E" w:rsidR="00243E10" w:rsidRPr="00933C15" w:rsidRDefault="00243E10" w:rsidP="00243E10">
      <w:pPr>
        <w:rPr>
          <w:rFonts w:ascii="Verdana" w:hAnsi="Verdana"/>
          <w:i/>
          <w:sz w:val="20"/>
          <w:szCs w:val="20"/>
        </w:rPr>
      </w:pPr>
      <w:r w:rsidRPr="00933C15">
        <w:rPr>
          <w:rFonts w:ascii="Verdana" w:hAnsi="Verdana"/>
          <w:i/>
          <w:sz w:val="20"/>
          <w:szCs w:val="20"/>
        </w:rPr>
        <w:tab/>
      </w:r>
      <w:r w:rsidRPr="00933C15">
        <w:rPr>
          <w:rFonts w:ascii="Verdana" w:hAnsi="Verdana"/>
          <w:i/>
          <w:sz w:val="20"/>
          <w:szCs w:val="20"/>
        </w:rPr>
        <w:tab/>
        <w:t xml:space="preserve">               </w:t>
      </w:r>
      <w:r w:rsidRPr="00933C15">
        <w:rPr>
          <w:rFonts w:ascii="Verdana" w:hAnsi="Verdana"/>
          <w:i/>
          <w:sz w:val="20"/>
          <w:szCs w:val="20"/>
        </w:rPr>
        <w:tab/>
      </w:r>
      <w:r w:rsidRPr="00933C15">
        <w:rPr>
          <w:rFonts w:ascii="Verdana" w:hAnsi="Verdana"/>
          <w:i/>
          <w:sz w:val="20"/>
          <w:szCs w:val="20"/>
        </w:rPr>
        <w:tab/>
      </w:r>
    </w:p>
    <w:sectPr w:rsidR="00243E10" w:rsidRPr="00933C15" w:rsidSect="008423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4" w:code="9"/>
      <w:pgMar w:top="1418" w:right="127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56F80" w14:textId="77777777" w:rsidR="00AF0F17" w:rsidRDefault="00AF0F17">
      <w:r>
        <w:separator/>
      </w:r>
    </w:p>
  </w:endnote>
  <w:endnote w:type="continuationSeparator" w:id="0">
    <w:p w14:paraId="7B14EF56" w14:textId="77777777" w:rsidR="00AF0F17" w:rsidRDefault="00AF0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66105" w14:textId="77777777" w:rsidR="00841FD4" w:rsidRDefault="00841F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22866" w14:textId="32D67096" w:rsidR="003351F9" w:rsidRPr="001E0575" w:rsidRDefault="003351F9" w:rsidP="00B359F6">
    <w:pPr>
      <w:pStyle w:val="Footer"/>
      <w:pBdr>
        <w:top w:val="single" w:sz="4" w:space="1" w:color="auto"/>
      </w:pBdr>
      <w:jc w:val="center"/>
      <w:rPr>
        <w:sz w:val="17"/>
        <w:szCs w:val="17"/>
      </w:rPr>
    </w:pPr>
    <w:r w:rsidRPr="001E0575">
      <w:rPr>
        <w:sz w:val="17"/>
        <w:szCs w:val="17"/>
      </w:rPr>
      <w:t xml:space="preserve">Stran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PAGE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2</w:t>
    </w:r>
    <w:r w:rsidRPr="001E0575">
      <w:rPr>
        <w:sz w:val="17"/>
        <w:szCs w:val="17"/>
      </w:rPr>
      <w:fldChar w:fldCharType="end"/>
    </w:r>
    <w:r w:rsidRPr="001E0575">
      <w:rPr>
        <w:sz w:val="17"/>
        <w:szCs w:val="17"/>
      </w:rPr>
      <w:t xml:space="preserve"> od </w:t>
    </w:r>
    <w:r w:rsidRPr="001E0575">
      <w:rPr>
        <w:sz w:val="17"/>
        <w:szCs w:val="17"/>
      </w:rPr>
      <w:fldChar w:fldCharType="begin"/>
    </w:r>
    <w:r w:rsidRPr="001E0575">
      <w:rPr>
        <w:sz w:val="17"/>
        <w:szCs w:val="17"/>
      </w:rPr>
      <w:instrText xml:space="preserve"> NUMPAGES </w:instrText>
    </w:r>
    <w:r w:rsidRPr="001E0575">
      <w:rPr>
        <w:sz w:val="17"/>
        <w:szCs w:val="17"/>
      </w:rPr>
      <w:fldChar w:fldCharType="separate"/>
    </w:r>
    <w:r w:rsidR="00D46E2C">
      <w:rPr>
        <w:noProof/>
        <w:sz w:val="17"/>
        <w:szCs w:val="17"/>
      </w:rPr>
      <w:t>7</w:t>
    </w:r>
    <w:r w:rsidRPr="001E0575">
      <w:rPr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56DA4D" w14:textId="77777777" w:rsidR="00841FD4" w:rsidRDefault="00841F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8AD3F0" w14:textId="77777777" w:rsidR="00AF0F17" w:rsidRDefault="00AF0F17">
      <w:r>
        <w:separator/>
      </w:r>
    </w:p>
  </w:footnote>
  <w:footnote w:type="continuationSeparator" w:id="0">
    <w:p w14:paraId="09D42F95" w14:textId="77777777" w:rsidR="00AF0F17" w:rsidRDefault="00AF0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CB49B" w14:textId="77777777" w:rsidR="00841FD4" w:rsidRDefault="00841F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875C2" w14:textId="1DEEDB3C" w:rsidR="00933C15" w:rsidRPr="00CD293E" w:rsidRDefault="00933C15" w:rsidP="00933C15">
    <w:pPr>
      <w:pStyle w:val="Header"/>
      <w:pBdr>
        <w:bottom w:val="single" w:sz="4" w:space="1" w:color="auto"/>
      </w:pBdr>
      <w:rPr>
        <w:rFonts w:ascii="Verdana" w:hAnsi="Verdana"/>
        <w:i/>
        <w:sz w:val="16"/>
        <w:szCs w:val="16"/>
      </w:rPr>
    </w:pPr>
    <w:proofErr w:type="spellStart"/>
    <w:r w:rsidRPr="00CD293E">
      <w:rPr>
        <w:rFonts w:ascii="Verdana" w:hAnsi="Verdana"/>
        <w:sz w:val="16"/>
        <w:szCs w:val="16"/>
      </w:rPr>
      <w:t>ePRO</w:t>
    </w:r>
    <w:proofErr w:type="spellEnd"/>
    <w:r w:rsidRPr="00CD293E">
      <w:rPr>
        <w:rFonts w:ascii="Verdana" w:hAnsi="Verdana"/>
        <w:i/>
        <w:sz w:val="16"/>
        <w:szCs w:val="16"/>
      </w:rPr>
      <w:t xml:space="preserve"> </w:t>
    </w:r>
    <w:r w:rsidRPr="00CD293E">
      <w:rPr>
        <w:rFonts w:ascii="Verdana" w:hAnsi="Verdana"/>
        <w:i/>
        <w:sz w:val="16"/>
        <w:szCs w:val="16"/>
      </w:rPr>
      <w:tab/>
    </w:r>
    <w:r w:rsidRPr="00CD293E">
      <w:rPr>
        <w:rFonts w:ascii="Verdana" w:hAnsi="Verdana"/>
        <w:i/>
        <w:sz w:val="16"/>
        <w:szCs w:val="16"/>
      </w:rPr>
      <w:tab/>
      <w:t xml:space="preserve">  </w:t>
    </w:r>
    <w:proofErr w:type="spellStart"/>
    <w:r w:rsidRPr="00CD293E">
      <w:rPr>
        <w:rFonts w:ascii="Verdana" w:hAnsi="Verdana"/>
        <w:iCs/>
        <w:sz w:val="16"/>
        <w:szCs w:val="16"/>
      </w:rPr>
      <w:t>Specifikacije</w:t>
    </w:r>
    <w:r>
      <w:rPr>
        <w:rFonts w:ascii="Verdana" w:hAnsi="Verdana"/>
        <w:iCs/>
        <w:sz w:val="16"/>
        <w:szCs w:val="16"/>
      </w:rPr>
      <w:t>_sklop</w:t>
    </w:r>
    <w:proofErr w:type="spellEnd"/>
    <w:r>
      <w:rPr>
        <w:rFonts w:ascii="Verdana" w:hAnsi="Verdana"/>
        <w:iCs/>
        <w:sz w:val="16"/>
        <w:szCs w:val="16"/>
      </w:rPr>
      <w:t xml:space="preserve"> 4</w:t>
    </w:r>
  </w:p>
  <w:p w14:paraId="7DEE0932" w14:textId="57515FE3" w:rsidR="003351F9" w:rsidRPr="00933C15" w:rsidRDefault="003351F9" w:rsidP="00933C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4F9FBC" w14:textId="77777777" w:rsidR="00841FD4" w:rsidRDefault="00841F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876B1"/>
    <w:multiLevelType w:val="hybridMultilevel"/>
    <w:tmpl w:val="FDA687B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37D22"/>
    <w:multiLevelType w:val="hybridMultilevel"/>
    <w:tmpl w:val="AD4A6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024"/>
    <w:multiLevelType w:val="hybridMultilevel"/>
    <w:tmpl w:val="E7C636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250E9"/>
    <w:multiLevelType w:val="hybridMultilevel"/>
    <w:tmpl w:val="6BAC42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A822AE"/>
    <w:multiLevelType w:val="hybridMultilevel"/>
    <w:tmpl w:val="543632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A83AAA"/>
    <w:multiLevelType w:val="hybridMultilevel"/>
    <w:tmpl w:val="B9928E5C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6" w15:restartNumberingAfterBreak="0">
    <w:nsid w:val="287D0FF6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7" w15:restartNumberingAfterBreak="0">
    <w:nsid w:val="3CC647A3"/>
    <w:multiLevelType w:val="hybridMultilevel"/>
    <w:tmpl w:val="E9DE972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DF3629D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9" w15:restartNumberingAfterBreak="0">
    <w:nsid w:val="3F4F7BC0"/>
    <w:multiLevelType w:val="hybridMultilevel"/>
    <w:tmpl w:val="EDEAB39C"/>
    <w:lvl w:ilvl="0" w:tplc="86F02F2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E08CD9A">
      <w:start w:val="1"/>
      <w:numFmt w:val="lowerLetter"/>
      <w:lvlText w:val="%4)"/>
      <w:lvlJc w:val="left"/>
      <w:pPr>
        <w:ind w:left="2520" w:hanging="360"/>
      </w:pPr>
      <w:rPr>
        <w:rFonts w:hint="default"/>
      </w:rPr>
    </w:lvl>
    <w:lvl w:ilvl="4" w:tplc="042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15D5558"/>
    <w:multiLevelType w:val="hybridMultilevel"/>
    <w:tmpl w:val="5F7EC3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3D47DE"/>
    <w:multiLevelType w:val="singleLevel"/>
    <w:tmpl w:val="8BE42334"/>
    <w:lvl w:ilvl="0">
      <w:start w:val="1"/>
      <w:numFmt w:val="none"/>
      <w:lvlText w:val=""/>
      <w:legacy w:legacy="1" w:legacySpace="0" w:legacyIndent="360"/>
      <w:lvlJc w:val="left"/>
      <w:pPr>
        <w:ind w:left="1068" w:hanging="360"/>
      </w:pPr>
      <w:rPr>
        <w:rFonts w:ascii="Symbol" w:hAnsi="Symbol" w:hint="default"/>
      </w:rPr>
    </w:lvl>
  </w:abstractNum>
  <w:abstractNum w:abstractNumId="12" w15:restartNumberingAfterBreak="0">
    <w:nsid w:val="463401C4"/>
    <w:multiLevelType w:val="hybridMultilevel"/>
    <w:tmpl w:val="E17A8D22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D5DDF"/>
    <w:multiLevelType w:val="hybridMultilevel"/>
    <w:tmpl w:val="2DF473C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7DB2979"/>
    <w:multiLevelType w:val="multilevel"/>
    <w:tmpl w:val="721E7D3C"/>
    <w:lvl w:ilvl="0">
      <w:start w:val="1"/>
      <w:numFmt w:val="decimal"/>
      <w:lvlText w:val="%1."/>
      <w:lvlJc w:val="left"/>
      <w:pPr>
        <w:ind w:left="7023" w:hanging="360"/>
      </w:pPr>
      <w:rPr>
        <w:rFonts w:hint="default"/>
        <w:i w:val="0"/>
        <w:color w:val="0000FF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F1D13CE"/>
    <w:multiLevelType w:val="hybridMultilevel"/>
    <w:tmpl w:val="E3A0FF1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FCB0F4A"/>
    <w:multiLevelType w:val="hybridMultilevel"/>
    <w:tmpl w:val="8F7C28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8B5BA3"/>
    <w:multiLevelType w:val="hybridMultilevel"/>
    <w:tmpl w:val="76BA533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2212653C">
      <w:numFmt w:val="bullet"/>
      <w:lvlText w:val="-"/>
      <w:lvlJc w:val="left"/>
      <w:pPr>
        <w:ind w:left="732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452"/>
        </w:tabs>
        <w:ind w:left="1452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2892"/>
        </w:tabs>
        <w:ind w:left="2892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612"/>
        </w:tabs>
        <w:ind w:left="3612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052"/>
        </w:tabs>
        <w:ind w:left="5052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772"/>
        </w:tabs>
        <w:ind w:left="5772" w:hanging="180"/>
      </w:pPr>
    </w:lvl>
  </w:abstractNum>
  <w:abstractNum w:abstractNumId="18" w15:restartNumberingAfterBreak="0">
    <w:nsid w:val="77925C62"/>
    <w:multiLevelType w:val="hybridMultilevel"/>
    <w:tmpl w:val="C9B0EE1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81A5893"/>
    <w:multiLevelType w:val="hybridMultilevel"/>
    <w:tmpl w:val="BB5673CC"/>
    <w:lvl w:ilvl="0" w:tplc="D38090DA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EC72DF"/>
    <w:multiLevelType w:val="hybridMultilevel"/>
    <w:tmpl w:val="6C0695D0"/>
    <w:lvl w:ilvl="0" w:tplc="04240017">
      <w:start w:val="1"/>
      <w:numFmt w:val="lowerLetter"/>
      <w:lvlText w:val="%1)"/>
      <w:lvlJc w:val="left"/>
      <w:pPr>
        <w:ind w:left="1080" w:hanging="360"/>
      </w:pPr>
    </w:lvl>
    <w:lvl w:ilvl="1" w:tplc="04240019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"/>
  </w:num>
  <w:num w:numId="3">
    <w:abstractNumId w:val="0"/>
  </w:num>
  <w:num w:numId="4">
    <w:abstractNumId w:val="18"/>
  </w:num>
  <w:num w:numId="5">
    <w:abstractNumId w:val="13"/>
  </w:num>
  <w:num w:numId="6">
    <w:abstractNumId w:val="6"/>
  </w:num>
  <w:num w:numId="7">
    <w:abstractNumId w:val="8"/>
  </w:num>
  <w:num w:numId="8">
    <w:abstractNumId w:val="11"/>
  </w:num>
  <w:num w:numId="9">
    <w:abstractNumId w:val="2"/>
  </w:num>
  <w:num w:numId="10">
    <w:abstractNumId w:val="10"/>
  </w:num>
  <w:num w:numId="11">
    <w:abstractNumId w:val="17"/>
  </w:num>
  <w:num w:numId="12">
    <w:abstractNumId w:val="5"/>
  </w:num>
  <w:num w:numId="13">
    <w:abstractNumId w:val="4"/>
  </w:num>
  <w:num w:numId="14">
    <w:abstractNumId w:val="20"/>
  </w:num>
  <w:num w:numId="15">
    <w:abstractNumId w:val="7"/>
  </w:num>
  <w:num w:numId="16">
    <w:abstractNumId w:val="15"/>
  </w:num>
  <w:num w:numId="17">
    <w:abstractNumId w:val="19"/>
  </w:num>
  <w:num w:numId="18">
    <w:abstractNumId w:val="16"/>
  </w:num>
  <w:num w:numId="19">
    <w:abstractNumId w:val="9"/>
  </w:num>
  <w:num w:numId="20">
    <w:abstractNumId w:val="3"/>
  </w:num>
  <w:num w:numId="21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C47"/>
    <w:rsid w:val="00004DEB"/>
    <w:rsid w:val="00010810"/>
    <w:rsid w:val="00010D85"/>
    <w:rsid w:val="000113FE"/>
    <w:rsid w:val="00026408"/>
    <w:rsid w:val="000412A6"/>
    <w:rsid w:val="00044D9B"/>
    <w:rsid w:val="000462C3"/>
    <w:rsid w:val="0004654B"/>
    <w:rsid w:val="0005391C"/>
    <w:rsid w:val="00054A29"/>
    <w:rsid w:val="00063F9C"/>
    <w:rsid w:val="00067340"/>
    <w:rsid w:val="000717C5"/>
    <w:rsid w:val="00075227"/>
    <w:rsid w:val="00076A80"/>
    <w:rsid w:val="0008505B"/>
    <w:rsid w:val="000919AF"/>
    <w:rsid w:val="0009249C"/>
    <w:rsid w:val="00092B0B"/>
    <w:rsid w:val="000933A7"/>
    <w:rsid w:val="00095555"/>
    <w:rsid w:val="00095590"/>
    <w:rsid w:val="00095B3A"/>
    <w:rsid w:val="000A01BC"/>
    <w:rsid w:val="000A0E4E"/>
    <w:rsid w:val="000A4A16"/>
    <w:rsid w:val="000B3849"/>
    <w:rsid w:val="000C130A"/>
    <w:rsid w:val="000C44BC"/>
    <w:rsid w:val="000C6AB1"/>
    <w:rsid w:val="000E3C1A"/>
    <w:rsid w:val="000E7279"/>
    <w:rsid w:val="000F3C4F"/>
    <w:rsid w:val="000F61BF"/>
    <w:rsid w:val="000F7954"/>
    <w:rsid w:val="00100863"/>
    <w:rsid w:val="0010252E"/>
    <w:rsid w:val="001046A6"/>
    <w:rsid w:val="00106B92"/>
    <w:rsid w:val="00106D74"/>
    <w:rsid w:val="00107F54"/>
    <w:rsid w:val="001175EE"/>
    <w:rsid w:val="00121C3C"/>
    <w:rsid w:val="00125269"/>
    <w:rsid w:val="00153EE8"/>
    <w:rsid w:val="00154E10"/>
    <w:rsid w:val="0016214F"/>
    <w:rsid w:val="00165481"/>
    <w:rsid w:val="001807F7"/>
    <w:rsid w:val="00180E11"/>
    <w:rsid w:val="00184A87"/>
    <w:rsid w:val="00194412"/>
    <w:rsid w:val="00195C02"/>
    <w:rsid w:val="001B39BA"/>
    <w:rsid w:val="001C110E"/>
    <w:rsid w:val="001C1B76"/>
    <w:rsid w:val="001C414A"/>
    <w:rsid w:val="001C5355"/>
    <w:rsid w:val="001D1C23"/>
    <w:rsid w:val="001E0575"/>
    <w:rsid w:val="001E0F77"/>
    <w:rsid w:val="001E4AA5"/>
    <w:rsid w:val="001F0836"/>
    <w:rsid w:val="001F4A91"/>
    <w:rsid w:val="00221CB3"/>
    <w:rsid w:val="00243E10"/>
    <w:rsid w:val="002508A9"/>
    <w:rsid w:val="002675A2"/>
    <w:rsid w:val="00296019"/>
    <w:rsid w:val="002B28F6"/>
    <w:rsid w:val="002B3124"/>
    <w:rsid w:val="002B3A9E"/>
    <w:rsid w:val="002C0E47"/>
    <w:rsid w:val="002F0695"/>
    <w:rsid w:val="003022F5"/>
    <w:rsid w:val="00325925"/>
    <w:rsid w:val="0033402B"/>
    <w:rsid w:val="003351F9"/>
    <w:rsid w:val="003418A4"/>
    <w:rsid w:val="0034485E"/>
    <w:rsid w:val="003448E5"/>
    <w:rsid w:val="00345A27"/>
    <w:rsid w:val="00346D00"/>
    <w:rsid w:val="00350730"/>
    <w:rsid w:val="003532DD"/>
    <w:rsid w:val="00360228"/>
    <w:rsid w:val="00365853"/>
    <w:rsid w:val="003660E4"/>
    <w:rsid w:val="00377F8C"/>
    <w:rsid w:val="00380949"/>
    <w:rsid w:val="00391B14"/>
    <w:rsid w:val="00393F5C"/>
    <w:rsid w:val="003A12D9"/>
    <w:rsid w:val="003A7631"/>
    <w:rsid w:val="003C0151"/>
    <w:rsid w:val="003C32C5"/>
    <w:rsid w:val="003C32CD"/>
    <w:rsid w:val="003C3943"/>
    <w:rsid w:val="003D4270"/>
    <w:rsid w:val="003D76B1"/>
    <w:rsid w:val="003F1440"/>
    <w:rsid w:val="004166FE"/>
    <w:rsid w:val="004249DE"/>
    <w:rsid w:val="00433963"/>
    <w:rsid w:val="00433C8A"/>
    <w:rsid w:val="0043699A"/>
    <w:rsid w:val="00446129"/>
    <w:rsid w:val="004469A9"/>
    <w:rsid w:val="004479CD"/>
    <w:rsid w:val="0045008C"/>
    <w:rsid w:val="00456D55"/>
    <w:rsid w:val="00463071"/>
    <w:rsid w:val="00477E07"/>
    <w:rsid w:val="00481E2E"/>
    <w:rsid w:val="0048203E"/>
    <w:rsid w:val="00486569"/>
    <w:rsid w:val="00492B9F"/>
    <w:rsid w:val="004A4376"/>
    <w:rsid w:val="004A72BA"/>
    <w:rsid w:val="004D7A8E"/>
    <w:rsid w:val="004E0521"/>
    <w:rsid w:val="004E060E"/>
    <w:rsid w:val="004E14FB"/>
    <w:rsid w:val="004F10A2"/>
    <w:rsid w:val="005011DF"/>
    <w:rsid w:val="00507D02"/>
    <w:rsid w:val="00531F71"/>
    <w:rsid w:val="0053318C"/>
    <w:rsid w:val="00535564"/>
    <w:rsid w:val="005476E0"/>
    <w:rsid w:val="00560FFE"/>
    <w:rsid w:val="005707F2"/>
    <w:rsid w:val="00576750"/>
    <w:rsid w:val="00577934"/>
    <w:rsid w:val="005924DE"/>
    <w:rsid w:val="00596713"/>
    <w:rsid w:val="005A49A6"/>
    <w:rsid w:val="005A52A6"/>
    <w:rsid w:val="005B4DA2"/>
    <w:rsid w:val="005E671F"/>
    <w:rsid w:val="005E7CB0"/>
    <w:rsid w:val="005F19BC"/>
    <w:rsid w:val="005F3114"/>
    <w:rsid w:val="005F5E5E"/>
    <w:rsid w:val="005F6330"/>
    <w:rsid w:val="00605C37"/>
    <w:rsid w:val="00607C2A"/>
    <w:rsid w:val="00615103"/>
    <w:rsid w:val="0061625B"/>
    <w:rsid w:val="00625714"/>
    <w:rsid w:val="00632ACA"/>
    <w:rsid w:val="00641ED6"/>
    <w:rsid w:val="00650445"/>
    <w:rsid w:val="006522D0"/>
    <w:rsid w:val="00652CB6"/>
    <w:rsid w:val="006638FC"/>
    <w:rsid w:val="006739A6"/>
    <w:rsid w:val="00673AB2"/>
    <w:rsid w:val="006759D3"/>
    <w:rsid w:val="00681E52"/>
    <w:rsid w:val="00691F79"/>
    <w:rsid w:val="006A433E"/>
    <w:rsid w:val="006A48F9"/>
    <w:rsid w:val="006A4D6B"/>
    <w:rsid w:val="006A7B4C"/>
    <w:rsid w:val="006B0A5C"/>
    <w:rsid w:val="006C5B8B"/>
    <w:rsid w:val="006C7B9A"/>
    <w:rsid w:val="006D085D"/>
    <w:rsid w:val="006D130A"/>
    <w:rsid w:val="00700A35"/>
    <w:rsid w:val="00706FD3"/>
    <w:rsid w:val="007072DE"/>
    <w:rsid w:val="007135C2"/>
    <w:rsid w:val="0073421A"/>
    <w:rsid w:val="00735710"/>
    <w:rsid w:val="00735E13"/>
    <w:rsid w:val="00740A0E"/>
    <w:rsid w:val="00741C87"/>
    <w:rsid w:val="007430A6"/>
    <w:rsid w:val="0074716A"/>
    <w:rsid w:val="007475E8"/>
    <w:rsid w:val="0075739C"/>
    <w:rsid w:val="00764017"/>
    <w:rsid w:val="00773D23"/>
    <w:rsid w:val="007762E5"/>
    <w:rsid w:val="007803B5"/>
    <w:rsid w:val="007906B7"/>
    <w:rsid w:val="007913DB"/>
    <w:rsid w:val="00793A9A"/>
    <w:rsid w:val="007B2CE8"/>
    <w:rsid w:val="007B564C"/>
    <w:rsid w:val="007C18C2"/>
    <w:rsid w:val="007C3214"/>
    <w:rsid w:val="007C32A4"/>
    <w:rsid w:val="007C7457"/>
    <w:rsid w:val="007D6179"/>
    <w:rsid w:val="007E056C"/>
    <w:rsid w:val="007E6CE1"/>
    <w:rsid w:val="007F2F69"/>
    <w:rsid w:val="008238F4"/>
    <w:rsid w:val="00827FAE"/>
    <w:rsid w:val="008312D9"/>
    <w:rsid w:val="00831CAA"/>
    <w:rsid w:val="00832AC3"/>
    <w:rsid w:val="00832ECE"/>
    <w:rsid w:val="00841661"/>
    <w:rsid w:val="00841FD4"/>
    <w:rsid w:val="0084230A"/>
    <w:rsid w:val="00846B82"/>
    <w:rsid w:val="008472D2"/>
    <w:rsid w:val="008540F7"/>
    <w:rsid w:val="00856E51"/>
    <w:rsid w:val="0086585A"/>
    <w:rsid w:val="00882D17"/>
    <w:rsid w:val="0088627D"/>
    <w:rsid w:val="0089175B"/>
    <w:rsid w:val="00892AA5"/>
    <w:rsid w:val="008972CC"/>
    <w:rsid w:val="008A0867"/>
    <w:rsid w:val="008A43CF"/>
    <w:rsid w:val="008A534D"/>
    <w:rsid w:val="008A54BC"/>
    <w:rsid w:val="008B61B4"/>
    <w:rsid w:val="008B63D5"/>
    <w:rsid w:val="008C58B7"/>
    <w:rsid w:val="008C692D"/>
    <w:rsid w:val="008D246F"/>
    <w:rsid w:val="008D4E8B"/>
    <w:rsid w:val="008D6F8F"/>
    <w:rsid w:val="008E2887"/>
    <w:rsid w:val="008E6BBF"/>
    <w:rsid w:val="008E7C17"/>
    <w:rsid w:val="009005D3"/>
    <w:rsid w:val="00900808"/>
    <w:rsid w:val="009022BE"/>
    <w:rsid w:val="009072F9"/>
    <w:rsid w:val="00910EC9"/>
    <w:rsid w:val="009112C5"/>
    <w:rsid w:val="00916CCD"/>
    <w:rsid w:val="0092233B"/>
    <w:rsid w:val="00932D40"/>
    <w:rsid w:val="00933C15"/>
    <w:rsid w:val="00936380"/>
    <w:rsid w:val="009413C0"/>
    <w:rsid w:val="00944E87"/>
    <w:rsid w:val="00950F71"/>
    <w:rsid w:val="00951DA2"/>
    <w:rsid w:val="00952C2A"/>
    <w:rsid w:val="009628F4"/>
    <w:rsid w:val="0096660B"/>
    <w:rsid w:val="00967BDC"/>
    <w:rsid w:val="00972E4D"/>
    <w:rsid w:val="009A3768"/>
    <w:rsid w:val="009A5E2C"/>
    <w:rsid w:val="009B49E0"/>
    <w:rsid w:val="009C0373"/>
    <w:rsid w:val="009C2D1C"/>
    <w:rsid w:val="009C32E0"/>
    <w:rsid w:val="009C6A78"/>
    <w:rsid w:val="009D13D4"/>
    <w:rsid w:val="009D278F"/>
    <w:rsid w:val="009D3A8E"/>
    <w:rsid w:val="009F6554"/>
    <w:rsid w:val="00A06CA3"/>
    <w:rsid w:val="00A131A6"/>
    <w:rsid w:val="00A164E2"/>
    <w:rsid w:val="00A24354"/>
    <w:rsid w:val="00A27CF3"/>
    <w:rsid w:val="00A31DB6"/>
    <w:rsid w:val="00A34DB6"/>
    <w:rsid w:val="00A468A0"/>
    <w:rsid w:val="00A523AD"/>
    <w:rsid w:val="00A62F22"/>
    <w:rsid w:val="00A80516"/>
    <w:rsid w:val="00A809CB"/>
    <w:rsid w:val="00A830D6"/>
    <w:rsid w:val="00A84FB9"/>
    <w:rsid w:val="00A967F7"/>
    <w:rsid w:val="00AA3688"/>
    <w:rsid w:val="00AA49A8"/>
    <w:rsid w:val="00AA5F6F"/>
    <w:rsid w:val="00AB21E0"/>
    <w:rsid w:val="00AB4115"/>
    <w:rsid w:val="00AD7874"/>
    <w:rsid w:val="00AE31B9"/>
    <w:rsid w:val="00AE5D9F"/>
    <w:rsid w:val="00AE61EE"/>
    <w:rsid w:val="00AE6639"/>
    <w:rsid w:val="00AF0F17"/>
    <w:rsid w:val="00AF4E75"/>
    <w:rsid w:val="00B037BB"/>
    <w:rsid w:val="00B07831"/>
    <w:rsid w:val="00B2027E"/>
    <w:rsid w:val="00B34188"/>
    <w:rsid w:val="00B359F6"/>
    <w:rsid w:val="00B36279"/>
    <w:rsid w:val="00B37C5D"/>
    <w:rsid w:val="00B45078"/>
    <w:rsid w:val="00B47F14"/>
    <w:rsid w:val="00B554FF"/>
    <w:rsid w:val="00B61A31"/>
    <w:rsid w:val="00B63510"/>
    <w:rsid w:val="00B64A1B"/>
    <w:rsid w:val="00B653CA"/>
    <w:rsid w:val="00B7121D"/>
    <w:rsid w:val="00B81F0C"/>
    <w:rsid w:val="00B9700C"/>
    <w:rsid w:val="00BA1629"/>
    <w:rsid w:val="00BB040A"/>
    <w:rsid w:val="00BB1A60"/>
    <w:rsid w:val="00BB24D0"/>
    <w:rsid w:val="00BC4224"/>
    <w:rsid w:val="00BC4E37"/>
    <w:rsid w:val="00BD026B"/>
    <w:rsid w:val="00BD575B"/>
    <w:rsid w:val="00BE3BA8"/>
    <w:rsid w:val="00BE50FF"/>
    <w:rsid w:val="00BE695C"/>
    <w:rsid w:val="00BF2D93"/>
    <w:rsid w:val="00BF391A"/>
    <w:rsid w:val="00BF4AC3"/>
    <w:rsid w:val="00BF6FCC"/>
    <w:rsid w:val="00C1066B"/>
    <w:rsid w:val="00C20654"/>
    <w:rsid w:val="00C211C7"/>
    <w:rsid w:val="00C407E4"/>
    <w:rsid w:val="00C444E6"/>
    <w:rsid w:val="00C46D8E"/>
    <w:rsid w:val="00C50902"/>
    <w:rsid w:val="00C5749D"/>
    <w:rsid w:val="00C600E7"/>
    <w:rsid w:val="00C607EB"/>
    <w:rsid w:val="00C611B3"/>
    <w:rsid w:val="00C67ECB"/>
    <w:rsid w:val="00C81276"/>
    <w:rsid w:val="00C821CE"/>
    <w:rsid w:val="00C827CD"/>
    <w:rsid w:val="00C91D4D"/>
    <w:rsid w:val="00CA2ED8"/>
    <w:rsid w:val="00CA3A64"/>
    <w:rsid w:val="00CA3F5D"/>
    <w:rsid w:val="00CB16B2"/>
    <w:rsid w:val="00CB3371"/>
    <w:rsid w:val="00CB339C"/>
    <w:rsid w:val="00CB6633"/>
    <w:rsid w:val="00CC76C1"/>
    <w:rsid w:val="00CD02E5"/>
    <w:rsid w:val="00CD4597"/>
    <w:rsid w:val="00CD7D83"/>
    <w:rsid w:val="00CD7F48"/>
    <w:rsid w:val="00CE4DAE"/>
    <w:rsid w:val="00CE5A65"/>
    <w:rsid w:val="00CF3E5A"/>
    <w:rsid w:val="00D05BE9"/>
    <w:rsid w:val="00D05DDA"/>
    <w:rsid w:val="00D11D23"/>
    <w:rsid w:val="00D42B0C"/>
    <w:rsid w:val="00D46E2C"/>
    <w:rsid w:val="00D471BF"/>
    <w:rsid w:val="00D520FD"/>
    <w:rsid w:val="00D54B19"/>
    <w:rsid w:val="00D60F9E"/>
    <w:rsid w:val="00D63AAB"/>
    <w:rsid w:val="00D65648"/>
    <w:rsid w:val="00D75718"/>
    <w:rsid w:val="00D75D68"/>
    <w:rsid w:val="00D81E9C"/>
    <w:rsid w:val="00D84790"/>
    <w:rsid w:val="00D860A7"/>
    <w:rsid w:val="00DA3058"/>
    <w:rsid w:val="00DA7010"/>
    <w:rsid w:val="00DB243E"/>
    <w:rsid w:val="00DC1C47"/>
    <w:rsid w:val="00DC2026"/>
    <w:rsid w:val="00DC4670"/>
    <w:rsid w:val="00DE0CE4"/>
    <w:rsid w:val="00DE2430"/>
    <w:rsid w:val="00DE6737"/>
    <w:rsid w:val="00DF0D54"/>
    <w:rsid w:val="00DF0D5C"/>
    <w:rsid w:val="00E1190C"/>
    <w:rsid w:val="00E139B6"/>
    <w:rsid w:val="00E33321"/>
    <w:rsid w:val="00E35A10"/>
    <w:rsid w:val="00E415BC"/>
    <w:rsid w:val="00E46463"/>
    <w:rsid w:val="00E5441F"/>
    <w:rsid w:val="00E80079"/>
    <w:rsid w:val="00E87E33"/>
    <w:rsid w:val="00E93310"/>
    <w:rsid w:val="00EA3365"/>
    <w:rsid w:val="00EA4213"/>
    <w:rsid w:val="00EA5CBC"/>
    <w:rsid w:val="00EB2719"/>
    <w:rsid w:val="00EB5663"/>
    <w:rsid w:val="00EC4321"/>
    <w:rsid w:val="00EC6750"/>
    <w:rsid w:val="00ED15FB"/>
    <w:rsid w:val="00ED522F"/>
    <w:rsid w:val="00EF5019"/>
    <w:rsid w:val="00F075FB"/>
    <w:rsid w:val="00F10A17"/>
    <w:rsid w:val="00F12D27"/>
    <w:rsid w:val="00F205DA"/>
    <w:rsid w:val="00F226D3"/>
    <w:rsid w:val="00F25D68"/>
    <w:rsid w:val="00F32AD0"/>
    <w:rsid w:val="00F45DA0"/>
    <w:rsid w:val="00F47E97"/>
    <w:rsid w:val="00F51BE8"/>
    <w:rsid w:val="00F63CC9"/>
    <w:rsid w:val="00F744CB"/>
    <w:rsid w:val="00F802AB"/>
    <w:rsid w:val="00F86CD8"/>
    <w:rsid w:val="00F90D77"/>
    <w:rsid w:val="00F958D5"/>
    <w:rsid w:val="00FA03C8"/>
    <w:rsid w:val="00FB4DC1"/>
    <w:rsid w:val="00FB65B3"/>
    <w:rsid w:val="00FC0BA7"/>
    <w:rsid w:val="00FC0DAE"/>
    <w:rsid w:val="00FC6362"/>
    <w:rsid w:val="00FE405A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D2F36A"/>
  <w15:docId w15:val="{CEE0B27B-207B-45F7-B4BE-4E21CF04E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 w:cs="Arial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smallCaps/>
      <w:kern w:val="28"/>
      <w:sz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smallCaps/>
      <w:sz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semiHidden/>
    <w:pPr>
      <w:tabs>
        <w:tab w:val="right" w:leader="dot" w:pos="8309"/>
      </w:tabs>
      <w:spacing w:before="120" w:after="120"/>
    </w:pPr>
    <w:rPr>
      <w:b/>
      <w:smallCaps/>
      <w:sz w:val="32"/>
    </w:rPr>
  </w:style>
  <w:style w:type="paragraph" w:styleId="TOC2">
    <w:name w:val="toc 2"/>
    <w:basedOn w:val="Normal"/>
    <w:next w:val="Normal"/>
    <w:semiHidden/>
    <w:pPr>
      <w:tabs>
        <w:tab w:val="right" w:leader="dot" w:pos="8309"/>
      </w:tabs>
      <w:spacing w:before="60" w:after="60"/>
      <w:ind w:left="238"/>
    </w:pPr>
    <w:rPr>
      <w:b/>
      <w:smallCaps/>
      <w:sz w:val="28"/>
    </w:rPr>
  </w:style>
  <w:style w:type="paragraph" w:styleId="TOC3">
    <w:name w:val="toc 3"/>
    <w:basedOn w:val="Normal"/>
    <w:next w:val="Normal"/>
    <w:semiHidden/>
    <w:pPr>
      <w:tabs>
        <w:tab w:val="right" w:leader="dot" w:pos="8309"/>
      </w:tabs>
      <w:ind w:left="482"/>
    </w:pPr>
    <w:rPr>
      <w:smallCaps/>
    </w:rPr>
  </w:style>
  <w:style w:type="paragraph" w:styleId="TOC4">
    <w:name w:val="toc 4"/>
    <w:basedOn w:val="Normal"/>
    <w:next w:val="Normal"/>
    <w:semiHidden/>
    <w:pPr>
      <w:tabs>
        <w:tab w:val="right" w:leader="dot" w:pos="8309"/>
      </w:tabs>
      <w:ind w:left="851"/>
    </w:pPr>
    <w:rPr>
      <w:smallCaps/>
      <w:sz w:val="2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rPr>
      <w:sz w:val="20"/>
    </w:rPr>
  </w:style>
  <w:style w:type="table" w:styleId="TableGrid">
    <w:name w:val="Table Grid"/>
    <w:basedOn w:val="TableNormal"/>
    <w:rsid w:val="00BE3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057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1E0575"/>
    <w:pPr>
      <w:tabs>
        <w:tab w:val="center" w:pos="4536"/>
        <w:tab w:val="right" w:pos="9072"/>
      </w:tabs>
    </w:pPr>
  </w:style>
  <w:style w:type="paragraph" w:styleId="ListParagraph">
    <w:name w:val="List Paragraph"/>
    <w:basedOn w:val="Normal"/>
    <w:link w:val="ListParagraphChar"/>
    <w:qFormat/>
    <w:rsid w:val="00D54B19"/>
    <w:pPr>
      <w:widowControl w:val="0"/>
      <w:suppressAutoHyphens/>
      <w:spacing w:after="200" w:line="276" w:lineRule="auto"/>
      <w:ind w:left="720"/>
    </w:pPr>
    <w:rPr>
      <w:rFonts w:eastAsia="Calibri" w:cs="Tahoma"/>
      <w:kern w:val="1"/>
      <w:lang w:val="en-GB" w:eastAsia="ar-SA"/>
    </w:rPr>
  </w:style>
  <w:style w:type="paragraph" w:styleId="NoSpacing">
    <w:name w:val="No Spacing"/>
    <w:uiPriority w:val="1"/>
    <w:qFormat/>
    <w:rsid w:val="00AE31B9"/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60A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60A7"/>
    <w:rPr>
      <w:rFonts w:ascii="Tahoma" w:hAnsi="Tahoma" w:cs="Tahoma"/>
      <w:sz w:val="16"/>
      <w:szCs w:val="16"/>
    </w:rPr>
  </w:style>
  <w:style w:type="paragraph" w:styleId="PlainText">
    <w:name w:val="Plain Text"/>
    <w:basedOn w:val="Normal"/>
    <w:link w:val="PlainTextChar"/>
    <w:rsid w:val="00E5441F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E5441F"/>
    <w:rPr>
      <w:rFonts w:ascii="Courier New" w:hAnsi="Courier New" w:cs="Courier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1DF"/>
    <w:rPr>
      <w:b/>
      <w:bCs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011DF"/>
    <w:rPr>
      <w:rFonts w:ascii="Arial" w:hAnsi="Arial" w:cs="Arial"/>
      <w:szCs w:val="24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1DF"/>
    <w:rPr>
      <w:rFonts w:ascii="Arial" w:hAnsi="Arial" w:cs="Arial"/>
      <w:b/>
      <w:bCs/>
      <w:szCs w:val="24"/>
    </w:rPr>
  </w:style>
  <w:style w:type="character" w:styleId="Hyperlink">
    <w:name w:val="Hyperlink"/>
    <w:basedOn w:val="DefaultParagraphFont"/>
    <w:uiPriority w:val="99"/>
    <w:unhideWhenUsed/>
    <w:rsid w:val="0008505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10D8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10D85"/>
    <w:rPr>
      <w:rFonts w:ascii="Arial" w:hAnsi="Arial" w:cs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010D85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8A534D"/>
    <w:rPr>
      <w:color w:val="800080" w:themeColor="followedHyperlink"/>
      <w:u w:val="single"/>
    </w:rPr>
  </w:style>
  <w:style w:type="character" w:customStyle="1" w:styleId="HeaderChar">
    <w:name w:val="Header Char"/>
    <w:basedOn w:val="DefaultParagraphFont"/>
    <w:link w:val="Header"/>
    <w:rsid w:val="003C32C5"/>
    <w:rPr>
      <w:rFonts w:ascii="Arial" w:hAnsi="Arial" w:cs="Arial"/>
      <w:sz w:val="24"/>
      <w:szCs w:val="24"/>
    </w:rPr>
  </w:style>
  <w:style w:type="character" w:customStyle="1" w:styleId="ListParagraphChar">
    <w:name w:val="List Paragraph Char"/>
    <w:link w:val="ListParagraph"/>
    <w:rsid w:val="003C32C5"/>
    <w:rPr>
      <w:rFonts w:ascii="Arial" w:eastAsia="Calibri" w:hAnsi="Arial" w:cs="Tahoma"/>
      <w:kern w:val="1"/>
      <w:sz w:val="24"/>
      <w:szCs w:val="24"/>
      <w:lang w:val="en-GB" w:eastAsia="ar-SA"/>
    </w:rPr>
  </w:style>
  <w:style w:type="paragraph" w:customStyle="1" w:styleId="Brezrazmikov1">
    <w:name w:val="Brez razmikov1"/>
    <w:qFormat/>
    <w:rsid w:val="00154E10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6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3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0500I7\LOCALS~1\Temp\notesFDE643\Standardni%20dokument%20ZZZS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E1691-755A-4E8C-9DC2-9F741F110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Standardni dokument ZZZS.dot</Template>
  <TotalTime>6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Standardni obrazec za dopis</vt:lpstr>
      <vt:lpstr>Standardni obrazec za dopis</vt:lpstr>
    </vt:vector>
  </TitlesOfParts>
  <Company>ZZZS</Company>
  <LinksUpToDate>false</LinksUpToDate>
  <CharactersWithSpaces>3149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Standardni obrazec za dopis</dc:title>
  <dc:creator>ZZZS</dc:creator>
  <cp:lastModifiedBy>Silvija Sivčević</cp:lastModifiedBy>
  <cp:revision>3</cp:revision>
  <cp:lastPrinted>2018-02-09T10:08:00Z</cp:lastPrinted>
  <dcterms:created xsi:type="dcterms:W3CDTF">2020-06-09T11:34:00Z</dcterms:created>
  <dcterms:modified xsi:type="dcterms:W3CDTF">2020-06-15T11:03:00Z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IC-VZ-39-014/20-S</vt:lpwstr>
  </property>
  <property fmtid="{D5CDD505-2E9C-101B-9397-08002B2CF9AE}" pid="5" name="MFiles_P1046">
    <vt:lpwstr>Vzdrževanje programske in strojne opreme</vt:lpwstr>
  </property>
  <property fmtid="{D5CDD505-2E9C-101B-9397-08002B2CF9AE}" pid="6" name="MFiles_PG5BC2FC14A405421BA79F5FEC63BD00E3n1_PGB3D8D77D2D654902AEB821305A1A12BC">
    <vt:lpwstr>1000 Ljubljana</vt:lpwstr>
  </property>
</Properties>
</file>