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0A97D" w14:textId="77777777" w:rsidR="00C0714E" w:rsidRPr="009D3095" w:rsidRDefault="00C0714E" w:rsidP="00C0714E">
      <w:pPr>
        <w:rPr>
          <w:rFonts w:cs="Arial"/>
        </w:rPr>
      </w:pPr>
    </w:p>
    <w:tbl>
      <w:tblPr>
        <w:tblW w:w="4608" w:type="dxa"/>
        <w:tblLayout w:type="fixed"/>
        <w:tblLook w:val="0000" w:firstRow="0" w:lastRow="0" w:firstColumn="0" w:lastColumn="0" w:noHBand="0" w:noVBand="0"/>
      </w:tblPr>
      <w:tblGrid>
        <w:gridCol w:w="4608"/>
      </w:tblGrid>
      <w:tr w:rsidR="00C0714E" w:rsidRPr="009D3095" w14:paraId="0721D231" w14:textId="77777777" w:rsidTr="008C6891">
        <w:trPr>
          <w:trHeight w:val="715"/>
        </w:trPr>
        <w:tc>
          <w:tcPr>
            <w:tcW w:w="4608" w:type="dxa"/>
          </w:tcPr>
          <w:p w14:paraId="01531AB3" w14:textId="54780957" w:rsidR="00C0714E" w:rsidRPr="009D3095" w:rsidRDefault="00C0714E" w:rsidP="00C0714E">
            <w:pPr>
              <w:rPr>
                <w:rFonts w:cs="Arial"/>
                <w:lang w:eastAsia="en-US"/>
              </w:rPr>
            </w:pPr>
            <w:r w:rsidRPr="009D3095">
              <w:rPr>
                <w:rFonts w:cs="Arial"/>
                <w:lang w:eastAsia="en-US"/>
              </w:rPr>
              <w:t xml:space="preserve">Številka JN:  </w:t>
            </w:r>
            <w:r w:rsidR="00D06956" w:rsidRPr="009D3095">
              <w:rPr>
                <w:rFonts w:cs="Arial"/>
                <w:lang w:eastAsia="en-US"/>
              </w:rPr>
              <w:t>JN-0002/2022</w:t>
            </w:r>
          </w:p>
          <w:p w14:paraId="1D9563C9" w14:textId="1B0BC8DB" w:rsidR="00C0714E" w:rsidRPr="009D3095" w:rsidRDefault="00C0714E" w:rsidP="00C0714E">
            <w:pPr>
              <w:rPr>
                <w:rFonts w:cs="Arial"/>
                <w:lang w:eastAsia="en-US"/>
              </w:rPr>
            </w:pPr>
            <w:r w:rsidRPr="009D3095">
              <w:rPr>
                <w:rFonts w:cs="Arial"/>
                <w:lang w:eastAsia="en-US"/>
              </w:rPr>
              <w:t xml:space="preserve">Datum:  </w:t>
            </w:r>
            <w:r w:rsidR="004922D5">
              <w:rPr>
                <w:rFonts w:cs="Arial"/>
                <w:lang w:eastAsia="en-US"/>
              </w:rPr>
              <w:t>20</w:t>
            </w:r>
            <w:r w:rsidR="00D06956" w:rsidRPr="009D3095">
              <w:rPr>
                <w:rFonts w:cs="Arial"/>
                <w:lang w:eastAsia="en-US"/>
              </w:rPr>
              <w:t>. 1. 2022</w:t>
            </w:r>
          </w:p>
        </w:tc>
      </w:tr>
    </w:tbl>
    <w:p w14:paraId="37894FCF" w14:textId="77777777" w:rsidR="00C0714E" w:rsidRPr="009D3095" w:rsidRDefault="00C0714E" w:rsidP="00C0714E">
      <w:pPr>
        <w:rPr>
          <w:rFonts w:cs="Arial"/>
        </w:rPr>
      </w:pPr>
    </w:p>
    <w:p w14:paraId="5883AECE" w14:textId="77777777" w:rsidR="00D06956" w:rsidRPr="009D3095" w:rsidRDefault="00D06956" w:rsidP="00D06956">
      <w:pPr>
        <w:rPr>
          <w:rFonts w:cs="Arial"/>
          <w:color w:val="auto"/>
          <w:sz w:val="20"/>
          <w:szCs w:val="20"/>
        </w:rPr>
      </w:pPr>
      <w:bookmarkStart w:id="0" w:name="konecGlava"/>
      <w:bookmarkEnd w:id="0"/>
    </w:p>
    <w:p w14:paraId="4ED5EE26" w14:textId="77777777" w:rsidR="00D06956" w:rsidRPr="009D3095" w:rsidRDefault="00D06956" w:rsidP="00D06956">
      <w:pPr>
        <w:rPr>
          <w:rFonts w:cs="Arial"/>
        </w:rPr>
      </w:pPr>
    </w:p>
    <w:p w14:paraId="001E156E" w14:textId="77777777" w:rsidR="00D06956" w:rsidRPr="009D3095" w:rsidRDefault="00D06956" w:rsidP="00D06956">
      <w:pPr>
        <w:rPr>
          <w:rFonts w:cs="Arial"/>
        </w:rPr>
      </w:pPr>
    </w:p>
    <w:p w14:paraId="1D28C679" w14:textId="77777777" w:rsidR="00D06956" w:rsidRPr="009D3095" w:rsidRDefault="00D06956" w:rsidP="00D06956">
      <w:pPr>
        <w:rPr>
          <w:rFonts w:cs="Arial"/>
        </w:rPr>
      </w:pPr>
    </w:p>
    <w:p w14:paraId="4052DB90" w14:textId="77777777" w:rsidR="00D06956" w:rsidRPr="009D3095" w:rsidRDefault="00D06956" w:rsidP="00D06956">
      <w:pPr>
        <w:rPr>
          <w:rFonts w:cs="Arial"/>
        </w:rPr>
      </w:pPr>
    </w:p>
    <w:p w14:paraId="45BDEFBD" w14:textId="77777777" w:rsidR="00D06956" w:rsidRPr="009D3095" w:rsidRDefault="00D06956" w:rsidP="00D06956">
      <w:pPr>
        <w:rPr>
          <w:rFonts w:cs="Arial"/>
        </w:rPr>
      </w:pPr>
    </w:p>
    <w:p w14:paraId="22A309FE" w14:textId="77777777" w:rsidR="00D06956" w:rsidRPr="009D3095" w:rsidRDefault="00D06956" w:rsidP="00D06956">
      <w:pPr>
        <w:rPr>
          <w:rFonts w:cs="Arial"/>
        </w:rPr>
      </w:pPr>
    </w:p>
    <w:p w14:paraId="63C31110" w14:textId="77777777" w:rsidR="00D06956" w:rsidRPr="009D3095" w:rsidRDefault="00D06956" w:rsidP="00D06956">
      <w:pPr>
        <w:rPr>
          <w:rFonts w:cs="Arial"/>
        </w:rPr>
      </w:pPr>
    </w:p>
    <w:p w14:paraId="4D729111" w14:textId="77777777" w:rsidR="00D06956" w:rsidRPr="009D3095" w:rsidRDefault="00D06956" w:rsidP="00D06956">
      <w:pPr>
        <w:rPr>
          <w:rFonts w:cs="Arial"/>
        </w:rPr>
      </w:pPr>
    </w:p>
    <w:p w14:paraId="4C292DDB" w14:textId="359C53F4" w:rsidR="00D06956" w:rsidRPr="009D3095" w:rsidRDefault="00FD02E5" w:rsidP="00D06956">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62D11568" w14:textId="77777777" w:rsidR="00D06956" w:rsidRPr="009D3095" w:rsidRDefault="00D06956" w:rsidP="00D06956">
      <w:pPr>
        <w:rPr>
          <w:rFonts w:cs="Arial"/>
          <w:sz w:val="20"/>
          <w:szCs w:val="20"/>
        </w:rPr>
      </w:pPr>
    </w:p>
    <w:p w14:paraId="0A2F1160" w14:textId="77777777" w:rsidR="00D06956" w:rsidRPr="009D3095" w:rsidRDefault="00D06956" w:rsidP="00D06956">
      <w:pPr>
        <w:rPr>
          <w:rFonts w:cs="Arial"/>
        </w:rPr>
      </w:pPr>
    </w:p>
    <w:p w14:paraId="4ABA3424" w14:textId="77777777" w:rsidR="00D06956" w:rsidRPr="009D3095" w:rsidRDefault="00D06956" w:rsidP="00D06956">
      <w:pPr>
        <w:rPr>
          <w:rFonts w:cs="Arial"/>
        </w:rPr>
      </w:pPr>
    </w:p>
    <w:p w14:paraId="646F1F9E" w14:textId="77777777" w:rsidR="00D06956" w:rsidRPr="009D3095" w:rsidRDefault="00D06956" w:rsidP="00D06956">
      <w:pPr>
        <w:rPr>
          <w:rFonts w:cs="Arial"/>
        </w:rPr>
      </w:pPr>
    </w:p>
    <w:p w14:paraId="161CE8BC" w14:textId="77777777" w:rsidR="00D06956" w:rsidRPr="009D3095" w:rsidRDefault="00D06956" w:rsidP="00D06956">
      <w:pPr>
        <w:rPr>
          <w:rFonts w:cs="Arial"/>
        </w:rPr>
      </w:pPr>
    </w:p>
    <w:p w14:paraId="6E194332" w14:textId="77777777" w:rsidR="00D06956" w:rsidRPr="009D3095" w:rsidRDefault="00D06956" w:rsidP="00D06956">
      <w:pPr>
        <w:rPr>
          <w:rFonts w:cs="Arial"/>
        </w:rPr>
      </w:pPr>
    </w:p>
    <w:p w14:paraId="5A33B944" w14:textId="77777777" w:rsidR="00D06956" w:rsidRPr="009D3095" w:rsidRDefault="00D06956" w:rsidP="00D06956">
      <w:pPr>
        <w:rPr>
          <w:rFonts w:cs="Arial"/>
        </w:rPr>
      </w:pPr>
    </w:p>
    <w:p w14:paraId="0D575952" w14:textId="77777777" w:rsidR="00D06956" w:rsidRPr="009D3095" w:rsidRDefault="00D06956" w:rsidP="00D06956">
      <w:pPr>
        <w:rPr>
          <w:rFonts w:cs="Arial"/>
        </w:rPr>
      </w:pPr>
    </w:p>
    <w:p w14:paraId="6B0A5CAD" w14:textId="77777777" w:rsidR="00D06956" w:rsidRPr="009D3095" w:rsidRDefault="00D06956" w:rsidP="00D06956">
      <w:pPr>
        <w:rPr>
          <w:rFonts w:cs="Arial"/>
        </w:rPr>
      </w:pPr>
    </w:p>
    <w:p w14:paraId="07925A67" w14:textId="77777777" w:rsidR="00D06956" w:rsidRPr="009D3095" w:rsidRDefault="00D06956" w:rsidP="00D06956">
      <w:pPr>
        <w:pStyle w:val="Telobesedila"/>
        <w:jc w:val="center"/>
        <w:outlineLvl w:val="0"/>
        <w:rPr>
          <w:rFonts w:ascii="Titillium Web" w:hAnsi="Titillium Web" w:cs="Arial"/>
          <w:sz w:val="28"/>
          <w:szCs w:val="28"/>
        </w:rPr>
      </w:pPr>
      <w:r w:rsidRPr="009D3095">
        <w:rPr>
          <w:rFonts w:ascii="Titillium Web" w:hAnsi="Titillium Web" w:cs="Arial"/>
          <w:sz w:val="28"/>
          <w:szCs w:val="28"/>
        </w:rPr>
        <w:t>Predmet javnega naročila:</w:t>
      </w:r>
    </w:p>
    <w:p w14:paraId="14A2D725" w14:textId="77777777" w:rsidR="00D06956" w:rsidRPr="009D3095" w:rsidRDefault="00D06956" w:rsidP="00D06956">
      <w:pPr>
        <w:jc w:val="center"/>
        <w:rPr>
          <w:rFonts w:cs="Arial"/>
          <w:b/>
          <w:sz w:val="28"/>
          <w:szCs w:val="28"/>
        </w:rPr>
      </w:pPr>
      <w:r w:rsidRPr="009D3095">
        <w:rPr>
          <w:rFonts w:cs="Arial"/>
          <w:b/>
          <w:sz w:val="28"/>
          <w:szCs w:val="28"/>
        </w:rPr>
        <w:t>Vzdrževanje vozil in strojev ter dobava rezervnih delov</w:t>
      </w:r>
    </w:p>
    <w:p w14:paraId="462462FC" w14:textId="77777777" w:rsidR="00D06956" w:rsidRPr="009D3095" w:rsidRDefault="00D06956" w:rsidP="00D06956">
      <w:pPr>
        <w:rPr>
          <w:rFonts w:cs="Arial"/>
          <w:sz w:val="20"/>
          <w:szCs w:val="20"/>
        </w:rPr>
      </w:pPr>
    </w:p>
    <w:p w14:paraId="7B1BB3B3" w14:textId="7B2A5588" w:rsidR="009527B8" w:rsidRPr="00FD02E5" w:rsidRDefault="007624D6" w:rsidP="00FD02E5">
      <w:pPr>
        <w:spacing w:line="240" w:lineRule="auto"/>
        <w:rPr>
          <w:rFonts w:cs="Arial"/>
        </w:rPr>
      </w:pPr>
      <w:r w:rsidRPr="009D3095">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06956" w:rsidRPr="009D3095" w14:paraId="632A0320" w14:textId="77777777" w:rsidTr="00D06956">
        <w:tc>
          <w:tcPr>
            <w:tcW w:w="1740" w:type="dxa"/>
            <w:tcBorders>
              <w:top w:val="single" w:sz="4" w:space="0" w:color="000000"/>
              <w:left w:val="single" w:sz="4" w:space="0" w:color="000000"/>
              <w:bottom w:val="single" w:sz="4" w:space="0" w:color="000000"/>
              <w:right w:val="single" w:sz="4" w:space="0" w:color="000000"/>
            </w:tcBorders>
            <w:vAlign w:val="center"/>
            <w:hideMark/>
          </w:tcPr>
          <w:p w14:paraId="6950FDEB" w14:textId="36C693AA" w:rsidR="00D06956" w:rsidRPr="009D3095" w:rsidRDefault="00D06956">
            <w:pPr>
              <w:rPr>
                <w:rFonts w:cs="Times New Roman"/>
                <w:b/>
              </w:rPr>
            </w:pPr>
            <w:r w:rsidRPr="009D3095">
              <w:rPr>
                <w:b/>
              </w:rPr>
              <w:lastRenderedPageBreak/>
              <w:t>Obrazec št. 1</w:t>
            </w:r>
          </w:p>
        </w:tc>
      </w:tr>
    </w:tbl>
    <w:p w14:paraId="5DC6CBE6" w14:textId="77777777" w:rsidR="00D06956" w:rsidRPr="009D3095" w:rsidRDefault="00D06956" w:rsidP="00D06956">
      <w:pPr>
        <w:rPr>
          <w:sz w:val="20"/>
          <w:lang w:eastAsia="en-US"/>
        </w:rPr>
      </w:pPr>
    </w:p>
    <w:p w14:paraId="2E891843" w14:textId="77777777" w:rsidR="00D06956" w:rsidRPr="009D3095" w:rsidRDefault="00D06956" w:rsidP="00D06956"/>
    <w:p w14:paraId="5C7496C8" w14:textId="77777777" w:rsidR="00D06956" w:rsidRPr="009D3095" w:rsidRDefault="00D06956" w:rsidP="00D06956">
      <w:pPr>
        <w:jc w:val="center"/>
        <w:rPr>
          <w:b/>
          <w:sz w:val="24"/>
        </w:rPr>
      </w:pPr>
      <w:r w:rsidRPr="009D3095">
        <w:rPr>
          <w:b/>
          <w:sz w:val="24"/>
        </w:rPr>
        <w:t>PONUDBA</w:t>
      </w:r>
    </w:p>
    <w:p w14:paraId="7FC96BB1" w14:textId="77777777" w:rsidR="00D06956" w:rsidRPr="009D3095" w:rsidRDefault="00D06956" w:rsidP="00D06956">
      <w:pPr>
        <w:rPr>
          <w:sz w:val="20"/>
        </w:rPr>
      </w:pPr>
    </w:p>
    <w:p w14:paraId="6D355ADC" w14:textId="77777777" w:rsidR="00D06956" w:rsidRPr="009D3095" w:rsidRDefault="00D06956" w:rsidP="00D06956">
      <w:pPr>
        <w:rPr>
          <w:rFonts w:cs="Arial"/>
        </w:rPr>
      </w:pPr>
      <w:r w:rsidRPr="009D3095">
        <w:rPr>
          <w:rFonts w:cs="Arial"/>
        </w:rPr>
        <w:t>Na osnovi javnega naročila št. JN-0002/2022 po odprtem postopku, za »Vzdrževanje vozil in strojev ter dobava rezervnih delov« dajemo ponudbo, kot sledi (ustrezno obkrožiti):</w:t>
      </w:r>
    </w:p>
    <w:p w14:paraId="32EBA9FA" w14:textId="77777777" w:rsidR="00D06956" w:rsidRPr="009D3095" w:rsidRDefault="00D06956" w:rsidP="00D06956">
      <w:pPr>
        <w:numPr>
          <w:ilvl w:val="0"/>
          <w:numId w:val="10"/>
        </w:numPr>
        <w:spacing w:line="240" w:lineRule="auto"/>
        <w:jc w:val="both"/>
        <w:rPr>
          <w:rFonts w:cs="Arial"/>
        </w:rPr>
      </w:pPr>
      <w:r w:rsidRPr="009D3095">
        <w:rPr>
          <w:rFonts w:cs="Arial"/>
          <w:b/>
        </w:rPr>
        <w:t>Samostojna ponudba</w:t>
      </w:r>
      <w:r w:rsidRPr="009D3095">
        <w:rPr>
          <w:rFonts w:cs="Arial"/>
        </w:rPr>
        <w:t>, kot samostojen ponudnik;</w:t>
      </w:r>
    </w:p>
    <w:p w14:paraId="15E49FA2" w14:textId="77777777" w:rsidR="00D06956" w:rsidRPr="009D3095" w:rsidRDefault="00D06956" w:rsidP="00D06956">
      <w:pPr>
        <w:numPr>
          <w:ilvl w:val="0"/>
          <w:numId w:val="10"/>
        </w:numPr>
        <w:spacing w:line="240" w:lineRule="auto"/>
        <w:jc w:val="both"/>
        <w:rPr>
          <w:rFonts w:cs="Arial"/>
        </w:rPr>
      </w:pPr>
      <w:r w:rsidRPr="009D3095">
        <w:rPr>
          <w:rFonts w:cs="Arial"/>
          <w:b/>
        </w:rPr>
        <w:t xml:space="preserve">Skupna ponudba, </w:t>
      </w:r>
      <w:r w:rsidRPr="009D3095">
        <w:rPr>
          <w:rFonts w:cs="Arial"/>
        </w:rPr>
        <w:t>pri čemer</w:t>
      </w:r>
      <w:r w:rsidRPr="009D3095">
        <w:rPr>
          <w:rFonts w:cs="Arial"/>
          <w:b/>
        </w:rPr>
        <w:t xml:space="preserve"> </w:t>
      </w:r>
      <w:r w:rsidRPr="009D3095">
        <w:rPr>
          <w:rFonts w:cs="Arial"/>
        </w:rPr>
        <w:t>smo</w:t>
      </w:r>
      <w:r w:rsidRPr="009D3095">
        <w:rPr>
          <w:rFonts w:cs="Arial"/>
          <w:b/>
        </w:rPr>
        <w:t xml:space="preserve"> vodilni partner / sodelujoči partner</w:t>
      </w:r>
      <w:r w:rsidRPr="009D3095">
        <w:rPr>
          <w:rFonts w:cs="Arial"/>
        </w:rPr>
        <w:t xml:space="preserve"> (ustrezno obkrožiti);</w:t>
      </w:r>
    </w:p>
    <w:p w14:paraId="7ECCCC16" w14:textId="77777777" w:rsidR="00D06956" w:rsidRPr="009D3095" w:rsidRDefault="00D06956" w:rsidP="00D06956">
      <w:pPr>
        <w:numPr>
          <w:ilvl w:val="0"/>
          <w:numId w:val="10"/>
        </w:numPr>
        <w:spacing w:line="240" w:lineRule="auto"/>
        <w:jc w:val="both"/>
        <w:rPr>
          <w:rFonts w:cs="Arial"/>
        </w:rPr>
      </w:pPr>
      <w:r w:rsidRPr="009D3095">
        <w:rPr>
          <w:rFonts w:cs="Arial"/>
          <w:b/>
        </w:rPr>
        <w:t>Ponudba s podizvajalci</w:t>
      </w:r>
      <w:r w:rsidRPr="009D3095">
        <w:rPr>
          <w:rFonts w:cs="Arial"/>
        </w:rPr>
        <w:t>, kot samostojen ponudnik s podizvajalci.</w:t>
      </w:r>
    </w:p>
    <w:p w14:paraId="11BE57B7" w14:textId="77777777" w:rsidR="00D06956" w:rsidRPr="009D3095" w:rsidRDefault="00D06956" w:rsidP="00D06956">
      <w:pPr>
        <w:widowControl w:val="0"/>
        <w:tabs>
          <w:tab w:val="left" w:pos="90"/>
          <w:tab w:val="left" w:pos="964"/>
        </w:tabs>
        <w:autoSpaceDE w:val="0"/>
        <w:autoSpaceDN w:val="0"/>
        <w:adjustRightInd w:val="0"/>
        <w:rPr>
          <w:rFonts w:cs="Times New Roman"/>
        </w:rPr>
      </w:pPr>
    </w:p>
    <w:p w14:paraId="4E37B45D" w14:textId="77777777" w:rsidR="00D06956" w:rsidRPr="009D3095" w:rsidRDefault="00D06956" w:rsidP="00D06956">
      <w:pPr>
        <w:widowControl w:val="0"/>
        <w:tabs>
          <w:tab w:val="left" w:pos="90"/>
          <w:tab w:val="left" w:pos="964"/>
        </w:tabs>
        <w:autoSpaceDE w:val="0"/>
        <w:autoSpaceDN w:val="0"/>
        <w:adjustRightInd w:val="0"/>
      </w:pPr>
      <w:r w:rsidRPr="009D3095">
        <w:t>Ponudba se nanaša (ustrezno obkrožiti in/oz. izpolniti!):</w:t>
      </w:r>
    </w:p>
    <w:p w14:paraId="4A0F260E" w14:textId="77777777" w:rsidR="00D06956" w:rsidRPr="009D3095" w:rsidRDefault="00D06956" w:rsidP="00D06956">
      <w:pPr>
        <w:numPr>
          <w:ilvl w:val="0"/>
          <w:numId w:val="11"/>
        </w:numPr>
        <w:spacing w:line="240" w:lineRule="auto"/>
        <w:jc w:val="both"/>
        <w:rPr>
          <w:rFonts w:cs="Arial"/>
        </w:rPr>
      </w:pPr>
      <w:r w:rsidRPr="009D3095">
        <w:rPr>
          <w:rFonts w:cs="Arial"/>
        </w:rPr>
        <w:t>Na celotno javno naročilo;</w:t>
      </w:r>
    </w:p>
    <w:p w14:paraId="4233D1DC" w14:textId="34D1DA95" w:rsidR="00D06956" w:rsidRDefault="00D06956" w:rsidP="00D06956">
      <w:pPr>
        <w:numPr>
          <w:ilvl w:val="0"/>
          <w:numId w:val="11"/>
        </w:numPr>
        <w:spacing w:line="240" w:lineRule="auto"/>
        <w:jc w:val="both"/>
        <w:rPr>
          <w:rFonts w:cs="Arial"/>
        </w:rPr>
      </w:pPr>
      <w:r w:rsidRPr="009D3095">
        <w:rPr>
          <w:rFonts w:cs="Arial"/>
        </w:rPr>
        <w:t>Na posamezen sklop in sicer</w:t>
      </w:r>
      <w:r w:rsidR="00780CB2">
        <w:rPr>
          <w:rFonts w:cs="Arial"/>
        </w:rPr>
        <w:t xml:space="preserve"> (ponudnik ustrezno označi):</w:t>
      </w:r>
    </w:p>
    <w:p w14:paraId="427D742E" w14:textId="05587066"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1: vzdrževanje vozil znamke </w:t>
      </w:r>
      <w:proofErr w:type="spellStart"/>
      <w:r w:rsidRPr="00457D40">
        <w:rPr>
          <w:rFonts w:ascii="Titillium Web" w:hAnsi="Titillium Web"/>
        </w:rPr>
        <w:t>Iveco</w:t>
      </w:r>
      <w:proofErr w:type="spellEnd"/>
      <w:r w:rsidRPr="00457D40">
        <w:rPr>
          <w:rFonts w:ascii="Titillium Web" w:hAnsi="Titillium Web"/>
        </w:rPr>
        <w:t xml:space="preserve"> in dobava rezervnih delov,</w:t>
      </w:r>
    </w:p>
    <w:p w14:paraId="61DEEC10" w14:textId="617748D6"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2: vzdrževanje težjih tovornih vozil znamke Renault in dobava rezervnih delov,</w:t>
      </w:r>
    </w:p>
    <w:p w14:paraId="40131C78" w14:textId="1DF655A1"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cs="Arial"/>
        </w:rPr>
        <w:fldChar w:fldCharType="begin">
          <w:ffData>
            <w:name w:val="Potrditev1"/>
            <w:enabled/>
            <w:calcOnExit w:val="0"/>
            <w:checkBox>
              <w:sizeAuto/>
              <w:default w:val="0"/>
            </w:checkBox>
          </w:ffData>
        </w:fldChar>
      </w:r>
      <w:r w:rsidRPr="00457D40">
        <w:rPr>
          <w:rFonts w:ascii="Titillium Web" w:hAnsi="Titillium Web" w:cs="Arial"/>
        </w:rPr>
        <w:instrText xml:space="preserve"> FORMCHECKBOX </w:instrText>
      </w:r>
      <w:r w:rsidR="00FD02E5">
        <w:rPr>
          <w:rFonts w:ascii="Titillium Web" w:hAnsi="Titillium Web" w:cs="Arial"/>
        </w:rPr>
      </w:r>
      <w:r w:rsidR="00FD02E5">
        <w:rPr>
          <w:rFonts w:ascii="Titillium Web" w:hAnsi="Titillium Web" w:cs="Arial"/>
        </w:rPr>
        <w:fldChar w:fldCharType="separate"/>
      </w:r>
      <w:r w:rsidRPr="00457D40">
        <w:rPr>
          <w:rFonts w:ascii="Titillium Web" w:hAnsi="Titillium Web" w:cs="Arial"/>
        </w:rPr>
        <w:fldChar w:fldCharType="end"/>
      </w:r>
      <w:r w:rsidRPr="00457D40">
        <w:rPr>
          <w:rFonts w:ascii="Titillium Web" w:hAnsi="Titillium Web" w:cs="Arial"/>
        </w:rPr>
        <w:t xml:space="preserve"> sklop št. 3: vzdrževanje vozil znamke Ford in dobava rezervnih delov,</w:t>
      </w:r>
    </w:p>
    <w:p w14:paraId="38380EB2" w14:textId="7D5B57DB"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4: vzdrževanje vozil znamke Ford in dobava rezervnih delov,</w:t>
      </w:r>
    </w:p>
    <w:p w14:paraId="59989A1B" w14:textId="5FA3F910"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5: vzdrževanje vozil znamke Renault in </w:t>
      </w:r>
      <w:proofErr w:type="spellStart"/>
      <w:r w:rsidRPr="00457D40">
        <w:rPr>
          <w:rFonts w:ascii="Titillium Web" w:hAnsi="Titillium Web"/>
        </w:rPr>
        <w:t>Dacia</w:t>
      </w:r>
      <w:proofErr w:type="spellEnd"/>
      <w:r w:rsidRPr="00457D40">
        <w:rPr>
          <w:rFonts w:ascii="Titillium Web" w:hAnsi="Titillium Web"/>
        </w:rPr>
        <w:t xml:space="preserve"> ter dobava rezervnih delov,</w:t>
      </w:r>
    </w:p>
    <w:p w14:paraId="4E5CD6AC" w14:textId="44E37481"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w:t>
      </w:r>
      <w:r w:rsidR="007C6507">
        <w:rPr>
          <w:rFonts w:ascii="Titillium Web" w:hAnsi="Titillium Web"/>
        </w:rPr>
        <w:t xml:space="preserve">sklop št. 6: </w:t>
      </w:r>
      <w:r w:rsidRPr="00457D40">
        <w:rPr>
          <w:rFonts w:ascii="Titillium Web" w:hAnsi="Titillium Web"/>
        </w:rPr>
        <w:t>vzdrževanje vozil znamke Volkswagen in dobava rezervnih delov,</w:t>
      </w:r>
    </w:p>
    <w:p w14:paraId="5AA46EA8" w14:textId="1C3165E1"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7: vzdrževanje vozil znamke Citroen in dobava rezervnih delov,</w:t>
      </w:r>
    </w:p>
    <w:p w14:paraId="71360BA1" w14:textId="2874AE65"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8: vzdrževanje avtodvigal znamke </w:t>
      </w:r>
      <w:proofErr w:type="spellStart"/>
      <w:r w:rsidRPr="00457D40">
        <w:rPr>
          <w:rFonts w:ascii="Titillium Web" w:hAnsi="Titillium Web"/>
        </w:rPr>
        <w:t>Palfinger</w:t>
      </w:r>
      <w:proofErr w:type="spellEnd"/>
      <w:r w:rsidRPr="00457D40">
        <w:rPr>
          <w:rFonts w:ascii="Titillium Web" w:hAnsi="Titillium Web"/>
        </w:rPr>
        <w:t xml:space="preserve"> ter drugih dvižnih košar in dobava rezervnih delov,</w:t>
      </w:r>
    </w:p>
    <w:p w14:paraId="41690F35" w14:textId="4678FC55"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9: vzdrževanje vozil DAF,</w:t>
      </w:r>
    </w:p>
    <w:p w14:paraId="7679377F" w14:textId="01BF8F9D"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10: vzdrževanje gradbenih strojev znamke </w:t>
      </w:r>
      <w:proofErr w:type="spellStart"/>
      <w:r w:rsidRPr="00457D40">
        <w:rPr>
          <w:rFonts w:ascii="Titillium Web" w:hAnsi="Titillium Web"/>
        </w:rPr>
        <w:t>Rubble</w:t>
      </w:r>
      <w:proofErr w:type="spellEnd"/>
      <w:r w:rsidRPr="00457D40">
        <w:rPr>
          <w:rFonts w:ascii="Titillium Web" w:hAnsi="Titillium Web"/>
        </w:rPr>
        <w:t xml:space="preserve"> </w:t>
      </w:r>
      <w:proofErr w:type="spellStart"/>
      <w:r w:rsidRPr="00457D40">
        <w:rPr>
          <w:rFonts w:ascii="Titillium Web" w:hAnsi="Titillium Web"/>
        </w:rPr>
        <w:t>Master</w:t>
      </w:r>
      <w:proofErr w:type="spellEnd"/>
      <w:r w:rsidRPr="00457D40">
        <w:rPr>
          <w:rFonts w:ascii="Titillium Web" w:hAnsi="Titillium Web"/>
        </w:rPr>
        <w:t xml:space="preserve"> in dobava rezervnih delov,</w:t>
      </w:r>
    </w:p>
    <w:p w14:paraId="2352FBC6" w14:textId="05CA8CA8"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11: vzdrževanje gradbenih strojev znamke </w:t>
      </w:r>
      <w:proofErr w:type="spellStart"/>
      <w:r w:rsidRPr="00457D40">
        <w:rPr>
          <w:rFonts w:ascii="Titillium Web" w:hAnsi="Titillium Web"/>
        </w:rPr>
        <w:t>Ammann</w:t>
      </w:r>
      <w:proofErr w:type="spellEnd"/>
      <w:r w:rsidRPr="00457D40">
        <w:rPr>
          <w:rFonts w:ascii="Titillium Web" w:hAnsi="Titillium Web"/>
        </w:rPr>
        <w:t xml:space="preserve"> in dobava rezervnih delov,</w:t>
      </w:r>
    </w:p>
    <w:p w14:paraId="41919F7D" w14:textId="5841C8D1"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12: vzdrževanje zimske opreme (</w:t>
      </w:r>
      <w:proofErr w:type="spellStart"/>
      <w:r w:rsidRPr="00457D40">
        <w:rPr>
          <w:rFonts w:ascii="Titillium Web" w:hAnsi="Titillium Web"/>
        </w:rPr>
        <w:t>posipalci</w:t>
      </w:r>
      <w:proofErr w:type="spellEnd"/>
      <w:r w:rsidRPr="00457D40">
        <w:rPr>
          <w:rFonts w:ascii="Titillium Web" w:hAnsi="Titillium Web"/>
        </w:rPr>
        <w:t xml:space="preserve"> in plugi, …) znamke </w:t>
      </w:r>
      <w:proofErr w:type="spellStart"/>
      <w:r w:rsidRPr="00457D40">
        <w:rPr>
          <w:rFonts w:ascii="Titillium Web" w:hAnsi="Titillium Web"/>
        </w:rPr>
        <w:t>Rasco</w:t>
      </w:r>
      <w:proofErr w:type="spellEnd"/>
      <w:r w:rsidRPr="00457D40">
        <w:rPr>
          <w:rFonts w:ascii="Titillium Web" w:hAnsi="Titillium Web"/>
        </w:rPr>
        <w:t xml:space="preserve"> in dobava rezervnih delov,</w:t>
      </w:r>
    </w:p>
    <w:p w14:paraId="0AA05FF8" w14:textId="004A5573"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13: vzdrževanje gradbenih strojev znamke </w:t>
      </w:r>
      <w:proofErr w:type="spellStart"/>
      <w:r w:rsidRPr="00457D40">
        <w:rPr>
          <w:rFonts w:ascii="Titillium Web" w:hAnsi="Titillium Web"/>
        </w:rPr>
        <w:t>Takeuchi</w:t>
      </w:r>
      <w:proofErr w:type="spellEnd"/>
      <w:r w:rsidRPr="00457D40">
        <w:rPr>
          <w:rFonts w:ascii="Titillium Web" w:hAnsi="Titillium Web"/>
        </w:rPr>
        <w:t xml:space="preserve"> in dobava rezervnih delov,</w:t>
      </w:r>
    </w:p>
    <w:p w14:paraId="458E739A" w14:textId="7F1ACA0F"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14: vzdrževanje strojev znamke </w:t>
      </w:r>
      <w:proofErr w:type="spellStart"/>
      <w:r w:rsidRPr="00457D40">
        <w:rPr>
          <w:rFonts w:ascii="Titillium Web" w:hAnsi="Titillium Web"/>
        </w:rPr>
        <w:t>Liebherr</w:t>
      </w:r>
      <w:proofErr w:type="spellEnd"/>
      <w:r w:rsidRPr="00457D40">
        <w:rPr>
          <w:rFonts w:ascii="Titillium Web" w:hAnsi="Titillium Web"/>
        </w:rPr>
        <w:t xml:space="preserve"> ter dobava rezervnih delov,</w:t>
      </w:r>
    </w:p>
    <w:p w14:paraId="04F5B1DE" w14:textId="423D6FCB"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15: vzdrževanje gradbenih strojev znamke </w:t>
      </w:r>
      <w:proofErr w:type="spellStart"/>
      <w:r w:rsidRPr="00457D40">
        <w:rPr>
          <w:rFonts w:ascii="Titillium Web" w:hAnsi="Titillium Web"/>
        </w:rPr>
        <w:t>Caterpillar</w:t>
      </w:r>
      <w:proofErr w:type="spellEnd"/>
      <w:r w:rsidRPr="00457D40">
        <w:rPr>
          <w:rFonts w:ascii="Titillium Web" w:hAnsi="Titillium Web"/>
        </w:rPr>
        <w:t xml:space="preserve"> in dobava rezervnih delov,</w:t>
      </w:r>
    </w:p>
    <w:p w14:paraId="60B539BC" w14:textId="105D6707"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lastRenderedPageBreak/>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16: vzdrževanje gradbenih strojev znamke </w:t>
      </w:r>
      <w:proofErr w:type="spellStart"/>
      <w:r w:rsidRPr="00457D40">
        <w:rPr>
          <w:rFonts w:ascii="Titillium Web" w:hAnsi="Titillium Web"/>
        </w:rPr>
        <w:t>Wacker</w:t>
      </w:r>
      <w:proofErr w:type="spellEnd"/>
      <w:r w:rsidRPr="00457D40">
        <w:rPr>
          <w:rFonts w:ascii="Titillium Web" w:hAnsi="Titillium Web"/>
        </w:rPr>
        <w:t xml:space="preserve"> in dobava rezervnih delov,</w:t>
      </w:r>
    </w:p>
    <w:p w14:paraId="2374C1F5" w14:textId="64BF59E4"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17: vzdrževanje gradbenih strojev znamke </w:t>
      </w:r>
      <w:proofErr w:type="spellStart"/>
      <w:r w:rsidRPr="00457D40">
        <w:rPr>
          <w:rFonts w:ascii="Titillium Web" w:hAnsi="Titillium Web"/>
        </w:rPr>
        <w:t>Neuson</w:t>
      </w:r>
      <w:proofErr w:type="spellEnd"/>
      <w:r w:rsidRPr="00457D40">
        <w:rPr>
          <w:rFonts w:ascii="Titillium Web" w:hAnsi="Titillium Web"/>
        </w:rPr>
        <w:t xml:space="preserve">  dobava rezervnih delov,</w:t>
      </w:r>
    </w:p>
    <w:p w14:paraId="5141939E" w14:textId="2B49DDDC"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18: vzdrževanje nadgradnje znamke CREINA za vzdrževanje kanalizacijskega omrežja in čistilnih naprav in dobava rezervnih delov,</w:t>
      </w:r>
    </w:p>
    <w:p w14:paraId="5BC8F667" w14:textId="3392B08F"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19: vzdrževanje nadgradenj znamke </w:t>
      </w:r>
      <w:proofErr w:type="spellStart"/>
      <w:r w:rsidRPr="00457D40">
        <w:rPr>
          <w:rFonts w:ascii="Titillium Web" w:hAnsi="Titillium Web"/>
        </w:rPr>
        <w:t>Capellotto</w:t>
      </w:r>
      <w:proofErr w:type="spellEnd"/>
      <w:r w:rsidRPr="00457D40">
        <w:rPr>
          <w:rFonts w:ascii="Titillium Web" w:hAnsi="Titillium Web"/>
        </w:rPr>
        <w:t xml:space="preserve"> za vzdrževanje kanalizacijskega omrežja in čistilnih naprav in dobava rezervnih delov,</w:t>
      </w:r>
    </w:p>
    <w:p w14:paraId="47A1BDBC" w14:textId="3B77F383"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20: vzdrževanje gradbenih strojev znamke JCB in dobava rezervnih delov,</w:t>
      </w:r>
    </w:p>
    <w:p w14:paraId="22F8B9DA" w14:textId="527A56DD"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21: vzdrževanje traktorjev znamke John </w:t>
      </w:r>
      <w:proofErr w:type="spellStart"/>
      <w:r w:rsidRPr="00457D40">
        <w:rPr>
          <w:rFonts w:ascii="Titillium Web" w:hAnsi="Titillium Web"/>
        </w:rPr>
        <w:t>Deere</w:t>
      </w:r>
      <w:proofErr w:type="spellEnd"/>
      <w:r w:rsidRPr="00457D40">
        <w:rPr>
          <w:rFonts w:ascii="Titillium Web" w:hAnsi="Titillium Web"/>
        </w:rPr>
        <w:t xml:space="preserve">, profesionalnih parkovnih kosilnic BCS in </w:t>
      </w:r>
      <w:proofErr w:type="spellStart"/>
      <w:r w:rsidRPr="00457D40">
        <w:rPr>
          <w:rFonts w:ascii="Titillium Web" w:hAnsi="Titillium Web"/>
        </w:rPr>
        <w:t>Gianni</w:t>
      </w:r>
      <w:proofErr w:type="spellEnd"/>
      <w:r w:rsidRPr="00457D40">
        <w:rPr>
          <w:rFonts w:ascii="Titillium Web" w:hAnsi="Titillium Web"/>
        </w:rPr>
        <w:t xml:space="preserve"> Ferrari, </w:t>
      </w:r>
      <w:proofErr w:type="spellStart"/>
      <w:r w:rsidRPr="00457D40">
        <w:rPr>
          <w:rFonts w:ascii="Titillium Web" w:hAnsi="Titillium Web"/>
        </w:rPr>
        <w:t>mulčarjev</w:t>
      </w:r>
      <w:proofErr w:type="spellEnd"/>
      <w:r w:rsidRPr="00457D40">
        <w:rPr>
          <w:rFonts w:ascii="Titillium Web" w:hAnsi="Titillium Web"/>
        </w:rPr>
        <w:t xml:space="preserve"> </w:t>
      </w:r>
      <w:proofErr w:type="spellStart"/>
      <w:r w:rsidRPr="00457D40">
        <w:rPr>
          <w:rFonts w:ascii="Titillium Web" w:hAnsi="Titillium Web"/>
        </w:rPr>
        <w:t>Peruzzo</w:t>
      </w:r>
      <w:proofErr w:type="spellEnd"/>
      <w:r w:rsidRPr="00457D40">
        <w:rPr>
          <w:rFonts w:ascii="Titillium Web" w:hAnsi="Titillium Web"/>
        </w:rPr>
        <w:t>, … in dobava rezervnih delov,</w:t>
      </w:r>
    </w:p>
    <w:p w14:paraId="3AFEB0E5" w14:textId="0097C9B5"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22: vzdrževanje strojev za talne označbe znamke </w:t>
      </w:r>
      <w:proofErr w:type="spellStart"/>
      <w:r w:rsidRPr="00457D40">
        <w:rPr>
          <w:rFonts w:ascii="Titillium Web" w:hAnsi="Titillium Web"/>
        </w:rPr>
        <w:t>Hoffmann</w:t>
      </w:r>
      <w:proofErr w:type="spellEnd"/>
      <w:r w:rsidRPr="00457D40">
        <w:rPr>
          <w:rFonts w:ascii="Titillium Web" w:hAnsi="Titillium Web"/>
        </w:rPr>
        <w:t xml:space="preserve"> in dobava rezervnih delov,</w:t>
      </w:r>
    </w:p>
    <w:p w14:paraId="57D50CB8" w14:textId="19D947F7"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23: servisiranje in dobava rezervnih delov za pralne avtomate Krpan in stroje </w:t>
      </w:r>
      <w:proofErr w:type="spellStart"/>
      <w:r w:rsidRPr="00457D40">
        <w:rPr>
          <w:rFonts w:ascii="Titillium Web" w:hAnsi="Titillium Web"/>
        </w:rPr>
        <w:t>Weidner</w:t>
      </w:r>
      <w:proofErr w:type="spellEnd"/>
      <w:r w:rsidRPr="00457D40">
        <w:rPr>
          <w:rFonts w:ascii="Titillium Web" w:hAnsi="Titillium Web"/>
        </w:rPr>
        <w:t xml:space="preserve"> ter visokotlačnih vodnih črpalk </w:t>
      </w:r>
      <w:proofErr w:type="spellStart"/>
      <w:r w:rsidRPr="00457D40">
        <w:rPr>
          <w:rFonts w:ascii="Titillium Web" w:hAnsi="Titillium Web"/>
        </w:rPr>
        <w:t>Uraca</w:t>
      </w:r>
      <w:proofErr w:type="spellEnd"/>
      <w:r w:rsidRPr="00457D40">
        <w:rPr>
          <w:rFonts w:ascii="Titillium Web" w:hAnsi="Titillium Web"/>
        </w:rPr>
        <w:t xml:space="preserve"> in </w:t>
      </w:r>
      <w:proofErr w:type="spellStart"/>
      <w:r w:rsidRPr="00457D40">
        <w:rPr>
          <w:rFonts w:ascii="Titillium Web" w:hAnsi="Titillium Web"/>
        </w:rPr>
        <w:t>Pratisoli</w:t>
      </w:r>
      <w:proofErr w:type="spellEnd"/>
      <w:r w:rsidRPr="00457D40">
        <w:rPr>
          <w:rFonts w:ascii="Titillium Web" w:hAnsi="Titillium Web"/>
        </w:rPr>
        <w:t>,</w:t>
      </w:r>
    </w:p>
    <w:p w14:paraId="2355CC48" w14:textId="17E3131E"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24: vzdrževanje gradbenih strojev znamke </w:t>
      </w:r>
      <w:proofErr w:type="spellStart"/>
      <w:r w:rsidRPr="00457D40">
        <w:rPr>
          <w:rFonts w:ascii="Titillium Web" w:hAnsi="Titillium Web"/>
        </w:rPr>
        <w:t>Wirtgen</w:t>
      </w:r>
      <w:proofErr w:type="spellEnd"/>
      <w:r w:rsidRPr="00457D40">
        <w:rPr>
          <w:rFonts w:ascii="Titillium Web" w:hAnsi="Titillium Web"/>
        </w:rPr>
        <w:t xml:space="preserve">, </w:t>
      </w:r>
      <w:proofErr w:type="spellStart"/>
      <w:r w:rsidRPr="00457D40">
        <w:rPr>
          <w:rFonts w:ascii="Titillium Web" w:hAnsi="Titillium Web"/>
        </w:rPr>
        <w:t>Vogele</w:t>
      </w:r>
      <w:proofErr w:type="spellEnd"/>
      <w:r w:rsidRPr="00457D40">
        <w:rPr>
          <w:rFonts w:ascii="Titillium Web" w:hAnsi="Titillium Web"/>
        </w:rPr>
        <w:t xml:space="preserve"> in </w:t>
      </w:r>
      <w:proofErr w:type="spellStart"/>
      <w:r w:rsidRPr="00457D40">
        <w:rPr>
          <w:rFonts w:ascii="Titillium Web" w:hAnsi="Titillium Web"/>
        </w:rPr>
        <w:t>Hamm</w:t>
      </w:r>
      <w:proofErr w:type="spellEnd"/>
      <w:r w:rsidRPr="00457D40">
        <w:rPr>
          <w:rFonts w:ascii="Titillium Web" w:hAnsi="Titillium Web"/>
        </w:rPr>
        <w:t xml:space="preserve"> ter dobava rezervnih delov,</w:t>
      </w:r>
    </w:p>
    <w:p w14:paraId="2D8AAD0A" w14:textId="5B09332A"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25: vzdrževanje strojev za talne označbe proizvajalca </w:t>
      </w:r>
      <w:proofErr w:type="spellStart"/>
      <w:r w:rsidRPr="00457D40">
        <w:rPr>
          <w:rFonts w:ascii="Titillium Web" w:hAnsi="Titillium Web"/>
        </w:rPr>
        <w:t>Graco</w:t>
      </w:r>
      <w:proofErr w:type="spellEnd"/>
      <w:r w:rsidRPr="00457D40">
        <w:rPr>
          <w:rFonts w:ascii="Titillium Web" w:hAnsi="Titillium Web"/>
        </w:rPr>
        <w:t xml:space="preserve"> (</w:t>
      </w:r>
      <w:proofErr w:type="spellStart"/>
      <w:r w:rsidRPr="00457D40">
        <w:rPr>
          <w:rFonts w:ascii="Titillium Web" w:hAnsi="Titillium Web"/>
        </w:rPr>
        <w:t>LineLazer</w:t>
      </w:r>
      <w:proofErr w:type="spellEnd"/>
      <w:r w:rsidRPr="00457D40">
        <w:rPr>
          <w:rFonts w:ascii="Titillium Web" w:hAnsi="Titillium Web"/>
        </w:rPr>
        <w:t>) in dobava rezervnih delov,</w:t>
      </w:r>
    </w:p>
    <w:p w14:paraId="3C1D2C07" w14:textId="0699CD9E"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26: vzdrževanje in dobava rezervnih delov za </w:t>
      </w:r>
      <w:proofErr w:type="spellStart"/>
      <w:r w:rsidRPr="00457D40">
        <w:rPr>
          <w:rFonts w:ascii="Titillium Web" w:hAnsi="Titillium Web"/>
        </w:rPr>
        <w:t>demperje</w:t>
      </w:r>
      <w:proofErr w:type="spellEnd"/>
      <w:r w:rsidRPr="00457D40">
        <w:rPr>
          <w:rFonts w:ascii="Titillium Web" w:hAnsi="Titillium Web"/>
        </w:rPr>
        <w:t xml:space="preserve"> znamke </w:t>
      </w:r>
      <w:proofErr w:type="spellStart"/>
      <w:r w:rsidRPr="00457D40">
        <w:rPr>
          <w:rFonts w:ascii="Titillium Web" w:hAnsi="Titillium Web"/>
        </w:rPr>
        <w:t>Terex</w:t>
      </w:r>
      <w:proofErr w:type="spellEnd"/>
      <w:r w:rsidRPr="00457D40">
        <w:rPr>
          <w:rFonts w:ascii="Titillium Web" w:hAnsi="Titillium Web"/>
        </w:rPr>
        <w:t>,</w:t>
      </w:r>
    </w:p>
    <w:p w14:paraId="462EE8C0" w14:textId="2AD20991"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27: popravilo štarterjev </w:t>
      </w:r>
      <w:proofErr w:type="spellStart"/>
      <w:r w:rsidRPr="00457D40">
        <w:rPr>
          <w:rFonts w:ascii="Titillium Web" w:hAnsi="Titillium Web"/>
        </w:rPr>
        <w:t>altenatorjev</w:t>
      </w:r>
      <w:proofErr w:type="spellEnd"/>
      <w:r w:rsidRPr="00457D40">
        <w:rPr>
          <w:rFonts w:ascii="Titillium Web" w:hAnsi="Titillium Web"/>
        </w:rPr>
        <w:t>,…in dobava rezervnih delov,</w:t>
      </w:r>
    </w:p>
    <w:p w14:paraId="10A3F049" w14:textId="0FDBBFA0"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28: laserski izrez lemežev za pluge zimske službe,</w:t>
      </w:r>
    </w:p>
    <w:p w14:paraId="7C45CE86" w14:textId="4F227BC1" w:rsidR="00457D40" w:rsidRPr="00457D40" w:rsidRDefault="00457D40" w:rsidP="00457D40">
      <w:pPr>
        <w:pStyle w:val="Odstavekseznama"/>
        <w:numPr>
          <w:ilvl w:val="0"/>
          <w:numId w:val="31"/>
        </w:numPr>
        <w:spacing w:before="120" w:after="120"/>
        <w:ind w:left="1077" w:hanging="357"/>
        <w:rPr>
          <w:rFonts w:ascii="Titillium Web" w:hAnsi="Titillium Web" w:cs="Arial"/>
        </w:rPr>
      </w:pPr>
      <w:r w:rsidRPr="00457D40">
        <w:rPr>
          <w:rFonts w:ascii="Titillium Web" w:hAnsi="Titillium Web"/>
        </w:rPr>
        <w:fldChar w:fldCharType="begin">
          <w:ffData>
            <w:name w:val="Potrditev1"/>
            <w:enabled/>
            <w:calcOnExit w:val="0"/>
            <w:checkBox>
              <w:sizeAuto/>
              <w:default w:val="0"/>
            </w:checkBox>
          </w:ffData>
        </w:fldChar>
      </w:r>
      <w:r w:rsidRPr="00457D40">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sidRPr="00457D40">
        <w:rPr>
          <w:rFonts w:ascii="Titillium Web" w:hAnsi="Titillium Web"/>
        </w:rPr>
        <w:fldChar w:fldCharType="end"/>
      </w:r>
      <w:r w:rsidRPr="00457D40">
        <w:rPr>
          <w:rFonts w:ascii="Titillium Web" w:hAnsi="Titillium Web"/>
        </w:rPr>
        <w:t xml:space="preserve"> sklop št. 29: obnova starih ščetin in izdelava novih ščetin po naročilu za </w:t>
      </w:r>
      <w:proofErr w:type="spellStart"/>
      <w:r w:rsidRPr="00457D40">
        <w:rPr>
          <w:rFonts w:ascii="Titillium Web" w:hAnsi="Titillium Web"/>
        </w:rPr>
        <w:t>pometalne</w:t>
      </w:r>
      <w:proofErr w:type="spellEnd"/>
      <w:r w:rsidRPr="00457D40">
        <w:rPr>
          <w:rFonts w:ascii="Titillium Web" w:hAnsi="Titillium Web"/>
        </w:rPr>
        <w:t xml:space="preserve"> metle in vozil in ostalih strojev podjetja.</w:t>
      </w:r>
    </w:p>
    <w:p w14:paraId="71BB4524" w14:textId="77777777" w:rsidR="00780CB2" w:rsidRPr="009D3095" w:rsidRDefault="00780CB2" w:rsidP="00780CB2">
      <w:pPr>
        <w:spacing w:line="240" w:lineRule="auto"/>
        <w:ind w:left="720"/>
        <w:jc w:val="both"/>
        <w:rPr>
          <w:rFonts w:cs="Arial"/>
        </w:rPr>
      </w:pPr>
    </w:p>
    <w:p w14:paraId="5906B88A" w14:textId="77777777" w:rsidR="00D06956" w:rsidRPr="009D3095" w:rsidRDefault="00D06956" w:rsidP="00D06956">
      <w:pPr>
        <w:rPr>
          <w:rFonts w:cs="Arial"/>
          <w:b/>
          <w:noProof/>
        </w:rPr>
      </w:pPr>
    </w:p>
    <w:p w14:paraId="71E27B3E" w14:textId="77777777" w:rsidR="00D06956" w:rsidRPr="009D3095" w:rsidRDefault="00D06956" w:rsidP="00D06956">
      <w:pPr>
        <w:rPr>
          <w:rFonts w:cs="Arial"/>
          <w:b/>
          <w:noProof/>
        </w:rPr>
      </w:pPr>
    </w:p>
    <w:p w14:paraId="099179E7" w14:textId="77777777" w:rsidR="00457D40" w:rsidRDefault="00457D40">
      <w:pPr>
        <w:spacing w:line="240" w:lineRule="auto"/>
        <w:rPr>
          <w:rFonts w:cs="Arial"/>
          <w:b/>
          <w:noProof/>
        </w:rPr>
      </w:pPr>
      <w:r>
        <w:rPr>
          <w:rFonts w:cs="Arial"/>
          <w:b/>
          <w:noProof/>
        </w:rPr>
        <w:br w:type="page"/>
      </w:r>
    </w:p>
    <w:p w14:paraId="189EF60F" w14:textId="78F27C24" w:rsidR="00D06956" w:rsidRPr="009D3095" w:rsidRDefault="00D06956" w:rsidP="00D06956">
      <w:pPr>
        <w:rPr>
          <w:rFonts w:cs="Arial"/>
          <w:b/>
          <w:noProof/>
        </w:rPr>
      </w:pPr>
      <w:r w:rsidRPr="009D3095">
        <w:rPr>
          <w:rFonts w:cs="Arial"/>
          <w:b/>
          <w:noProof/>
        </w:rPr>
        <w:lastRenderedPageBreak/>
        <w:t>1. PODATKI O PONUDNIKU IN PARTNERJIH (v primeru skupne ponudbe)</w:t>
      </w:r>
    </w:p>
    <w:p w14:paraId="25524CBB" w14:textId="77777777" w:rsidR="00D06956" w:rsidRPr="009D3095" w:rsidRDefault="00D06956" w:rsidP="00D06956">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06956" w:rsidRPr="009D3095" w14:paraId="76A76CDF" w14:textId="77777777" w:rsidTr="00D0695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1566D03" w14:textId="77777777" w:rsidR="00D06956" w:rsidRPr="009D3095" w:rsidRDefault="00D06956">
            <w:pPr>
              <w:rPr>
                <w:rFonts w:cs="Arial"/>
                <w:color w:val="auto"/>
                <w:szCs w:val="20"/>
              </w:rPr>
            </w:pPr>
            <w:r w:rsidRPr="009D3095">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BA0E614" w14:textId="77777777" w:rsidR="00D06956" w:rsidRPr="009D3095" w:rsidRDefault="00D06956">
            <w:pPr>
              <w:rPr>
                <w:rFonts w:cs="Arial"/>
                <w:szCs w:val="20"/>
              </w:rPr>
            </w:pPr>
          </w:p>
        </w:tc>
      </w:tr>
      <w:tr w:rsidR="00D06956" w:rsidRPr="009D3095" w14:paraId="2D37569D" w14:textId="77777777" w:rsidTr="00D0695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089E87" w14:textId="77777777" w:rsidR="00D06956" w:rsidRPr="009D3095" w:rsidRDefault="00D06956">
            <w:pPr>
              <w:rPr>
                <w:rFonts w:cs="Arial"/>
                <w:szCs w:val="20"/>
              </w:rPr>
            </w:pPr>
            <w:r w:rsidRPr="009D3095">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5B649BB" w14:textId="77777777" w:rsidR="00D06956" w:rsidRPr="009D3095" w:rsidRDefault="00D06956">
            <w:pPr>
              <w:rPr>
                <w:rFonts w:cs="Arial"/>
                <w:szCs w:val="20"/>
              </w:rPr>
            </w:pPr>
          </w:p>
        </w:tc>
      </w:tr>
      <w:tr w:rsidR="00D06956" w:rsidRPr="009D3095" w14:paraId="66D7AD24" w14:textId="77777777" w:rsidTr="00D0695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028A0B" w14:textId="77777777" w:rsidR="00D06956" w:rsidRPr="009D3095" w:rsidRDefault="00D06956">
            <w:pPr>
              <w:rPr>
                <w:rFonts w:cs="Arial"/>
                <w:szCs w:val="20"/>
              </w:rPr>
            </w:pPr>
            <w:r w:rsidRPr="009D3095">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F76ACFF" w14:textId="77777777" w:rsidR="00D06956" w:rsidRPr="009D3095" w:rsidRDefault="00D06956">
            <w:pPr>
              <w:rPr>
                <w:rFonts w:cs="Arial"/>
                <w:szCs w:val="20"/>
              </w:rPr>
            </w:pPr>
          </w:p>
        </w:tc>
      </w:tr>
      <w:tr w:rsidR="00D06956" w:rsidRPr="009D3095" w14:paraId="5CA8E276" w14:textId="77777777" w:rsidTr="00D0695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B1A3D9A" w14:textId="77777777" w:rsidR="00D06956" w:rsidRPr="009D3095" w:rsidRDefault="00D06956">
            <w:pPr>
              <w:ind w:right="-108"/>
              <w:rPr>
                <w:rFonts w:cs="Arial"/>
                <w:szCs w:val="20"/>
              </w:rPr>
            </w:pPr>
            <w:r w:rsidRPr="009D3095">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8BA42FE" w14:textId="77777777" w:rsidR="00D06956" w:rsidRPr="009D3095" w:rsidRDefault="00D06956">
            <w:pPr>
              <w:rPr>
                <w:rFonts w:cs="Arial"/>
                <w:szCs w:val="20"/>
              </w:rPr>
            </w:pPr>
          </w:p>
        </w:tc>
      </w:tr>
      <w:tr w:rsidR="00D06956" w:rsidRPr="009D3095" w14:paraId="2F0873B5" w14:textId="77777777" w:rsidTr="00D0695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604C10D" w14:textId="77777777" w:rsidR="00D06956" w:rsidRPr="009D3095" w:rsidRDefault="00D06956">
            <w:pPr>
              <w:rPr>
                <w:rFonts w:cs="Arial"/>
                <w:szCs w:val="20"/>
              </w:rPr>
            </w:pPr>
            <w:r w:rsidRPr="009D3095">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F6EF70D" w14:textId="77777777" w:rsidR="00D06956" w:rsidRPr="009D3095" w:rsidRDefault="00D06956">
            <w:pPr>
              <w:rPr>
                <w:rFonts w:cs="Arial"/>
                <w:szCs w:val="20"/>
              </w:rPr>
            </w:pPr>
          </w:p>
        </w:tc>
      </w:tr>
      <w:tr w:rsidR="00D06956" w:rsidRPr="009D3095" w14:paraId="7CF15BAD" w14:textId="77777777" w:rsidTr="00D0695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4BB341" w14:textId="77777777" w:rsidR="00D06956" w:rsidRPr="009D3095" w:rsidRDefault="00D06956">
            <w:pPr>
              <w:rPr>
                <w:rFonts w:cs="Arial"/>
                <w:szCs w:val="24"/>
              </w:rPr>
            </w:pPr>
            <w:r w:rsidRPr="009D3095">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D28AFE9" w14:textId="77777777" w:rsidR="00D06956" w:rsidRPr="009D3095" w:rsidRDefault="00D06956">
            <w:pPr>
              <w:pStyle w:val="Glava"/>
              <w:tabs>
                <w:tab w:val="clear" w:pos="4536"/>
              </w:tabs>
              <w:jc w:val="both"/>
              <w:rPr>
                <w:rFonts w:cs="Arial"/>
              </w:rPr>
            </w:pPr>
          </w:p>
        </w:tc>
      </w:tr>
      <w:tr w:rsidR="00D06956" w:rsidRPr="009D3095" w14:paraId="77281C1E" w14:textId="77777777" w:rsidTr="00D0695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56FA7A" w14:textId="77777777" w:rsidR="00D06956" w:rsidRPr="009D3095" w:rsidRDefault="00D06956">
            <w:pPr>
              <w:rPr>
                <w:rFonts w:cs="Arial"/>
                <w:szCs w:val="20"/>
              </w:rPr>
            </w:pPr>
            <w:r w:rsidRPr="009D3095">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DD3F342" w14:textId="77777777" w:rsidR="00D06956" w:rsidRPr="009D3095" w:rsidRDefault="00D06956">
            <w:pPr>
              <w:rPr>
                <w:rFonts w:cs="Arial"/>
                <w:szCs w:val="20"/>
              </w:rPr>
            </w:pPr>
          </w:p>
        </w:tc>
      </w:tr>
      <w:tr w:rsidR="00D06956" w:rsidRPr="009D3095" w14:paraId="1040BE66" w14:textId="77777777" w:rsidTr="00D0695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CB8F87" w14:textId="77777777" w:rsidR="00D06956" w:rsidRPr="009D3095" w:rsidRDefault="00D06956">
            <w:pPr>
              <w:rPr>
                <w:rFonts w:cs="Arial"/>
                <w:szCs w:val="24"/>
              </w:rPr>
            </w:pPr>
            <w:r w:rsidRPr="009D3095">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44E05C9" w14:textId="77777777" w:rsidR="00D06956" w:rsidRPr="009D3095" w:rsidRDefault="00D06956">
            <w:pPr>
              <w:rPr>
                <w:rFonts w:cs="Arial"/>
                <w:szCs w:val="20"/>
              </w:rPr>
            </w:pPr>
          </w:p>
        </w:tc>
      </w:tr>
      <w:tr w:rsidR="00D06956" w:rsidRPr="009D3095" w14:paraId="7CDD1DDF" w14:textId="77777777" w:rsidTr="00D0695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D50262" w14:textId="77777777" w:rsidR="00D06956" w:rsidRPr="009D3095" w:rsidRDefault="00D06956">
            <w:pPr>
              <w:rPr>
                <w:rFonts w:cs="Arial"/>
                <w:szCs w:val="20"/>
              </w:rPr>
            </w:pPr>
            <w:r w:rsidRPr="009D3095">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CC92D56" w14:textId="77777777" w:rsidR="00D06956" w:rsidRPr="009D3095" w:rsidRDefault="00D06956">
            <w:pPr>
              <w:rPr>
                <w:rFonts w:cs="Arial"/>
                <w:szCs w:val="20"/>
              </w:rPr>
            </w:pPr>
          </w:p>
        </w:tc>
      </w:tr>
      <w:tr w:rsidR="00D06956" w:rsidRPr="009D3095" w14:paraId="7457F0DB" w14:textId="77777777" w:rsidTr="00D0695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9CFE7ED" w14:textId="77777777" w:rsidR="00D06956" w:rsidRPr="009D3095" w:rsidRDefault="00D06956">
            <w:pPr>
              <w:rPr>
                <w:rFonts w:cs="Arial"/>
                <w:szCs w:val="20"/>
              </w:rPr>
            </w:pPr>
            <w:r w:rsidRPr="009D3095">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80148F0" w14:textId="77777777" w:rsidR="00D06956" w:rsidRPr="009D3095" w:rsidRDefault="00D06956">
            <w:pPr>
              <w:rPr>
                <w:rFonts w:cs="Arial"/>
                <w:szCs w:val="20"/>
              </w:rPr>
            </w:pPr>
          </w:p>
        </w:tc>
      </w:tr>
      <w:tr w:rsidR="00D06956" w:rsidRPr="009D3095" w14:paraId="03BC4A96" w14:textId="77777777" w:rsidTr="00D06956">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C0014F" w14:textId="77777777" w:rsidR="00D06956" w:rsidRPr="009D3095" w:rsidRDefault="00D06956">
            <w:pPr>
              <w:rPr>
                <w:rFonts w:cs="Arial"/>
                <w:szCs w:val="20"/>
              </w:rPr>
            </w:pPr>
            <w:r w:rsidRPr="009D3095">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CFF285D" w14:textId="77777777" w:rsidR="00D06956" w:rsidRPr="009D3095" w:rsidRDefault="00D06956">
            <w:pPr>
              <w:rPr>
                <w:rStyle w:val="Sprotnaopomba-sklic"/>
                <w:rFonts w:cs="Times New Roman"/>
                <w:color w:val="FFFFFF"/>
                <w:szCs w:val="24"/>
              </w:rPr>
            </w:pPr>
            <w:r w:rsidRPr="009D3095">
              <w:t>DA                    NE</w:t>
            </w:r>
          </w:p>
        </w:tc>
      </w:tr>
    </w:tbl>
    <w:p w14:paraId="698604F4" w14:textId="77777777" w:rsidR="00D06956" w:rsidRPr="009D3095" w:rsidRDefault="00D06956" w:rsidP="00D06956">
      <w:pPr>
        <w:rPr>
          <w:rFonts w:cs="Arial"/>
          <w:color w:val="auto"/>
          <w:sz w:val="20"/>
          <w:lang w:eastAsia="en-US"/>
        </w:rPr>
      </w:pPr>
    </w:p>
    <w:p w14:paraId="197A60AB" w14:textId="1B316E4C" w:rsidR="00D06956" w:rsidRPr="009D3095" w:rsidRDefault="00D06956" w:rsidP="00D06956">
      <w:pPr>
        <w:rPr>
          <w:rFonts w:cs="Arial"/>
          <w:b/>
          <w:noProof/>
        </w:rPr>
      </w:pPr>
      <w:r w:rsidRPr="009D3095">
        <w:rPr>
          <w:rFonts w:cs="Arial"/>
          <w:b/>
          <w:noProof/>
        </w:rPr>
        <w:t>2. IZJAVA</w:t>
      </w:r>
    </w:p>
    <w:p w14:paraId="06DB3DA4" w14:textId="77777777" w:rsidR="00D06956" w:rsidRPr="009D3095" w:rsidRDefault="00D06956" w:rsidP="00D06956">
      <w:pPr>
        <w:rPr>
          <w:rFonts w:cs="Arial"/>
          <w:color w:val="auto"/>
        </w:rPr>
      </w:pPr>
    </w:p>
    <w:p w14:paraId="23D874ED" w14:textId="77777777" w:rsidR="00D06956" w:rsidRPr="009D3095" w:rsidRDefault="00D06956" w:rsidP="00D06956">
      <w:pPr>
        <w:rPr>
          <w:rFonts w:cs="Arial"/>
          <w:noProof/>
        </w:rPr>
      </w:pPr>
      <w:r w:rsidRPr="009D3095">
        <w:rPr>
          <w:rFonts w:cs="Arial"/>
          <w:noProof/>
        </w:rPr>
        <w:t xml:space="preserve">Spodaj podpisani, </w:t>
      </w:r>
      <w:r w:rsidRPr="009D3095">
        <w:rPr>
          <w:rFonts w:cs="Arial"/>
          <w:i/>
          <w:noProof/>
          <w:u w:val="single"/>
        </w:rPr>
        <w:t>&lt;zastopnik / pooblaščenec&gt;</w:t>
      </w:r>
      <w:r w:rsidRPr="009D3095">
        <w:rPr>
          <w:rFonts w:cs="Arial"/>
          <w:noProof/>
        </w:rPr>
        <w:t xml:space="preserve"> ponudnika oz. partnerja v skupni ponudbi, v zvezi z javnim naročilom z oznako</w:t>
      </w:r>
      <w:r w:rsidRPr="009D3095">
        <w:rPr>
          <w:b/>
        </w:rPr>
        <w:t xml:space="preserve"> </w:t>
      </w:r>
      <w:r w:rsidRPr="009D3095">
        <w:rPr>
          <w:rFonts w:cs="Arial"/>
        </w:rPr>
        <w:t xml:space="preserve">JN-0002/2022 za »Vzdrževanje vozil in strojev ter dobava rezervnih delov« s polno odgovornostjo </w:t>
      </w:r>
      <w:r w:rsidRPr="009D3095">
        <w:rPr>
          <w:rFonts w:cs="Arial"/>
          <w:noProof/>
        </w:rPr>
        <w:t>izjavljam, da:</w:t>
      </w:r>
    </w:p>
    <w:p w14:paraId="420A725A" w14:textId="77777777" w:rsidR="00D06956" w:rsidRPr="009D3095" w:rsidRDefault="00D06956" w:rsidP="00D06956">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9D3095">
        <w:rPr>
          <w:rFonts w:ascii="Titillium Web" w:hAnsi="Titillium Web" w:cs="Arial"/>
          <w:color w:val="000000"/>
          <w:sz w:val="20"/>
          <w:szCs w:val="20"/>
        </w:rPr>
        <w:t>smo ob izdelavi ponudbe pregledali in preučili celotno dokumentacijo v zvezi z oddajo javnega naročila,</w:t>
      </w:r>
    </w:p>
    <w:p w14:paraId="25D1C0C3" w14:textId="77777777" w:rsidR="00D06956" w:rsidRPr="009D3095" w:rsidRDefault="00D06956" w:rsidP="00D06956">
      <w:pPr>
        <w:numPr>
          <w:ilvl w:val="0"/>
          <w:numId w:val="12"/>
        </w:numPr>
        <w:spacing w:line="240" w:lineRule="auto"/>
        <w:jc w:val="both"/>
        <w:rPr>
          <w:rFonts w:cs="Times New Roman"/>
          <w:color w:val="auto"/>
          <w:sz w:val="20"/>
          <w:szCs w:val="24"/>
        </w:rPr>
      </w:pPr>
      <w:r w:rsidRPr="009D3095">
        <w:t>smo seznanjeni s pogoji, zahtevami, merili, tehničnimi specifikacijami in ostalo vsebino dokumentacije ter se z njimi v celoti strinjamo in jih sprejemamo, brez kakršnihkoli omejitev,</w:t>
      </w:r>
    </w:p>
    <w:p w14:paraId="7ADCB90D" w14:textId="77777777" w:rsidR="00D06956" w:rsidRPr="009D3095" w:rsidRDefault="00D06956" w:rsidP="00D06956">
      <w:pPr>
        <w:numPr>
          <w:ilvl w:val="0"/>
          <w:numId w:val="12"/>
        </w:numPr>
        <w:spacing w:line="240" w:lineRule="auto"/>
        <w:jc w:val="both"/>
      </w:pPr>
      <w:r w:rsidRPr="009D3095">
        <w:t>smo v celoti seznanjeni z obsegom in zahtevnostjo javnega naročila,</w:t>
      </w:r>
    </w:p>
    <w:p w14:paraId="00B41B1E" w14:textId="77777777" w:rsidR="00D06956" w:rsidRPr="009D3095" w:rsidRDefault="00D06956" w:rsidP="00D06956">
      <w:pPr>
        <w:numPr>
          <w:ilvl w:val="0"/>
          <w:numId w:val="12"/>
        </w:numPr>
        <w:spacing w:line="240" w:lineRule="auto"/>
        <w:jc w:val="both"/>
      </w:pPr>
      <w:r w:rsidRPr="009D3095">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1880F6E3" w14:textId="77777777" w:rsidR="00D06956" w:rsidRPr="009D3095" w:rsidRDefault="00D06956" w:rsidP="00D06956">
      <w:pPr>
        <w:numPr>
          <w:ilvl w:val="0"/>
          <w:numId w:val="12"/>
        </w:numPr>
        <w:spacing w:line="240" w:lineRule="auto"/>
        <w:jc w:val="both"/>
      </w:pPr>
      <w:r w:rsidRPr="009D3095">
        <w:t>smo podali resnične oz. verodostojne izjave.</w:t>
      </w:r>
    </w:p>
    <w:p w14:paraId="268C23A8" w14:textId="77777777" w:rsidR="00D06956" w:rsidRPr="009D3095" w:rsidRDefault="00D06956" w:rsidP="00D06956">
      <w:pPr>
        <w:rPr>
          <w:rFonts w:cs="Arial"/>
          <w:noProof/>
        </w:rPr>
      </w:pPr>
    </w:p>
    <w:p w14:paraId="6940A40E" w14:textId="77777777" w:rsidR="00D06956" w:rsidRPr="009D3095" w:rsidRDefault="00D06956" w:rsidP="00D06956">
      <w:pPr>
        <w:rPr>
          <w:rFonts w:cs="Arial"/>
          <w:noProof/>
        </w:rPr>
      </w:pPr>
      <w:r w:rsidRPr="009D3095">
        <w:rPr>
          <w:rFonts w:cs="Arial"/>
          <w:noProof/>
        </w:rPr>
        <w:lastRenderedPageBreak/>
        <w:t>Če bomo izbrani za izvedbo javnega naročila:</w:t>
      </w:r>
    </w:p>
    <w:p w14:paraId="6FE2A23C" w14:textId="77777777" w:rsidR="00D06956" w:rsidRPr="009D3095" w:rsidRDefault="00D06956" w:rsidP="00D06956">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9D3095">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6476C497" w14:textId="77777777" w:rsidR="00D06956" w:rsidRPr="009D3095" w:rsidRDefault="00D06956" w:rsidP="00D06956">
      <w:pPr>
        <w:numPr>
          <w:ilvl w:val="0"/>
          <w:numId w:val="12"/>
        </w:numPr>
        <w:spacing w:line="240" w:lineRule="auto"/>
        <w:jc w:val="both"/>
        <w:rPr>
          <w:rFonts w:cs="Times New Roman"/>
          <w:color w:val="auto"/>
          <w:sz w:val="20"/>
          <w:szCs w:val="24"/>
        </w:rPr>
      </w:pPr>
      <w:r w:rsidRPr="009D3095">
        <w:t>bomo javno naročilo izvajali s strokovno usposobljenimi sodelavci oziroma kadrom in pri tem upoštevali vse zahteve varstva pri delu in delovne zakonodaje, veljavne v Republiki Sloveniji.</w:t>
      </w:r>
    </w:p>
    <w:p w14:paraId="3B60CB2B" w14:textId="77777777" w:rsidR="00D06956" w:rsidRPr="009D3095" w:rsidRDefault="00D06956" w:rsidP="00D06956"/>
    <w:p w14:paraId="0B5F0332" w14:textId="77777777" w:rsidR="00D06956" w:rsidRPr="009D3095" w:rsidRDefault="00D06956" w:rsidP="00D06956">
      <w:r w:rsidRPr="009D3095">
        <w:t>Soglašamo, da:</w:t>
      </w:r>
    </w:p>
    <w:p w14:paraId="570A4F15" w14:textId="77777777" w:rsidR="00D06956" w:rsidRPr="009D3095" w:rsidRDefault="00D06956" w:rsidP="00D06956">
      <w:pPr>
        <w:numPr>
          <w:ilvl w:val="0"/>
          <w:numId w:val="12"/>
        </w:numPr>
        <w:spacing w:line="240" w:lineRule="auto"/>
        <w:jc w:val="both"/>
        <w:textAlignment w:val="baseline"/>
        <w:rPr>
          <w:rFonts w:cs="Arial"/>
        </w:rPr>
      </w:pPr>
      <w:r w:rsidRPr="009D3095">
        <w:rPr>
          <w:rFonts w:cs="Arial"/>
        </w:rPr>
        <w:t>lahko naročnik popravi računske napake v primeru, da jih odkrije pri pregledu in ocenjevanju ponudb. Pri tem se količina in cena na enoto brez DDV ne smeta spreminjati,</w:t>
      </w:r>
    </w:p>
    <w:p w14:paraId="4188C221" w14:textId="77777777" w:rsidR="00D06956" w:rsidRPr="009D3095" w:rsidRDefault="00D06956" w:rsidP="00D06956">
      <w:pPr>
        <w:numPr>
          <w:ilvl w:val="0"/>
          <w:numId w:val="12"/>
        </w:numPr>
        <w:spacing w:line="240" w:lineRule="auto"/>
        <w:jc w:val="both"/>
        <w:textAlignment w:val="baseline"/>
        <w:rPr>
          <w:rFonts w:cs="Arial"/>
        </w:rPr>
      </w:pPr>
      <w:r w:rsidRPr="009D3095">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68C3C3D" w14:textId="77777777" w:rsidR="00D06956" w:rsidRPr="009D3095" w:rsidRDefault="00D06956" w:rsidP="00D06956">
      <w:pPr>
        <w:numPr>
          <w:ilvl w:val="0"/>
          <w:numId w:val="12"/>
        </w:numPr>
        <w:spacing w:line="240" w:lineRule="auto"/>
        <w:jc w:val="both"/>
        <w:textAlignment w:val="baseline"/>
        <w:rPr>
          <w:rFonts w:cs="Arial"/>
        </w:rPr>
      </w:pPr>
      <w:r w:rsidRPr="009D3095">
        <w:rPr>
          <w:rFonts w:cs="Arial"/>
        </w:rPr>
        <w:t>lahko naročnik napačno zapisano stopnjo DDV popravi v pravilno.</w:t>
      </w:r>
    </w:p>
    <w:p w14:paraId="3CEFB83E" w14:textId="77777777" w:rsidR="00D06956" w:rsidRPr="009D3095" w:rsidRDefault="00D06956" w:rsidP="00D06956">
      <w:pPr>
        <w:rPr>
          <w:rFonts w:cs="Arial"/>
        </w:rPr>
      </w:pPr>
    </w:p>
    <w:p w14:paraId="537BF252" w14:textId="77777777" w:rsidR="00D06956" w:rsidRPr="009D3095" w:rsidRDefault="00D06956" w:rsidP="00D06956">
      <w:pPr>
        <w:rPr>
          <w:rFonts w:cs="Arial"/>
        </w:rPr>
      </w:pPr>
    </w:p>
    <w:p w14:paraId="550C1EC9" w14:textId="77777777" w:rsidR="00D06956" w:rsidRPr="009D3095" w:rsidRDefault="00D06956" w:rsidP="00D06956">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06956" w:rsidRPr="009D3095" w14:paraId="7327DDB6" w14:textId="77777777" w:rsidTr="00D06956">
        <w:tc>
          <w:tcPr>
            <w:tcW w:w="3430" w:type="dxa"/>
            <w:hideMark/>
          </w:tcPr>
          <w:p w14:paraId="4D05ED8B" w14:textId="77777777" w:rsidR="00D06956" w:rsidRPr="009D3095" w:rsidRDefault="00D06956">
            <w:pPr>
              <w:jc w:val="center"/>
              <w:rPr>
                <w:rFonts w:cs="Arial"/>
              </w:rPr>
            </w:pPr>
            <w:r w:rsidRPr="009D3095">
              <w:rPr>
                <w:rFonts w:cs="Arial"/>
              </w:rPr>
              <w:t>Datum in kraj:</w:t>
            </w:r>
          </w:p>
        </w:tc>
        <w:tc>
          <w:tcPr>
            <w:tcW w:w="2067" w:type="dxa"/>
          </w:tcPr>
          <w:p w14:paraId="7776D63E" w14:textId="77777777" w:rsidR="00D06956" w:rsidRPr="009D3095" w:rsidRDefault="00D06956">
            <w:pPr>
              <w:jc w:val="center"/>
              <w:rPr>
                <w:rFonts w:cs="Arial"/>
              </w:rPr>
            </w:pPr>
          </w:p>
        </w:tc>
        <w:tc>
          <w:tcPr>
            <w:tcW w:w="3573" w:type="dxa"/>
            <w:hideMark/>
          </w:tcPr>
          <w:p w14:paraId="2506062E" w14:textId="77777777" w:rsidR="00D06956" w:rsidRPr="009D3095" w:rsidRDefault="00D06956">
            <w:pPr>
              <w:jc w:val="center"/>
              <w:rPr>
                <w:rFonts w:cs="Arial"/>
              </w:rPr>
            </w:pPr>
            <w:r w:rsidRPr="009D3095">
              <w:rPr>
                <w:rFonts w:cs="Arial"/>
              </w:rPr>
              <w:t>Žig in podpis ponudnika:</w:t>
            </w:r>
          </w:p>
        </w:tc>
      </w:tr>
      <w:tr w:rsidR="00D06956" w:rsidRPr="009D3095" w14:paraId="6B965932" w14:textId="77777777" w:rsidTr="00D06956">
        <w:tc>
          <w:tcPr>
            <w:tcW w:w="3430" w:type="dxa"/>
            <w:tcBorders>
              <w:top w:val="nil"/>
              <w:left w:val="nil"/>
              <w:bottom w:val="single" w:sz="4" w:space="0" w:color="auto"/>
              <w:right w:val="nil"/>
            </w:tcBorders>
          </w:tcPr>
          <w:p w14:paraId="5B718880" w14:textId="77777777" w:rsidR="00D06956" w:rsidRPr="009D3095" w:rsidRDefault="00D06956">
            <w:pPr>
              <w:rPr>
                <w:rFonts w:cs="Arial"/>
              </w:rPr>
            </w:pPr>
          </w:p>
          <w:p w14:paraId="2D8E7A3B" w14:textId="77777777" w:rsidR="00D06956" w:rsidRPr="009D3095" w:rsidRDefault="00D06956">
            <w:pPr>
              <w:rPr>
                <w:rFonts w:cs="Arial"/>
              </w:rPr>
            </w:pPr>
          </w:p>
        </w:tc>
        <w:tc>
          <w:tcPr>
            <w:tcW w:w="2067" w:type="dxa"/>
          </w:tcPr>
          <w:p w14:paraId="4DF3FA35" w14:textId="77777777" w:rsidR="00D06956" w:rsidRPr="009D3095" w:rsidRDefault="00D06956">
            <w:pPr>
              <w:rPr>
                <w:rFonts w:cs="Times New Roman"/>
                <w:color w:val="FFFFFF"/>
              </w:rPr>
            </w:pPr>
          </w:p>
          <w:p w14:paraId="23D295C1" w14:textId="77777777" w:rsidR="00D06956" w:rsidRPr="009D3095" w:rsidRDefault="00D06956">
            <w:pPr>
              <w:rPr>
                <w:rFonts w:cs="Arial"/>
              </w:rPr>
            </w:pPr>
            <w:r w:rsidRPr="009D3095">
              <w:rPr>
                <w:rStyle w:val="Sprotnaopomba-sklic"/>
                <w:color w:val="FFFFFF"/>
              </w:rPr>
              <w:footnoteReference w:id="1"/>
            </w:r>
          </w:p>
        </w:tc>
        <w:tc>
          <w:tcPr>
            <w:tcW w:w="3573" w:type="dxa"/>
            <w:tcBorders>
              <w:top w:val="nil"/>
              <w:left w:val="nil"/>
              <w:bottom w:val="single" w:sz="4" w:space="0" w:color="auto"/>
              <w:right w:val="nil"/>
            </w:tcBorders>
          </w:tcPr>
          <w:p w14:paraId="60C7C010" w14:textId="77777777" w:rsidR="00D06956" w:rsidRPr="009D3095" w:rsidRDefault="00D06956">
            <w:pPr>
              <w:rPr>
                <w:rFonts w:cs="Arial"/>
              </w:rPr>
            </w:pPr>
          </w:p>
          <w:p w14:paraId="6A20136E" w14:textId="77777777" w:rsidR="00D06956" w:rsidRPr="009D3095" w:rsidRDefault="00D06956">
            <w:pPr>
              <w:rPr>
                <w:rFonts w:cs="Arial"/>
              </w:rPr>
            </w:pPr>
          </w:p>
        </w:tc>
      </w:tr>
    </w:tbl>
    <w:p w14:paraId="01E8C522" w14:textId="77777777" w:rsidR="00D06956" w:rsidRPr="009D3095" w:rsidRDefault="00D06956" w:rsidP="00D06956">
      <w:pPr>
        <w:rPr>
          <w:rFonts w:cs="Times New Roman"/>
          <w:color w:val="FFFFFF"/>
          <w:sz w:val="20"/>
          <w:lang w:eastAsia="en-US"/>
        </w:rPr>
      </w:pPr>
    </w:p>
    <w:p w14:paraId="5738538C" w14:textId="77777777" w:rsidR="00DE35E9" w:rsidRPr="009D3095" w:rsidRDefault="00DE35E9" w:rsidP="00DE35E9">
      <w:pPr>
        <w:widowControl w:val="0"/>
        <w:tabs>
          <w:tab w:val="left" w:pos="90"/>
          <w:tab w:val="left" w:pos="964"/>
        </w:tabs>
        <w:autoSpaceDE w:val="0"/>
        <w:autoSpaceDN w:val="0"/>
        <w:adjustRightInd w:val="0"/>
        <w:rPr>
          <w:sz w:val="20"/>
          <w:szCs w:val="20"/>
        </w:rPr>
      </w:pPr>
      <w:r w:rsidRPr="009D309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35E9" w:rsidRPr="009D3095" w14:paraId="7A0DAC53" w14:textId="77777777" w:rsidTr="00DE35E9">
        <w:tc>
          <w:tcPr>
            <w:tcW w:w="1559" w:type="dxa"/>
            <w:tcBorders>
              <w:top w:val="single" w:sz="4" w:space="0" w:color="000000"/>
              <w:left w:val="single" w:sz="4" w:space="0" w:color="000000"/>
              <w:bottom w:val="single" w:sz="4" w:space="0" w:color="000000"/>
              <w:right w:val="single" w:sz="4" w:space="0" w:color="000000"/>
            </w:tcBorders>
            <w:vAlign w:val="center"/>
            <w:hideMark/>
          </w:tcPr>
          <w:p w14:paraId="26E9FFF9" w14:textId="77777777" w:rsidR="00DE35E9" w:rsidRPr="009D3095" w:rsidRDefault="00DE35E9">
            <w:pPr>
              <w:jc w:val="both"/>
              <w:rPr>
                <w:b/>
                <w:color w:val="auto"/>
                <w:szCs w:val="24"/>
                <w:lang w:eastAsia="en-US"/>
              </w:rPr>
            </w:pPr>
            <w:r w:rsidRPr="009D3095">
              <w:rPr>
                <w:b/>
              </w:rPr>
              <w:lastRenderedPageBreak/>
              <w:t>Obrazec št. 2</w:t>
            </w:r>
          </w:p>
        </w:tc>
      </w:tr>
    </w:tbl>
    <w:p w14:paraId="7998E72E" w14:textId="77777777" w:rsidR="00DE35E9" w:rsidRPr="009D3095" w:rsidRDefault="00DE35E9" w:rsidP="00DE35E9">
      <w:pPr>
        <w:rPr>
          <w:rFonts w:cs="Arial"/>
          <w:sz w:val="20"/>
          <w:szCs w:val="20"/>
          <w:lang w:eastAsia="en-US"/>
        </w:rPr>
      </w:pPr>
    </w:p>
    <w:p w14:paraId="79E9D9CD" w14:textId="77777777" w:rsidR="00DE35E9" w:rsidRPr="009D3095" w:rsidRDefault="00DE35E9" w:rsidP="00DE35E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DE35E9" w:rsidRPr="009D3095" w14:paraId="59ADBFB2" w14:textId="77777777" w:rsidTr="00DE35E9">
        <w:tc>
          <w:tcPr>
            <w:tcW w:w="1106" w:type="dxa"/>
            <w:hideMark/>
          </w:tcPr>
          <w:p w14:paraId="1B5584B0" w14:textId="77777777" w:rsidR="00DE35E9" w:rsidRPr="009D3095" w:rsidRDefault="00DE35E9">
            <w:pPr>
              <w:jc w:val="both"/>
              <w:rPr>
                <w:color w:val="auto"/>
              </w:rPr>
            </w:pPr>
            <w:r w:rsidRPr="009D3095">
              <w:t>Ponudnik:</w:t>
            </w:r>
          </w:p>
        </w:tc>
        <w:tc>
          <w:tcPr>
            <w:tcW w:w="8109" w:type="dxa"/>
            <w:tcBorders>
              <w:top w:val="nil"/>
              <w:left w:val="nil"/>
              <w:bottom w:val="single" w:sz="4" w:space="0" w:color="auto"/>
              <w:right w:val="nil"/>
            </w:tcBorders>
          </w:tcPr>
          <w:p w14:paraId="3AD0071D" w14:textId="77777777" w:rsidR="00DE35E9" w:rsidRPr="009D3095" w:rsidRDefault="00DE35E9">
            <w:pPr>
              <w:widowControl w:val="0"/>
              <w:tabs>
                <w:tab w:val="left" w:pos="90"/>
                <w:tab w:val="left" w:pos="964"/>
              </w:tabs>
              <w:autoSpaceDE w:val="0"/>
              <w:autoSpaceDN w:val="0"/>
              <w:adjustRightInd w:val="0"/>
              <w:jc w:val="both"/>
            </w:pPr>
          </w:p>
        </w:tc>
      </w:tr>
    </w:tbl>
    <w:p w14:paraId="799FF989" w14:textId="77777777" w:rsidR="00DE35E9" w:rsidRPr="009D3095" w:rsidRDefault="00DE35E9" w:rsidP="00DE35E9">
      <w:pPr>
        <w:widowControl w:val="0"/>
        <w:tabs>
          <w:tab w:val="left" w:pos="90"/>
          <w:tab w:val="left" w:pos="964"/>
        </w:tabs>
        <w:autoSpaceDE w:val="0"/>
        <w:autoSpaceDN w:val="0"/>
        <w:adjustRightInd w:val="0"/>
        <w:jc w:val="both"/>
        <w:rPr>
          <w:sz w:val="20"/>
          <w:szCs w:val="20"/>
        </w:rPr>
      </w:pPr>
    </w:p>
    <w:p w14:paraId="0934EFDD" w14:textId="77777777" w:rsidR="00DE35E9" w:rsidRPr="009D3095" w:rsidRDefault="00DE35E9" w:rsidP="00DE35E9">
      <w:pPr>
        <w:widowControl w:val="0"/>
        <w:tabs>
          <w:tab w:val="left" w:pos="90"/>
          <w:tab w:val="left" w:pos="964"/>
        </w:tabs>
        <w:autoSpaceDE w:val="0"/>
        <w:autoSpaceDN w:val="0"/>
        <w:adjustRightInd w:val="0"/>
        <w:jc w:val="both"/>
      </w:pPr>
    </w:p>
    <w:p w14:paraId="4EE2A4C3" w14:textId="77777777" w:rsidR="00DE35E9" w:rsidRPr="009D3095" w:rsidRDefault="00DE35E9" w:rsidP="00DE35E9">
      <w:pPr>
        <w:widowControl w:val="0"/>
        <w:tabs>
          <w:tab w:val="left" w:pos="90"/>
          <w:tab w:val="left" w:pos="964"/>
        </w:tabs>
        <w:autoSpaceDE w:val="0"/>
        <w:autoSpaceDN w:val="0"/>
        <w:adjustRightInd w:val="0"/>
        <w:jc w:val="both"/>
      </w:pPr>
    </w:p>
    <w:p w14:paraId="67D79E82" w14:textId="77777777" w:rsidR="00DE35E9" w:rsidRPr="009D3095" w:rsidRDefault="00DE35E9" w:rsidP="00DE35E9">
      <w:pPr>
        <w:pStyle w:val="Telobesedila"/>
        <w:jc w:val="center"/>
        <w:rPr>
          <w:rFonts w:ascii="Titillium Web" w:hAnsi="Titillium Web"/>
          <w:b/>
          <w:sz w:val="24"/>
        </w:rPr>
      </w:pPr>
      <w:r w:rsidRPr="009D3095">
        <w:rPr>
          <w:rFonts w:ascii="Titillium Web" w:hAnsi="Titillium Web"/>
          <w:b/>
          <w:sz w:val="24"/>
        </w:rPr>
        <w:t>POVZETEK PREDRAČUNA (REKAPITULACIJA)</w:t>
      </w:r>
    </w:p>
    <w:p w14:paraId="55E8E0FA" w14:textId="77777777" w:rsidR="00DE35E9" w:rsidRPr="009D3095" w:rsidRDefault="00DE35E9" w:rsidP="00DE35E9">
      <w:pPr>
        <w:widowControl w:val="0"/>
        <w:tabs>
          <w:tab w:val="left" w:pos="90"/>
          <w:tab w:val="left" w:pos="964"/>
        </w:tabs>
        <w:autoSpaceDE w:val="0"/>
        <w:autoSpaceDN w:val="0"/>
        <w:adjustRightInd w:val="0"/>
        <w:jc w:val="both"/>
        <w:rPr>
          <w:sz w:val="20"/>
        </w:rPr>
      </w:pPr>
    </w:p>
    <w:p w14:paraId="620BCB68" w14:textId="77777777" w:rsidR="00DE35E9" w:rsidRPr="009D3095" w:rsidRDefault="00DE35E9" w:rsidP="00DE35E9">
      <w:pPr>
        <w:widowControl w:val="0"/>
        <w:tabs>
          <w:tab w:val="left" w:pos="90"/>
          <w:tab w:val="left" w:pos="964"/>
        </w:tabs>
        <w:autoSpaceDE w:val="0"/>
        <w:autoSpaceDN w:val="0"/>
        <w:adjustRightInd w:val="0"/>
        <w:jc w:val="both"/>
      </w:pPr>
    </w:p>
    <w:p w14:paraId="06F0BED9" w14:textId="77777777" w:rsidR="00DE35E9" w:rsidRPr="009D3095" w:rsidRDefault="00DE35E9" w:rsidP="00DE35E9">
      <w:pPr>
        <w:jc w:val="both"/>
        <w:rPr>
          <w:color w:val="auto"/>
        </w:rPr>
      </w:pPr>
      <w:r w:rsidRPr="009D3095">
        <w:t>Ponudbena cena v EUR (v ceni so zajeti vsi stroški, popusti, rabati, cena je fiksna).</w:t>
      </w:r>
    </w:p>
    <w:p w14:paraId="5CD6474C" w14:textId="77777777" w:rsidR="00DE35E9" w:rsidRPr="009D3095" w:rsidRDefault="00DE35E9" w:rsidP="00DE35E9">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1EFE6EC8" w14:textId="77777777" w:rsidTr="00CF2FEE">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37A1EDB" w14:textId="558E2DCF" w:rsidR="00DE35E9" w:rsidRPr="009D3095" w:rsidRDefault="007C7EE0" w:rsidP="007C7EE0">
            <w:pPr>
              <w:rPr>
                <w:sz w:val="24"/>
                <w:szCs w:val="24"/>
              </w:rPr>
            </w:pPr>
            <w:r>
              <w:rPr>
                <w:b/>
              </w:rPr>
              <w:t xml:space="preserve">Sklop št. 1: </w:t>
            </w:r>
            <w:r w:rsidR="00DE35E9" w:rsidRPr="009D3095">
              <w:rPr>
                <w:b/>
              </w:rPr>
              <w:t xml:space="preserve">Vzdrževanje vozil znamke </w:t>
            </w:r>
            <w:proofErr w:type="spellStart"/>
            <w:r w:rsidR="00DE35E9" w:rsidRPr="009D3095">
              <w:rPr>
                <w:b/>
              </w:rPr>
              <w:t>Iveco</w:t>
            </w:r>
            <w:proofErr w:type="spellEnd"/>
            <w:r w:rsidR="00DE35E9" w:rsidRPr="009D3095">
              <w:rPr>
                <w:b/>
              </w:rPr>
              <w:t xml:space="preserve"> in dobava rezervnih delov</w:t>
            </w:r>
          </w:p>
        </w:tc>
      </w:tr>
      <w:tr w:rsidR="00DE35E9" w:rsidRPr="001A6B18" w14:paraId="7E1704E9" w14:textId="77777777" w:rsidTr="00CF2FEE">
        <w:tc>
          <w:tcPr>
            <w:tcW w:w="5841" w:type="dxa"/>
            <w:tcBorders>
              <w:top w:val="single" w:sz="4" w:space="0" w:color="auto"/>
              <w:left w:val="single" w:sz="4" w:space="0" w:color="auto"/>
              <w:bottom w:val="single" w:sz="4" w:space="0" w:color="auto"/>
              <w:right w:val="single" w:sz="4" w:space="0" w:color="auto"/>
            </w:tcBorders>
            <w:hideMark/>
          </w:tcPr>
          <w:p w14:paraId="21ECC37A" w14:textId="62B8BCD6" w:rsidR="00DE35E9" w:rsidRPr="001A6B18" w:rsidRDefault="00CF2FEE">
            <w:pPr>
              <w:jc w:val="both"/>
              <w:rPr>
                <w:bCs/>
                <w:sz w:val="20"/>
                <w:szCs w:val="20"/>
              </w:rPr>
            </w:pPr>
            <w:r w:rsidRPr="001A6B18">
              <w:rPr>
                <w:bCs/>
              </w:rPr>
              <w:t>Delovna ura za avtomehanična, avtokleparska, avt</w:t>
            </w:r>
            <w:r w:rsidR="002F5A10" w:rsidRPr="001A6B18">
              <w:rPr>
                <w:bCs/>
              </w:rPr>
              <w: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1313EA7A" w14:textId="6D18125A" w:rsidR="00DE35E9" w:rsidRPr="001A6B18" w:rsidRDefault="002F5A10">
            <w:pPr>
              <w:jc w:val="center"/>
              <w:rPr>
                <w:bCs/>
                <w:sz w:val="24"/>
                <w:szCs w:val="24"/>
              </w:rPr>
            </w:pPr>
            <w:r w:rsidRPr="001A6B18">
              <w:rPr>
                <w:bCs/>
                <w:sz w:val="24"/>
                <w:szCs w:val="24"/>
              </w:rPr>
              <w:t>_____ EUR/uro</w:t>
            </w:r>
          </w:p>
        </w:tc>
      </w:tr>
      <w:tr w:rsidR="00DE35E9" w:rsidRPr="001A6B18" w14:paraId="3B6033B8" w14:textId="77777777" w:rsidTr="00CF2FEE">
        <w:tc>
          <w:tcPr>
            <w:tcW w:w="5841" w:type="dxa"/>
            <w:tcBorders>
              <w:top w:val="single" w:sz="4" w:space="0" w:color="auto"/>
              <w:left w:val="single" w:sz="4" w:space="0" w:color="auto"/>
              <w:bottom w:val="single" w:sz="4" w:space="0" w:color="auto"/>
              <w:right w:val="single" w:sz="4" w:space="0" w:color="auto"/>
            </w:tcBorders>
            <w:hideMark/>
          </w:tcPr>
          <w:p w14:paraId="5424607F" w14:textId="1D53B795" w:rsidR="00DE35E9" w:rsidRPr="001A6B18" w:rsidRDefault="002F5A10">
            <w:pPr>
              <w:jc w:val="both"/>
              <w:rPr>
                <w:bCs/>
                <w:sz w:val="20"/>
                <w:szCs w:val="20"/>
              </w:rPr>
            </w:pPr>
            <w:r w:rsidRPr="001A6B18">
              <w:rPr>
                <w:bCs/>
              </w:rPr>
              <w:t xml:space="preserve">Višina popusta na </w:t>
            </w:r>
            <w:r w:rsidR="005B54CD" w:rsidRPr="001A6B18">
              <w:rPr>
                <w:bCs/>
              </w:rPr>
              <w:t xml:space="preserve">ceno originalnih nadomestnih delov in potrošnega materiala </w:t>
            </w:r>
            <w:r w:rsidRPr="001A6B18">
              <w:rPr>
                <w:bCs/>
              </w:rPr>
              <w:t>(v %)</w:t>
            </w:r>
          </w:p>
        </w:tc>
        <w:tc>
          <w:tcPr>
            <w:tcW w:w="3261" w:type="dxa"/>
            <w:tcBorders>
              <w:top w:val="single" w:sz="4" w:space="0" w:color="auto"/>
              <w:left w:val="single" w:sz="4" w:space="0" w:color="auto"/>
              <w:bottom w:val="single" w:sz="4" w:space="0" w:color="auto"/>
              <w:right w:val="single" w:sz="4" w:space="0" w:color="auto"/>
            </w:tcBorders>
            <w:vAlign w:val="center"/>
          </w:tcPr>
          <w:p w14:paraId="1296B9BD" w14:textId="2430A20C" w:rsidR="00DE35E9" w:rsidRPr="001A6B18" w:rsidRDefault="002F5A10">
            <w:pPr>
              <w:jc w:val="center"/>
              <w:rPr>
                <w:bCs/>
                <w:sz w:val="24"/>
                <w:szCs w:val="24"/>
              </w:rPr>
            </w:pPr>
            <w:r w:rsidRPr="001A6B18">
              <w:rPr>
                <w:bCs/>
                <w:sz w:val="24"/>
                <w:szCs w:val="24"/>
              </w:rPr>
              <w:t>_____ %</w:t>
            </w:r>
          </w:p>
        </w:tc>
      </w:tr>
      <w:tr w:rsidR="00DE35E9" w:rsidRPr="001A6B18" w14:paraId="4897B75C" w14:textId="77777777" w:rsidTr="00CF2FEE">
        <w:tc>
          <w:tcPr>
            <w:tcW w:w="5841" w:type="dxa"/>
            <w:tcBorders>
              <w:top w:val="single" w:sz="4" w:space="0" w:color="auto"/>
              <w:left w:val="single" w:sz="4" w:space="0" w:color="auto"/>
              <w:bottom w:val="single" w:sz="4" w:space="0" w:color="auto"/>
              <w:right w:val="single" w:sz="4" w:space="0" w:color="auto"/>
            </w:tcBorders>
            <w:hideMark/>
          </w:tcPr>
          <w:p w14:paraId="74ACEC30" w14:textId="4FE9066E" w:rsidR="00DE35E9" w:rsidRPr="001A6B18" w:rsidRDefault="005B54CD">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28EDDF2E" w14:textId="3AD2DF2C" w:rsidR="00DE35E9" w:rsidRPr="001A6B18" w:rsidRDefault="002F5A10">
            <w:pPr>
              <w:jc w:val="center"/>
              <w:rPr>
                <w:bCs/>
                <w:sz w:val="24"/>
                <w:szCs w:val="24"/>
              </w:rPr>
            </w:pPr>
            <w:r w:rsidRPr="001A6B18">
              <w:rPr>
                <w:bCs/>
                <w:sz w:val="24"/>
                <w:szCs w:val="24"/>
              </w:rPr>
              <w:t>_____ %</w:t>
            </w:r>
          </w:p>
        </w:tc>
      </w:tr>
      <w:tr w:rsidR="002F5A10" w:rsidRPr="001A6B18" w14:paraId="249767D6" w14:textId="77777777" w:rsidTr="00CF2FEE">
        <w:tc>
          <w:tcPr>
            <w:tcW w:w="5841" w:type="dxa"/>
            <w:tcBorders>
              <w:top w:val="single" w:sz="4" w:space="0" w:color="auto"/>
              <w:left w:val="single" w:sz="4" w:space="0" w:color="auto"/>
              <w:bottom w:val="single" w:sz="4" w:space="0" w:color="auto"/>
              <w:right w:val="single" w:sz="4" w:space="0" w:color="auto"/>
            </w:tcBorders>
          </w:tcPr>
          <w:p w14:paraId="140D7195" w14:textId="004AC2E1" w:rsidR="002F5A10" w:rsidRPr="001A6B18" w:rsidRDefault="005436BB">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62CB1953" w14:textId="15BBAA53" w:rsidR="002F5A10" w:rsidRPr="001A6B18" w:rsidRDefault="005436BB">
            <w:pPr>
              <w:jc w:val="center"/>
              <w:rPr>
                <w:bCs/>
                <w:sz w:val="24"/>
                <w:szCs w:val="24"/>
              </w:rPr>
            </w:pPr>
            <w:r w:rsidRPr="001A6B18">
              <w:rPr>
                <w:bCs/>
                <w:sz w:val="24"/>
                <w:szCs w:val="24"/>
              </w:rPr>
              <w:t>_____ km</w:t>
            </w:r>
          </w:p>
        </w:tc>
      </w:tr>
    </w:tbl>
    <w:p w14:paraId="65401AAA" w14:textId="674BE73D" w:rsidR="005B54CD" w:rsidRDefault="005B54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72AB5C73" w14:textId="77777777" w:rsidTr="005B54CD">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F62217B" w14:textId="49E159D5" w:rsidR="00DE35E9" w:rsidRPr="009D3095" w:rsidRDefault="005B54CD" w:rsidP="005B54CD">
            <w:pPr>
              <w:rPr>
                <w:sz w:val="24"/>
                <w:szCs w:val="24"/>
              </w:rPr>
            </w:pPr>
            <w:r>
              <w:rPr>
                <w:b/>
              </w:rPr>
              <w:t xml:space="preserve">Sklop št. 2: </w:t>
            </w:r>
            <w:r w:rsidR="00DE35E9" w:rsidRPr="009D3095">
              <w:rPr>
                <w:b/>
              </w:rPr>
              <w:t>Vzdrževanje težjih tovornih vozil znamke Renault in dobava rezervnih delov</w:t>
            </w:r>
          </w:p>
        </w:tc>
      </w:tr>
      <w:tr w:rsidR="005B54CD" w:rsidRPr="001A6B18" w14:paraId="56C96F06" w14:textId="77777777" w:rsidTr="00CF2FEE">
        <w:tc>
          <w:tcPr>
            <w:tcW w:w="5841" w:type="dxa"/>
            <w:tcBorders>
              <w:top w:val="single" w:sz="4" w:space="0" w:color="auto"/>
              <w:left w:val="single" w:sz="4" w:space="0" w:color="auto"/>
              <w:bottom w:val="single" w:sz="4" w:space="0" w:color="auto"/>
              <w:right w:val="single" w:sz="4" w:space="0" w:color="auto"/>
            </w:tcBorders>
            <w:hideMark/>
          </w:tcPr>
          <w:p w14:paraId="33068FDB" w14:textId="06693354" w:rsidR="005B54CD" w:rsidRPr="001A6B18" w:rsidRDefault="005B54CD" w:rsidP="005B54CD">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1DC98393" w14:textId="0CE2C023" w:rsidR="005B54CD" w:rsidRPr="001A6B18" w:rsidRDefault="005B54CD" w:rsidP="005B54CD">
            <w:pPr>
              <w:jc w:val="center"/>
              <w:rPr>
                <w:bCs/>
                <w:sz w:val="24"/>
                <w:szCs w:val="24"/>
              </w:rPr>
            </w:pPr>
            <w:r w:rsidRPr="001A6B18">
              <w:rPr>
                <w:bCs/>
                <w:sz w:val="24"/>
                <w:szCs w:val="24"/>
              </w:rPr>
              <w:t>_____ EUR/uro</w:t>
            </w:r>
          </w:p>
        </w:tc>
      </w:tr>
      <w:tr w:rsidR="005B54CD" w:rsidRPr="001A6B18" w14:paraId="5B7C7BDF" w14:textId="77777777" w:rsidTr="00CF2FEE">
        <w:tc>
          <w:tcPr>
            <w:tcW w:w="5841" w:type="dxa"/>
            <w:tcBorders>
              <w:top w:val="single" w:sz="4" w:space="0" w:color="auto"/>
              <w:left w:val="single" w:sz="4" w:space="0" w:color="auto"/>
              <w:bottom w:val="single" w:sz="4" w:space="0" w:color="auto"/>
              <w:right w:val="single" w:sz="4" w:space="0" w:color="auto"/>
            </w:tcBorders>
            <w:hideMark/>
          </w:tcPr>
          <w:p w14:paraId="08B5241B" w14:textId="5FD518E7" w:rsidR="005B54CD" w:rsidRPr="001A6B18" w:rsidRDefault="005B54CD" w:rsidP="005B54CD">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2836DB01" w14:textId="0D2942F1" w:rsidR="005B54CD" w:rsidRPr="001A6B18" w:rsidRDefault="005B54CD" w:rsidP="005B54CD">
            <w:pPr>
              <w:jc w:val="center"/>
              <w:rPr>
                <w:bCs/>
                <w:sz w:val="24"/>
                <w:szCs w:val="24"/>
              </w:rPr>
            </w:pPr>
            <w:r w:rsidRPr="001A6B18">
              <w:rPr>
                <w:bCs/>
                <w:sz w:val="24"/>
                <w:szCs w:val="24"/>
              </w:rPr>
              <w:t>_____ %</w:t>
            </w:r>
          </w:p>
        </w:tc>
      </w:tr>
      <w:tr w:rsidR="005B54CD" w:rsidRPr="001A6B18" w14:paraId="146FD34E" w14:textId="77777777" w:rsidTr="00CF2FEE">
        <w:tc>
          <w:tcPr>
            <w:tcW w:w="5841" w:type="dxa"/>
            <w:tcBorders>
              <w:top w:val="single" w:sz="4" w:space="0" w:color="auto"/>
              <w:left w:val="single" w:sz="4" w:space="0" w:color="auto"/>
              <w:bottom w:val="single" w:sz="4" w:space="0" w:color="auto"/>
              <w:right w:val="single" w:sz="4" w:space="0" w:color="auto"/>
            </w:tcBorders>
            <w:hideMark/>
          </w:tcPr>
          <w:p w14:paraId="51A8F0EE" w14:textId="45952A34" w:rsidR="005B54CD" w:rsidRPr="001A6B18" w:rsidRDefault="005B54CD" w:rsidP="005B54CD">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592FA8E9" w14:textId="0680EE4E" w:rsidR="005B54CD" w:rsidRPr="001A6B18" w:rsidRDefault="005B54CD" w:rsidP="005B54CD">
            <w:pPr>
              <w:jc w:val="center"/>
              <w:rPr>
                <w:bCs/>
                <w:sz w:val="24"/>
                <w:szCs w:val="24"/>
              </w:rPr>
            </w:pPr>
            <w:r w:rsidRPr="001A6B18">
              <w:rPr>
                <w:bCs/>
                <w:sz w:val="24"/>
                <w:szCs w:val="24"/>
              </w:rPr>
              <w:t>_____ %</w:t>
            </w:r>
          </w:p>
        </w:tc>
      </w:tr>
      <w:tr w:rsidR="005B54CD" w:rsidRPr="001A6B18" w14:paraId="4EDA8C62" w14:textId="77777777" w:rsidTr="005B54CD">
        <w:tc>
          <w:tcPr>
            <w:tcW w:w="5841" w:type="dxa"/>
            <w:tcBorders>
              <w:top w:val="single" w:sz="4" w:space="0" w:color="auto"/>
              <w:left w:val="single" w:sz="4" w:space="0" w:color="auto"/>
              <w:bottom w:val="single" w:sz="4" w:space="0" w:color="auto"/>
              <w:right w:val="single" w:sz="4" w:space="0" w:color="auto"/>
            </w:tcBorders>
            <w:hideMark/>
          </w:tcPr>
          <w:p w14:paraId="1B3F10E3" w14:textId="77777777" w:rsidR="005B54CD" w:rsidRPr="001A6B18" w:rsidRDefault="005B54CD"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5D778FF5" w14:textId="77777777" w:rsidR="005B54CD" w:rsidRPr="001A6B18" w:rsidRDefault="005B54CD" w:rsidP="006C1460">
            <w:pPr>
              <w:jc w:val="center"/>
              <w:rPr>
                <w:bCs/>
                <w:sz w:val="24"/>
                <w:szCs w:val="24"/>
              </w:rPr>
            </w:pPr>
            <w:r w:rsidRPr="001A6B18">
              <w:rPr>
                <w:bCs/>
                <w:sz w:val="24"/>
                <w:szCs w:val="24"/>
              </w:rPr>
              <w:t>_____ km</w:t>
            </w:r>
          </w:p>
        </w:tc>
      </w:tr>
    </w:tbl>
    <w:p w14:paraId="49FA032E" w14:textId="77777777" w:rsidR="005B54CD" w:rsidRDefault="005B54CD">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1B1F4A49" w14:textId="77777777" w:rsidTr="005B54CD">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10A16F4" w14:textId="050EF5BE" w:rsidR="00DE35E9" w:rsidRPr="009D3095" w:rsidRDefault="005B54CD">
            <w:pPr>
              <w:jc w:val="center"/>
              <w:rPr>
                <w:sz w:val="24"/>
                <w:szCs w:val="24"/>
              </w:rPr>
            </w:pPr>
            <w:r>
              <w:rPr>
                <w:b/>
              </w:rPr>
              <w:lastRenderedPageBreak/>
              <w:t xml:space="preserve">Sklop št. 3: </w:t>
            </w:r>
            <w:r w:rsidR="00DE35E9" w:rsidRPr="009D3095">
              <w:rPr>
                <w:b/>
              </w:rPr>
              <w:t>Vzdrževanje težjih tovornih vozil znamke M.A.N in Mercedes in dobava rezervnih</w:t>
            </w:r>
            <w:r>
              <w:rPr>
                <w:b/>
              </w:rPr>
              <w:t xml:space="preserve"> </w:t>
            </w:r>
            <w:r w:rsidR="00DE35E9" w:rsidRPr="009D3095">
              <w:rPr>
                <w:b/>
              </w:rPr>
              <w:t>delov</w:t>
            </w:r>
          </w:p>
        </w:tc>
      </w:tr>
      <w:tr w:rsidR="005B54CD" w:rsidRPr="001A6B18" w14:paraId="17A91C4A" w14:textId="77777777" w:rsidTr="00CF2FEE">
        <w:tc>
          <w:tcPr>
            <w:tcW w:w="5841" w:type="dxa"/>
            <w:tcBorders>
              <w:top w:val="single" w:sz="4" w:space="0" w:color="auto"/>
              <w:left w:val="single" w:sz="4" w:space="0" w:color="auto"/>
              <w:bottom w:val="single" w:sz="4" w:space="0" w:color="auto"/>
              <w:right w:val="single" w:sz="4" w:space="0" w:color="auto"/>
            </w:tcBorders>
            <w:hideMark/>
          </w:tcPr>
          <w:p w14:paraId="1A719C7A" w14:textId="5DE4F3D7" w:rsidR="005B54CD" w:rsidRPr="001A6B18" w:rsidRDefault="005B54CD" w:rsidP="005B54CD">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138CB284" w14:textId="336B7498" w:rsidR="005B54CD" w:rsidRPr="001A6B18" w:rsidRDefault="005B54CD" w:rsidP="005B54CD">
            <w:pPr>
              <w:jc w:val="center"/>
              <w:rPr>
                <w:bCs/>
                <w:sz w:val="24"/>
                <w:szCs w:val="24"/>
              </w:rPr>
            </w:pPr>
            <w:r w:rsidRPr="001A6B18">
              <w:rPr>
                <w:bCs/>
                <w:sz w:val="24"/>
                <w:szCs w:val="24"/>
              </w:rPr>
              <w:t>_____ EUR/uro</w:t>
            </w:r>
          </w:p>
        </w:tc>
      </w:tr>
      <w:tr w:rsidR="005B54CD" w:rsidRPr="001A6B18" w14:paraId="6104AE02" w14:textId="77777777" w:rsidTr="00CF2FEE">
        <w:tc>
          <w:tcPr>
            <w:tcW w:w="5841" w:type="dxa"/>
            <w:tcBorders>
              <w:top w:val="single" w:sz="4" w:space="0" w:color="auto"/>
              <w:left w:val="single" w:sz="4" w:space="0" w:color="auto"/>
              <w:bottom w:val="single" w:sz="4" w:space="0" w:color="auto"/>
              <w:right w:val="single" w:sz="4" w:space="0" w:color="auto"/>
            </w:tcBorders>
            <w:hideMark/>
          </w:tcPr>
          <w:p w14:paraId="4DAF0E69" w14:textId="7FD4AE88" w:rsidR="005B54CD" w:rsidRPr="001A6B18" w:rsidRDefault="005B54CD" w:rsidP="005B54CD">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4FC8AF94" w14:textId="1D38A326" w:rsidR="005B54CD" w:rsidRPr="001A6B18" w:rsidRDefault="005B54CD" w:rsidP="005B54CD">
            <w:pPr>
              <w:jc w:val="center"/>
              <w:rPr>
                <w:bCs/>
                <w:sz w:val="24"/>
                <w:szCs w:val="24"/>
              </w:rPr>
            </w:pPr>
            <w:r w:rsidRPr="001A6B18">
              <w:rPr>
                <w:bCs/>
                <w:sz w:val="24"/>
                <w:szCs w:val="24"/>
              </w:rPr>
              <w:t>_____ %</w:t>
            </w:r>
          </w:p>
        </w:tc>
      </w:tr>
      <w:tr w:rsidR="005B54CD" w:rsidRPr="001A6B18" w14:paraId="5C037D25" w14:textId="77777777" w:rsidTr="00CF2FEE">
        <w:tc>
          <w:tcPr>
            <w:tcW w:w="5841" w:type="dxa"/>
            <w:tcBorders>
              <w:top w:val="single" w:sz="4" w:space="0" w:color="auto"/>
              <w:left w:val="single" w:sz="4" w:space="0" w:color="auto"/>
              <w:bottom w:val="single" w:sz="4" w:space="0" w:color="auto"/>
              <w:right w:val="single" w:sz="4" w:space="0" w:color="auto"/>
            </w:tcBorders>
            <w:hideMark/>
          </w:tcPr>
          <w:p w14:paraId="0B947C7D" w14:textId="0EF45565" w:rsidR="005B54CD" w:rsidRPr="001A6B18" w:rsidRDefault="005B54CD" w:rsidP="005B54CD">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5A788141" w14:textId="4E7CBAC3" w:rsidR="005B54CD" w:rsidRPr="001A6B18" w:rsidRDefault="005B54CD" w:rsidP="005B54CD">
            <w:pPr>
              <w:jc w:val="center"/>
              <w:rPr>
                <w:bCs/>
                <w:sz w:val="24"/>
                <w:szCs w:val="24"/>
              </w:rPr>
            </w:pPr>
            <w:r w:rsidRPr="001A6B18">
              <w:rPr>
                <w:bCs/>
                <w:sz w:val="24"/>
                <w:szCs w:val="24"/>
              </w:rPr>
              <w:t>_____ %</w:t>
            </w:r>
          </w:p>
        </w:tc>
      </w:tr>
      <w:tr w:rsidR="005B54CD" w:rsidRPr="001A6B18" w14:paraId="4DE7F12D" w14:textId="77777777" w:rsidTr="006C1460">
        <w:tc>
          <w:tcPr>
            <w:tcW w:w="5841" w:type="dxa"/>
            <w:tcBorders>
              <w:top w:val="single" w:sz="4" w:space="0" w:color="auto"/>
              <w:left w:val="single" w:sz="4" w:space="0" w:color="auto"/>
              <w:bottom w:val="single" w:sz="4" w:space="0" w:color="auto"/>
              <w:right w:val="single" w:sz="4" w:space="0" w:color="auto"/>
            </w:tcBorders>
          </w:tcPr>
          <w:p w14:paraId="084892F4" w14:textId="3643F763" w:rsidR="005B54CD" w:rsidRPr="001A6B18" w:rsidRDefault="005B54CD" w:rsidP="005B54CD">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633A47F8" w14:textId="22E08784" w:rsidR="005B54CD" w:rsidRPr="001A6B18" w:rsidRDefault="005B54CD" w:rsidP="005B54CD">
            <w:pPr>
              <w:jc w:val="center"/>
              <w:rPr>
                <w:bCs/>
                <w:sz w:val="24"/>
                <w:szCs w:val="24"/>
              </w:rPr>
            </w:pPr>
            <w:r w:rsidRPr="001A6B18">
              <w:rPr>
                <w:bCs/>
                <w:sz w:val="24"/>
                <w:szCs w:val="24"/>
              </w:rPr>
              <w:t>_____ km</w:t>
            </w:r>
          </w:p>
        </w:tc>
      </w:tr>
    </w:tbl>
    <w:p w14:paraId="5F099320" w14:textId="0D5E2C3D" w:rsidR="005B54CD" w:rsidRDefault="005B54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3FF89B45" w14:textId="77777777" w:rsidTr="005B54CD">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CE4C8D0" w14:textId="34726F1F" w:rsidR="00DE35E9" w:rsidRPr="009D3095" w:rsidRDefault="005B54CD" w:rsidP="005B54CD">
            <w:pPr>
              <w:rPr>
                <w:sz w:val="24"/>
                <w:szCs w:val="24"/>
              </w:rPr>
            </w:pPr>
            <w:r>
              <w:rPr>
                <w:b/>
              </w:rPr>
              <w:t xml:space="preserve">Sklop št. 4: </w:t>
            </w:r>
            <w:r w:rsidR="00DE35E9" w:rsidRPr="009D3095">
              <w:rPr>
                <w:b/>
              </w:rPr>
              <w:t>Vzdrževanje vozil znamke Ford in dobava rezervnih delov</w:t>
            </w:r>
          </w:p>
        </w:tc>
      </w:tr>
      <w:tr w:rsidR="005B54CD" w:rsidRPr="001A6B18" w14:paraId="3EE6B247"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93CE95D" w14:textId="77777777" w:rsidR="005B54CD" w:rsidRPr="001A6B18" w:rsidRDefault="005B54CD"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40D1779E" w14:textId="77777777" w:rsidR="005B54CD" w:rsidRPr="001A6B18" w:rsidRDefault="005B54CD" w:rsidP="006C1460">
            <w:pPr>
              <w:jc w:val="center"/>
              <w:rPr>
                <w:bCs/>
                <w:sz w:val="24"/>
                <w:szCs w:val="24"/>
              </w:rPr>
            </w:pPr>
            <w:r w:rsidRPr="001A6B18">
              <w:rPr>
                <w:bCs/>
                <w:sz w:val="24"/>
                <w:szCs w:val="24"/>
              </w:rPr>
              <w:t>_____ EUR/uro</w:t>
            </w:r>
          </w:p>
        </w:tc>
      </w:tr>
      <w:tr w:rsidR="005B54CD" w:rsidRPr="001A6B18" w14:paraId="0E36F39B"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33522B61" w14:textId="77777777" w:rsidR="005B54CD" w:rsidRPr="001A6B18" w:rsidRDefault="005B54CD"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7256FD0E" w14:textId="77777777" w:rsidR="005B54CD" w:rsidRPr="001A6B18" w:rsidRDefault="005B54CD" w:rsidP="006C1460">
            <w:pPr>
              <w:jc w:val="center"/>
              <w:rPr>
                <w:bCs/>
                <w:sz w:val="24"/>
                <w:szCs w:val="24"/>
              </w:rPr>
            </w:pPr>
            <w:r w:rsidRPr="001A6B18">
              <w:rPr>
                <w:bCs/>
                <w:sz w:val="24"/>
                <w:szCs w:val="24"/>
              </w:rPr>
              <w:t>_____ %</w:t>
            </w:r>
          </w:p>
        </w:tc>
      </w:tr>
      <w:tr w:rsidR="005B54CD" w:rsidRPr="001A6B18" w14:paraId="59E11958"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6D2C3BFA" w14:textId="77777777" w:rsidR="005B54CD" w:rsidRPr="001A6B18" w:rsidRDefault="005B54CD"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5505C846" w14:textId="77777777" w:rsidR="005B54CD" w:rsidRPr="001A6B18" w:rsidRDefault="005B54CD" w:rsidP="006C1460">
            <w:pPr>
              <w:jc w:val="center"/>
              <w:rPr>
                <w:bCs/>
                <w:sz w:val="24"/>
                <w:szCs w:val="24"/>
              </w:rPr>
            </w:pPr>
            <w:r w:rsidRPr="001A6B18">
              <w:rPr>
                <w:bCs/>
                <w:sz w:val="24"/>
                <w:szCs w:val="24"/>
              </w:rPr>
              <w:t>_____ %</w:t>
            </w:r>
          </w:p>
        </w:tc>
      </w:tr>
      <w:tr w:rsidR="005B54CD" w:rsidRPr="001A6B18" w14:paraId="7C9C2682" w14:textId="77777777" w:rsidTr="006C1460">
        <w:tc>
          <w:tcPr>
            <w:tcW w:w="5841" w:type="dxa"/>
            <w:tcBorders>
              <w:top w:val="single" w:sz="4" w:space="0" w:color="auto"/>
              <w:left w:val="single" w:sz="4" w:space="0" w:color="auto"/>
              <w:bottom w:val="single" w:sz="4" w:space="0" w:color="auto"/>
              <w:right w:val="single" w:sz="4" w:space="0" w:color="auto"/>
            </w:tcBorders>
          </w:tcPr>
          <w:p w14:paraId="2B961EBC" w14:textId="77777777" w:rsidR="005B54CD" w:rsidRPr="001A6B18" w:rsidRDefault="005B54CD"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3925DD00" w14:textId="77777777" w:rsidR="005B54CD" w:rsidRPr="001A6B18" w:rsidRDefault="005B54CD" w:rsidP="006C1460">
            <w:pPr>
              <w:jc w:val="center"/>
              <w:rPr>
                <w:bCs/>
                <w:sz w:val="24"/>
                <w:szCs w:val="24"/>
              </w:rPr>
            </w:pPr>
            <w:r w:rsidRPr="001A6B18">
              <w:rPr>
                <w:bCs/>
                <w:sz w:val="24"/>
                <w:szCs w:val="24"/>
              </w:rPr>
              <w:t>_____ km</w:t>
            </w:r>
          </w:p>
        </w:tc>
      </w:tr>
    </w:tbl>
    <w:p w14:paraId="2C0EE2DC" w14:textId="7E53D2F5" w:rsidR="005B54CD" w:rsidRDefault="005B54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7925F1E8" w14:textId="77777777" w:rsidTr="005B54CD">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63F6581" w14:textId="1A17EE52" w:rsidR="00DE35E9" w:rsidRPr="009D3095" w:rsidRDefault="005B54CD" w:rsidP="005B54CD">
            <w:pPr>
              <w:rPr>
                <w:sz w:val="24"/>
                <w:szCs w:val="24"/>
              </w:rPr>
            </w:pPr>
            <w:r>
              <w:rPr>
                <w:b/>
              </w:rPr>
              <w:t xml:space="preserve">Sklop št. 5: </w:t>
            </w:r>
            <w:r w:rsidR="00DE35E9" w:rsidRPr="009D3095">
              <w:rPr>
                <w:b/>
              </w:rPr>
              <w:t xml:space="preserve">Vzdrževanje vozil znamke Renault in </w:t>
            </w:r>
            <w:proofErr w:type="spellStart"/>
            <w:r w:rsidR="00DE35E9" w:rsidRPr="009D3095">
              <w:rPr>
                <w:b/>
              </w:rPr>
              <w:t>Dacia</w:t>
            </w:r>
            <w:proofErr w:type="spellEnd"/>
            <w:r w:rsidR="00DE35E9" w:rsidRPr="009D3095">
              <w:rPr>
                <w:b/>
              </w:rPr>
              <w:t xml:space="preserve"> ter dobava rezervnih delov</w:t>
            </w:r>
          </w:p>
        </w:tc>
      </w:tr>
      <w:tr w:rsidR="005B54CD" w:rsidRPr="001A6B18" w14:paraId="6487E1CD"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231E809B" w14:textId="77777777" w:rsidR="005B54CD" w:rsidRPr="001A6B18" w:rsidRDefault="005B54CD"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6438725A" w14:textId="77777777" w:rsidR="005B54CD" w:rsidRPr="001A6B18" w:rsidRDefault="005B54CD" w:rsidP="006C1460">
            <w:pPr>
              <w:jc w:val="center"/>
              <w:rPr>
                <w:bCs/>
                <w:sz w:val="24"/>
                <w:szCs w:val="24"/>
              </w:rPr>
            </w:pPr>
            <w:r w:rsidRPr="001A6B18">
              <w:rPr>
                <w:bCs/>
                <w:sz w:val="24"/>
                <w:szCs w:val="24"/>
              </w:rPr>
              <w:t>_____ EUR/uro</w:t>
            </w:r>
          </w:p>
        </w:tc>
      </w:tr>
      <w:tr w:rsidR="005B54CD" w:rsidRPr="001A6B18" w14:paraId="3085204E"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BEE6005" w14:textId="77777777" w:rsidR="005B54CD" w:rsidRPr="001A6B18" w:rsidRDefault="005B54CD"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12E684E6" w14:textId="77777777" w:rsidR="005B54CD" w:rsidRPr="001A6B18" w:rsidRDefault="005B54CD" w:rsidP="006C1460">
            <w:pPr>
              <w:jc w:val="center"/>
              <w:rPr>
                <w:bCs/>
                <w:sz w:val="24"/>
                <w:szCs w:val="24"/>
              </w:rPr>
            </w:pPr>
            <w:r w:rsidRPr="001A6B18">
              <w:rPr>
                <w:bCs/>
                <w:sz w:val="24"/>
                <w:szCs w:val="24"/>
              </w:rPr>
              <w:t>_____ %</w:t>
            </w:r>
          </w:p>
        </w:tc>
      </w:tr>
      <w:tr w:rsidR="005B54CD" w:rsidRPr="001A6B18" w14:paraId="74AE6A5A"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7E352560" w14:textId="77777777" w:rsidR="005B54CD" w:rsidRPr="001A6B18" w:rsidRDefault="005B54CD"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57E7DA4C" w14:textId="77777777" w:rsidR="005B54CD" w:rsidRPr="001A6B18" w:rsidRDefault="005B54CD" w:rsidP="006C1460">
            <w:pPr>
              <w:jc w:val="center"/>
              <w:rPr>
                <w:bCs/>
                <w:sz w:val="24"/>
                <w:szCs w:val="24"/>
              </w:rPr>
            </w:pPr>
            <w:r w:rsidRPr="001A6B18">
              <w:rPr>
                <w:bCs/>
                <w:sz w:val="24"/>
                <w:szCs w:val="24"/>
              </w:rPr>
              <w:t>_____ %</w:t>
            </w:r>
          </w:p>
        </w:tc>
      </w:tr>
      <w:tr w:rsidR="005B54CD" w:rsidRPr="001A6B18" w14:paraId="4430B2CD" w14:textId="77777777" w:rsidTr="006C1460">
        <w:tc>
          <w:tcPr>
            <w:tcW w:w="5841" w:type="dxa"/>
            <w:tcBorders>
              <w:top w:val="single" w:sz="4" w:space="0" w:color="auto"/>
              <w:left w:val="single" w:sz="4" w:space="0" w:color="auto"/>
              <w:bottom w:val="single" w:sz="4" w:space="0" w:color="auto"/>
              <w:right w:val="single" w:sz="4" w:space="0" w:color="auto"/>
            </w:tcBorders>
          </w:tcPr>
          <w:p w14:paraId="6232E93E" w14:textId="77777777" w:rsidR="005B54CD" w:rsidRPr="001A6B18" w:rsidRDefault="005B54CD"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562AD4C0" w14:textId="77777777" w:rsidR="005B54CD" w:rsidRPr="001A6B18" w:rsidRDefault="005B54CD" w:rsidP="006C1460">
            <w:pPr>
              <w:jc w:val="center"/>
              <w:rPr>
                <w:bCs/>
                <w:sz w:val="24"/>
                <w:szCs w:val="24"/>
              </w:rPr>
            </w:pPr>
            <w:r w:rsidRPr="001A6B18">
              <w:rPr>
                <w:bCs/>
                <w:sz w:val="24"/>
                <w:szCs w:val="24"/>
              </w:rPr>
              <w:t>_____ km</w:t>
            </w:r>
          </w:p>
        </w:tc>
      </w:tr>
    </w:tbl>
    <w:p w14:paraId="1DAC5A0E" w14:textId="77777777" w:rsidR="005B54CD" w:rsidRDefault="005B54CD">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6931225E" w14:textId="77777777" w:rsidTr="005B54CD">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7D81F2E" w14:textId="07AD696B" w:rsidR="00DE35E9" w:rsidRPr="009D3095" w:rsidRDefault="005B54CD" w:rsidP="005B54CD">
            <w:pPr>
              <w:rPr>
                <w:sz w:val="24"/>
                <w:szCs w:val="24"/>
              </w:rPr>
            </w:pPr>
            <w:r>
              <w:rPr>
                <w:b/>
              </w:rPr>
              <w:lastRenderedPageBreak/>
              <w:t xml:space="preserve">Sklop št. 6: </w:t>
            </w:r>
            <w:r w:rsidR="00DE35E9" w:rsidRPr="009D3095">
              <w:rPr>
                <w:b/>
              </w:rPr>
              <w:t>Vzdrževanje vozil znamke Volkswagen in dobava rezervnih delov</w:t>
            </w:r>
          </w:p>
        </w:tc>
      </w:tr>
      <w:tr w:rsidR="005B54CD" w:rsidRPr="001A6B18" w14:paraId="40F9F433"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22B1EF6F" w14:textId="77777777" w:rsidR="005B54CD" w:rsidRPr="001A6B18" w:rsidRDefault="005B54CD"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1F3B4CB1" w14:textId="77777777" w:rsidR="005B54CD" w:rsidRPr="001A6B18" w:rsidRDefault="005B54CD" w:rsidP="006C1460">
            <w:pPr>
              <w:jc w:val="center"/>
              <w:rPr>
                <w:bCs/>
                <w:sz w:val="24"/>
                <w:szCs w:val="24"/>
              </w:rPr>
            </w:pPr>
            <w:r w:rsidRPr="001A6B18">
              <w:rPr>
                <w:bCs/>
                <w:sz w:val="24"/>
                <w:szCs w:val="24"/>
              </w:rPr>
              <w:t>_____ EUR/uro</w:t>
            </w:r>
          </w:p>
        </w:tc>
      </w:tr>
      <w:tr w:rsidR="005B54CD" w:rsidRPr="001A6B18" w14:paraId="0C1E12D0"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501A1075" w14:textId="77777777" w:rsidR="005B54CD" w:rsidRPr="001A6B18" w:rsidRDefault="005B54CD"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12F640BB" w14:textId="77777777" w:rsidR="005B54CD" w:rsidRPr="001A6B18" w:rsidRDefault="005B54CD" w:rsidP="006C1460">
            <w:pPr>
              <w:jc w:val="center"/>
              <w:rPr>
                <w:bCs/>
                <w:sz w:val="24"/>
                <w:szCs w:val="24"/>
              </w:rPr>
            </w:pPr>
            <w:r w:rsidRPr="001A6B18">
              <w:rPr>
                <w:bCs/>
                <w:sz w:val="24"/>
                <w:szCs w:val="24"/>
              </w:rPr>
              <w:t>_____ %</w:t>
            </w:r>
          </w:p>
        </w:tc>
      </w:tr>
      <w:tr w:rsidR="005B54CD" w:rsidRPr="001A6B18" w14:paraId="59365763"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78C476F9" w14:textId="77777777" w:rsidR="005B54CD" w:rsidRPr="001A6B18" w:rsidRDefault="005B54CD"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24151E41" w14:textId="77777777" w:rsidR="005B54CD" w:rsidRPr="001A6B18" w:rsidRDefault="005B54CD" w:rsidP="006C1460">
            <w:pPr>
              <w:jc w:val="center"/>
              <w:rPr>
                <w:bCs/>
                <w:sz w:val="24"/>
                <w:szCs w:val="24"/>
              </w:rPr>
            </w:pPr>
            <w:r w:rsidRPr="001A6B18">
              <w:rPr>
                <w:bCs/>
                <w:sz w:val="24"/>
                <w:szCs w:val="24"/>
              </w:rPr>
              <w:t>_____ %</w:t>
            </w:r>
          </w:p>
        </w:tc>
      </w:tr>
      <w:tr w:rsidR="005B54CD" w:rsidRPr="001A6B18" w14:paraId="716D27DC" w14:textId="77777777" w:rsidTr="006C1460">
        <w:tc>
          <w:tcPr>
            <w:tcW w:w="5841" w:type="dxa"/>
            <w:tcBorders>
              <w:top w:val="single" w:sz="4" w:space="0" w:color="auto"/>
              <w:left w:val="single" w:sz="4" w:space="0" w:color="auto"/>
              <w:bottom w:val="single" w:sz="4" w:space="0" w:color="auto"/>
              <w:right w:val="single" w:sz="4" w:space="0" w:color="auto"/>
            </w:tcBorders>
          </w:tcPr>
          <w:p w14:paraId="14C35E83" w14:textId="77777777" w:rsidR="005B54CD" w:rsidRPr="001A6B18" w:rsidRDefault="005B54CD"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260D907F" w14:textId="77777777" w:rsidR="005B54CD" w:rsidRPr="001A6B18" w:rsidRDefault="005B54CD" w:rsidP="006C1460">
            <w:pPr>
              <w:jc w:val="center"/>
              <w:rPr>
                <w:bCs/>
                <w:sz w:val="24"/>
                <w:szCs w:val="24"/>
              </w:rPr>
            </w:pPr>
            <w:r w:rsidRPr="001A6B18">
              <w:rPr>
                <w:bCs/>
                <w:sz w:val="24"/>
                <w:szCs w:val="24"/>
              </w:rPr>
              <w:t>_____ km</w:t>
            </w:r>
          </w:p>
        </w:tc>
      </w:tr>
    </w:tbl>
    <w:p w14:paraId="54D24759" w14:textId="14737F34" w:rsidR="005B54CD" w:rsidRDefault="005B54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30C7287F" w14:textId="77777777" w:rsidTr="00212400">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586D5DB" w14:textId="2C4E1187" w:rsidR="00DE35E9" w:rsidRPr="009D3095" w:rsidRDefault="00212400" w:rsidP="00212400">
            <w:pPr>
              <w:rPr>
                <w:sz w:val="24"/>
                <w:szCs w:val="24"/>
              </w:rPr>
            </w:pPr>
            <w:r>
              <w:rPr>
                <w:b/>
              </w:rPr>
              <w:t xml:space="preserve">Sklop št. 7: </w:t>
            </w:r>
            <w:r w:rsidR="00DE35E9" w:rsidRPr="009D3095">
              <w:rPr>
                <w:b/>
              </w:rPr>
              <w:t>Vzdrževanje vozil znamke Citroen in dobava rezervnih delov</w:t>
            </w:r>
          </w:p>
        </w:tc>
      </w:tr>
      <w:tr w:rsidR="00212400" w:rsidRPr="001A6B18" w14:paraId="220C2E60"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603BC8EF" w14:textId="77777777" w:rsidR="00212400" w:rsidRPr="001A6B18" w:rsidRDefault="00212400"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7098694A" w14:textId="77777777" w:rsidR="00212400" w:rsidRPr="001A6B18" w:rsidRDefault="00212400" w:rsidP="006C1460">
            <w:pPr>
              <w:jc w:val="center"/>
              <w:rPr>
                <w:bCs/>
                <w:sz w:val="24"/>
                <w:szCs w:val="24"/>
              </w:rPr>
            </w:pPr>
            <w:r w:rsidRPr="001A6B18">
              <w:rPr>
                <w:bCs/>
                <w:sz w:val="24"/>
                <w:szCs w:val="24"/>
              </w:rPr>
              <w:t>_____ EUR/uro</w:t>
            </w:r>
          </w:p>
        </w:tc>
      </w:tr>
      <w:tr w:rsidR="00212400" w:rsidRPr="001A6B18" w14:paraId="41F042EC"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85BE155" w14:textId="77777777" w:rsidR="00212400" w:rsidRPr="001A6B18" w:rsidRDefault="00212400"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07E04629"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336F6A21"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39444222" w14:textId="77777777" w:rsidR="00212400" w:rsidRPr="001A6B18" w:rsidRDefault="00212400"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0AA9E97F"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7B17906A" w14:textId="77777777" w:rsidTr="006C1460">
        <w:tc>
          <w:tcPr>
            <w:tcW w:w="5841" w:type="dxa"/>
            <w:tcBorders>
              <w:top w:val="single" w:sz="4" w:space="0" w:color="auto"/>
              <w:left w:val="single" w:sz="4" w:space="0" w:color="auto"/>
              <w:bottom w:val="single" w:sz="4" w:space="0" w:color="auto"/>
              <w:right w:val="single" w:sz="4" w:space="0" w:color="auto"/>
            </w:tcBorders>
          </w:tcPr>
          <w:p w14:paraId="54474848" w14:textId="77777777" w:rsidR="00212400" w:rsidRPr="001A6B18" w:rsidRDefault="00212400"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4DACD942" w14:textId="77777777" w:rsidR="00212400" w:rsidRPr="001A6B18" w:rsidRDefault="00212400" w:rsidP="006C1460">
            <w:pPr>
              <w:jc w:val="center"/>
              <w:rPr>
                <w:bCs/>
                <w:sz w:val="24"/>
                <w:szCs w:val="24"/>
              </w:rPr>
            </w:pPr>
            <w:r w:rsidRPr="001A6B18">
              <w:rPr>
                <w:bCs/>
                <w:sz w:val="24"/>
                <w:szCs w:val="24"/>
              </w:rPr>
              <w:t>_____ km</w:t>
            </w:r>
          </w:p>
        </w:tc>
      </w:tr>
    </w:tbl>
    <w:p w14:paraId="779668B4" w14:textId="49849FE6" w:rsidR="00212400" w:rsidRDefault="002124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2CE0AE12" w14:textId="77777777" w:rsidTr="00212400">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1D393FB" w14:textId="435D1896" w:rsidR="00DE35E9" w:rsidRPr="009D3095" w:rsidRDefault="00212400">
            <w:pPr>
              <w:jc w:val="center"/>
              <w:rPr>
                <w:sz w:val="24"/>
                <w:szCs w:val="24"/>
              </w:rPr>
            </w:pPr>
            <w:r>
              <w:rPr>
                <w:b/>
              </w:rPr>
              <w:t xml:space="preserve">Sklop št. 8: </w:t>
            </w:r>
            <w:r w:rsidR="00DE35E9" w:rsidRPr="009D3095">
              <w:rPr>
                <w:b/>
              </w:rPr>
              <w:t xml:space="preserve">Vzdrževanje avtodvigal znamke </w:t>
            </w:r>
            <w:proofErr w:type="spellStart"/>
            <w:r w:rsidR="00DE35E9" w:rsidRPr="009D3095">
              <w:rPr>
                <w:b/>
              </w:rPr>
              <w:t>Palfinger</w:t>
            </w:r>
            <w:proofErr w:type="spellEnd"/>
            <w:r w:rsidR="00DE35E9" w:rsidRPr="009D3095">
              <w:rPr>
                <w:b/>
              </w:rPr>
              <w:t xml:space="preserve"> ter drugih dvižnih košar in dobava rezervnih delov</w:t>
            </w:r>
          </w:p>
        </w:tc>
      </w:tr>
      <w:tr w:rsidR="00212400" w:rsidRPr="001A6B18" w14:paraId="5DD5CC3C"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29C7E45B" w14:textId="77777777" w:rsidR="00212400" w:rsidRPr="001A6B18" w:rsidRDefault="00212400"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749045E1" w14:textId="77777777" w:rsidR="00212400" w:rsidRPr="001A6B18" w:rsidRDefault="00212400" w:rsidP="006C1460">
            <w:pPr>
              <w:jc w:val="center"/>
              <w:rPr>
                <w:bCs/>
                <w:sz w:val="24"/>
                <w:szCs w:val="24"/>
              </w:rPr>
            </w:pPr>
            <w:r w:rsidRPr="001A6B18">
              <w:rPr>
                <w:bCs/>
                <w:sz w:val="24"/>
                <w:szCs w:val="24"/>
              </w:rPr>
              <w:t>_____ EUR/uro</w:t>
            </w:r>
          </w:p>
        </w:tc>
      </w:tr>
      <w:tr w:rsidR="00212400" w:rsidRPr="001A6B18" w14:paraId="1A5DA346"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6E09119B" w14:textId="77777777" w:rsidR="00212400" w:rsidRPr="001A6B18" w:rsidRDefault="00212400"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6CF55227"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5F02CBC7"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154D66B6" w14:textId="77777777" w:rsidR="00212400" w:rsidRPr="001A6B18" w:rsidRDefault="00212400"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556A0305"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6F9F5848" w14:textId="77777777" w:rsidTr="006C1460">
        <w:tc>
          <w:tcPr>
            <w:tcW w:w="5841" w:type="dxa"/>
            <w:tcBorders>
              <w:top w:val="single" w:sz="4" w:space="0" w:color="auto"/>
              <w:left w:val="single" w:sz="4" w:space="0" w:color="auto"/>
              <w:bottom w:val="single" w:sz="4" w:space="0" w:color="auto"/>
              <w:right w:val="single" w:sz="4" w:space="0" w:color="auto"/>
            </w:tcBorders>
          </w:tcPr>
          <w:p w14:paraId="09507FE4" w14:textId="77777777" w:rsidR="00212400" w:rsidRPr="001A6B18" w:rsidRDefault="00212400"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70470533" w14:textId="77777777" w:rsidR="00212400" w:rsidRPr="001A6B18" w:rsidRDefault="00212400" w:rsidP="006C1460">
            <w:pPr>
              <w:jc w:val="center"/>
              <w:rPr>
                <w:bCs/>
                <w:sz w:val="24"/>
                <w:szCs w:val="24"/>
              </w:rPr>
            </w:pPr>
            <w:r w:rsidRPr="001A6B18">
              <w:rPr>
                <w:bCs/>
                <w:sz w:val="24"/>
                <w:szCs w:val="24"/>
              </w:rPr>
              <w:t>_____ km</w:t>
            </w:r>
          </w:p>
        </w:tc>
      </w:tr>
    </w:tbl>
    <w:p w14:paraId="45745140" w14:textId="77777777" w:rsidR="00212400" w:rsidRDefault="00212400">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1963E9F3" w14:textId="77777777" w:rsidTr="00212400">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3A20343" w14:textId="2B2D8AEB" w:rsidR="00DE35E9" w:rsidRPr="009D3095" w:rsidRDefault="00212400" w:rsidP="00212400">
            <w:pPr>
              <w:rPr>
                <w:sz w:val="24"/>
                <w:szCs w:val="24"/>
              </w:rPr>
            </w:pPr>
            <w:r>
              <w:rPr>
                <w:b/>
              </w:rPr>
              <w:lastRenderedPageBreak/>
              <w:t xml:space="preserve">Sklop št. 9: </w:t>
            </w:r>
            <w:r w:rsidR="00DE35E9" w:rsidRPr="009D3095">
              <w:rPr>
                <w:b/>
              </w:rPr>
              <w:t>Vzdrževanje vozil DAF</w:t>
            </w:r>
          </w:p>
        </w:tc>
      </w:tr>
      <w:tr w:rsidR="00212400" w:rsidRPr="001A6B18" w14:paraId="0B29E176"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0D372CEB" w14:textId="77777777" w:rsidR="00212400" w:rsidRPr="001A6B18" w:rsidRDefault="00212400"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18C2FB28" w14:textId="77777777" w:rsidR="00212400" w:rsidRPr="001A6B18" w:rsidRDefault="00212400" w:rsidP="006C1460">
            <w:pPr>
              <w:jc w:val="center"/>
              <w:rPr>
                <w:bCs/>
                <w:sz w:val="24"/>
                <w:szCs w:val="24"/>
              </w:rPr>
            </w:pPr>
            <w:r w:rsidRPr="001A6B18">
              <w:rPr>
                <w:bCs/>
                <w:sz w:val="24"/>
                <w:szCs w:val="24"/>
              </w:rPr>
              <w:t>_____ EUR/uro</w:t>
            </w:r>
          </w:p>
        </w:tc>
      </w:tr>
      <w:tr w:rsidR="00212400" w:rsidRPr="001A6B18" w14:paraId="663811DB"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60BB1A9F" w14:textId="77777777" w:rsidR="00212400" w:rsidRPr="001A6B18" w:rsidRDefault="00212400"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04F92CCB"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2A42225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1011DB8C" w14:textId="77777777" w:rsidR="00212400" w:rsidRPr="001A6B18" w:rsidRDefault="00212400"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18204D4C"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34E72D81" w14:textId="77777777" w:rsidTr="006C1460">
        <w:tc>
          <w:tcPr>
            <w:tcW w:w="5841" w:type="dxa"/>
            <w:tcBorders>
              <w:top w:val="single" w:sz="4" w:space="0" w:color="auto"/>
              <w:left w:val="single" w:sz="4" w:space="0" w:color="auto"/>
              <w:bottom w:val="single" w:sz="4" w:space="0" w:color="auto"/>
              <w:right w:val="single" w:sz="4" w:space="0" w:color="auto"/>
            </w:tcBorders>
          </w:tcPr>
          <w:p w14:paraId="462D4E1C" w14:textId="77777777" w:rsidR="00212400" w:rsidRPr="001A6B18" w:rsidRDefault="00212400"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531A5978" w14:textId="77777777" w:rsidR="00212400" w:rsidRPr="001A6B18" w:rsidRDefault="00212400" w:rsidP="006C1460">
            <w:pPr>
              <w:jc w:val="center"/>
              <w:rPr>
                <w:bCs/>
                <w:sz w:val="24"/>
                <w:szCs w:val="24"/>
              </w:rPr>
            </w:pPr>
            <w:r w:rsidRPr="001A6B18">
              <w:rPr>
                <w:bCs/>
                <w:sz w:val="24"/>
                <w:szCs w:val="24"/>
              </w:rPr>
              <w:t>_____ km</w:t>
            </w:r>
          </w:p>
        </w:tc>
      </w:tr>
    </w:tbl>
    <w:p w14:paraId="57B1E9F1" w14:textId="77777777" w:rsidR="00212400" w:rsidRDefault="002124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6863BC6E" w14:textId="77777777" w:rsidTr="00212400">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7CCD712" w14:textId="0C6C8B56" w:rsidR="00DE35E9" w:rsidRPr="009D3095" w:rsidRDefault="00212400" w:rsidP="00212400">
            <w:pPr>
              <w:rPr>
                <w:sz w:val="24"/>
                <w:szCs w:val="24"/>
              </w:rPr>
            </w:pPr>
            <w:r>
              <w:rPr>
                <w:b/>
              </w:rPr>
              <w:t xml:space="preserve">Sklop št. 10: </w:t>
            </w:r>
            <w:r w:rsidR="00DE35E9" w:rsidRPr="009D3095">
              <w:rPr>
                <w:b/>
              </w:rPr>
              <w:t xml:space="preserve">Vzdrževanje gradbenih strojev znamke </w:t>
            </w:r>
            <w:proofErr w:type="spellStart"/>
            <w:r w:rsidR="00DE35E9" w:rsidRPr="009D3095">
              <w:rPr>
                <w:b/>
              </w:rPr>
              <w:t>Rubble</w:t>
            </w:r>
            <w:proofErr w:type="spellEnd"/>
            <w:r w:rsidR="00DE35E9" w:rsidRPr="009D3095">
              <w:rPr>
                <w:b/>
              </w:rPr>
              <w:t xml:space="preserve"> </w:t>
            </w:r>
            <w:proofErr w:type="spellStart"/>
            <w:r w:rsidR="00DE35E9" w:rsidRPr="009D3095">
              <w:rPr>
                <w:b/>
              </w:rPr>
              <w:t>Master</w:t>
            </w:r>
            <w:proofErr w:type="spellEnd"/>
            <w:r w:rsidR="00DE35E9" w:rsidRPr="009D3095">
              <w:rPr>
                <w:b/>
              </w:rPr>
              <w:t xml:space="preserve"> in dobava rezervnih delov</w:t>
            </w:r>
          </w:p>
        </w:tc>
      </w:tr>
      <w:tr w:rsidR="00212400" w:rsidRPr="001A6B18" w14:paraId="17B52E7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2E8A13FA" w14:textId="77777777" w:rsidR="00212400" w:rsidRPr="001A6B18" w:rsidRDefault="00212400"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022D1CC4" w14:textId="77777777" w:rsidR="00212400" w:rsidRPr="001A6B18" w:rsidRDefault="00212400" w:rsidP="006C1460">
            <w:pPr>
              <w:jc w:val="center"/>
              <w:rPr>
                <w:bCs/>
                <w:sz w:val="24"/>
                <w:szCs w:val="24"/>
              </w:rPr>
            </w:pPr>
            <w:r w:rsidRPr="001A6B18">
              <w:rPr>
                <w:bCs/>
                <w:sz w:val="24"/>
                <w:szCs w:val="24"/>
              </w:rPr>
              <w:t>_____ EUR/uro</w:t>
            </w:r>
          </w:p>
        </w:tc>
      </w:tr>
      <w:tr w:rsidR="00212400" w:rsidRPr="001A6B18" w14:paraId="7228317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1CC586D2" w14:textId="77777777" w:rsidR="00212400" w:rsidRPr="001A6B18" w:rsidRDefault="00212400"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60D1F81C"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113F6BE7"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0AFFC17D" w14:textId="77777777" w:rsidR="00212400" w:rsidRPr="001A6B18" w:rsidRDefault="00212400"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10AE7EB4"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2068C715" w14:textId="77777777" w:rsidTr="006C1460">
        <w:tc>
          <w:tcPr>
            <w:tcW w:w="5841" w:type="dxa"/>
            <w:tcBorders>
              <w:top w:val="single" w:sz="4" w:space="0" w:color="auto"/>
              <w:left w:val="single" w:sz="4" w:space="0" w:color="auto"/>
              <w:bottom w:val="single" w:sz="4" w:space="0" w:color="auto"/>
              <w:right w:val="single" w:sz="4" w:space="0" w:color="auto"/>
            </w:tcBorders>
          </w:tcPr>
          <w:p w14:paraId="491B2C59" w14:textId="77777777" w:rsidR="00212400" w:rsidRPr="001A6B18" w:rsidRDefault="00212400"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32812B59" w14:textId="77777777" w:rsidR="00212400" w:rsidRPr="001A6B18" w:rsidRDefault="00212400" w:rsidP="006C1460">
            <w:pPr>
              <w:jc w:val="center"/>
              <w:rPr>
                <w:bCs/>
                <w:sz w:val="24"/>
                <w:szCs w:val="24"/>
              </w:rPr>
            </w:pPr>
            <w:r w:rsidRPr="001A6B18">
              <w:rPr>
                <w:bCs/>
                <w:sz w:val="24"/>
                <w:szCs w:val="24"/>
              </w:rPr>
              <w:t>_____ km</w:t>
            </w:r>
          </w:p>
        </w:tc>
      </w:tr>
    </w:tbl>
    <w:p w14:paraId="1A437FD7" w14:textId="77777777" w:rsidR="00212400" w:rsidRDefault="002124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7FE4EC6D" w14:textId="77777777" w:rsidTr="00212400">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BF98EB8" w14:textId="701E6B4B" w:rsidR="00DE35E9" w:rsidRPr="009D3095" w:rsidRDefault="00212400" w:rsidP="00212400">
            <w:pPr>
              <w:rPr>
                <w:sz w:val="24"/>
                <w:szCs w:val="24"/>
              </w:rPr>
            </w:pPr>
            <w:r>
              <w:rPr>
                <w:b/>
              </w:rPr>
              <w:t xml:space="preserve">Sklop št. 11: </w:t>
            </w:r>
            <w:r w:rsidR="00DE35E9" w:rsidRPr="009D3095">
              <w:rPr>
                <w:b/>
              </w:rPr>
              <w:t xml:space="preserve">Vzdrževanje gradbenih strojev znamke </w:t>
            </w:r>
            <w:proofErr w:type="spellStart"/>
            <w:r w:rsidR="00DE35E9" w:rsidRPr="009D3095">
              <w:rPr>
                <w:b/>
              </w:rPr>
              <w:t>Ammann</w:t>
            </w:r>
            <w:proofErr w:type="spellEnd"/>
            <w:r w:rsidR="00DE35E9" w:rsidRPr="009D3095">
              <w:rPr>
                <w:b/>
              </w:rPr>
              <w:t xml:space="preserve"> in dobava rezervnih delov</w:t>
            </w:r>
          </w:p>
        </w:tc>
      </w:tr>
      <w:tr w:rsidR="00212400" w:rsidRPr="001A6B18" w14:paraId="5D173D48"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7DC3AC6E" w14:textId="77777777" w:rsidR="00212400" w:rsidRPr="001A6B18" w:rsidRDefault="00212400"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56BAF35E" w14:textId="77777777" w:rsidR="00212400" w:rsidRPr="001A6B18" w:rsidRDefault="00212400" w:rsidP="006C1460">
            <w:pPr>
              <w:jc w:val="center"/>
              <w:rPr>
                <w:bCs/>
                <w:sz w:val="24"/>
                <w:szCs w:val="24"/>
              </w:rPr>
            </w:pPr>
            <w:r w:rsidRPr="001A6B18">
              <w:rPr>
                <w:bCs/>
                <w:sz w:val="24"/>
                <w:szCs w:val="24"/>
              </w:rPr>
              <w:t>_____ EUR/uro</w:t>
            </w:r>
          </w:p>
        </w:tc>
      </w:tr>
      <w:tr w:rsidR="00212400" w:rsidRPr="001A6B18" w14:paraId="0E284794"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5F96CEB8" w14:textId="77777777" w:rsidR="00212400" w:rsidRPr="001A6B18" w:rsidRDefault="00212400"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37854156"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300503EE"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3A4EA93F" w14:textId="77777777" w:rsidR="00212400" w:rsidRPr="001A6B18" w:rsidRDefault="00212400"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76BF9D5E"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0D1EE80A" w14:textId="77777777" w:rsidTr="006C1460">
        <w:tc>
          <w:tcPr>
            <w:tcW w:w="5841" w:type="dxa"/>
            <w:tcBorders>
              <w:top w:val="single" w:sz="4" w:space="0" w:color="auto"/>
              <w:left w:val="single" w:sz="4" w:space="0" w:color="auto"/>
              <w:bottom w:val="single" w:sz="4" w:space="0" w:color="auto"/>
              <w:right w:val="single" w:sz="4" w:space="0" w:color="auto"/>
            </w:tcBorders>
          </w:tcPr>
          <w:p w14:paraId="4B7480C6" w14:textId="77777777" w:rsidR="00212400" w:rsidRPr="001A6B18" w:rsidRDefault="00212400"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4F7D186D" w14:textId="77777777" w:rsidR="00212400" w:rsidRPr="001A6B18" w:rsidRDefault="00212400" w:rsidP="006C1460">
            <w:pPr>
              <w:jc w:val="center"/>
              <w:rPr>
                <w:bCs/>
                <w:sz w:val="24"/>
                <w:szCs w:val="24"/>
              </w:rPr>
            </w:pPr>
            <w:r w:rsidRPr="001A6B18">
              <w:rPr>
                <w:bCs/>
                <w:sz w:val="24"/>
                <w:szCs w:val="24"/>
              </w:rPr>
              <w:t>_____ km</w:t>
            </w:r>
          </w:p>
        </w:tc>
      </w:tr>
    </w:tbl>
    <w:p w14:paraId="52FE4326" w14:textId="77777777" w:rsidR="00212400" w:rsidRDefault="00212400"/>
    <w:p w14:paraId="1329FCC0" w14:textId="77777777" w:rsidR="00212400" w:rsidRDefault="00212400">
      <w:pPr>
        <w:spacing w:line="240" w:lineRule="auto"/>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1F3C1038" w14:textId="77777777" w:rsidTr="00212400">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A6C13AF" w14:textId="373A407B" w:rsidR="00DE35E9" w:rsidRPr="009D3095" w:rsidRDefault="00212400" w:rsidP="00212400">
            <w:pPr>
              <w:rPr>
                <w:sz w:val="24"/>
                <w:szCs w:val="24"/>
              </w:rPr>
            </w:pPr>
            <w:r>
              <w:rPr>
                <w:b/>
              </w:rPr>
              <w:lastRenderedPageBreak/>
              <w:t xml:space="preserve">Sklop št. 12: </w:t>
            </w:r>
            <w:r w:rsidR="00DE35E9" w:rsidRPr="009D3095">
              <w:rPr>
                <w:b/>
              </w:rPr>
              <w:t>Vzdrževanje zimske opreme (</w:t>
            </w:r>
            <w:proofErr w:type="spellStart"/>
            <w:r w:rsidR="00DE35E9" w:rsidRPr="009D3095">
              <w:rPr>
                <w:b/>
              </w:rPr>
              <w:t>posipalci</w:t>
            </w:r>
            <w:proofErr w:type="spellEnd"/>
            <w:r w:rsidR="00DE35E9" w:rsidRPr="009D3095">
              <w:rPr>
                <w:b/>
              </w:rPr>
              <w:t xml:space="preserve"> in plugi, …) znamke </w:t>
            </w:r>
            <w:proofErr w:type="spellStart"/>
            <w:r w:rsidR="00DE35E9" w:rsidRPr="009D3095">
              <w:rPr>
                <w:b/>
              </w:rPr>
              <w:t>Rasco</w:t>
            </w:r>
            <w:proofErr w:type="spellEnd"/>
            <w:r w:rsidR="00DE35E9" w:rsidRPr="009D3095">
              <w:rPr>
                <w:b/>
              </w:rPr>
              <w:t xml:space="preserve"> in dobava rezervnih delov</w:t>
            </w:r>
          </w:p>
        </w:tc>
      </w:tr>
      <w:tr w:rsidR="00212400" w:rsidRPr="001A6B18" w14:paraId="6F7EFA48"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6C1568AA" w14:textId="77777777" w:rsidR="00212400" w:rsidRPr="001A6B18" w:rsidRDefault="00212400"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0C5D39CC" w14:textId="77777777" w:rsidR="00212400" w:rsidRPr="001A6B18" w:rsidRDefault="00212400" w:rsidP="006C1460">
            <w:pPr>
              <w:jc w:val="center"/>
              <w:rPr>
                <w:bCs/>
                <w:sz w:val="24"/>
                <w:szCs w:val="24"/>
              </w:rPr>
            </w:pPr>
            <w:r w:rsidRPr="001A6B18">
              <w:rPr>
                <w:bCs/>
                <w:sz w:val="24"/>
                <w:szCs w:val="24"/>
              </w:rPr>
              <w:t>_____ EUR/uro</w:t>
            </w:r>
          </w:p>
        </w:tc>
      </w:tr>
      <w:tr w:rsidR="00212400" w:rsidRPr="001A6B18" w14:paraId="3BE3CF89"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75549EAE" w14:textId="77777777" w:rsidR="00212400" w:rsidRPr="001A6B18" w:rsidRDefault="00212400"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4A58633C"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16FC5F38"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2D9D9356" w14:textId="77777777" w:rsidR="00212400" w:rsidRPr="001A6B18" w:rsidRDefault="00212400"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112A188C" w14:textId="77777777" w:rsidR="00212400" w:rsidRPr="001A6B18" w:rsidRDefault="00212400" w:rsidP="006C1460">
            <w:pPr>
              <w:jc w:val="center"/>
              <w:rPr>
                <w:bCs/>
                <w:sz w:val="24"/>
                <w:szCs w:val="24"/>
              </w:rPr>
            </w:pPr>
            <w:r w:rsidRPr="001A6B18">
              <w:rPr>
                <w:bCs/>
                <w:sz w:val="24"/>
                <w:szCs w:val="24"/>
              </w:rPr>
              <w:t>_____ %</w:t>
            </w:r>
          </w:p>
        </w:tc>
      </w:tr>
      <w:tr w:rsidR="00212400" w:rsidRPr="001A6B18" w14:paraId="209EA82B" w14:textId="77777777" w:rsidTr="006C1460">
        <w:tc>
          <w:tcPr>
            <w:tcW w:w="5841" w:type="dxa"/>
            <w:tcBorders>
              <w:top w:val="single" w:sz="4" w:space="0" w:color="auto"/>
              <w:left w:val="single" w:sz="4" w:space="0" w:color="auto"/>
              <w:bottom w:val="single" w:sz="4" w:space="0" w:color="auto"/>
              <w:right w:val="single" w:sz="4" w:space="0" w:color="auto"/>
            </w:tcBorders>
          </w:tcPr>
          <w:p w14:paraId="6ADDAF33" w14:textId="77777777" w:rsidR="00212400" w:rsidRPr="001A6B18" w:rsidRDefault="00212400"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559718C9" w14:textId="77777777" w:rsidR="00212400" w:rsidRPr="001A6B18" w:rsidRDefault="00212400" w:rsidP="006C1460">
            <w:pPr>
              <w:jc w:val="center"/>
              <w:rPr>
                <w:bCs/>
                <w:sz w:val="24"/>
                <w:szCs w:val="24"/>
              </w:rPr>
            </w:pPr>
            <w:r w:rsidRPr="001A6B18">
              <w:rPr>
                <w:bCs/>
                <w:sz w:val="24"/>
                <w:szCs w:val="24"/>
              </w:rPr>
              <w:t>_____ km</w:t>
            </w:r>
          </w:p>
        </w:tc>
      </w:tr>
    </w:tbl>
    <w:p w14:paraId="34D1B4E4" w14:textId="28F0B7EC" w:rsidR="00212400" w:rsidRDefault="002124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72587435" w14:textId="77777777" w:rsidTr="000C21E3">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53BCDF1" w14:textId="586D1C3F" w:rsidR="00DE35E9" w:rsidRPr="009D3095" w:rsidRDefault="000C21E3" w:rsidP="000C21E3">
            <w:pPr>
              <w:rPr>
                <w:sz w:val="24"/>
                <w:szCs w:val="24"/>
              </w:rPr>
            </w:pPr>
            <w:r>
              <w:rPr>
                <w:b/>
              </w:rPr>
              <w:t xml:space="preserve">Sklop št. 13: </w:t>
            </w:r>
            <w:r w:rsidR="00DE35E9" w:rsidRPr="009D3095">
              <w:rPr>
                <w:b/>
              </w:rPr>
              <w:t xml:space="preserve">Vzdrževanje gradbenih strojev znamke </w:t>
            </w:r>
            <w:proofErr w:type="spellStart"/>
            <w:r w:rsidR="00DE35E9" w:rsidRPr="009D3095">
              <w:rPr>
                <w:b/>
              </w:rPr>
              <w:t>Takeuchi</w:t>
            </w:r>
            <w:proofErr w:type="spellEnd"/>
            <w:r w:rsidR="00DE35E9" w:rsidRPr="009D3095">
              <w:rPr>
                <w:b/>
              </w:rPr>
              <w:t xml:space="preserve"> in dobava rezervnih delov</w:t>
            </w:r>
          </w:p>
        </w:tc>
      </w:tr>
      <w:tr w:rsidR="000C21E3" w:rsidRPr="001A6B18" w14:paraId="3FA722E8"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23E06190" w14:textId="77777777" w:rsidR="000C21E3" w:rsidRPr="001A6B18" w:rsidRDefault="000C21E3"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720B8982" w14:textId="77777777" w:rsidR="000C21E3" w:rsidRPr="001A6B18" w:rsidRDefault="000C21E3" w:rsidP="006C1460">
            <w:pPr>
              <w:jc w:val="center"/>
              <w:rPr>
                <w:bCs/>
                <w:sz w:val="24"/>
                <w:szCs w:val="24"/>
              </w:rPr>
            </w:pPr>
            <w:r w:rsidRPr="001A6B18">
              <w:rPr>
                <w:bCs/>
                <w:sz w:val="24"/>
                <w:szCs w:val="24"/>
              </w:rPr>
              <w:t>_____ EUR/uro</w:t>
            </w:r>
          </w:p>
        </w:tc>
      </w:tr>
      <w:tr w:rsidR="000C21E3" w:rsidRPr="001A6B18" w14:paraId="5C4467B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09F300AA" w14:textId="77777777" w:rsidR="000C21E3" w:rsidRPr="001A6B18" w:rsidRDefault="000C21E3"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4A6D4031"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431E390A"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74D0352" w14:textId="77777777" w:rsidR="000C21E3" w:rsidRPr="001A6B18" w:rsidRDefault="000C21E3"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70854112"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0E584D07" w14:textId="77777777" w:rsidTr="006C1460">
        <w:tc>
          <w:tcPr>
            <w:tcW w:w="5841" w:type="dxa"/>
            <w:tcBorders>
              <w:top w:val="single" w:sz="4" w:space="0" w:color="auto"/>
              <w:left w:val="single" w:sz="4" w:space="0" w:color="auto"/>
              <w:bottom w:val="single" w:sz="4" w:space="0" w:color="auto"/>
              <w:right w:val="single" w:sz="4" w:space="0" w:color="auto"/>
            </w:tcBorders>
          </w:tcPr>
          <w:p w14:paraId="797F04E1" w14:textId="77777777" w:rsidR="000C21E3" w:rsidRPr="001A6B18" w:rsidRDefault="000C21E3"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18EB1A2F" w14:textId="77777777" w:rsidR="000C21E3" w:rsidRPr="001A6B18" w:rsidRDefault="000C21E3" w:rsidP="006C1460">
            <w:pPr>
              <w:jc w:val="center"/>
              <w:rPr>
                <w:bCs/>
                <w:sz w:val="24"/>
                <w:szCs w:val="24"/>
              </w:rPr>
            </w:pPr>
            <w:r w:rsidRPr="001A6B18">
              <w:rPr>
                <w:bCs/>
                <w:sz w:val="24"/>
                <w:szCs w:val="24"/>
              </w:rPr>
              <w:t>_____ km</w:t>
            </w:r>
          </w:p>
        </w:tc>
      </w:tr>
    </w:tbl>
    <w:p w14:paraId="1F809BA9" w14:textId="0B8D3220" w:rsidR="000C21E3" w:rsidRDefault="000C21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302EED2A" w14:textId="77777777" w:rsidTr="000C21E3">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1D47F92" w14:textId="5E2A06F6" w:rsidR="00DE35E9" w:rsidRPr="009D3095" w:rsidRDefault="000C21E3" w:rsidP="000C21E3">
            <w:pPr>
              <w:rPr>
                <w:sz w:val="24"/>
                <w:szCs w:val="24"/>
              </w:rPr>
            </w:pPr>
            <w:r>
              <w:rPr>
                <w:b/>
              </w:rPr>
              <w:t xml:space="preserve">Sklop št. 14: </w:t>
            </w:r>
            <w:r w:rsidR="00DE35E9" w:rsidRPr="009D3095">
              <w:rPr>
                <w:b/>
              </w:rPr>
              <w:t xml:space="preserve">Vzdrževanje strojev znamke </w:t>
            </w:r>
            <w:proofErr w:type="spellStart"/>
            <w:r w:rsidR="00DE35E9" w:rsidRPr="009D3095">
              <w:rPr>
                <w:b/>
              </w:rPr>
              <w:t>Liebherr</w:t>
            </w:r>
            <w:proofErr w:type="spellEnd"/>
            <w:r w:rsidR="00DE35E9" w:rsidRPr="009D3095">
              <w:rPr>
                <w:b/>
              </w:rPr>
              <w:t xml:space="preserve"> ter dobava rezervnih delov</w:t>
            </w:r>
          </w:p>
        </w:tc>
      </w:tr>
      <w:tr w:rsidR="000C21E3" w:rsidRPr="001A6B18" w14:paraId="724659C1"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064DC40" w14:textId="77777777" w:rsidR="000C21E3" w:rsidRPr="001A6B18" w:rsidRDefault="000C21E3"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78626840" w14:textId="77777777" w:rsidR="000C21E3" w:rsidRPr="001A6B18" w:rsidRDefault="000C21E3" w:rsidP="006C1460">
            <w:pPr>
              <w:jc w:val="center"/>
              <w:rPr>
                <w:bCs/>
                <w:sz w:val="24"/>
                <w:szCs w:val="24"/>
              </w:rPr>
            </w:pPr>
            <w:r w:rsidRPr="001A6B18">
              <w:rPr>
                <w:bCs/>
                <w:sz w:val="24"/>
                <w:szCs w:val="24"/>
              </w:rPr>
              <w:t>_____ EUR/uro</w:t>
            </w:r>
          </w:p>
        </w:tc>
      </w:tr>
      <w:tr w:rsidR="000C21E3" w:rsidRPr="001A6B18" w14:paraId="1C5D3338"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0FEE40B8" w14:textId="77777777" w:rsidR="000C21E3" w:rsidRPr="001A6B18" w:rsidRDefault="000C21E3"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42359335"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4E62A91C"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3E82B273" w14:textId="77777777" w:rsidR="000C21E3" w:rsidRPr="001A6B18" w:rsidRDefault="000C21E3"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3704CE14"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064FAEE9" w14:textId="77777777" w:rsidTr="006C1460">
        <w:tc>
          <w:tcPr>
            <w:tcW w:w="5841" w:type="dxa"/>
            <w:tcBorders>
              <w:top w:val="single" w:sz="4" w:space="0" w:color="auto"/>
              <w:left w:val="single" w:sz="4" w:space="0" w:color="auto"/>
              <w:bottom w:val="single" w:sz="4" w:space="0" w:color="auto"/>
              <w:right w:val="single" w:sz="4" w:space="0" w:color="auto"/>
            </w:tcBorders>
          </w:tcPr>
          <w:p w14:paraId="39FE7AD4" w14:textId="77777777" w:rsidR="000C21E3" w:rsidRPr="001A6B18" w:rsidRDefault="000C21E3"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72BAE0D1" w14:textId="77777777" w:rsidR="000C21E3" w:rsidRPr="001A6B18" w:rsidRDefault="000C21E3" w:rsidP="006C1460">
            <w:pPr>
              <w:jc w:val="center"/>
              <w:rPr>
                <w:bCs/>
                <w:sz w:val="24"/>
                <w:szCs w:val="24"/>
              </w:rPr>
            </w:pPr>
            <w:r w:rsidRPr="001A6B18">
              <w:rPr>
                <w:bCs/>
                <w:sz w:val="24"/>
                <w:szCs w:val="24"/>
              </w:rPr>
              <w:t>_____ km</w:t>
            </w:r>
          </w:p>
        </w:tc>
      </w:tr>
    </w:tbl>
    <w:p w14:paraId="50DCC455" w14:textId="1F755A05" w:rsidR="000C21E3" w:rsidRDefault="000C21E3" w:rsidP="000C21E3">
      <w:pPr>
        <w:spacing w:line="240"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6AF114BF" w14:textId="77777777" w:rsidTr="000C21E3">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620F48" w14:textId="69234E3D" w:rsidR="00DE35E9" w:rsidRPr="009D3095" w:rsidRDefault="000C21E3" w:rsidP="000C21E3">
            <w:pPr>
              <w:rPr>
                <w:sz w:val="24"/>
                <w:szCs w:val="24"/>
              </w:rPr>
            </w:pPr>
            <w:r>
              <w:rPr>
                <w:b/>
              </w:rPr>
              <w:lastRenderedPageBreak/>
              <w:t xml:space="preserve">Sklop št. 15: </w:t>
            </w:r>
            <w:r w:rsidR="00DE35E9" w:rsidRPr="009D3095">
              <w:rPr>
                <w:b/>
              </w:rPr>
              <w:t xml:space="preserve">Vzdrževanje gradbenih strojev znamke </w:t>
            </w:r>
            <w:proofErr w:type="spellStart"/>
            <w:r w:rsidR="00DE35E9" w:rsidRPr="009D3095">
              <w:rPr>
                <w:b/>
              </w:rPr>
              <w:t>Caterpillar</w:t>
            </w:r>
            <w:proofErr w:type="spellEnd"/>
            <w:r w:rsidR="00DE35E9" w:rsidRPr="009D3095">
              <w:rPr>
                <w:b/>
              </w:rPr>
              <w:t xml:space="preserve"> in dobava rezervnih delov</w:t>
            </w:r>
          </w:p>
        </w:tc>
      </w:tr>
      <w:tr w:rsidR="000C21E3" w:rsidRPr="001A6B18" w14:paraId="2B4851DC"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38BE2288" w14:textId="77777777" w:rsidR="000C21E3" w:rsidRPr="001A6B18" w:rsidRDefault="000C21E3"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713F7A6B" w14:textId="77777777" w:rsidR="000C21E3" w:rsidRPr="001A6B18" w:rsidRDefault="000C21E3" w:rsidP="006C1460">
            <w:pPr>
              <w:jc w:val="center"/>
              <w:rPr>
                <w:bCs/>
                <w:sz w:val="24"/>
                <w:szCs w:val="24"/>
              </w:rPr>
            </w:pPr>
            <w:r w:rsidRPr="001A6B18">
              <w:rPr>
                <w:bCs/>
                <w:sz w:val="24"/>
                <w:szCs w:val="24"/>
              </w:rPr>
              <w:t>_____ EUR/uro</w:t>
            </w:r>
          </w:p>
        </w:tc>
      </w:tr>
      <w:tr w:rsidR="000C21E3" w:rsidRPr="001A6B18" w14:paraId="14BC5209"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1079297C" w14:textId="77777777" w:rsidR="000C21E3" w:rsidRPr="001A6B18" w:rsidRDefault="000C21E3"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1339353E"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01CA0A1B"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17A3D3D3" w14:textId="77777777" w:rsidR="000C21E3" w:rsidRPr="001A6B18" w:rsidRDefault="000C21E3"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0302141B"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026E20C6" w14:textId="77777777" w:rsidTr="006C1460">
        <w:tc>
          <w:tcPr>
            <w:tcW w:w="5841" w:type="dxa"/>
            <w:tcBorders>
              <w:top w:val="single" w:sz="4" w:space="0" w:color="auto"/>
              <w:left w:val="single" w:sz="4" w:space="0" w:color="auto"/>
              <w:bottom w:val="single" w:sz="4" w:space="0" w:color="auto"/>
              <w:right w:val="single" w:sz="4" w:space="0" w:color="auto"/>
            </w:tcBorders>
          </w:tcPr>
          <w:p w14:paraId="3EF26D6D" w14:textId="77777777" w:rsidR="000C21E3" w:rsidRPr="001A6B18" w:rsidRDefault="000C21E3"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755CC13C" w14:textId="77777777" w:rsidR="000C21E3" w:rsidRPr="001A6B18" w:rsidRDefault="000C21E3" w:rsidP="006C1460">
            <w:pPr>
              <w:jc w:val="center"/>
              <w:rPr>
                <w:bCs/>
                <w:sz w:val="24"/>
                <w:szCs w:val="24"/>
              </w:rPr>
            </w:pPr>
            <w:r w:rsidRPr="001A6B18">
              <w:rPr>
                <w:bCs/>
                <w:sz w:val="24"/>
                <w:szCs w:val="24"/>
              </w:rPr>
              <w:t>_____ km</w:t>
            </w:r>
          </w:p>
        </w:tc>
      </w:tr>
    </w:tbl>
    <w:p w14:paraId="65A51A22" w14:textId="77777777" w:rsidR="000C21E3" w:rsidRDefault="000C21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5F37E504" w14:textId="77777777" w:rsidTr="000C21E3">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4006BE4" w14:textId="5A114841" w:rsidR="00DE35E9" w:rsidRPr="009D3095" w:rsidRDefault="000C21E3" w:rsidP="000C21E3">
            <w:pPr>
              <w:rPr>
                <w:sz w:val="24"/>
                <w:szCs w:val="24"/>
              </w:rPr>
            </w:pPr>
            <w:r>
              <w:rPr>
                <w:b/>
              </w:rPr>
              <w:t xml:space="preserve">Sklop št. 16: </w:t>
            </w:r>
            <w:r w:rsidR="00DE35E9" w:rsidRPr="009D3095">
              <w:rPr>
                <w:b/>
              </w:rPr>
              <w:t xml:space="preserve">Vzdrževanje gradbenih strojev znamke </w:t>
            </w:r>
            <w:proofErr w:type="spellStart"/>
            <w:r w:rsidR="00DE35E9" w:rsidRPr="009D3095">
              <w:rPr>
                <w:b/>
              </w:rPr>
              <w:t>Wacker</w:t>
            </w:r>
            <w:proofErr w:type="spellEnd"/>
            <w:r w:rsidR="00DE35E9" w:rsidRPr="009D3095">
              <w:rPr>
                <w:b/>
              </w:rPr>
              <w:t xml:space="preserve"> in dobava rezervnih delov</w:t>
            </w:r>
          </w:p>
        </w:tc>
      </w:tr>
      <w:tr w:rsidR="000C21E3" w:rsidRPr="001A6B18" w14:paraId="2E243444"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17FD2370" w14:textId="77777777" w:rsidR="000C21E3" w:rsidRPr="001A6B18" w:rsidRDefault="000C21E3"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65454991" w14:textId="77777777" w:rsidR="000C21E3" w:rsidRPr="001A6B18" w:rsidRDefault="000C21E3" w:rsidP="006C1460">
            <w:pPr>
              <w:jc w:val="center"/>
              <w:rPr>
                <w:bCs/>
                <w:sz w:val="24"/>
                <w:szCs w:val="24"/>
              </w:rPr>
            </w:pPr>
            <w:r w:rsidRPr="001A6B18">
              <w:rPr>
                <w:bCs/>
                <w:sz w:val="24"/>
                <w:szCs w:val="24"/>
              </w:rPr>
              <w:t>_____ EUR/uro</w:t>
            </w:r>
          </w:p>
        </w:tc>
      </w:tr>
      <w:tr w:rsidR="000C21E3" w:rsidRPr="001A6B18" w14:paraId="4208B391"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3DF5E075" w14:textId="77777777" w:rsidR="000C21E3" w:rsidRPr="001A6B18" w:rsidRDefault="000C21E3"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1CB0B47C"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1798BD48"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62DD9631" w14:textId="77777777" w:rsidR="000C21E3" w:rsidRPr="001A6B18" w:rsidRDefault="000C21E3"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69D7D1CE"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46154FDA" w14:textId="77777777" w:rsidTr="006C1460">
        <w:tc>
          <w:tcPr>
            <w:tcW w:w="5841" w:type="dxa"/>
            <w:tcBorders>
              <w:top w:val="single" w:sz="4" w:space="0" w:color="auto"/>
              <w:left w:val="single" w:sz="4" w:space="0" w:color="auto"/>
              <w:bottom w:val="single" w:sz="4" w:space="0" w:color="auto"/>
              <w:right w:val="single" w:sz="4" w:space="0" w:color="auto"/>
            </w:tcBorders>
          </w:tcPr>
          <w:p w14:paraId="59A226C8" w14:textId="77777777" w:rsidR="000C21E3" w:rsidRPr="001A6B18" w:rsidRDefault="000C21E3"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3CB6A644" w14:textId="77777777" w:rsidR="000C21E3" w:rsidRPr="001A6B18" w:rsidRDefault="000C21E3" w:rsidP="006C1460">
            <w:pPr>
              <w:jc w:val="center"/>
              <w:rPr>
                <w:bCs/>
                <w:sz w:val="24"/>
                <w:szCs w:val="24"/>
              </w:rPr>
            </w:pPr>
            <w:r w:rsidRPr="001A6B18">
              <w:rPr>
                <w:bCs/>
                <w:sz w:val="24"/>
                <w:szCs w:val="24"/>
              </w:rPr>
              <w:t>_____ km</w:t>
            </w:r>
          </w:p>
        </w:tc>
      </w:tr>
    </w:tbl>
    <w:p w14:paraId="02EEA358" w14:textId="3568FABB" w:rsidR="000C21E3" w:rsidRDefault="000C21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559DAD81" w14:textId="77777777" w:rsidTr="000C21E3">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EE4ABBF" w14:textId="053E8631" w:rsidR="00DE35E9" w:rsidRPr="009D3095" w:rsidRDefault="000C21E3" w:rsidP="000C21E3">
            <w:pPr>
              <w:rPr>
                <w:sz w:val="24"/>
                <w:szCs w:val="24"/>
              </w:rPr>
            </w:pPr>
            <w:r>
              <w:rPr>
                <w:b/>
              </w:rPr>
              <w:t xml:space="preserve">Sklop št. 17: </w:t>
            </w:r>
            <w:r w:rsidR="00DE35E9" w:rsidRPr="009D3095">
              <w:rPr>
                <w:b/>
              </w:rPr>
              <w:t xml:space="preserve">Vzdrževanje gradbenih strojev znamke </w:t>
            </w:r>
            <w:proofErr w:type="spellStart"/>
            <w:r w:rsidR="00DE35E9" w:rsidRPr="009D3095">
              <w:rPr>
                <w:b/>
              </w:rPr>
              <w:t>Neuson</w:t>
            </w:r>
            <w:proofErr w:type="spellEnd"/>
            <w:r w:rsidR="00DE35E9" w:rsidRPr="009D3095">
              <w:rPr>
                <w:b/>
              </w:rPr>
              <w:t xml:space="preserve"> in dobava rezervnih delov</w:t>
            </w:r>
          </w:p>
        </w:tc>
      </w:tr>
      <w:tr w:rsidR="000C21E3" w:rsidRPr="001A6B18" w14:paraId="260CD4F9"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7D714A40" w14:textId="77777777" w:rsidR="000C21E3" w:rsidRPr="001A6B18" w:rsidRDefault="000C21E3"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7E3A84FD" w14:textId="77777777" w:rsidR="000C21E3" w:rsidRPr="001A6B18" w:rsidRDefault="000C21E3" w:rsidP="006C1460">
            <w:pPr>
              <w:jc w:val="center"/>
              <w:rPr>
                <w:bCs/>
                <w:sz w:val="24"/>
                <w:szCs w:val="24"/>
              </w:rPr>
            </w:pPr>
            <w:r w:rsidRPr="001A6B18">
              <w:rPr>
                <w:bCs/>
                <w:sz w:val="24"/>
                <w:szCs w:val="24"/>
              </w:rPr>
              <w:t>_____ EUR/uro</w:t>
            </w:r>
          </w:p>
        </w:tc>
      </w:tr>
      <w:tr w:rsidR="000C21E3" w:rsidRPr="001A6B18" w14:paraId="6BC36B51"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5553200F" w14:textId="77777777" w:rsidR="000C21E3" w:rsidRPr="001A6B18" w:rsidRDefault="000C21E3"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7101C3DA"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676942E6"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2F8FCA2" w14:textId="77777777" w:rsidR="000C21E3" w:rsidRPr="001A6B18" w:rsidRDefault="000C21E3"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6500B694"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4CEB8EE9" w14:textId="77777777" w:rsidTr="006C1460">
        <w:tc>
          <w:tcPr>
            <w:tcW w:w="5841" w:type="dxa"/>
            <w:tcBorders>
              <w:top w:val="single" w:sz="4" w:space="0" w:color="auto"/>
              <w:left w:val="single" w:sz="4" w:space="0" w:color="auto"/>
              <w:bottom w:val="single" w:sz="4" w:space="0" w:color="auto"/>
              <w:right w:val="single" w:sz="4" w:space="0" w:color="auto"/>
            </w:tcBorders>
          </w:tcPr>
          <w:p w14:paraId="4C386A6A" w14:textId="77777777" w:rsidR="000C21E3" w:rsidRPr="001A6B18" w:rsidRDefault="000C21E3"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2B573DD3" w14:textId="77777777" w:rsidR="000C21E3" w:rsidRPr="001A6B18" w:rsidRDefault="000C21E3" w:rsidP="006C1460">
            <w:pPr>
              <w:jc w:val="center"/>
              <w:rPr>
                <w:bCs/>
                <w:sz w:val="24"/>
                <w:szCs w:val="24"/>
              </w:rPr>
            </w:pPr>
            <w:r w:rsidRPr="001A6B18">
              <w:rPr>
                <w:bCs/>
                <w:sz w:val="24"/>
                <w:szCs w:val="24"/>
              </w:rPr>
              <w:t>_____ km</w:t>
            </w:r>
          </w:p>
        </w:tc>
      </w:tr>
    </w:tbl>
    <w:p w14:paraId="2A6B9CF6" w14:textId="77777777" w:rsidR="000C21E3" w:rsidRDefault="000C21E3">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246EBDC5" w14:textId="77777777" w:rsidTr="000C21E3">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61D1301" w14:textId="295CEA3C" w:rsidR="00DE35E9" w:rsidRPr="009D3095" w:rsidRDefault="000C21E3" w:rsidP="000C21E3">
            <w:pPr>
              <w:rPr>
                <w:sz w:val="24"/>
                <w:szCs w:val="24"/>
              </w:rPr>
            </w:pPr>
            <w:r>
              <w:rPr>
                <w:b/>
              </w:rPr>
              <w:lastRenderedPageBreak/>
              <w:t xml:space="preserve">Sklop št. 18: </w:t>
            </w:r>
            <w:r w:rsidR="00DE35E9" w:rsidRPr="009D3095">
              <w:rPr>
                <w:b/>
              </w:rPr>
              <w:t>Vzdrževanje nadgradnje znamke CREINA za vzdrževanje kanalizacijskega omrežja in čistilnih naprav in dobava rezervnih delov</w:t>
            </w:r>
          </w:p>
        </w:tc>
      </w:tr>
      <w:tr w:rsidR="000C21E3" w:rsidRPr="001A6B18" w14:paraId="5EA85C30"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6C92C6E7" w14:textId="77777777" w:rsidR="000C21E3" w:rsidRPr="001A6B18" w:rsidRDefault="000C21E3"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55E57438" w14:textId="77777777" w:rsidR="000C21E3" w:rsidRPr="001A6B18" w:rsidRDefault="000C21E3" w:rsidP="006C1460">
            <w:pPr>
              <w:jc w:val="center"/>
              <w:rPr>
                <w:bCs/>
                <w:sz w:val="24"/>
                <w:szCs w:val="24"/>
              </w:rPr>
            </w:pPr>
            <w:r w:rsidRPr="001A6B18">
              <w:rPr>
                <w:bCs/>
                <w:sz w:val="24"/>
                <w:szCs w:val="24"/>
              </w:rPr>
              <w:t>_____ EUR/uro</w:t>
            </w:r>
          </w:p>
        </w:tc>
      </w:tr>
      <w:tr w:rsidR="000C21E3" w:rsidRPr="001A6B18" w14:paraId="550FCE5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7BE58117" w14:textId="77777777" w:rsidR="000C21E3" w:rsidRPr="001A6B18" w:rsidRDefault="000C21E3"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2E963F86"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3D4612A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5A6CF26B" w14:textId="77777777" w:rsidR="000C21E3" w:rsidRPr="001A6B18" w:rsidRDefault="000C21E3"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209CDFE5"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794C07BE" w14:textId="77777777" w:rsidTr="006C1460">
        <w:tc>
          <w:tcPr>
            <w:tcW w:w="5841" w:type="dxa"/>
            <w:tcBorders>
              <w:top w:val="single" w:sz="4" w:space="0" w:color="auto"/>
              <w:left w:val="single" w:sz="4" w:space="0" w:color="auto"/>
              <w:bottom w:val="single" w:sz="4" w:space="0" w:color="auto"/>
              <w:right w:val="single" w:sz="4" w:space="0" w:color="auto"/>
            </w:tcBorders>
          </w:tcPr>
          <w:p w14:paraId="444789C8" w14:textId="77777777" w:rsidR="000C21E3" w:rsidRPr="001A6B18" w:rsidRDefault="000C21E3"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077D9F11" w14:textId="77777777" w:rsidR="000C21E3" w:rsidRPr="001A6B18" w:rsidRDefault="000C21E3" w:rsidP="006C1460">
            <w:pPr>
              <w:jc w:val="center"/>
              <w:rPr>
                <w:bCs/>
                <w:sz w:val="24"/>
                <w:szCs w:val="24"/>
              </w:rPr>
            </w:pPr>
            <w:r w:rsidRPr="001A6B18">
              <w:rPr>
                <w:bCs/>
                <w:sz w:val="24"/>
                <w:szCs w:val="24"/>
              </w:rPr>
              <w:t>_____ km</w:t>
            </w:r>
          </w:p>
        </w:tc>
      </w:tr>
    </w:tbl>
    <w:p w14:paraId="6B4D06CD" w14:textId="38A20DD7" w:rsidR="000C21E3" w:rsidRDefault="000C21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6FC3D149" w14:textId="77777777" w:rsidTr="000C21E3">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88B36D8" w14:textId="328DD2C2" w:rsidR="00DE35E9" w:rsidRPr="009D3095" w:rsidRDefault="000C21E3" w:rsidP="000C21E3">
            <w:pPr>
              <w:rPr>
                <w:sz w:val="24"/>
                <w:szCs w:val="24"/>
              </w:rPr>
            </w:pPr>
            <w:r>
              <w:rPr>
                <w:b/>
              </w:rPr>
              <w:t xml:space="preserve">Sklop št. 19: </w:t>
            </w:r>
            <w:r w:rsidR="00DE35E9" w:rsidRPr="009D3095">
              <w:rPr>
                <w:b/>
              </w:rPr>
              <w:t xml:space="preserve">Vzdrževanje nadgradenj znamke </w:t>
            </w:r>
            <w:proofErr w:type="spellStart"/>
            <w:r w:rsidR="00DE35E9" w:rsidRPr="009D3095">
              <w:rPr>
                <w:b/>
              </w:rPr>
              <w:t>Capellotto</w:t>
            </w:r>
            <w:proofErr w:type="spellEnd"/>
            <w:r w:rsidR="00DE35E9" w:rsidRPr="009D3095">
              <w:rPr>
                <w:b/>
              </w:rPr>
              <w:t xml:space="preserve"> za vzdrževanje kanalizacijskega omrežja in čistilnih naprav in dobava rezervnih delov</w:t>
            </w:r>
          </w:p>
        </w:tc>
      </w:tr>
      <w:tr w:rsidR="000C21E3" w:rsidRPr="001A6B18" w14:paraId="3D340B7E"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36E8B76D" w14:textId="77777777" w:rsidR="000C21E3" w:rsidRPr="001A6B18" w:rsidRDefault="000C21E3"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18D1A1AC" w14:textId="77777777" w:rsidR="000C21E3" w:rsidRPr="001A6B18" w:rsidRDefault="000C21E3" w:rsidP="006C1460">
            <w:pPr>
              <w:jc w:val="center"/>
              <w:rPr>
                <w:bCs/>
                <w:sz w:val="24"/>
                <w:szCs w:val="24"/>
              </w:rPr>
            </w:pPr>
            <w:r w:rsidRPr="001A6B18">
              <w:rPr>
                <w:bCs/>
                <w:sz w:val="24"/>
                <w:szCs w:val="24"/>
              </w:rPr>
              <w:t>_____ EUR/uro</w:t>
            </w:r>
          </w:p>
        </w:tc>
      </w:tr>
      <w:tr w:rsidR="000C21E3" w:rsidRPr="001A6B18" w14:paraId="3D9115F7"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10A9A99B" w14:textId="77777777" w:rsidR="000C21E3" w:rsidRPr="001A6B18" w:rsidRDefault="000C21E3"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57DC6810"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7091B097"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02046AA5" w14:textId="77777777" w:rsidR="000C21E3" w:rsidRPr="001A6B18" w:rsidRDefault="000C21E3"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7E7BDB1C"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25E6B15D" w14:textId="77777777" w:rsidTr="006C1460">
        <w:tc>
          <w:tcPr>
            <w:tcW w:w="5841" w:type="dxa"/>
            <w:tcBorders>
              <w:top w:val="single" w:sz="4" w:space="0" w:color="auto"/>
              <w:left w:val="single" w:sz="4" w:space="0" w:color="auto"/>
              <w:bottom w:val="single" w:sz="4" w:space="0" w:color="auto"/>
              <w:right w:val="single" w:sz="4" w:space="0" w:color="auto"/>
            </w:tcBorders>
          </w:tcPr>
          <w:p w14:paraId="20308585" w14:textId="77777777" w:rsidR="000C21E3" w:rsidRPr="001A6B18" w:rsidRDefault="000C21E3"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007F121E" w14:textId="77777777" w:rsidR="000C21E3" w:rsidRPr="001A6B18" w:rsidRDefault="000C21E3" w:rsidP="006C1460">
            <w:pPr>
              <w:jc w:val="center"/>
              <w:rPr>
                <w:bCs/>
                <w:sz w:val="24"/>
                <w:szCs w:val="24"/>
              </w:rPr>
            </w:pPr>
            <w:r w:rsidRPr="001A6B18">
              <w:rPr>
                <w:bCs/>
                <w:sz w:val="24"/>
                <w:szCs w:val="24"/>
              </w:rPr>
              <w:t>_____ km</w:t>
            </w:r>
          </w:p>
        </w:tc>
      </w:tr>
    </w:tbl>
    <w:p w14:paraId="7AFB0BC7" w14:textId="77777777" w:rsidR="000C21E3" w:rsidRDefault="000C21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402D3E24" w14:textId="77777777" w:rsidTr="000C21E3">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E9E0B87" w14:textId="7EDADC7F" w:rsidR="00DE35E9" w:rsidRPr="009D3095" w:rsidRDefault="000C21E3" w:rsidP="000C21E3">
            <w:pPr>
              <w:rPr>
                <w:sz w:val="24"/>
                <w:szCs w:val="24"/>
              </w:rPr>
            </w:pPr>
            <w:r>
              <w:rPr>
                <w:b/>
              </w:rPr>
              <w:t xml:space="preserve">Sklop št. 20: </w:t>
            </w:r>
            <w:r w:rsidR="00DE35E9" w:rsidRPr="009D3095">
              <w:rPr>
                <w:b/>
              </w:rPr>
              <w:t>Vzdrževanje gradbenih strojev znamke JCB in dobava rezervnih delov</w:t>
            </w:r>
          </w:p>
        </w:tc>
      </w:tr>
      <w:tr w:rsidR="000C21E3" w:rsidRPr="001A6B18" w14:paraId="004AE6D4"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0D19BEF" w14:textId="77777777" w:rsidR="000C21E3" w:rsidRPr="001A6B18" w:rsidRDefault="000C21E3"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44580880" w14:textId="77777777" w:rsidR="000C21E3" w:rsidRPr="001A6B18" w:rsidRDefault="000C21E3" w:rsidP="006C1460">
            <w:pPr>
              <w:jc w:val="center"/>
              <w:rPr>
                <w:bCs/>
                <w:sz w:val="24"/>
                <w:szCs w:val="24"/>
              </w:rPr>
            </w:pPr>
            <w:r w:rsidRPr="001A6B18">
              <w:rPr>
                <w:bCs/>
                <w:sz w:val="24"/>
                <w:szCs w:val="24"/>
              </w:rPr>
              <w:t>_____ EUR/uro</w:t>
            </w:r>
          </w:p>
        </w:tc>
      </w:tr>
      <w:tr w:rsidR="000C21E3" w:rsidRPr="001A6B18" w14:paraId="6C4129E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5485FBB3" w14:textId="77777777" w:rsidR="000C21E3" w:rsidRPr="001A6B18" w:rsidRDefault="000C21E3"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3315F412"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318F040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1AF29609" w14:textId="77777777" w:rsidR="000C21E3" w:rsidRPr="001A6B18" w:rsidRDefault="000C21E3"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6772936F" w14:textId="77777777" w:rsidR="000C21E3" w:rsidRPr="001A6B18" w:rsidRDefault="000C21E3" w:rsidP="006C1460">
            <w:pPr>
              <w:jc w:val="center"/>
              <w:rPr>
                <w:bCs/>
                <w:sz w:val="24"/>
                <w:szCs w:val="24"/>
              </w:rPr>
            </w:pPr>
            <w:r w:rsidRPr="001A6B18">
              <w:rPr>
                <w:bCs/>
                <w:sz w:val="24"/>
                <w:szCs w:val="24"/>
              </w:rPr>
              <w:t>_____ %</w:t>
            </w:r>
          </w:p>
        </w:tc>
      </w:tr>
      <w:tr w:rsidR="000C21E3" w:rsidRPr="001A6B18" w14:paraId="4AEC046F" w14:textId="77777777" w:rsidTr="006C1460">
        <w:tc>
          <w:tcPr>
            <w:tcW w:w="5841" w:type="dxa"/>
            <w:tcBorders>
              <w:top w:val="single" w:sz="4" w:space="0" w:color="auto"/>
              <w:left w:val="single" w:sz="4" w:space="0" w:color="auto"/>
              <w:bottom w:val="single" w:sz="4" w:space="0" w:color="auto"/>
              <w:right w:val="single" w:sz="4" w:space="0" w:color="auto"/>
            </w:tcBorders>
          </w:tcPr>
          <w:p w14:paraId="569B7B28" w14:textId="77777777" w:rsidR="000C21E3" w:rsidRPr="001A6B18" w:rsidRDefault="000C21E3"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25D080DA" w14:textId="77777777" w:rsidR="000C21E3" w:rsidRPr="001A6B18" w:rsidRDefault="000C21E3" w:rsidP="006C1460">
            <w:pPr>
              <w:jc w:val="center"/>
              <w:rPr>
                <w:bCs/>
                <w:sz w:val="24"/>
                <w:szCs w:val="24"/>
              </w:rPr>
            </w:pPr>
            <w:r w:rsidRPr="001A6B18">
              <w:rPr>
                <w:bCs/>
                <w:sz w:val="24"/>
                <w:szCs w:val="24"/>
              </w:rPr>
              <w:t>_____ km</w:t>
            </w:r>
          </w:p>
        </w:tc>
      </w:tr>
      <w:tr w:rsidR="00DE35E9" w:rsidRPr="009D3095" w14:paraId="6F02293C" w14:textId="77777777" w:rsidTr="00C53CF5">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472465D" w14:textId="01CC368E" w:rsidR="00DE35E9" w:rsidRPr="009D3095" w:rsidRDefault="000C21E3" w:rsidP="000C21E3">
            <w:pPr>
              <w:rPr>
                <w:sz w:val="24"/>
                <w:szCs w:val="24"/>
              </w:rPr>
            </w:pPr>
            <w:r>
              <w:rPr>
                <w:b/>
              </w:rPr>
              <w:lastRenderedPageBreak/>
              <w:t xml:space="preserve">Sklop št. </w:t>
            </w:r>
            <w:r w:rsidR="00C53CF5">
              <w:rPr>
                <w:b/>
              </w:rPr>
              <w:t xml:space="preserve">21: </w:t>
            </w:r>
            <w:r w:rsidR="00DE35E9" w:rsidRPr="009D3095">
              <w:rPr>
                <w:b/>
              </w:rPr>
              <w:t xml:space="preserve">Vzdrževanje traktorjev znamke John </w:t>
            </w:r>
            <w:proofErr w:type="spellStart"/>
            <w:r w:rsidR="00DE35E9" w:rsidRPr="009D3095">
              <w:rPr>
                <w:b/>
              </w:rPr>
              <w:t>Deere</w:t>
            </w:r>
            <w:proofErr w:type="spellEnd"/>
            <w:r w:rsidR="00DE35E9" w:rsidRPr="009D3095">
              <w:rPr>
                <w:b/>
              </w:rPr>
              <w:t xml:space="preserve">, profesionalnih parkovnih kosilnic BCS in </w:t>
            </w:r>
            <w:proofErr w:type="spellStart"/>
            <w:r w:rsidR="00DE35E9" w:rsidRPr="009D3095">
              <w:rPr>
                <w:b/>
              </w:rPr>
              <w:t>Gianni</w:t>
            </w:r>
            <w:proofErr w:type="spellEnd"/>
            <w:r w:rsidR="00DE35E9" w:rsidRPr="009D3095">
              <w:rPr>
                <w:b/>
              </w:rPr>
              <w:t xml:space="preserve"> Ferrari, </w:t>
            </w:r>
            <w:proofErr w:type="spellStart"/>
            <w:r w:rsidR="00DE35E9" w:rsidRPr="009D3095">
              <w:rPr>
                <w:b/>
              </w:rPr>
              <w:t>mulčarjev</w:t>
            </w:r>
            <w:proofErr w:type="spellEnd"/>
            <w:r w:rsidR="00DE35E9" w:rsidRPr="009D3095">
              <w:rPr>
                <w:b/>
              </w:rPr>
              <w:t xml:space="preserve"> </w:t>
            </w:r>
            <w:proofErr w:type="spellStart"/>
            <w:r w:rsidR="00DE35E9" w:rsidRPr="009D3095">
              <w:rPr>
                <w:b/>
              </w:rPr>
              <w:t>Peruzzo</w:t>
            </w:r>
            <w:proofErr w:type="spellEnd"/>
            <w:r w:rsidR="00DE35E9" w:rsidRPr="009D3095">
              <w:rPr>
                <w:b/>
              </w:rPr>
              <w:t>, … in dobava rezervnih delov</w:t>
            </w:r>
          </w:p>
        </w:tc>
      </w:tr>
      <w:tr w:rsidR="00C53CF5" w:rsidRPr="001A6B18" w14:paraId="721E47F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67E29CC1" w14:textId="77777777" w:rsidR="00C53CF5" w:rsidRPr="001A6B18" w:rsidRDefault="00C53CF5"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7BA488BA" w14:textId="77777777" w:rsidR="00C53CF5" w:rsidRPr="001A6B18" w:rsidRDefault="00C53CF5" w:rsidP="006C1460">
            <w:pPr>
              <w:jc w:val="center"/>
              <w:rPr>
                <w:bCs/>
                <w:sz w:val="24"/>
                <w:szCs w:val="24"/>
              </w:rPr>
            </w:pPr>
            <w:r w:rsidRPr="001A6B18">
              <w:rPr>
                <w:bCs/>
                <w:sz w:val="24"/>
                <w:szCs w:val="24"/>
              </w:rPr>
              <w:t>_____ EUR/uro</w:t>
            </w:r>
          </w:p>
        </w:tc>
      </w:tr>
      <w:tr w:rsidR="00C53CF5" w:rsidRPr="001A6B18" w14:paraId="0F7DF6BB"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0EBCE85E" w14:textId="77777777" w:rsidR="00C53CF5" w:rsidRPr="001A6B18" w:rsidRDefault="00C53CF5"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002B12D4"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07C9B787"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6E6F21C0" w14:textId="77777777" w:rsidR="00C53CF5" w:rsidRPr="001A6B18" w:rsidRDefault="00C53CF5"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386EA556"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23FC8390" w14:textId="77777777" w:rsidTr="006C1460">
        <w:tc>
          <w:tcPr>
            <w:tcW w:w="5841" w:type="dxa"/>
            <w:tcBorders>
              <w:top w:val="single" w:sz="4" w:space="0" w:color="auto"/>
              <w:left w:val="single" w:sz="4" w:space="0" w:color="auto"/>
              <w:bottom w:val="single" w:sz="4" w:space="0" w:color="auto"/>
              <w:right w:val="single" w:sz="4" w:space="0" w:color="auto"/>
            </w:tcBorders>
          </w:tcPr>
          <w:p w14:paraId="60925D01" w14:textId="77777777" w:rsidR="00C53CF5" w:rsidRPr="001A6B18" w:rsidRDefault="00C53CF5"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6A06DA95" w14:textId="77777777" w:rsidR="00C53CF5" w:rsidRPr="001A6B18" w:rsidRDefault="00C53CF5" w:rsidP="006C1460">
            <w:pPr>
              <w:jc w:val="center"/>
              <w:rPr>
                <w:bCs/>
                <w:sz w:val="24"/>
                <w:szCs w:val="24"/>
              </w:rPr>
            </w:pPr>
            <w:r w:rsidRPr="001A6B18">
              <w:rPr>
                <w:bCs/>
                <w:sz w:val="24"/>
                <w:szCs w:val="24"/>
              </w:rPr>
              <w:t>_____ km</w:t>
            </w:r>
          </w:p>
        </w:tc>
      </w:tr>
    </w:tbl>
    <w:p w14:paraId="20F398BC" w14:textId="77777777" w:rsidR="00C53CF5" w:rsidRDefault="00C53C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2A2B8116" w14:textId="77777777" w:rsidTr="00C53CF5">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222BFF9" w14:textId="4BD5DBCC" w:rsidR="00DE35E9" w:rsidRPr="009D3095" w:rsidRDefault="00C53CF5" w:rsidP="00C53CF5">
            <w:pPr>
              <w:rPr>
                <w:sz w:val="24"/>
                <w:szCs w:val="24"/>
              </w:rPr>
            </w:pPr>
            <w:r>
              <w:rPr>
                <w:b/>
              </w:rPr>
              <w:t xml:space="preserve">Sklop št. 22: </w:t>
            </w:r>
            <w:r w:rsidR="00DE35E9" w:rsidRPr="009D3095">
              <w:rPr>
                <w:b/>
              </w:rPr>
              <w:t xml:space="preserve">Vzdrževanje strojev za talne označbe znamke </w:t>
            </w:r>
            <w:proofErr w:type="spellStart"/>
            <w:r w:rsidR="00DE35E9" w:rsidRPr="009D3095">
              <w:rPr>
                <w:b/>
              </w:rPr>
              <w:t>Hoffmann</w:t>
            </w:r>
            <w:proofErr w:type="spellEnd"/>
            <w:r w:rsidR="00DE35E9" w:rsidRPr="009D3095">
              <w:rPr>
                <w:b/>
              </w:rPr>
              <w:t xml:space="preserve"> in dobava rezervnih delov</w:t>
            </w:r>
          </w:p>
        </w:tc>
      </w:tr>
      <w:tr w:rsidR="00C53CF5" w:rsidRPr="001A6B18" w14:paraId="5AA06FE9"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575A6003" w14:textId="77777777" w:rsidR="00C53CF5" w:rsidRPr="001A6B18" w:rsidRDefault="00C53CF5"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4122443B" w14:textId="77777777" w:rsidR="00C53CF5" w:rsidRPr="001A6B18" w:rsidRDefault="00C53CF5" w:rsidP="006C1460">
            <w:pPr>
              <w:jc w:val="center"/>
              <w:rPr>
                <w:bCs/>
                <w:sz w:val="24"/>
                <w:szCs w:val="24"/>
              </w:rPr>
            </w:pPr>
            <w:r w:rsidRPr="001A6B18">
              <w:rPr>
                <w:bCs/>
                <w:sz w:val="24"/>
                <w:szCs w:val="24"/>
              </w:rPr>
              <w:t>_____ EUR/uro</w:t>
            </w:r>
          </w:p>
        </w:tc>
      </w:tr>
      <w:tr w:rsidR="00C53CF5" w:rsidRPr="001A6B18" w14:paraId="7F7462C2"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57F22DBC" w14:textId="77777777" w:rsidR="00C53CF5" w:rsidRPr="001A6B18" w:rsidRDefault="00C53CF5"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00D17B50"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0463EDF9"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2EFD9D3F" w14:textId="77777777" w:rsidR="00C53CF5" w:rsidRPr="001A6B18" w:rsidRDefault="00C53CF5"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52864723"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7661298E" w14:textId="77777777" w:rsidTr="006C1460">
        <w:tc>
          <w:tcPr>
            <w:tcW w:w="5841" w:type="dxa"/>
            <w:tcBorders>
              <w:top w:val="single" w:sz="4" w:space="0" w:color="auto"/>
              <w:left w:val="single" w:sz="4" w:space="0" w:color="auto"/>
              <w:bottom w:val="single" w:sz="4" w:space="0" w:color="auto"/>
              <w:right w:val="single" w:sz="4" w:space="0" w:color="auto"/>
            </w:tcBorders>
          </w:tcPr>
          <w:p w14:paraId="08AD1E49" w14:textId="77777777" w:rsidR="00C53CF5" w:rsidRPr="001A6B18" w:rsidRDefault="00C53CF5"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746F8C2A" w14:textId="77777777" w:rsidR="00C53CF5" w:rsidRPr="001A6B18" w:rsidRDefault="00C53CF5" w:rsidP="006C1460">
            <w:pPr>
              <w:jc w:val="center"/>
              <w:rPr>
                <w:bCs/>
                <w:sz w:val="24"/>
                <w:szCs w:val="24"/>
              </w:rPr>
            </w:pPr>
            <w:r w:rsidRPr="001A6B18">
              <w:rPr>
                <w:bCs/>
                <w:sz w:val="24"/>
                <w:szCs w:val="24"/>
              </w:rPr>
              <w:t>_____ km</w:t>
            </w:r>
          </w:p>
        </w:tc>
      </w:tr>
    </w:tbl>
    <w:p w14:paraId="4CC3B534" w14:textId="77777777" w:rsidR="00C53CF5" w:rsidRDefault="00C53C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0032B3A1" w14:textId="77777777" w:rsidTr="00C53CF5">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0DB703" w14:textId="17761AFB" w:rsidR="00DE35E9" w:rsidRPr="009D3095" w:rsidRDefault="00C53CF5" w:rsidP="00C53CF5">
            <w:pPr>
              <w:rPr>
                <w:sz w:val="24"/>
                <w:szCs w:val="24"/>
              </w:rPr>
            </w:pPr>
            <w:r>
              <w:rPr>
                <w:b/>
              </w:rPr>
              <w:t xml:space="preserve">Sklop št. 23: </w:t>
            </w:r>
            <w:r w:rsidR="00DE35E9" w:rsidRPr="009D3095">
              <w:rPr>
                <w:b/>
              </w:rPr>
              <w:t xml:space="preserve">Servisiranje in dobava rezervnih delov za pralne avtomate Krpan in stroje </w:t>
            </w:r>
            <w:proofErr w:type="spellStart"/>
            <w:r w:rsidR="00DE35E9" w:rsidRPr="009D3095">
              <w:rPr>
                <w:b/>
              </w:rPr>
              <w:t>Weidner</w:t>
            </w:r>
            <w:proofErr w:type="spellEnd"/>
            <w:r w:rsidR="00DE35E9" w:rsidRPr="009D3095">
              <w:rPr>
                <w:b/>
              </w:rPr>
              <w:t xml:space="preserve"> ter visokotlačnih vodnih črpalk </w:t>
            </w:r>
            <w:proofErr w:type="spellStart"/>
            <w:r w:rsidR="00DE35E9" w:rsidRPr="009D3095">
              <w:rPr>
                <w:b/>
              </w:rPr>
              <w:t>Uraca</w:t>
            </w:r>
            <w:proofErr w:type="spellEnd"/>
            <w:r w:rsidR="00DE35E9" w:rsidRPr="009D3095">
              <w:rPr>
                <w:b/>
              </w:rPr>
              <w:t xml:space="preserve"> in </w:t>
            </w:r>
            <w:proofErr w:type="spellStart"/>
            <w:r w:rsidR="00DE35E9" w:rsidRPr="009D3095">
              <w:rPr>
                <w:b/>
              </w:rPr>
              <w:t>Pratisoli</w:t>
            </w:r>
            <w:proofErr w:type="spellEnd"/>
          </w:p>
        </w:tc>
      </w:tr>
      <w:tr w:rsidR="00C53CF5" w:rsidRPr="001A6B18" w14:paraId="019F93A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5118FA01" w14:textId="77777777" w:rsidR="00C53CF5" w:rsidRPr="001A6B18" w:rsidRDefault="00C53CF5"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463BDD24" w14:textId="77777777" w:rsidR="00C53CF5" w:rsidRPr="001A6B18" w:rsidRDefault="00C53CF5" w:rsidP="006C1460">
            <w:pPr>
              <w:jc w:val="center"/>
              <w:rPr>
                <w:bCs/>
                <w:sz w:val="24"/>
                <w:szCs w:val="24"/>
              </w:rPr>
            </w:pPr>
            <w:r w:rsidRPr="001A6B18">
              <w:rPr>
                <w:bCs/>
                <w:sz w:val="24"/>
                <w:szCs w:val="24"/>
              </w:rPr>
              <w:t>_____ EUR/uro</w:t>
            </w:r>
          </w:p>
        </w:tc>
      </w:tr>
      <w:tr w:rsidR="00C53CF5" w:rsidRPr="001A6B18" w14:paraId="10F8B67E"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61F15FBD" w14:textId="77777777" w:rsidR="00C53CF5" w:rsidRPr="001A6B18" w:rsidRDefault="00C53CF5"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03F2B43A"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48430578"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307DB3B3" w14:textId="77777777" w:rsidR="00C53CF5" w:rsidRPr="001A6B18" w:rsidRDefault="00C53CF5"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6163AF25"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594378B1" w14:textId="77777777" w:rsidTr="006C1460">
        <w:tc>
          <w:tcPr>
            <w:tcW w:w="5841" w:type="dxa"/>
            <w:tcBorders>
              <w:top w:val="single" w:sz="4" w:space="0" w:color="auto"/>
              <w:left w:val="single" w:sz="4" w:space="0" w:color="auto"/>
              <w:bottom w:val="single" w:sz="4" w:space="0" w:color="auto"/>
              <w:right w:val="single" w:sz="4" w:space="0" w:color="auto"/>
            </w:tcBorders>
          </w:tcPr>
          <w:p w14:paraId="4E359D11" w14:textId="77777777" w:rsidR="00C53CF5" w:rsidRPr="001A6B18" w:rsidRDefault="00C53CF5" w:rsidP="006C1460">
            <w:pPr>
              <w:jc w:val="both"/>
              <w:rPr>
                <w:bCs/>
              </w:rPr>
            </w:pPr>
            <w:r w:rsidRPr="001A6B18">
              <w:rPr>
                <w:bCs/>
              </w:rPr>
              <w:lastRenderedPageBreak/>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79D77229" w14:textId="77777777" w:rsidR="00C53CF5" w:rsidRPr="001A6B18" w:rsidRDefault="00C53CF5" w:rsidP="006C1460">
            <w:pPr>
              <w:jc w:val="center"/>
              <w:rPr>
                <w:bCs/>
                <w:sz w:val="24"/>
                <w:szCs w:val="24"/>
              </w:rPr>
            </w:pPr>
            <w:r w:rsidRPr="001A6B18">
              <w:rPr>
                <w:bCs/>
                <w:sz w:val="24"/>
                <w:szCs w:val="24"/>
              </w:rPr>
              <w:t>_____ km</w:t>
            </w:r>
          </w:p>
        </w:tc>
      </w:tr>
    </w:tbl>
    <w:p w14:paraId="64757598" w14:textId="77777777" w:rsidR="00C53CF5" w:rsidRDefault="00C53C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362B49DC" w14:textId="77777777" w:rsidTr="00C53CF5">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F958565" w14:textId="575884B9" w:rsidR="00DE35E9" w:rsidRPr="009D3095" w:rsidRDefault="00C53CF5" w:rsidP="00C53CF5">
            <w:pPr>
              <w:rPr>
                <w:sz w:val="24"/>
                <w:szCs w:val="24"/>
              </w:rPr>
            </w:pPr>
            <w:r>
              <w:rPr>
                <w:b/>
              </w:rPr>
              <w:t xml:space="preserve">Sklop št. 24: </w:t>
            </w:r>
            <w:r w:rsidR="00DE35E9" w:rsidRPr="009D3095">
              <w:rPr>
                <w:b/>
              </w:rPr>
              <w:t xml:space="preserve">Vzdrževanje gradbenih strojev znamke </w:t>
            </w:r>
            <w:proofErr w:type="spellStart"/>
            <w:r w:rsidR="00DE35E9" w:rsidRPr="009D3095">
              <w:rPr>
                <w:b/>
              </w:rPr>
              <w:t>Wirtgen</w:t>
            </w:r>
            <w:proofErr w:type="spellEnd"/>
            <w:r w:rsidR="00DE35E9" w:rsidRPr="009D3095">
              <w:rPr>
                <w:b/>
              </w:rPr>
              <w:t xml:space="preserve">, </w:t>
            </w:r>
            <w:proofErr w:type="spellStart"/>
            <w:r w:rsidR="00DE35E9" w:rsidRPr="009D3095">
              <w:rPr>
                <w:b/>
              </w:rPr>
              <w:t>Vogele</w:t>
            </w:r>
            <w:proofErr w:type="spellEnd"/>
            <w:r w:rsidR="00DE35E9" w:rsidRPr="009D3095">
              <w:rPr>
                <w:b/>
              </w:rPr>
              <w:t xml:space="preserve"> in </w:t>
            </w:r>
            <w:proofErr w:type="spellStart"/>
            <w:r w:rsidR="00DE35E9" w:rsidRPr="009D3095">
              <w:rPr>
                <w:b/>
              </w:rPr>
              <w:t>Hamm</w:t>
            </w:r>
            <w:proofErr w:type="spellEnd"/>
            <w:r w:rsidR="00DE35E9" w:rsidRPr="009D3095">
              <w:rPr>
                <w:b/>
              </w:rPr>
              <w:t xml:space="preserve"> ter dobava rezervnih delov</w:t>
            </w:r>
          </w:p>
        </w:tc>
      </w:tr>
      <w:tr w:rsidR="00C53CF5" w:rsidRPr="001A6B18" w14:paraId="3B43B35E"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12353923" w14:textId="77777777" w:rsidR="00C53CF5" w:rsidRPr="001A6B18" w:rsidRDefault="00C53CF5"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1EDDBA60" w14:textId="77777777" w:rsidR="00C53CF5" w:rsidRPr="001A6B18" w:rsidRDefault="00C53CF5" w:rsidP="006C1460">
            <w:pPr>
              <w:jc w:val="center"/>
              <w:rPr>
                <w:bCs/>
                <w:sz w:val="24"/>
                <w:szCs w:val="24"/>
              </w:rPr>
            </w:pPr>
            <w:r w:rsidRPr="001A6B18">
              <w:rPr>
                <w:bCs/>
                <w:sz w:val="24"/>
                <w:szCs w:val="24"/>
              </w:rPr>
              <w:t>_____ EUR/uro</w:t>
            </w:r>
          </w:p>
        </w:tc>
      </w:tr>
      <w:tr w:rsidR="00C53CF5" w:rsidRPr="001A6B18" w14:paraId="3905E32A"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2F44E35C" w14:textId="77777777" w:rsidR="00C53CF5" w:rsidRPr="001A6B18" w:rsidRDefault="00C53CF5"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00D2FB78"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4B9BBBF4"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31E8A16B" w14:textId="77777777" w:rsidR="00C53CF5" w:rsidRPr="001A6B18" w:rsidRDefault="00C53CF5"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44855F09"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60D219F6" w14:textId="77777777" w:rsidTr="006C1460">
        <w:tc>
          <w:tcPr>
            <w:tcW w:w="5841" w:type="dxa"/>
            <w:tcBorders>
              <w:top w:val="single" w:sz="4" w:space="0" w:color="auto"/>
              <w:left w:val="single" w:sz="4" w:space="0" w:color="auto"/>
              <w:bottom w:val="single" w:sz="4" w:space="0" w:color="auto"/>
              <w:right w:val="single" w:sz="4" w:space="0" w:color="auto"/>
            </w:tcBorders>
          </w:tcPr>
          <w:p w14:paraId="308657C2" w14:textId="77777777" w:rsidR="00C53CF5" w:rsidRPr="001A6B18" w:rsidRDefault="00C53CF5"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2CE17855" w14:textId="77777777" w:rsidR="00C53CF5" w:rsidRPr="001A6B18" w:rsidRDefault="00C53CF5" w:rsidP="006C1460">
            <w:pPr>
              <w:jc w:val="center"/>
              <w:rPr>
                <w:bCs/>
                <w:sz w:val="24"/>
                <w:szCs w:val="24"/>
              </w:rPr>
            </w:pPr>
            <w:r w:rsidRPr="001A6B18">
              <w:rPr>
                <w:bCs/>
                <w:sz w:val="24"/>
                <w:szCs w:val="24"/>
              </w:rPr>
              <w:t>_____ km</w:t>
            </w:r>
          </w:p>
        </w:tc>
      </w:tr>
    </w:tbl>
    <w:p w14:paraId="75748592" w14:textId="202F82BC" w:rsidR="00C53CF5" w:rsidRDefault="00C53C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27CCCF76" w14:textId="77777777" w:rsidTr="00C53CF5">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EEA2650" w14:textId="16F9D205" w:rsidR="00DE35E9" w:rsidRPr="009D3095" w:rsidRDefault="00C53CF5" w:rsidP="00C53CF5">
            <w:pPr>
              <w:rPr>
                <w:sz w:val="24"/>
                <w:szCs w:val="24"/>
              </w:rPr>
            </w:pPr>
            <w:r>
              <w:rPr>
                <w:b/>
              </w:rPr>
              <w:t xml:space="preserve">Sklop št. 25: </w:t>
            </w:r>
            <w:r w:rsidR="00DE35E9" w:rsidRPr="009D3095">
              <w:rPr>
                <w:b/>
              </w:rPr>
              <w:t xml:space="preserve">Vzdrževanje strojev za talne označbe proizvajalca </w:t>
            </w:r>
            <w:proofErr w:type="spellStart"/>
            <w:r w:rsidR="00DE35E9" w:rsidRPr="009D3095">
              <w:rPr>
                <w:b/>
              </w:rPr>
              <w:t>Graco</w:t>
            </w:r>
            <w:proofErr w:type="spellEnd"/>
            <w:r w:rsidR="00DE35E9" w:rsidRPr="009D3095">
              <w:rPr>
                <w:b/>
              </w:rPr>
              <w:t xml:space="preserve"> (</w:t>
            </w:r>
            <w:proofErr w:type="spellStart"/>
            <w:r w:rsidR="00DE35E9" w:rsidRPr="009D3095">
              <w:rPr>
                <w:b/>
              </w:rPr>
              <w:t>LineLazer</w:t>
            </w:r>
            <w:proofErr w:type="spellEnd"/>
            <w:r w:rsidR="00DE35E9" w:rsidRPr="009D3095">
              <w:rPr>
                <w:b/>
              </w:rPr>
              <w:t>) in dobava rezervnih delov</w:t>
            </w:r>
          </w:p>
        </w:tc>
      </w:tr>
      <w:tr w:rsidR="00C53CF5" w:rsidRPr="001A6B18" w14:paraId="65999058"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7155FC9E" w14:textId="77777777" w:rsidR="00C53CF5" w:rsidRPr="001A6B18" w:rsidRDefault="00C53CF5"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0AC93F99" w14:textId="77777777" w:rsidR="00C53CF5" w:rsidRPr="001A6B18" w:rsidRDefault="00C53CF5" w:rsidP="006C1460">
            <w:pPr>
              <w:jc w:val="center"/>
              <w:rPr>
                <w:bCs/>
                <w:sz w:val="24"/>
                <w:szCs w:val="24"/>
              </w:rPr>
            </w:pPr>
            <w:r w:rsidRPr="001A6B18">
              <w:rPr>
                <w:bCs/>
                <w:sz w:val="24"/>
                <w:szCs w:val="24"/>
              </w:rPr>
              <w:t>_____ EUR/uro</w:t>
            </w:r>
          </w:p>
        </w:tc>
      </w:tr>
      <w:tr w:rsidR="00C53CF5" w:rsidRPr="001A6B18" w14:paraId="6A98E925"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F436FE9" w14:textId="77777777" w:rsidR="00C53CF5" w:rsidRPr="001A6B18" w:rsidRDefault="00C53CF5"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692925B8"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3C33370B"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07352077" w14:textId="77777777" w:rsidR="00C53CF5" w:rsidRPr="001A6B18" w:rsidRDefault="00C53CF5"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1C2B178D"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7830B5F7" w14:textId="77777777" w:rsidTr="006C1460">
        <w:tc>
          <w:tcPr>
            <w:tcW w:w="5841" w:type="dxa"/>
            <w:tcBorders>
              <w:top w:val="single" w:sz="4" w:space="0" w:color="auto"/>
              <w:left w:val="single" w:sz="4" w:space="0" w:color="auto"/>
              <w:bottom w:val="single" w:sz="4" w:space="0" w:color="auto"/>
              <w:right w:val="single" w:sz="4" w:space="0" w:color="auto"/>
            </w:tcBorders>
          </w:tcPr>
          <w:p w14:paraId="13D36B07" w14:textId="77777777" w:rsidR="00C53CF5" w:rsidRPr="001A6B18" w:rsidRDefault="00C53CF5"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30BDB0B4" w14:textId="77777777" w:rsidR="00C53CF5" w:rsidRPr="001A6B18" w:rsidRDefault="00C53CF5" w:rsidP="006C1460">
            <w:pPr>
              <w:jc w:val="center"/>
              <w:rPr>
                <w:bCs/>
                <w:sz w:val="24"/>
                <w:szCs w:val="24"/>
              </w:rPr>
            </w:pPr>
            <w:r w:rsidRPr="001A6B18">
              <w:rPr>
                <w:bCs/>
                <w:sz w:val="24"/>
                <w:szCs w:val="24"/>
              </w:rPr>
              <w:t>_____ km</w:t>
            </w:r>
          </w:p>
        </w:tc>
      </w:tr>
    </w:tbl>
    <w:p w14:paraId="19328C61" w14:textId="77777777" w:rsidR="00C53CF5" w:rsidRDefault="00C53CF5"/>
    <w:p w14:paraId="1159641B" w14:textId="77777777" w:rsidR="00C53CF5" w:rsidRDefault="00C53CF5">
      <w:pPr>
        <w:spacing w:line="240" w:lineRule="auto"/>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3598BF23" w14:textId="77777777" w:rsidTr="00C53CF5">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D3DC419" w14:textId="6730C507" w:rsidR="00DE35E9" w:rsidRPr="009D3095" w:rsidRDefault="00C53CF5" w:rsidP="00C53CF5">
            <w:pPr>
              <w:rPr>
                <w:sz w:val="24"/>
                <w:szCs w:val="24"/>
              </w:rPr>
            </w:pPr>
            <w:r>
              <w:rPr>
                <w:b/>
              </w:rPr>
              <w:lastRenderedPageBreak/>
              <w:t xml:space="preserve">Sklop št. 26: </w:t>
            </w:r>
            <w:r w:rsidR="00DE35E9" w:rsidRPr="009D3095">
              <w:rPr>
                <w:b/>
              </w:rPr>
              <w:t xml:space="preserve">Vzdrževanje in dobava rezervnih delov za </w:t>
            </w:r>
            <w:proofErr w:type="spellStart"/>
            <w:r w:rsidR="00DE35E9" w:rsidRPr="009D3095">
              <w:rPr>
                <w:b/>
              </w:rPr>
              <w:t>demperje</w:t>
            </w:r>
            <w:proofErr w:type="spellEnd"/>
            <w:r w:rsidR="00DE35E9" w:rsidRPr="009D3095">
              <w:rPr>
                <w:b/>
              </w:rPr>
              <w:t xml:space="preserve"> znamke </w:t>
            </w:r>
            <w:proofErr w:type="spellStart"/>
            <w:r w:rsidR="00DE35E9" w:rsidRPr="009D3095">
              <w:rPr>
                <w:b/>
              </w:rPr>
              <w:t>Terex</w:t>
            </w:r>
            <w:proofErr w:type="spellEnd"/>
          </w:p>
        </w:tc>
      </w:tr>
      <w:tr w:rsidR="00C53CF5" w:rsidRPr="001A6B18" w14:paraId="1C628EAD"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5D1A80F9" w14:textId="77777777" w:rsidR="00C53CF5" w:rsidRPr="001A6B18" w:rsidRDefault="00C53CF5" w:rsidP="006C1460">
            <w:pPr>
              <w:jc w:val="both"/>
              <w:rPr>
                <w:bCs/>
                <w:sz w:val="20"/>
                <w:szCs w:val="20"/>
              </w:rPr>
            </w:pPr>
            <w:r w:rsidRPr="001A6B18">
              <w:rPr>
                <w:bCs/>
              </w:rPr>
              <w:t>Delovna ura za avtomehanična, avtokleparska, avtoličarska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5CD2C1D2" w14:textId="77777777" w:rsidR="00C53CF5" w:rsidRPr="001A6B18" w:rsidRDefault="00C53CF5" w:rsidP="006C1460">
            <w:pPr>
              <w:jc w:val="center"/>
              <w:rPr>
                <w:bCs/>
                <w:sz w:val="24"/>
                <w:szCs w:val="24"/>
              </w:rPr>
            </w:pPr>
            <w:r w:rsidRPr="001A6B18">
              <w:rPr>
                <w:bCs/>
                <w:sz w:val="24"/>
                <w:szCs w:val="24"/>
              </w:rPr>
              <w:t>_____ EUR/uro</w:t>
            </w:r>
          </w:p>
        </w:tc>
      </w:tr>
      <w:tr w:rsidR="00C53CF5" w:rsidRPr="001A6B18" w14:paraId="5B9E149C"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0C084038" w14:textId="77777777" w:rsidR="00C53CF5" w:rsidRPr="001A6B18" w:rsidRDefault="00C53CF5"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33944EC1"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5CFFB37E"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5A897DFC" w14:textId="77777777" w:rsidR="00C53CF5" w:rsidRPr="001A6B18" w:rsidRDefault="00C53CF5"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67B31A2A" w14:textId="77777777" w:rsidR="00C53CF5" w:rsidRPr="001A6B18" w:rsidRDefault="00C53CF5" w:rsidP="006C1460">
            <w:pPr>
              <w:jc w:val="center"/>
              <w:rPr>
                <w:bCs/>
                <w:sz w:val="24"/>
                <w:szCs w:val="24"/>
              </w:rPr>
            </w:pPr>
            <w:r w:rsidRPr="001A6B18">
              <w:rPr>
                <w:bCs/>
                <w:sz w:val="24"/>
                <w:szCs w:val="24"/>
              </w:rPr>
              <w:t>_____ %</w:t>
            </w:r>
          </w:p>
        </w:tc>
      </w:tr>
      <w:tr w:rsidR="00C53CF5" w:rsidRPr="001A6B18" w14:paraId="6CCC73EF" w14:textId="77777777" w:rsidTr="006C1460">
        <w:tc>
          <w:tcPr>
            <w:tcW w:w="5841" w:type="dxa"/>
            <w:tcBorders>
              <w:top w:val="single" w:sz="4" w:space="0" w:color="auto"/>
              <w:left w:val="single" w:sz="4" w:space="0" w:color="auto"/>
              <w:bottom w:val="single" w:sz="4" w:space="0" w:color="auto"/>
              <w:right w:val="single" w:sz="4" w:space="0" w:color="auto"/>
            </w:tcBorders>
          </w:tcPr>
          <w:p w14:paraId="5895DABD" w14:textId="77777777" w:rsidR="00C53CF5" w:rsidRPr="001A6B18" w:rsidRDefault="00C53CF5"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07F56911" w14:textId="77777777" w:rsidR="00C53CF5" w:rsidRPr="001A6B18" w:rsidRDefault="00C53CF5" w:rsidP="006C1460">
            <w:pPr>
              <w:jc w:val="center"/>
              <w:rPr>
                <w:bCs/>
                <w:sz w:val="24"/>
                <w:szCs w:val="24"/>
              </w:rPr>
            </w:pPr>
            <w:r w:rsidRPr="001A6B18">
              <w:rPr>
                <w:bCs/>
                <w:sz w:val="24"/>
                <w:szCs w:val="24"/>
              </w:rPr>
              <w:t>_____ km</w:t>
            </w:r>
          </w:p>
        </w:tc>
      </w:tr>
    </w:tbl>
    <w:p w14:paraId="0588686B" w14:textId="4379BF5D" w:rsidR="00C53CF5" w:rsidRDefault="00C53C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4DCEC315" w14:textId="77777777" w:rsidTr="00E03D81">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60B6282" w14:textId="1393AB83" w:rsidR="00DE35E9" w:rsidRPr="009D3095" w:rsidRDefault="00E03D81" w:rsidP="00C53CF5">
            <w:pPr>
              <w:rPr>
                <w:sz w:val="24"/>
                <w:szCs w:val="24"/>
              </w:rPr>
            </w:pPr>
            <w:r>
              <w:rPr>
                <w:b/>
              </w:rPr>
              <w:t xml:space="preserve">Sklop št. 27: </w:t>
            </w:r>
            <w:r w:rsidR="00DE35E9" w:rsidRPr="009D3095">
              <w:rPr>
                <w:b/>
              </w:rPr>
              <w:t>Popravilo štarterjev</w:t>
            </w:r>
            <w:r>
              <w:rPr>
                <w:b/>
              </w:rPr>
              <w:t>,</w:t>
            </w:r>
            <w:r w:rsidR="00DE35E9" w:rsidRPr="009D3095">
              <w:rPr>
                <w:b/>
              </w:rPr>
              <w:t xml:space="preserve"> </w:t>
            </w:r>
            <w:proofErr w:type="spellStart"/>
            <w:r w:rsidR="00DE35E9" w:rsidRPr="009D3095">
              <w:rPr>
                <w:b/>
              </w:rPr>
              <w:t>altenatorjev</w:t>
            </w:r>
            <w:proofErr w:type="spellEnd"/>
            <w:r w:rsidR="00DE35E9" w:rsidRPr="009D3095">
              <w:rPr>
                <w:b/>
              </w:rPr>
              <w:t>,…in dobava rezervnih delov</w:t>
            </w:r>
          </w:p>
        </w:tc>
      </w:tr>
      <w:tr w:rsidR="00E03D81" w:rsidRPr="001A6B18" w14:paraId="78C2A64A"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3D9DD02F" w14:textId="05D84769" w:rsidR="00E03D81" w:rsidRPr="001A6B18" w:rsidRDefault="00E03D81" w:rsidP="006C1460">
            <w:pPr>
              <w:jc w:val="both"/>
              <w:rPr>
                <w:bCs/>
                <w:sz w:val="20"/>
                <w:szCs w:val="20"/>
              </w:rPr>
            </w:pPr>
            <w:r w:rsidRPr="001A6B18">
              <w:rPr>
                <w:bCs/>
              </w:rPr>
              <w:t>Delovna ura za avtomehanična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6A487523" w14:textId="77777777" w:rsidR="00E03D81" w:rsidRPr="001A6B18" w:rsidRDefault="00E03D81" w:rsidP="006C1460">
            <w:pPr>
              <w:jc w:val="center"/>
              <w:rPr>
                <w:bCs/>
                <w:sz w:val="24"/>
                <w:szCs w:val="24"/>
              </w:rPr>
            </w:pPr>
            <w:r w:rsidRPr="001A6B18">
              <w:rPr>
                <w:bCs/>
                <w:sz w:val="24"/>
                <w:szCs w:val="24"/>
              </w:rPr>
              <w:t>_____ EUR/uro</w:t>
            </w:r>
          </w:p>
        </w:tc>
      </w:tr>
      <w:tr w:rsidR="00E03D81" w:rsidRPr="001A6B18" w14:paraId="22A86DD9"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5E725845" w14:textId="77777777" w:rsidR="00E03D81" w:rsidRPr="001A6B18" w:rsidRDefault="00E03D81"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63B144C7" w14:textId="77777777" w:rsidR="00E03D81" w:rsidRPr="001A6B18" w:rsidRDefault="00E03D81" w:rsidP="006C1460">
            <w:pPr>
              <w:jc w:val="center"/>
              <w:rPr>
                <w:bCs/>
                <w:sz w:val="24"/>
                <w:szCs w:val="24"/>
              </w:rPr>
            </w:pPr>
            <w:r w:rsidRPr="001A6B18">
              <w:rPr>
                <w:bCs/>
                <w:sz w:val="24"/>
                <w:szCs w:val="24"/>
              </w:rPr>
              <w:t>_____ %</w:t>
            </w:r>
          </w:p>
        </w:tc>
      </w:tr>
      <w:tr w:rsidR="00E03D81" w:rsidRPr="001A6B18" w14:paraId="3E25015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328AD25C" w14:textId="77777777" w:rsidR="00E03D81" w:rsidRPr="001A6B18" w:rsidRDefault="00E03D81"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12B4D390" w14:textId="77777777" w:rsidR="00E03D81" w:rsidRPr="001A6B18" w:rsidRDefault="00E03D81" w:rsidP="006C1460">
            <w:pPr>
              <w:jc w:val="center"/>
              <w:rPr>
                <w:bCs/>
                <w:sz w:val="24"/>
                <w:szCs w:val="24"/>
              </w:rPr>
            </w:pPr>
            <w:r w:rsidRPr="001A6B18">
              <w:rPr>
                <w:bCs/>
                <w:sz w:val="24"/>
                <w:szCs w:val="24"/>
              </w:rPr>
              <w:t>_____ %</w:t>
            </w:r>
          </w:p>
        </w:tc>
      </w:tr>
      <w:tr w:rsidR="00E03D81" w:rsidRPr="001A6B18" w14:paraId="61DF67D4" w14:textId="77777777" w:rsidTr="006C1460">
        <w:tc>
          <w:tcPr>
            <w:tcW w:w="5841" w:type="dxa"/>
            <w:tcBorders>
              <w:top w:val="single" w:sz="4" w:space="0" w:color="auto"/>
              <w:left w:val="single" w:sz="4" w:space="0" w:color="auto"/>
              <w:bottom w:val="single" w:sz="4" w:space="0" w:color="auto"/>
              <w:right w:val="single" w:sz="4" w:space="0" w:color="auto"/>
            </w:tcBorders>
          </w:tcPr>
          <w:p w14:paraId="2CB26CFC" w14:textId="77777777" w:rsidR="00E03D81" w:rsidRPr="001A6B18" w:rsidRDefault="00E03D81"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540BC05C" w14:textId="77777777" w:rsidR="00E03D81" w:rsidRPr="001A6B18" w:rsidRDefault="00E03D81" w:rsidP="006C1460">
            <w:pPr>
              <w:jc w:val="center"/>
              <w:rPr>
                <w:bCs/>
                <w:sz w:val="24"/>
                <w:szCs w:val="24"/>
              </w:rPr>
            </w:pPr>
            <w:r w:rsidRPr="001A6B18">
              <w:rPr>
                <w:bCs/>
                <w:sz w:val="24"/>
                <w:szCs w:val="24"/>
              </w:rPr>
              <w:t>_____ km</w:t>
            </w:r>
          </w:p>
        </w:tc>
      </w:tr>
    </w:tbl>
    <w:p w14:paraId="271722C6" w14:textId="232777AA" w:rsidR="00E03D81" w:rsidRDefault="00E03D8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3E42AEC6" w14:textId="77777777" w:rsidTr="00E03D81">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811CF18" w14:textId="113BFA9E" w:rsidR="00DE35E9" w:rsidRPr="009D3095" w:rsidRDefault="00E03D81" w:rsidP="00C53CF5">
            <w:pPr>
              <w:rPr>
                <w:sz w:val="24"/>
                <w:szCs w:val="24"/>
              </w:rPr>
            </w:pPr>
            <w:r>
              <w:rPr>
                <w:b/>
              </w:rPr>
              <w:t xml:space="preserve">Sklop št. 28: </w:t>
            </w:r>
            <w:r w:rsidR="00DE35E9" w:rsidRPr="009D3095">
              <w:rPr>
                <w:b/>
              </w:rPr>
              <w:t>Laserski izrez lemežev za pluge zimske službe</w:t>
            </w:r>
          </w:p>
        </w:tc>
      </w:tr>
      <w:tr w:rsidR="00E03D81" w:rsidRPr="001A6B18" w14:paraId="7954DFE2"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26351566" w14:textId="0C781DBE" w:rsidR="00E03D81" w:rsidRPr="001A6B18" w:rsidRDefault="00E03D81" w:rsidP="006C1460">
            <w:pPr>
              <w:jc w:val="both"/>
              <w:rPr>
                <w:bCs/>
                <w:sz w:val="20"/>
                <w:szCs w:val="20"/>
              </w:rPr>
            </w:pPr>
            <w:r w:rsidRPr="001A6B18">
              <w:rPr>
                <w:bCs/>
              </w:rPr>
              <w:t>Delovna ura</w:t>
            </w:r>
          </w:p>
        </w:tc>
        <w:tc>
          <w:tcPr>
            <w:tcW w:w="3261" w:type="dxa"/>
            <w:tcBorders>
              <w:top w:val="single" w:sz="4" w:space="0" w:color="auto"/>
              <w:left w:val="single" w:sz="4" w:space="0" w:color="auto"/>
              <w:bottom w:val="single" w:sz="4" w:space="0" w:color="auto"/>
              <w:right w:val="single" w:sz="4" w:space="0" w:color="auto"/>
            </w:tcBorders>
            <w:vAlign w:val="center"/>
          </w:tcPr>
          <w:p w14:paraId="5D82ADDD" w14:textId="77777777" w:rsidR="00E03D81" w:rsidRPr="001A6B18" w:rsidRDefault="00E03D81" w:rsidP="006C1460">
            <w:pPr>
              <w:jc w:val="center"/>
              <w:rPr>
                <w:bCs/>
                <w:sz w:val="24"/>
                <w:szCs w:val="24"/>
              </w:rPr>
            </w:pPr>
            <w:r w:rsidRPr="001A6B18">
              <w:rPr>
                <w:bCs/>
                <w:sz w:val="24"/>
                <w:szCs w:val="24"/>
              </w:rPr>
              <w:t>_____ EUR/uro</w:t>
            </w:r>
          </w:p>
        </w:tc>
      </w:tr>
      <w:tr w:rsidR="00E03D81" w:rsidRPr="001A6B18" w14:paraId="5F52E90A"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81DD0D2" w14:textId="77777777" w:rsidR="00E03D81" w:rsidRPr="001A6B18" w:rsidRDefault="00E03D81"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3AE0DB89" w14:textId="77777777" w:rsidR="00E03D81" w:rsidRPr="001A6B18" w:rsidRDefault="00E03D81" w:rsidP="006C1460">
            <w:pPr>
              <w:jc w:val="center"/>
              <w:rPr>
                <w:bCs/>
                <w:sz w:val="24"/>
                <w:szCs w:val="24"/>
              </w:rPr>
            </w:pPr>
            <w:r w:rsidRPr="001A6B18">
              <w:rPr>
                <w:bCs/>
                <w:sz w:val="24"/>
                <w:szCs w:val="24"/>
              </w:rPr>
              <w:t>_____ %</w:t>
            </w:r>
          </w:p>
        </w:tc>
      </w:tr>
      <w:tr w:rsidR="00E03D81" w:rsidRPr="001A6B18" w14:paraId="523E2A2B"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0AC30F69" w14:textId="77777777" w:rsidR="00E03D81" w:rsidRPr="001A6B18" w:rsidRDefault="00E03D81"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7832DC66" w14:textId="77777777" w:rsidR="00E03D81" w:rsidRPr="001A6B18" w:rsidRDefault="00E03D81" w:rsidP="006C1460">
            <w:pPr>
              <w:jc w:val="center"/>
              <w:rPr>
                <w:bCs/>
                <w:sz w:val="24"/>
                <w:szCs w:val="24"/>
              </w:rPr>
            </w:pPr>
            <w:r w:rsidRPr="001A6B18">
              <w:rPr>
                <w:bCs/>
                <w:sz w:val="24"/>
                <w:szCs w:val="24"/>
              </w:rPr>
              <w:t>_____ %</w:t>
            </w:r>
          </w:p>
        </w:tc>
      </w:tr>
      <w:tr w:rsidR="00E03D81" w:rsidRPr="001A6B18" w14:paraId="0E8DE1C6" w14:textId="77777777" w:rsidTr="006C1460">
        <w:tc>
          <w:tcPr>
            <w:tcW w:w="5841" w:type="dxa"/>
            <w:tcBorders>
              <w:top w:val="single" w:sz="4" w:space="0" w:color="auto"/>
              <w:left w:val="single" w:sz="4" w:space="0" w:color="auto"/>
              <w:bottom w:val="single" w:sz="4" w:space="0" w:color="auto"/>
              <w:right w:val="single" w:sz="4" w:space="0" w:color="auto"/>
            </w:tcBorders>
          </w:tcPr>
          <w:p w14:paraId="35E489DD" w14:textId="77777777" w:rsidR="00E03D81" w:rsidRPr="001A6B18" w:rsidRDefault="00E03D81"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1B89BFC0" w14:textId="77777777" w:rsidR="00E03D81" w:rsidRPr="001A6B18" w:rsidRDefault="00E03D81" w:rsidP="006C1460">
            <w:pPr>
              <w:jc w:val="center"/>
              <w:rPr>
                <w:bCs/>
                <w:sz w:val="24"/>
                <w:szCs w:val="24"/>
              </w:rPr>
            </w:pPr>
            <w:r w:rsidRPr="001A6B18">
              <w:rPr>
                <w:bCs/>
                <w:sz w:val="24"/>
                <w:szCs w:val="24"/>
              </w:rPr>
              <w:t>_____ km</w:t>
            </w:r>
          </w:p>
        </w:tc>
      </w:tr>
    </w:tbl>
    <w:p w14:paraId="307DE4D9" w14:textId="77777777" w:rsidR="00E03D81" w:rsidRDefault="00E03D81"/>
    <w:p w14:paraId="553AD3BE" w14:textId="77777777" w:rsidR="00E03D81" w:rsidRDefault="00E03D81">
      <w:pPr>
        <w:spacing w:line="240" w:lineRule="auto"/>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DE35E9" w:rsidRPr="009D3095" w14:paraId="65058950" w14:textId="77777777" w:rsidTr="00E03D81">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66B7F76" w14:textId="33A48C7B" w:rsidR="00DE35E9" w:rsidRPr="009D3095" w:rsidRDefault="00E03D81" w:rsidP="00C53CF5">
            <w:pPr>
              <w:rPr>
                <w:sz w:val="24"/>
                <w:szCs w:val="24"/>
              </w:rPr>
            </w:pPr>
            <w:r>
              <w:rPr>
                <w:b/>
              </w:rPr>
              <w:lastRenderedPageBreak/>
              <w:t xml:space="preserve">Sklop št. 29: </w:t>
            </w:r>
            <w:r w:rsidR="00DE35E9" w:rsidRPr="009D3095">
              <w:rPr>
                <w:b/>
              </w:rPr>
              <w:t xml:space="preserve">Obnova starih ščetin in izdelava novih ščetin po naročilu za </w:t>
            </w:r>
            <w:proofErr w:type="spellStart"/>
            <w:r w:rsidR="00DE35E9" w:rsidRPr="009D3095">
              <w:rPr>
                <w:b/>
              </w:rPr>
              <w:t>pometalne</w:t>
            </w:r>
            <w:proofErr w:type="spellEnd"/>
            <w:r w:rsidR="00DE35E9" w:rsidRPr="009D3095">
              <w:rPr>
                <w:b/>
              </w:rPr>
              <w:t xml:space="preserve"> metle in vozil in ostalih strojev podjetja</w:t>
            </w:r>
          </w:p>
        </w:tc>
      </w:tr>
      <w:tr w:rsidR="00E03D81" w:rsidRPr="001A6B18" w14:paraId="7D83FABF"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AAE165C" w14:textId="19C3D99C" w:rsidR="00E03D81" w:rsidRPr="001A6B18" w:rsidRDefault="00E03D81" w:rsidP="006C1460">
            <w:pPr>
              <w:jc w:val="both"/>
              <w:rPr>
                <w:bCs/>
                <w:sz w:val="20"/>
                <w:szCs w:val="20"/>
              </w:rPr>
            </w:pPr>
            <w:r w:rsidRPr="001A6B18">
              <w:rPr>
                <w:bCs/>
              </w:rPr>
              <w:t>Delovna ura za avtomehanična in ostala dela (v EUR brez DDV)</w:t>
            </w:r>
          </w:p>
        </w:tc>
        <w:tc>
          <w:tcPr>
            <w:tcW w:w="3261" w:type="dxa"/>
            <w:tcBorders>
              <w:top w:val="single" w:sz="4" w:space="0" w:color="auto"/>
              <w:left w:val="single" w:sz="4" w:space="0" w:color="auto"/>
              <w:bottom w:val="single" w:sz="4" w:space="0" w:color="auto"/>
              <w:right w:val="single" w:sz="4" w:space="0" w:color="auto"/>
            </w:tcBorders>
            <w:vAlign w:val="center"/>
          </w:tcPr>
          <w:p w14:paraId="139CB2CC" w14:textId="77777777" w:rsidR="00E03D81" w:rsidRPr="001A6B18" w:rsidRDefault="00E03D81" w:rsidP="006C1460">
            <w:pPr>
              <w:jc w:val="center"/>
              <w:rPr>
                <w:bCs/>
                <w:sz w:val="24"/>
                <w:szCs w:val="24"/>
              </w:rPr>
            </w:pPr>
            <w:r w:rsidRPr="001A6B18">
              <w:rPr>
                <w:bCs/>
                <w:sz w:val="24"/>
                <w:szCs w:val="24"/>
              </w:rPr>
              <w:t>_____ EUR/uro</w:t>
            </w:r>
          </w:p>
        </w:tc>
      </w:tr>
      <w:tr w:rsidR="00E03D81" w:rsidRPr="001A6B18" w14:paraId="48FDA79D"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B376BE5" w14:textId="77777777" w:rsidR="00E03D81" w:rsidRPr="001A6B18" w:rsidRDefault="00E03D81" w:rsidP="006C1460">
            <w:pPr>
              <w:jc w:val="both"/>
              <w:rPr>
                <w:bCs/>
                <w:sz w:val="20"/>
                <w:szCs w:val="20"/>
              </w:rPr>
            </w:pPr>
            <w:r w:rsidRPr="001A6B18">
              <w:rPr>
                <w:bCs/>
              </w:rPr>
              <w:t>Višina popusta na ceno 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2833096F" w14:textId="77777777" w:rsidR="00E03D81" w:rsidRPr="001A6B18" w:rsidRDefault="00E03D81" w:rsidP="006C1460">
            <w:pPr>
              <w:jc w:val="center"/>
              <w:rPr>
                <w:bCs/>
                <w:sz w:val="24"/>
                <w:szCs w:val="24"/>
              </w:rPr>
            </w:pPr>
            <w:r w:rsidRPr="001A6B18">
              <w:rPr>
                <w:bCs/>
                <w:sz w:val="24"/>
                <w:szCs w:val="24"/>
              </w:rPr>
              <w:t>_____ %</w:t>
            </w:r>
          </w:p>
        </w:tc>
      </w:tr>
      <w:tr w:rsidR="00E03D81" w:rsidRPr="001A6B18" w14:paraId="4B01FC47" w14:textId="77777777" w:rsidTr="006C1460">
        <w:tc>
          <w:tcPr>
            <w:tcW w:w="5841" w:type="dxa"/>
            <w:tcBorders>
              <w:top w:val="single" w:sz="4" w:space="0" w:color="auto"/>
              <w:left w:val="single" w:sz="4" w:space="0" w:color="auto"/>
              <w:bottom w:val="single" w:sz="4" w:space="0" w:color="auto"/>
              <w:right w:val="single" w:sz="4" w:space="0" w:color="auto"/>
            </w:tcBorders>
            <w:hideMark/>
          </w:tcPr>
          <w:p w14:paraId="46140608" w14:textId="77777777" w:rsidR="00E03D81" w:rsidRPr="001A6B18" w:rsidRDefault="00E03D81" w:rsidP="006C1460">
            <w:pPr>
              <w:jc w:val="both"/>
              <w:rPr>
                <w:bCs/>
                <w:sz w:val="20"/>
                <w:szCs w:val="20"/>
              </w:rPr>
            </w:pPr>
            <w:r w:rsidRPr="001A6B18">
              <w:rPr>
                <w:bCs/>
              </w:rPr>
              <w:t>Višina popusta na ceno neoriginalnih nadomestnih delov in potrošnega materiala (v %)</w:t>
            </w:r>
          </w:p>
        </w:tc>
        <w:tc>
          <w:tcPr>
            <w:tcW w:w="3261" w:type="dxa"/>
            <w:tcBorders>
              <w:top w:val="single" w:sz="4" w:space="0" w:color="auto"/>
              <w:left w:val="single" w:sz="4" w:space="0" w:color="auto"/>
              <w:bottom w:val="single" w:sz="4" w:space="0" w:color="auto"/>
              <w:right w:val="single" w:sz="4" w:space="0" w:color="auto"/>
            </w:tcBorders>
            <w:vAlign w:val="center"/>
          </w:tcPr>
          <w:p w14:paraId="09382C23" w14:textId="77777777" w:rsidR="00E03D81" w:rsidRPr="001A6B18" w:rsidRDefault="00E03D81" w:rsidP="006C1460">
            <w:pPr>
              <w:jc w:val="center"/>
              <w:rPr>
                <w:bCs/>
                <w:sz w:val="24"/>
                <w:szCs w:val="24"/>
              </w:rPr>
            </w:pPr>
            <w:r w:rsidRPr="001A6B18">
              <w:rPr>
                <w:bCs/>
                <w:sz w:val="24"/>
                <w:szCs w:val="24"/>
              </w:rPr>
              <w:t>_____ %</w:t>
            </w:r>
          </w:p>
        </w:tc>
      </w:tr>
      <w:tr w:rsidR="00E03D81" w:rsidRPr="001A6B18" w14:paraId="59BB10AD" w14:textId="77777777" w:rsidTr="006C1460">
        <w:tc>
          <w:tcPr>
            <w:tcW w:w="5841" w:type="dxa"/>
            <w:tcBorders>
              <w:top w:val="single" w:sz="4" w:space="0" w:color="auto"/>
              <w:left w:val="single" w:sz="4" w:space="0" w:color="auto"/>
              <w:bottom w:val="single" w:sz="4" w:space="0" w:color="auto"/>
              <w:right w:val="single" w:sz="4" w:space="0" w:color="auto"/>
            </w:tcBorders>
          </w:tcPr>
          <w:p w14:paraId="26380729" w14:textId="77777777" w:rsidR="00E03D81" w:rsidRPr="001A6B18" w:rsidRDefault="00E03D81" w:rsidP="006C1460">
            <w:pPr>
              <w:jc w:val="both"/>
              <w:rPr>
                <w:bCs/>
              </w:rPr>
            </w:pPr>
            <w:r w:rsidRPr="001A6B18">
              <w:rPr>
                <w:bCs/>
              </w:rPr>
              <w:t>Oddaljenost servisne delavnice oziroma lokacije, kjer so bodo izvajale storitve javnega naročila od lokacije sedeža naročnika (Zagrebška cesta 30, 2000 Maribor) v km</w:t>
            </w:r>
          </w:p>
        </w:tc>
        <w:tc>
          <w:tcPr>
            <w:tcW w:w="3261" w:type="dxa"/>
            <w:tcBorders>
              <w:top w:val="single" w:sz="4" w:space="0" w:color="auto"/>
              <w:left w:val="single" w:sz="4" w:space="0" w:color="auto"/>
              <w:bottom w:val="single" w:sz="4" w:space="0" w:color="auto"/>
              <w:right w:val="single" w:sz="4" w:space="0" w:color="auto"/>
            </w:tcBorders>
            <w:vAlign w:val="center"/>
          </w:tcPr>
          <w:p w14:paraId="4E7781CA" w14:textId="77777777" w:rsidR="00E03D81" w:rsidRPr="001A6B18" w:rsidRDefault="00E03D81" w:rsidP="006C1460">
            <w:pPr>
              <w:jc w:val="center"/>
              <w:rPr>
                <w:bCs/>
                <w:sz w:val="24"/>
                <w:szCs w:val="24"/>
              </w:rPr>
            </w:pPr>
            <w:r w:rsidRPr="001A6B18">
              <w:rPr>
                <w:bCs/>
                <w:sz w:val="24"/>
                <w:szCs w:val="24"/>
              </w:rPr>
              <w:t>_____ km</w:t>
            </w:r>
          </w:p>
        </w:tc>
      </w:tr>
    </w:tbl>
    <w:p w14:paraId="3DB89929" w14:textId="77777777" w:rsidR="00DE35E9" w:rsidRPr="009D3095" w:rsidRDefault="00DE35E9" w:rsidP="00DE35E9">
      <w:pPr>
        <w:jc w:val="both"/>
      </w:pPr>
    </w:p>
    <w:p w14:paraId="6DD89A53" w14:textId="77777777" w:rsidR="00DE35E9" w:rsidRPr="009D3095" w:rsidRDefault="00DE35E9" w:rsidP="00DE35E9">
      <w:pPr>
        <w:jc w:val="both"/>
      </w:pPr>
    </w:p>
    <w:p w14:paraId="29A55997" w14:textId="77777777" w:rsidR="00DE35E9" w:rsidRPr="009D3095" w:rsidRDefault="00DE35E9" w:rsidP="00DE35E9">
      <w:pPr>
        <w:jc w:val="both"/>
      </w:pPr>
    </w:p>
    <w:p w14:paraId="476ABE03" w14:textId="77777777" w:rsidR="00DE35E9" w:rsidRPr="009D3095" w:rsidRDefault="00DE35E9" w:rsidP="00DE35E9">
      <w:pPr>
        <w:jc w:val="both"/>
      </w:pPr>
    </w:p>
    <w:p w14:paraId="65084FDB" w14:textId="77777777" w:rsidR="00DE35E9" w:rsidRPr="009D3095" w:rsidRDefault="00DE35E9" w:rsidP="00DE35E9">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DE35E9" w:rsidRPr="009D3095" w14:paraId="0A7B46E1" w14:textId="77777777" w:rsidTr="00DE35E9">
        <w:tc>
          <w:tcPr>
            <w:tcW w:w="3430" w:type="dxa"/>
            <w:hideMark/>
          </w:tcPr>
          <w:p w14:paraId="0AEC6B70" w14:textId="77777777" w:rsidR="00DE35E9" w:rsidRPr="009D3095" w:rsidRDefault="00DE35E9">
            <w:pPr>
              <w:widowControl w:val="0"/>
              <w:tabs>
                <w:tab w:val="left" w:pos="5580"/>
              </w:tabs>
              <w:autoSpaceDE w:val="0"/>
              <w:autoSpaceDN w:val="0"/>
              <w:adjustRightInd w:val="0"/>
              <w:spacing w:before="48"/>
              <w:jc w:val="center"/>
              <w:rPr>
                <w:rFonts w:cs="Arial"/>
              </w:rPr>
            </w:pPr>
            <w:r w:rsidRPr="009D3095">
              <w:rPr>
                <w:rFonts w:cs="Arial"/>
              </w:rPr>
              <w:t>Kraj in datum:</w:t>
            </w:r>
          </w:p>
        </w:tc>
        <w:tc>
          <w:tcPr>
            <w:tcW w:w="2067" w:type="dxa"/>
          </w:tcPr>
          <w:p w14:paraId="2AE26A3A" w14:textId="77777777" w:rsidR="00DE35E9" w:rsidRPr="009D3095" w:rsidRDefault="00DE35E9">
            <w:pPr>
              <w:widowControl w:val="0"/>
              <w:tabs>
                <w:tab w:val="left" w:pos="5580"/>
              </w:tabs>
              <w:autoSpaceDE w:val="0"/>
              <w:autoSpaceDN w:val="0"/>
              <w:adjustRightInd w:val="0"/>
              <w:spacing w:before="48"/>
              <w:jc w:val="center"/>
              <w:rPr>
                <w:rFonts w:cs="Arial"/>
              </w:rPr>
            </w:pPr>
          </w:p>
        </w:tc>
        <w:tc>
          <w:tcPr>
            <w:tcW w:w="3573" w:type="dxa"/>
            <w:hideMark/>
          </w:tcPr>
          <w:p w14:paraId="4B11F1EF" w14:textId="77777777" w:rsidR="00DE35E9" w:rsidRPr="009D3095" w:rsidRDefault="00DE35E9">
            <w:pPr>
              <w:widowControl w:val="0"/>
              <w:tabs>
                <w:tab w:val="left" w:pos="5580"/>
              </w:tabs>
              <w:autoSpaceDE w:val="0"/>
              <w:autoSpaceDN w:val="0"/>
              <w:adjustRightInd w:val="0"/>
              <w:spacing w:before="48"/>
              <w:jc w:val="center"/>
              <w:rPr>
                <w:rFonts w:cs="Arial"/>
              </w:rPr>
            </w:pPr>
            <w:r w:rsidRPr="009D3095">
              <w:rPr>
                <w:rFonts w:cs="Arial"/>
              </w:rPr>
              <w:t>Žig in podpis ponudnika:</w:t>
            </w:r>
          </w:p>
        </w:tc>
      </w:tr>
      <w:tr w:rsidR="00DE35E9" w:rsidRPr="009D3095" w14:paraId="4BDBF734" w14:textId="77777777" w:rsidTr="00DE35E9">
        <w:tc>
          <w:tcPr>
            <w:tcW w:w="3430" w:type="dxa"/>
            <w:tcBorders>
              <w:top w:val="nil"/>
              <w:left w:val="nil"/>
              <w:bottom w:val="single" w:sz="4" w:space="0" w:color="auto"/>
              <w:right w:val="nil"/>
            </w:tcBorders>
          </w:tcPr>
          <w:p w14:paraId="365ACC2D" w14:textId="77777777" w:rsidR="00DE35E9" w:rsidRPr="009D3095" w:rsidRDefault="00DE35E9">
            <w:pPr>
              <w:widowControl w:val="0"/>
              <w:tabs>
                <w:tab w:val="left" w:pos="5580"/>
              </w:tabs>
              <w:autoSpaceDE w:val="0"/>
              <w:autoSpaceDN w:val="0"/>
              <w:adjustRightInd w:val="0"/>
              <w:spacing w:before="48"/>
              <w:jc w:val="both"/>
              <w:rPr>
                <w:rFonts w:cs="Arial"/>
              </w:rPr>
            </w:pPr>
          </w:p>
          <w:p w14:paraId="5457BB27" w14:textId="77777777" w:rsidR="00DE35E9" w:rsidRPr="009D3095" w:rsidRDefault="00DE35E9">
            <w:pPr>
              <w:widowControl w:val="0"/>
              <w:tabs>
                <w:tab w:val="left" w:pos="5580"/>
              </w:tabs>
              <w:autoSpaceDE w:val="0"/>
              <w:autoSpaceDN w:val="0"/>
              <w:adjustRightInd w:val="0"/>
              <w:spacing w:before="48"/>
              <w:jc w:val="both"/>
              <w:rPr>
                <w:rFonts w:cs="Arial"/>
              </w:rPr>
            </w:pPr>
          </w:p>
        </w:tc>
        <w:tc>
          <w:tcPr>
            <w:tcW w:w="2067" w:type="dxa"/>
          </w:tcPr>
          <w:p w14:paraId="44B3BB15" w14:textId="77777777" w:rsidR="00DE35E9" w:rsidRPr="009D3095" w:rsidRDefault="00DE35E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3E1CEE65" w14:textId="77777777" w:rsidR="00DE35E9" w:rsidRPr="009D3095" w:rsidRDefault="00DE35E9">
            <w:pPr>
              <w:widowControl w:val="0"/>
              <w:tabs>
                <w:tab w:val="left" w:pos="5580"/>
              </w:tabs>
              <w:autoSpaceDE w:val="0"/>
              <w:autoSpaceDN w:val="0"/>
              <w:adjustRightInd w:val="0"/>
              <w:spacing w:before="48"/>
              <w:jc w:val="both"/>
              <w:rPr>
                <w:rFonts w:cs="Arial"/>
              </w:rPr>
            </w:pPr>
          </w:p>
          <w:p w14:paraId="76F26364" w14:textId="77777777" w:rsidR="00DE35E9" w:rsidRPr="009D3095" w:rsidRDefault="00DE35E9">
            <w:pPr>
              <w:widowControl w:val="0"/>
              <w:tabs>
                <w:tab w:val="left" w:pos="5580"/>
              </w:tabs>
              <w:autoSpaceDE w:val="0"/>
              <w:autoSpaceDN w:val="0"/>
              <w:adjustRightInd w:val="0"/>
              <w:spacing w:before="48"/>
              <w:jc w:val="both"/>
              <w:rPr>
                <w:rFonts w:cs="Arial"/>
              </w:rPr>
            </w:pPr>
          </w:p>
        </w:tc>
      </w:tr>
    </w:tbl>
    <w:p w14:paraId="50A753BE" w14:textId="77777777" w:rsidR="00DE35E9" w:rsidRPr="009D3095" w:rsidRDefault="00DE35E9" w:rsidP="00DE35E9">
      <w:pPr>
        <w:jc w:val="both"/>
        <w:rPr>
          <w:rFonts w:cs="Times New Roman"/>
          <w:color w:val="auto"/>
          <w:sz w:val="20"/>
          <w:szCs w:val="20"/>
        </w:rPr>
      </w:pPr>
    </w:p>
    <w:p w14:paraId="4A4177DA" w14:textId="77777777" w:rsidR="001A6B18" w:rsidRDefault="001A6B18" w:rsidP="00DE35E9"/>
    <w:p w14:paraId="5FC8DDB4" w14:textId="77777777" w:rsidR="001A6B18" w:rsidRDefault="001A6B18" w:rsidP="00DE35E9">
      <w:r>
        <w:t>NAVODILO:</w:t>
      </w:r>
    </w:p>
    <w:p w14:paraId="361D3A7E" w14:textId="1A93245D" w:rsidR="00DE35E9" w:rsidRPr="001A6B18" w:rsidRDefault="001A6B18" w:rsidP="001A6B18">
      <w:pPr>
        <w:spacing w:before="120" w:after="120"/>
        <w:rPr>
          <w:rFonts w:cs="Arial"/>
          <w:color w:val="auto"/>
          <w:sz w:val="20"/>
          <w:szCs w:val="24"/>
        </w:rPr>
      </w:pPr>
      <w:r>
        <w:t>Ponudniki naložijo izpolnjen Obrazec št. 2: Povzetek predračuna (rekapitulacija) v informacijskem sistemu e-JN v razdelek »Predračun«.</w:t>
      </w:r>
      <w:r w:rsidR="00DE35E9" w:rsidRPr="009D309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35E9" w:rsidRPr="009D3095" w14:paraId="7F9CC674" w14:textId="77777777" w:rsidTr="00DE35E9">
        <w:tc>
          <w:tcPr>
            <w:tcW w:w="1740" w:type="dxa"/>
            <w:tcBorders>
              <w:top w:val="single" w:sz="4" w:space="0" w:color="000000"/>
              <w:left w:val="single" w:sz="4" w:space="0" w:color="000000"/>
              <w:bottom w:val="single" w:sz="4" w:space="0" w:color="000000"/>
              <w:right w:val="single" w:sz="4" w:space="0" w:color="000000"/>
            </w:tcBorders>
            <w:vAlign w:val="center"/>
            <w:hideMark/>
          </w:tcPr>
          <w:p w14:paraId="1A59BC62" w14:textId="77777777" w:rsidR="00DE35E9" w:rsidRPr="009D3095" w:rsidRDefault="00DE35E9">
            <w:pPr>
              <w:rPr>
                <w:rFonts w:cs="Times New Roman"/>
                <w:b/>
              </w:rPr>
            </w:pPr>
            <w:r w:rsidRPr="009D3095">
              <w:rPr>
                <w:b/>
              </w:rPr>
              <w:lastRenderedPageBreak/>
              <w:t>Obrazec št. 3</w:t>
            </w:r>
          </w:p>
        </w:tc>
      </w:tr>
    </w:tbl>
    <w:p w14:paraId="3C763B97" w14:textId="77777777" w:rsidR="00DE35E9" w:rsidRPr="009D3095" w:rsidRDefault="00DE35E9" w:rsidP="00DE35E9">
      <w:pPr>
        <w:rPr>
          <w:rFonts w:cs="Arial"/>
          <w:sz w:val="20"/>
          <w:lang w:eastAsia="en-US"/>
        </w:rPr>
      </w:pPr>
    </w:p>
    <w:p w14:paraId="1ED8D59E" w14:textId="77777777" w:rsidR="00DE35E9" w:rsidRPr="009D3095" w:rsidRDefault="00DE35E9" w:rsidP="00DE35E9">
      <w:pPr>
        <w:rPr>
          <w:rFonts w:cs="Arial"/>
        </w:rPr>
      </w:pPr>
    </w:p>
    <w:p w14:paraId="7F87C5FE" w14:textId="77777777" w:rsidR="00DE35E9" w:rsidRPr="009D3095" w:rsidRDefault="00DE35E9" w:rsidP="00DE35E9">
      <w:pPr>
        <w:jc w:val="center"/>
        <w:rPr>
          <w:rFonts w:cs="Arial"/>
          <w:b/>
          <w:sz w:val="24"/>
        </w:rPr>
      </w:pPr>
      <w:r w:rsidRPr="002C104C">
        <w:rPr>
          <w:rFonts w:cs="Arial"/>
          <w:b/>
          <w:sz w:val="24"/>
        </w:rPr>
        <w:t>PREDRAČUN</w:t>
      </w:r>
    </w:p>
    <w:p w14:paraId="16C398F0" w14:textId="7B199442" w:rsidR="00F4544C" w:rsidRDefault="00F4544C">
      <w:pPr>
        <w:spacing w:line="240" w:lineRule="auto"/>
        <w:rPr>
          <w:rFonts w:cs="Arial"/>
          <w:b/>
          <w:sz w:val="20"/>
        </w:rPr>
      </w:pPr>
      <w:r>
        <w:rPr>
          <w:rFonts w:cs="Arial"/>
          <w:b/>
          <w:sz w:val="20"/>
        </w:rPr>
        <w:br w:type="page"/>
      </w:r>
    </w:p>
    <w:p w14:paraId="3418B73B" w14:textId="6EC60DCE" w:rsidR="00F4544C" w:rsidRPr="00C561F7" w:rsidRDefault="00C561F7" w:rsidP="00F4544C">
      <w:pPr>
        <w:rPr>
          <w:b/>
          <w:color w:val="auto"/>
        </w:rPr>
      </w:pPr>
      <w:bookmarkStart w:id="1" w:name="_Hlk48817431"/>
      <w:bookmarkStart w:id="2" w:name="_Hlk47013441"/>
      <w:r w:rsidRPr="00C561F7">
        <w:rPr>
          <w:b/>
          <w:iCs/>
        </w:rPr>
        <w:lastRenderedPageBreak/>
        <w:t>Sklop</w:t>
      </w:r>
      <w:r>
        <w:rPr>
          <w:b/>
          <w:iCs/>
        </w:rPr>
        <w:t xml:space="preserve"> </w:t>
      </w:r>
      <w:r w:rsidRPr="00C561F7">
        <w:rPr>
          <w:b/>
          <w:iCs/>
        </w:rPr>
        <w:t xml:space="preserve">št. 1: vzdrževanje vozil znamke </w:t>
      </w:r>
      <w:proofErr w:type="spellStart"/>
      <w:r w:rsidRPr="00C561F7">
        <w:rPr>
          <w:b/>
          <w:iCs/>
        </w:rPr>
        <w:t>Iveco</w:t>
      </w:r>
      <w:proofErr w:type="spellEnd"/>
      <w:r w:rsidRPr="00C561F7">
        <w:rPr>
          <w:b/>
          <w:iCs/>
        </w:rPr>
        <w:t xml:space="preserve"> in dobava rezervnih delov</w:t>
      </w:r>
      <w:r w:rsidR="00F4544C" w:rsidRPr="00C561F7">
        <w:rPr>
          <w:b/>
          <w:szCs w:val="18"/>
        </w:rPr>
        <w:t xml:space="preserve"> </w:t>
      </w:r>
      <w:r w:rsidR="00F4544C" w:rsidRPr="00C561F7">
        <w:rPr>
          <w:b/>
        </w:rPr>
        <w:t xml:space="preserve"> </w:t>
      </w:r>
    </w:p>
    <w:p w14:paraId="27FFDA40" w14:textId="77777777" w:rsidR="00F4544C" w:rsidRPr="00F4544C" w:rsidRDefault="00F4544C" w:rsidP="00F4544C">
      <w:pPr>
        <w:jc w:val="both"/>
        <w:rPr>
          <w:bCs/>
          <w:color w:val="FF0000"/>
        </w:rPr>
      </w:pPr>
    </w:p>
    <w:p w14:paraId="1D649202" w14:textId="77777777" w:rsidR="00F4544C" w:rsidRPr="00F4544C" w:rsidRDefault="00F4544C" w:rsidP="00F4544C">
      <w:pPr>
        <w:jc w:val="both"/>
        <w:rPr>
          <w:bCs/>
          <w:color w:val="FF0000"/>
        </w:rPr>
      </w:pPr>
    </w:p>
    <w:p w14:paraId="36421884" w14:textId="77777777" w:rsidR="00F4544C" w:rsidRPr="00F4544C" w:rsidRDefault="00F4544C" w:rsidP="00F4544C">
      <w:pPr>
        <w:jc w:val="both"/>
        <w:rPr>
          <w:b/>
          <w:color w:val="000000" w:themeColor="text1"/>
          <w:u w:val="single"/>
        </w:rPr>
      </w:pPr>
      <w:r w:rsidRPr="00F4544C">
        <w:rPr>
          <w:b/>
          <w:color w:val="000000" w:themeColor="text1"/>
          <w:u w:val="single"/>
        </w:rPr>
        <w:t>PONUDBENA VREDNOST</w:t>
      </w:r>
    </w:p>
    <w:p w14:paraId="20B345DD" w14:textId="77777777" w:rsidR="00F4544C" w:rsidRPr="00F4544C" w:rsidRDefault="00F4544C" w:rsidP="00F4544C">
      <w:pPr>
        <w:jc w:val="both"/>
        <w:rPr>
          <w:b/>
          <w:color w:val="000000" w:themeColor="text1"/>
        </w:rPr>
      </w:pPr>
    </w:p>
    <w:p w14:paraId="188BF4D2" w14:textId="77777777" w:rsidR="00F4544C" w:rsidRPr="00F4544C" w:rsidRDefault="00F4544C" w:rsidP="00F4544C">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F4544C" w:rsidRPr="00F4544C" w14:paraId="1D3313FD" w14:textId="77777777" w:rsidTr="00F4544C">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C3BE558" w14:textId="77777777" w:rsidR="00F4544C" w:rsidRPr="00F4544C" w:rsidRDefault="00F4544C">
            <w:pPr>
              <w:jc w:val="center"/>
              <w:rPr>
                <w:b/>
                <w:color w:val="auto"/>
              </w:rPr>
            </w:pPr>
            <w:bookmarkStart w:id="3" w:name="_Hlk47005828"/>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0DA3EA1" w14:textId="77777777" w:rsidR="00F4544C" w:rsidRPr="00F4544C" w:rsidRDefault="00F4544C">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FA18247" w14:textId="77777777" w:rsidR="00F4544C" w:rsidRPr="00F4544C" w:rsidRDefault="00F4544C">
            <w:pPr>
              <w:jc w:val="center"/>
              <w:rPr>
                <w:b/>
              </w:rPr>
            </w:pPr>
            <w:r w:rsidRPr="00F4544C">
              <w:rPr>
                <w:b/>
              </w:rPr>
              <w:t xml:space="preserve">Cena na enoto mere </w:t>
            </w:r>
          </w:p>
          <w:p w14:paraId="320FA4D3" w14:textId="77777777" w:rsidR="00F4544C" w:rsidRPr="00F4544C" w:rsidRDefault="00F4544C">
            <w:pPr>
              <w:jc w:val="center"/>
              <w:rPr>
                <w:b/>
              </w:rPr>
            </w:pPr>
            <w:r w:rsidRPr="00F4544C">
              <w:rPr>
                <w:b/>
              </w:rPr>
              <w:t>v EUR (brez DDV)</w:t>
            </w:r>
          </w:p>
        </w:tc>
      </w:tr>
      <w:tr w:rsidR="00F4544C" w:rsidRPr="00F4544C" w14:paraId="369C5477" w14:textId="77777777" w:rsidTr="00F4544C">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4B928283" w14:textId="77777777" w:rsidR="00F4544C" w:rsidRPr="00F4544C" w:rsidRDefault="00F4544C">
            <w:pPr>
              <w:rPr>
                <w:bCs/>
              </w:rPr>
            </w:pPr>
            <w:bookmarkStart w:id="4" w:name="_Hlk46928839"/>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4EA5BEDF" w14:textId="77777777" w:rsidR="00F4544C" w:rsidRPr="00F4544C" w:rsidRDefault="00F4544C">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47983E56" w14:textId="77777777" w:rsidR="00F4544C" w:rsidRPr="00F4544C" w:rsidRDefault="00F4544C">
            <w:pPr>
              <w:rPr>
                <w:color w:val="auto"/>
              </w:rPr>
            </w:pPr>
          </w:p>
        </w:tc>
      </w:tr>
      <w:bookmarkEnd w:id="3"/>
      <w:bookmarkEnd w:id="4"/>
    </w:tbl>
    <w:p w14:paraId="2661304D" w14:textId="77777777" w:rsidR="00F4544C" w:rsidRPr="00F4544C" w:rsidRDefault="00F4544C" w:rsidP="00F4544C">
      <w:pPr>
        <w:jc w:val="both"/>
        <w:rPr>
          <w:color w:val="FF0000"/>
          <w:lang w:eastAsia="en-US"/>
        </w:rPr>
      </w:pPr>
    </w:p>
    <w:p w14:paraId="7986AFFE" w14:textId="77777777" w:rsidR="00F4544C" w:rsidRPr="00F4544C" w:rsidRDefault="00F4544C" w:rsidP="00F4544C">
      <w:pPr>
        <w:jc w:val="both"/>
        <w:rPr>
          <w:color w:val="FF0000"/>
        </w:rPr>
      </w:pPr>
    </w:p>
    <w:p w14:paraId="3F1AA20D" w14:textId="77777777" w:rsidR="00F4544C" w:rsidRPr="00F4544C" w:rsidRDefault="00F4544C" w:rsidP="00F4544C">
      <w:pPr>
        <w:jc w:val="both"/>
        <w:rPr>
          <w:color w:val="000000" w:themeColor="text1"/>
        </w:rPr>
      </w:pPr>
      <w:bookmarkStart w:id="5" w:name="_Hlk48808162"/>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7BC7B372" w14:textId="77777777" w:rsidR="00F4544C" w:rsidRPr="00F4544C" w:rsidRDefault="00F4544C" w:rsidP="00F4544C">
      <w:pPr>
        <w:jc w:val="both"/>
        <w:rPr>
          <w:color w:val="000000" w:themeColor="text1"/>
        </w:rPr>
      </w:pPr>
      <w:r w:rsidRPr="00F4544C">
        <w:rPr>
          <w:color w:val="000000" w:themeColor="text1"/>
        </w:rPr>
        <w:t xml:space="preserve"> </w:t>
      </w:r>
    </w:p>
    <w:p w14:paraId="373C1DBE" w14:textId="77777777" w:rsidR="00F4544C" w:rsidRPr="00F4544C" w:rsidRDefault="00F4544C" w:rsidP="00F4544C">
      <w:pPr>
        <w:jc w:val="both"/>
        <w:rPr>
          <w:color w:val="000000" w:themeColor="text1"/>
        </w:rPr>
      </w:pPr>
    </w:p>
    <w:p w14:paraId="184DC948" w14:textId="77777777" w:rsidR="00F4544C" w:rsidRPr="00F4544C" w:rsidRDefault="00F4544C" w:rsidP="00F4544C">
      <w:pPr>
        <w:jc w:val="both"/>
        <w:rPr>
          <w:color w:val="FF0000"/>
        </w:rPr>
      </w:pPr>
      <w:bookmarkStart w:id="6" w:name="_Hlk48911978"/>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bookmarkEnd w:id="6"/>
    <w:p w14:paraId="7B2F9F07" w14:textId="77777777" w:rsidR="00F4544C" w:rsidRPr="00F4544C" w:rsidRDefault="00F4544C" w:rsidP="00F4544C">
      <w:pPr>
        <w:jc w:val="both"/>
        <w:rPr>
          <w:color w:val="000000" w:themeColor="text1"/>
        </w:rPr>
      </w:pPr>
    </w:p>
    <w:p w14:paraId="6CF4C182" w14:textId="77777777" w:rsidR="00F4544C" w:rsidRPr="00F4544C" w:rsidRDefault="00F4544C" w:rsidP="00F4544C">
      <w:pPr>
        <w:jc w:val="both"/>
        <w:rPr>
          <w:color w:val="000000" w:themeColor="text1"/>
        </w:rPr>
      </w:pPr>
    </w:p>
    <w:p w14:paraId="04B07CB6" w14:textId="77777777" w:rsidR="00F4544C" w:rsidRPr="00F4544C" w:rsidRDefault="00F4544C" w:rsidP="00F4544C">
      <w:pPr>
        <w:jc w:val="both"/>
        <w:rPr>
          <w:color w:val="000000" w:themeColor="text1"/>
        </w:rPr>
      </w:pPr>
    </w:p>
    <w:p w14:paraId="01ACF590" w14:textId="77777777" w:rsidR="00F4544C" w:rsidRPr="00F4544C" w:rsidRDefault="00F4544C" w:rsidP="00F4544C">
      <w:pPr>
        <w:jc w:val="both"/>
        <w:rPr>
          <w:b/>
          <w:bCs/>
          <w:color w:val="000000" w:themeColor="text1"/>
          <w:u w:val="single"/>
        </w:rPr>
      </w:pPr>
      <w:r w:rsidRPr="00F4544C">
        <w:rPr>
          <w:b/>
          <w:bCs/>
          <w:color w:val="000000" w:themeColor="text1"/>
          <w:u w:val="single"/>
        </w:rPr>
        <w:t>RAZDALJA PONUDNIKA OD NAROČNIKA</w:t>
      </w:r>
    </w:p>
    <w:p w14:paraId="63554591" w14:textId="77777777" w:rsidR="00F4544C" w:rsidRPr="00F4544C" w:rsidRDefault="00F4544C" w:rsidP="00F4544C">
      <w:pPr>
        <w:keepNext/>
        <w:keepLines/>
        <w:spacing w:line="240" w:lineRule="auto"/>
        <w:rPr>
          <w:rFonts w:cs="Tahoma"/>
          <w:b/>
          <w:color w:val="auto"/>
          <w:sz w:val="20"/>
          <w:szCs w:val="20"/>
        </w:rPr>
      </w:pPr>
    </w:p>
    <w:p w14:paraId="595AA49E" w14:textId="77777777" w:rsidR="00F4544C" w:rsidRPr="00F4544C" w:rsidRDefault="00F4544C" w:rsidP="00F4544C">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056A232F" w14:textId="77777777" w:rsidR="00F4544C" w:rsidRPr="00F4544C" w:rsidRDefault="00F4544C" w:rsidP="00F4544C">
      <w:pPr>
        <w:jc w:val="both"/>
        <w:rPr>
          <w:color w:val="000000" w:themeColor="text1"/>
        </w:rPr>
      </w:pPr>
    </w:p>
    <w:p w14:paraId="18EAD12E" w14:textId="77777777" w:rsidR="00F4544C" w:rsidRPr="00F4544C" w:rsidRDefault="00F4544C" w:rsidP="00F4544C">
      <w:pPr>
        <w:jc w:val="both"/>
        <w:rPr>
          <w:color w:val="000000" w:themeColor="text1"/>
        </w:rPr>
      </w:pPr>
    </w:p>
    <w:p w14:paraId="0367A14A" w14:textId="77777777" w:rsidR="00F4544C" w:rsidRPr="00F4544C" w:rsidRDefault="00F4544C" w:rsidP="00F4544C">
      <w:pPr>
        <w:jc w:val="both"/>
        <w:rPr>
          <w:color w:val="000000" w:themeColor="text1"/>
        </w:rPr>
      </w:pPr>
      <w:r w:rsidRPr="00F4544C">
        <w:rPr>
          <w:color w:val="000000" w:themeColor="text1"/>
        </w:rPr>
        <w:t>OPOMBA:</w:t>
      </w:r>
    </w:p>
    <w:p w14:paraId="39A3439D" w14:textId="77777777" w:rsidR="00F4544C" w:rsidRPr="00F4544C" w:rsidRDefault="00F4544C" w:rsidP="00F4544C">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bookmarkEnd w:id="1"/>
    <w:p w14:paraId="3ADAADF5" w14:textId="77777777" w:rsidR="00C561F7" w:rsidRDefault="00C561F7">
      <w:pPr>
        <w:spacing w:line="240" w:lineRule="auto"/>
        <w:rPr>
          <w:b/>
          <w:bCs/>
          <w:color w:val="000000" w:themeColor="text1"/>
          <w:u w:val="single"/>
        </w:rPr>
      </w:pPr>
      <w:r>
        <w:rPr>
          <w:b/>
          <w:bCs/>
          <w:color w:val="000000" w:themeColor="text1"/>
          <w:u w:val="single"/>
        </w:rPr>
        <w:br w:type="page"/>
      </w:r>
    </w:p>
    <w:p w14:paraId="5A7B83DB" w14:textId="15F032D4" w:rsidR="00F4544C" w:rsidRPr="00F4544C" w:rsidRDefault="00F4544C" w:rsidP="00F4544C">
      <w:pPr>
        <w:jc w:val="both"/>
        <w:rPr>
          <w:b/>
          <w:bCs/>
          <w:color w:val="000000" w:themeColor="text1"/>
          <w:u w:val="single"/>
        </w:rPr>
      </w:pPr>
      <w:r w:rsidRPr="00F4544C">
        <w:rPr>
          <w:b/>
          <w:bCs/>
          <w:color w:val="000000" w:themeColor="text1"/>
          <w:u w:val="single"/>
        </w:rPr>
        <w:lastRenderedPageBreak/>
        <w:t>GARANCIJSKI ROK</w:t>
      </w:r>
    </w:p>
    <w:p w14:paraId="4F7E4F82" w14:textId="77777777" w:rsidR="00F4544C" w:rsidRPr="00F4544C" w:rsidRDefault="00F4544C" w:rsidP="00F4544C">
      <w:pPr>
        <w:jc w:val="both"/>
        <w:rPr>
          <w:b/>
          <w:bCs/>
          <w:color w:val="000000" w:themeColor="text1"/>
          <w:u w:val="single"/>
        </w:rPr>
      </w:pPr>
    </w:p>
    <w:p w14:paraId="3BBD1E18" w14:textId="77777777" w:rsidR="00F4544C" w:rsidRPr="00F4544C" w:rsidRDefault="00F4544C" w:rsidP="00F4544C">
      <w:pPr>
        <w:jc w:val="both"/>
        <w:rPr>
          <w:rFonts w:cs="Tahoma"/>
          <w:b/>
          <w:color w:val="auto"/>
        </w:rPr>
      </w:pPr>
      <w:r w:rsidRPr="00F4544C">
        <w:rPr>
          <w:rFonts w:cs="Tahoma"/>
          <w:b/>
        </w:rPr>
        <w:t>Za izvedene storitve oziroma nadomestne dele zagotavljamo naslednje garancijske roke:</w:t>
      </w:r>
    </w:p>
    <w:p w14:paraId="61385FD3" w14:textId="77777777" w:rsidR="00F4544C" w:rsidRPr="00F4544C" w:rsidRDefault="00F4544C" w:rsidP="00F4544C">
      <w:pPr>
        <w:jc w:val="both"/>
        <w:rPr>
          <w:rFonts w:eastAsia="Calibri" w:cs="Times New Roman"/>
          <w:b/>
          <w:bCs/>
          <w:color w:val="000000" w:themeColor="text1"/>
          <w:u w:val="single"/>
          <w:lang w:eastAsia="en-US"/>
        </w:rPr>
      </w:pPr>
    </w:p>
    <w:p w14:paraId="4AC10B13" w14:textId="77777777" w:rsidR="00F4544C" w:rsidRPr="00F4544C" w:rsidRDefault="00F4544C" w:rsidP="00F4544C">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6AD2C78B" w14:textId="77777777" w:rsidR="00F4544C" w:rsidRPr="00F4544C" w:rsidRDefault="00F4544C" w:rsidP="00F4544C">
      <w:pPr>
        <w:keepNext/>
        <w:keepLines/>
        <w:spacing w:line="240" w:lineRule="auto"/>
        <w:ind w:left="714"/>
        <w:jc w:val="both"/>
        <w:rPr>
          <w:rFonts w:cs="Tahoma"/>
        </w:rPr>
      </w:pPr>
    </w:p>
    <w:p w14:paraId="333E1210" w14:textId="77777777" w:rsidR="00F4544C" w:rsidRPr="00F4544C" w:rsidRDefault="00F4544C" w:rsidP="00F4544C">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6F47BF4F" w14:textId="77777777" w:rsidR="00F4544C" w:rsidRPr="00F4544C" w:rsidRDefault="00F4544C" w:rsidP="00F4544C">
      <w:pPr>
        <w:keepNext/>
        <w:keepLines/>
        <w:spacing w:line="240" w:lineRule="auto"/>
        <w:rPr>
          <w:rFonts w:cs="Tahoma"/>
          <w:b/>
        </w:rPr>
      </w:pPr>
    </w:p>
    <w:p w14:paraId="2E832F30" w14:textId="77777777" w:rsidR="00F4544C" w:rsidRPr="00F4544C" w:rsidRDefault="00F4544C" w:rsidP="00F4544C">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79BE0843" w14:textId="77777777" w:rsidR="00F4544C" w:rsidRPr="00F4544C" w:rsidRDefault="00F4544C" w:rsidP="00F4544C">
      <w:pPr>
        <w:jc w:val="both"/>
        <w:rPr>
          <w:color w:val="000000" w:themeColor="text1"/>
        </w:rPr>
      </w:pPr>
    </w:p>
    <w:p w14:paraId="0A4FF744" w14:textId="77777777" w:rsidR="00F4544C" w:rsidRPr="00F4544C" w:rsidRDefault="00F4544C" w:rsidP="00F4544C">
      <w:pPr>
        <w:jc w:val="both"/>
        <w:rPr>
          <w:b/>
          <w:bCs/>
          <w:color w:val="000000" w:themeColor="text1"/>
          <w:u w:val="single"/>
        </w:rPr>
      </w:pPr>
      <w:r w:rsidRPr="00F4544C">
        <w:rPr>
          <w:b/>
          <w:bCs/>
          <w:color w:val="000000" w:themeColor="text1"/>
          <w:u w:val="single"/>
        </w:rPr>
        <w:t>VELJAVNOST PONUDBE</w:t>
      </w:r>
    </w:p>
    <w:p w14:paraId="38CDA82C" w14:textId="77777777" w:rsidR="00F4544C" w:rsidRPr="00F4544C" w:rsidRDefault="00F4544C" w:rsidP="00F4544C">
      <w:pPr>
        <w:jc w:val="both"/>
        <w:rPr>
          <w:color w:val="000000" w:themeColor="text1"/>
        </w:rPr>
      </w:pPr>
    </w:p>
    <w:p w14:paraId="44B969DD" w14:textId="0DC116F9" w:rsidR="00F4544C" w:rsidRPr="00F4544C" w:rsidRDefault="00F4544C" w:rsidP="00F4544C">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2363B989" w14:textId="77777777" w:rsidR="00F4544C" w:rsidRPr="00F4544C" w:rsidRDefault="00F4544C" w:rsidP="00F4544C">
      <w:pPr>
        <w:jc w:val="both"/>
        <w:rPr>
          <w:color w:val="000000" w:themeColor="text1"/>
        </w:rPr>
      </w:pPr>
    </w:p>
    <w:p w14:paraId="43D17770" w14:textId="77777777" w:rsidR="00F4544C" w:rsidRPr="00F4544C" w:rsidRDefault="00F4544C" w:rsidP="00F4544C">
      <w:pPr>
        <w:jc w:val="both"/>
        <w:rPr>
          <w:b/>
          <w:bCs/>
          <w:color w:val="000000" w:themeColor="text1"/>
          <w:u w:val="single"/>
        </w:rPr>
      </w:pPr>
      <w:r w:rsidRPr="00F4544C">
        <w:rPr>
          <w:b/>
          <w:bCs/>
          <w:color w:val="000000" w:themeColor="text1"/>
          <w:u w:val="single"/>
        </w:rPr>
        <w:t>PLAČILNI POGOJI</w:t>
      </w:r>
    </w:p>
    <w:p w14:paraId="55DFE624" w14:textId="77777777" w:rsidR="00F4544C" w:rsidRPr="00F4544C" w:rsidRDefault="00F4544C" w:rsidP="00F4544C">
      <w:pPr>
        <w:jc w:val="both"/>
        <w:rPr>
          <w:color w:val="000000" w:themeColor="text1"/>
        </w:rPr>
      </w:pPr>
    </w:p>
    <w:p w14:paraId="098CE6D9" w14:textId="5FB1B1FC" w:rsidR="00F4544C" w:rsidRPr="00F4544C" w:rsidRDefault="00F4544C" w:rsidP="00F4544C">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7D80B84B" w14:textId="77777777" w:rsidR="00F4544C" w:rsidRPr="00F4544C" w:rsidRDefault="00F4544C" w:rsidP="00F4544C">
      <w:pPr>
        <w:jc w:val="both"/>
        <w:rPr>
          <w:color w:val="000000" w:themeColor="text1"/>
        </w:rPr>
      </w:pPr>
    </w:p>
    <w:p w14:paraId="4E2B0E8E" w14:textId="77777777" w:rsidR="00F4544C" w:rsidRPr="00F4544C" w:rsidRDefault="00F4544C" w:rsidP="00F4544C">
      <w:pPr>
        <w:jc w:val="both"/>
        <w:rPr>
          <w:color w:val="000000" w:themeColor="text1"/>
          <w:sz w:val="20"/>
          <w:szCs w:val="20"/>
        </w:rPr>
      </w:pPr>
    </w:p>
    <w:p w14:paraId="64DA3A6C" w14:textId="77777777" w:rsidR="00F4544C" w:rsidRPr="00F4544C" w:rsidRDefault="00F4544C" w:rsidP="00F4544C">
      <w:pPr>
        <w:jc w:val="both"/>
        <w:rPr>
          <w:color w:val="000000" w:themeColor="text1"/>
          <w:sz w:val="20"/>
          <w:szCs w:val="20"/>
        </w:rPr>
      </w:pPr>
    </w:p>
    <w:p w14:paraId="23001D19" w14:textId="77777777" w:rsidR="00F4544C" w:rsidRPr="00F4544C" w:rsidRDefault="00F4544C" w:rsidP="00F4544C">
      <w:pPr>
        <w:tabs>
          <w:tab w:val="center" w:pos="4536"/>
          <w:tab w:val="right" w:pos="9072"/>
        </w:tabs>
        <w:spacing w:line="240" w:lineRule="auto"/>
        <w:jc w:val="both"/>
        <w:rPr>
          <w:iCs/>
          <w:color w:val="000000" w:themeColor="text1"/>
        </w:rPr>
      </w:pPr>
    </w:p>
    <w:p w14:paraId="56691615" w14:textId="77777777" w:rsidR="00F4544C" w:rsidRPr="00F4544C" w:rsidRDefault="00F4544C" w:rsidP="00F4544C">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4544C" w:rsidRPr="00F4544C" w14:paraId="5CE46145" w14:textId="77777777" w:rsidTr="00F4544C">
        <w:trPr>
          <w:trHeight w:val="353"/>
          <w:jc w:val="center"/>
        </w:trPr>
        <w:tc>
          <w:tcPr>
            <w:tcW w:w="2722" w:type="dxa"/>
            <w:hideMark/>
          </w:tcPr>
          <w:p w14:paraId="188100D8" w14:textId="77777777" w:rsidR="00F4544C" w:rsidRPr="00F4544C" w:rsidRDefault="00F4544C">
            <w:pPr>
              <w:tabs>
                <w:tab w:val="left" w:pos="4395"/>
                <w:tab w:val="center" w:pos="4536"/>
                <w:tab w:val="right" w:pos="9072"/>
              </w:tabs>
              <w:spacing w:line="240" w:lineRule="auto"/>
              <w:jc w:val="center"/>
              <w:rPr>
                <w:rFonts w:cs="Tahoma"/>
                <w:color w:val="000000" w:themeColor="text1"/>
                <w:szCs w:val="20"/>
              </w:rPr>
            </w:pPr>
            <w:bookmarkStart w:id="7" w:name="_Hlk26352035"/>
            <w:r w:rsidRPr="00F4544C">
              <w:rPr>
                <w:rFonts w:cs="Tahoma"/>
                <w:color w:val="000000" w:themeColor="text1"/>
                <w:szCs w:val="20"/>
              </w:rPr>
              <w:t>Datum:</w:t>
            </w:r>
          </w:p>
        </w:tc>
        <w:tc>
          <w:tcPr>
            <w:tcW w:w="2749" w:type="dxa"/>
            <w:hideMark/>
          </w:tcPr>
          <w:p w14:paraId="280A1073" w14:textId="77777777" w:rsidR="00F4544C" w:rsidRPr="00F4544C" w:rsidRDefault="00F4544C">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2525C52D" w14:textId="77777777" w:rsidR="00F4544C" w:rsidRPr="00F4544C" w:rsidRDefault="00F4544C">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350A0812" w14:textId="77777777" w:rsidR="00F4544C" w:rsidRPr="00F4544C" w:rsidRDefault="00F4544C">
            <w:pPr>
              <w:tabs>
                <w:tab w:val="left" w:pos="4395"/>
                <w:tab w:val="center" w:pos="4536"/>
                <w:tab w:val="right" w:pos="9072"/>
              </w:tabs>
              <w:spacing w:line="240" w:lineRule="auto"/>
              <w:jc w:val="center"/>
              <w:rPr>
                <w:rFonts w:cs="Tahoma"/>
                <w:color w:val="000000" w:themeColor="text1"/>
                <w:szCs w:val="20"/>
              </w:rPr>
            </w:pPr>
          </w:p>
        </w:tc>
      </w:tr>
      <w:tr w:rsidR="00F4544C" w:rsidRPr="00F4544C" w14:paraId="1C13D1CC" w14:textId="77777777" w:rsidTr="00F4544C">
        <w:trPr>
          <w:jc w:val="center"/>
        </w:trPr>
        <w:tc>
          <w:tcPr>
            <w:tcW w:w="2722" w:type="dxa"/>
            <w:tcBorders>
              <w:top w:val="nil"/>
              <w:left w:val="nil"/>
              <w:bottom w:val="single" w:sz="4" w:space="0" w:color="auto"/>
              <w:right w:val="nil"/>
            </w:tcBorders>
          </w:tcPr>
          <w:p w14:paraId="40747FE3" w14:textId="53293011" w:rsidR="00F4544C" w:rsidRPr="00F4544C" w:rsidRDefault="00F4544C">
            <w:pPr>
              <w:tabs>
                <w:tab w:val="left" w:pos="4395"/>
                <w:tab w:val="center" w:pos="4536"/>
                <w:tab w:val="right" w:pos="9072"/>
              </w:tabs>
              <w:spacing w:line="240" w:lineRule="auto"/>
              <w:jc w:val="both"/>
              <w:rPr>
                <w:rFonts w:cs="Tahoma"/>
                <w:color w:val="FF0000"/>
                <w:szCs w:val="20"/>
              </w:rPr>
            </w:pPr>
          </w:p>
        </w:tc>
        <w:tc>
          <w:tcPr>
            <w:tcW w:w="2749" w:type="dxa"/>
          </w:tcPr>
          <w:p w14:paraId="505B0FEA" w14:textId="77777777" w:rsidR="00F4544C" w:rsidRPr="00F4544C" w:rsidRDefault="00F4544C">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507E65CA" w14:textId="77777777" w:rsidR="00F4544C" w:rsidRPr="00F4544C" w:rsidRDefault="00F4544C">
            <w:pPr>
              <w:tabs>
                <w:tab w:val="left" w:pos="4395"/>
                <w:tab w:val="center" w:pos="4536"/>
                <w:tab w:val="right" w:pos="9072"/>
              </w:tabs>
              <w:spacing w:line="240" w:lineRule="auto"/>
              <w:jc w:val="both"/>
              <w:rPr>
                <w:rFonts w:cs="Tahoma"/>
                <w:color w:val="FF0000"/>
                <w:szCs w:val="20"/>
              </w:rPr>
            </w:pPr>
          </w:p>
        </w:tc>
        <w:bookmarkEnd w:id="2"/>
        <w:bookmarkEnd w:id="5"/>
        <w:bookmarkEnd w:id="7"/>
      </w:tr>
    </w:tbl>
    <w:p w14:paraId="750C2B09" w14:textId="77777777" w:rsidR="00C561F7" w:rsidRDefault="00C561F7">
      <w:pPr>
        <w:spacing w:line="240" w:lineRule="auto"/>
        <w:rPr>
          <w:rFonts w:cs="Arial"/>
          <w:b/>
          <w:sz w:val="20"/>
        </w:rPr>
      </w:pPr>
    </w:p>
    <w:p w14:paraId="084546CB" w14:textId="77777777" w:rsidR="00C561F7" w:rsidRDefault="00C561F7">
      <w:pPr>
        <w:spacing w:line="240" w:lineRule="auto"/>
        <w:rPr>
          <w:rFonts w:cs="Arial"/>
          <w:b/>
          <w:sz w:val="20"/>
        </w:rPr>
      </w:pPr>
      <w:r>
        <w:rPr>
          <w:rFonts w:cs="Arial"/>
          <w:b/>
          <w:sz w:val="20"/>
        </w:rPr>
        <w:br w:type="page"/>
      </w:r>
    </w:p>
    <w:p w14:paraId="33F58A99" w14:textId="6D5601AD" w:rsidR="00C561F7" w:rsidRPr="00C561F7" w:rsidRDefault="00C561F7" w:rsidP="00C561F7">
      <w:pPr>
        <w:rPr>
          <w:b/>
          <w:bCs/>
          <w:color w:val="auto"/>
        </w:rPr>
      </w:pPr>
      <w:r>
        <w:rPr>
          <w:b/>
          <w:bCs/>
        </w:rPr>
        <w:lastRenderedPageBreak/>
        <w:t>S</w:t>
      </w:r>
      <w:r w:rsidRPr="00C561F7">
        <w:rPr>
          <w:b/>
          <w:bCs/>
        </w:rPr>
        <w:t>klop št. 2: vzdrževanje težjih tovornih vozil znamke Renault in dobava rezervnih delov</w:t>
      </w:r>
      <w:r w:rsidRPr="00C561F7">
        <w:rPr>
          <w:b/>
          <w:bCs/>
          <w:szCs w:val="18"/>
        </w:rPr>
        <w:t xml:space="preserve"> </w:t>
      </w:r>
      <w:r w:rsidRPr="00C561F7">
        <w:rPr>
          <w:b/>
          <w:bCs/>
        </w:rPr>
        <w:t xml:space="preserve"> </w:t>
      </w:r>
    </w:p>
    <w:p w14:paraId="6DD2EF0A" w14:textId="77777777" w:rsidR="00C561F7" w:rsidRPr="00F4544C" w:rsidRDefault="00C561F7" w:rsidP="00C561F7">
      <w:pPr>
        <w:jc w:val="both"/>
        <w:rPr>
          <w:bCs/>
          <w:color w:val="FF0000"/>
        </w:rPr>
      </w:pPr>
    </w:p>
    <w:p w14:paraId="50293C35" w14:textId="77777777" w:rsidR="00C561F7" w:rsidRPr="00F4544C" w:rsidRDefault="00C561F7" w:rsidP="00C561F7">
      <w:pPr>
        <w:jc w:val="both"/>
        <w:rPr>
          <w:bCs/>
          <w:color w:val="FF0000"/>
        </w:rPr>
      </w:pPr>
    </w:p>
    <w:p w14:paraId="58F7948B"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2D0A89CA" w14:textId="77777777" w:rsidR="00C561F7" w:rsidRPr="00F4544C" w:rsidRDefault="00C561F7" w:rsidP="00C561F7">
      <w:pPr>
        <w:jc w:val="both"/>
        <w:rPr>
          <w:b/>
          <w:color w:val="000000" w:themeColor="text1"/>
        </w:rPr>
      </w:pPr>
    </w:p>
    <w:p w14:paraId="0854D670"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79CB02FC"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39B3482D"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DE4B6BF"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A439368" w14:textId="77777777" w:rsidR="00C561F7" w:rsidRPr="00F4544C" w:rsidRDefault="00C561F7" w:rsidP="006C1460">
            <w:pPr>
              <w:jc w:val="center"/>
              <w:rPr>
                <w:b/>
              </w:rPr>
            </w:pPr>
            <w:r w:rsidRPr="00F4544C">
              <w:rPr>
                <w:b/>
              </w:rPr>
              <w:t xml:space="preserve">Cena na enoto mere </w:t>
            </w:r>
          </w:p>
          <w:p w14:paraId="4D7AC456" w14:textId="77777777" w:rsidR="00C561F7" w:rsidRPr="00F4544C" w:rsidRDefault="00C561F7" w:rsidP="006C1460">
            <w:pPr>
              <w:jc w:val="center"/>
              <w:rPr>
                <w:b/>
              </w:rPr>
            </w:pPr>
            <w:r w:rsidRPr="00F4544C">
              <w:rPr>
                <w:b/>
              </w:rPr>
              <w:t>v EUR (brez DDV)</w:t>
            </w:r>
          </w:p>
        </w:tc>
      </w:tr>
      <w:tr w:rsidR="00C561F7" w:rsidRPr="00F4544C" w14:paraId="7994EECA"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7C3E8563"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0590334F"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080D196C" w14:textId="77777777" w:rsidR="00C561F7" w:rsidRPr="00F4544C" w:rsidRDefault="00C561F7" w:rsidP="006C1460">
            <w:pPr>
              <w:rPr>
                <w:color w:val="auto"/>
              </w:rPr>
            </w:pPr>
          </w:p>
        </w:tc>
      </w:tr>
    </w:tbl>
    <w:p w14:paraId="6199C22D" w14:textId="77777777" w:rsidR="00C561F7" w:rsidRPr="00F4544C" w:rsidRDefault="00C561F7" w:rsidP="00C561F7">
      <w:pPr>
        <w:jc w:val="both"/>
        <w:rPr>
          <w:color w:val="FF0000"/>
          <w:lang w:eastAsia="en-US"/>
        </w:rPr>
      </w:pPr>
    </w:p>
    <w:p w14:paraId="62BB2FDB" w14:textId="77777777" w:rsidR="00C561F7" w:rsidRPr="00F4544C" w:rsidRDefault="00C561F7" w:rsidP="00C561F7">
      <w:pPr>
        <w:jc w:val="both"/>
        <w:rPr>
          <w:color w:val="FF0000"/>
        </w:rPr>
      </w:pPr>
    </w:p>
    <w:p w14:paraId="4227D9E6"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0DDF1144" w14:textId="77777777" w:rsidR="00C561F7" w:rsidRPr="00F4544C" w:rsidRDefault="00C561F7" w:rsidP="00C561F7">
      <w:pPr>
        <w:jc w:val="both"/>
        <w:rPr>
          <w:color w:val="000000" w:themeColor="text1"/>
        </w:rPr>
      </w:pPr>
      <w:r w:rsidRPr="00F4544C">
        <w:rPr>
          <w:color w:val="000000" w:themeColor="text1"/>
        </w:rPr>
        <w:t xml:space="preserve"> </w:t>
      </w:r>
    </w:p>
    <w:p w14:paraId="41A626D5" w14:textId="77777777" w:rsidR="00C561F7" w:rsidRPr="00F4544C" w:rsidRDefault="00C561F7" w:rsidP="00C561F7">
      <w:pPr>
        <w:jc w:val="both"/>
        <w:rPr>
          <w:color w:val="000000" w:themeColor="text1"/>
        </w:rPr>
      </w:pPr>
    </w:p>
    <w:p w14:paraId="1E2C9E03"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30B68A65" w14:textId="77777777" w:rsidR="00C561F7" w:rsidRPr="00F4544C" w:rsidRDefault="00C561F7" w:rsidP="00C561F7">
      <w:pPr>
        <w:jc w:val="both"/>
        <w:rPr>
          <w:color w:val="000000" w:themeColor="text1"/>
        </w:rPr>
      </w:pPr>
    </w:p>
    <w:p w14:paraId="65E80C19" w14:textId="77777777" w:rsidR="00C561F7" w:rsidRPr="00F4544C" w:rsidRDefault="00C561F7" w:rsidP="00C561F7">
      <w:pPr>
        <w:jc w:val="both"/>
        <w:rPr>
          <w:color w:val="000000" w:themeColor="text1"/>
        </w:rPr>
      </w:pPr>
    </w:p>
    <w:p w14:paraId="1224F8E5" w14:textId="77777777" w:rsidR="00C561F7" w:rsidRPr="00F4544C" w:rsidRDefault="00C561F7" w:rsidP="00C561F7">
      <w:pPr>
        <w:jc w:val="both"/>
        <w:rPr>
          <w:color w:val="000000" w:themeColor="text1"/>
        </w:rPr>
      </w:pPr>
    </w:p>
    <w:p w14:paraId="2F6D2C8E"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0A530261" w14:textId="77777777" w:rsidR="00C561F7" w:rsidRPr="00F4544C" w:rsidRDefault="00C561F7" w:rsidP="00C561F7">
      <w:pPr>
        <w:keepNext/>
        <w:keepLines/>
        <w:spacing w:line="240" w:lineRule="auto"/>
        <w:rPr>
          <w:rFonts w:cs="Tahoma"/>
          <w:b/>
          <w:color w:val="auto"/>
          <w:sz w:val="20"/>
          <w:szCs w:val="20"/>
        </w:rPr>
      </w:pPr>
    </w:p>
    <w:p w14:paraId="2D8EFEF5"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61D7CDED" w14:textId="77777777" w:rsidR="00C561F7" w:rsidRPr="00F4544C" w:rsidRDefault="00C561F7" w:rsidP="00C561F7">
      <w:pPr>
        <w:jc w:val="both"/>
        <w:rPr>
          <w:color w:val="000000" w:themeColor="text1"/>
        </w:rPr>
      </w:pPr>
    </w:p>
    <w:p w14:paraId="2F03DD88" w14:textId="77777777" w:rsidR="00C561F7" w:rsidRPr="00F4544C" w:rsidRDefault="00C561F7" w:rsidP="00C561F7">
      <w:pPr>
        <w:jc w:val="both"/>
        <w:rPr>
          <w:color w:val="000000" w:themeColor="text1"/>
        </w:rPr>
      </w:pPr>
    </w:p>
    <w:p w14:paraId="42567B7B" w14:textId="77777777" w:rsidR="00C561F7" w:rsidRPr="00F4544C" w:rsidRDefault="00C561F7" w:rsidP="00C561F7">
      <w:pPr>
        <w:jc w:val="both"/>
        <w:rPr>
          <w:color w:val="000000" w:themeColor="text1"/>
        </w:rPr>
      </w:pPr>
      <w:r w:rsidRPr="00F4544C">
        <w:rPr>
          <w:color w:val="000000" w:themeColor="text1"/>
        </w:rPr>
        <w:t>OPOMBA:</w:t>
      </w:r>
    </w:p>
    <w:p w14:paraId="0ACBE5B1"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5E714923" w14:textId="77777777" w:rsidR="00C561F7" w:rsidRDefault="00C561F7">
      <w:pPr>
        <w:spacing w:line="240" w:lineRule="auto"/>
        <w:rPr>
          <w:b/>
          <w:bCs/>
          <w:color w:val="000000" w:themeColor="text1"/>
          <w:u w:val="single"/>
        </w:rPr>
      </w:pPr>
      <w:r>
        <w:rPr>
          <w:b/>
          <w:bCs/>
          <w:color w:val="000000" w:themeColor="text1"/>
          <w:u w:val="single"/>
        </w:rPr>
        <w:br w:type="page"/>
      </w:r>
    </w:p>
    <w:p w14:paraId="4B378021" w14:textId="3F0C85AE"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2B3B611C" w14:textId="77777777" w:rsidR="00C561F7" w:rsidRPr="00F4544C" w:rsidRDefault="00C561F7" w:rsidP="00C561F7">
      <w:pPr>
        <w:jc w:val="both"/>
        <w:rPr>
          <w:b/>
          <w:bCs/>
          <w:color w:val="000000" w:themeColor="text1"/>
          <w:u w:val="single"/>
        </w:rPr>
      </w:pPr>
    </w:p>
    <w:p w14:paraId="200930F6"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1BA81347" w14:textId="77777777" w:rsidR="00C561F7" w:rsidRPr="00F4544C" w:rsidRDefault="00C561F7" w:rsidP="00C561F7">
      <w:pPr>
        <w:jc w:val="both"/>
        <w:rPr>
          <w:rFonts w:eastAsia="Calibri" w:cs="Times New Roman"/>
          <w:b/>
          <w:bCs/>
          <w:color w:val="000000" w:themeColor="text1"/>
          <w:u w:val="single"/>
          <w:lang w:eastAsia="en-US"/>
        </w:rPr>
      </w:pPr>
    </w:p>
    <w:p w14:paraId="19F85054"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662E6F92" w14:textId="77777777" w:rsidR="00C561F7" w:rsidRPr="00F4544C" w:rsidRDefault="00C561F7" w:rsidP="00C561F7">
      <w:pPr>
        <w:keepNext/>
        <w:keepLines/>
        <w:spacing w:line="240" w:lineRule="auto"/>
        <w:ind w:left="714"/>
        <w:jc w:val="both"/>
        <w:rPr>
          <w:rFonts w:cs="Tahoma"/>
        </w:rPr>
      </w:pPr>
    </w:p>
    <w:p w14:paraId="1E7B11B4"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7262DBD0" w14:textId="77777777" w:rsidR="00C561F7" w:rsidRPr="00F4544C" w:rsidRDefault="00C561F7" w:rsidP="00C561F7">
      <w:pPr>
        <w:keepNext/>
        <w:keepLines/>
        <w:spacing w:line="240" w:lineRule="auto"/>
        <w:rPr>
          <w:rFonts w:cs="Tahoma"/>
          <w:b/>
        </w:rPr>
      </w:pPr>
    </w:p>
    <w:p w14:paraId="5597A7F5"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36134356" w14:textId="77777777" w:rsidR="00C561F7" w:rsidRPr="00F4544C" w:rsidRDefault="00C561F7" w:rsidP="00C561F7">
      <w:pPr>
        <w:jc w:val="both"/>
        <w:rPr>
          <w:color w:val="000000" w:themeColor="text1"/>
        </w:rPr>
      </w:pPr>
    </w:p>
    <w:p w14:paraId="1C0B1236"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6FC65E88" w14:textId="77777777" w:rsidR="00C561F7" w:rsidRPr="00F4544C" w:rsidRDefault="00C561F7" w:rsidP="00C561F7">
      <w:pPr>
        <w:jc w:val="both"/>
        <w:rPr>
          <w:color w:val="000000" w:themeColor="text1"/>
        </w:rPr>
      </w:pPr>
    </w:p>
    <w:p w14:paraId="28257B19"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40F032F1" w14:textId="77777777" w:rsidR="00C561F7" w:rsidRPr="00F4544C" w:rsidRDefault="00C561F7" w:rsidP="00C561F7">
      <w:pPr>
        <w:jc w:val="both"/>
        <w:rPr>
          <w:color w:val="000000" w:themeColor="text1"/>
        </w:rPr>
      </w:pPr>
    </w:p>
    <w:p w14:paraId="59DF1E9E"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5FA66FC9" w14:textId="77777777" w:rsidR="00C561F7" w:rsidRPr="00F4544C" w:rsidRDefault="00C561F7" w:rsidP="00C561F7">
      <w:pPr>
        <w:jc w:val="both"/>
        <w:rPr>
          <w:color w:val="000000" w:themeColor="text1"/>
        </w:rPr>
      </w:pPr>
    </w:p>
    <w:p w14:paraId="0F1B4A70"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25036B0E" w14:textId="77777777" w:rsidR="00C561F7" w:rsidRPr="00F4544C" w:rsidRDefault="00C561F7" w:rsidP="00C561F7">
      <w:pPr>
        <w:jc w:val="both"/>
        <w:rPr>
          <w:color w:val="000000" w:themeColor="text1"/>
        </w:rPr>
      </w:pPr>
    </w:p>
    <w:p w14:paraId="0F2EACB0" w14:textId="77777777" w:rsidR="00C561F7" w:rsidRPr="00F4544C" w:rsidRDefault="00C561F7" w:rsidP="00C561F7">
      <w:pPr>
        <w:jc w:val="both"/>
        <w:rPr>
          <w:color w:val="000000" w:themeColor="text1"/>
          <w:sz w:val="20"/>
          <w:szCs w:val="20"/>
        </w:rPr>
      </w:pPr>
    </w:p>
    <w:p w14:paraId="0CA3A30C" w14:textId="77777777" w:rsidR="00C561F7" w:rsidRPr="00F4544C" w:rsidRDefault="00C561F7" w:rsidP="00C561F7">
      <w:pPr>
        <w:jc w:val="both"/>
        <w:rPr>
          <w:color w:val="000000" w:themeColor="text1"/>
          <w:sz w:val="20"/>
          <w:szCs w:val="20"/>
        </w:rPr>
      </w:pPr>
    </w:p>
    <w:p w14:paraId="7CB2C54B" w14:textId="77777777" w:rsidR="00C561F7" w:rsidRPr="00F4544C" w:rsidRDefault="00C561F7" w:rsidP="00C561F7">
      <w:pPr>
        <w:tabs>
          <w:tab w:val="center" w:pos="4536"/>
          <w:tab w:val="right" w:pos="9072"/>
        </w:tabs>
        <w:spacing w:line="240" w:lineRule="auto"/>
        <w:jc w:val="both"/>
        <w:rPr>
          <w:iCs/>
          <w:color w:val="000000" w:themeColor="text1"/>
        </w:rPr>
      </w:pPr>
    </w:p>
    <w:p w14:paraId="7147C874"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6794C886" w14:textId="77777777" w:rsidTr="006C1460">
        <w:trPr>
          <w:trHeight w:val="353"/>
          <w:jc w:val="center"/>
        </w:trPr>
        <w:tc>
          <w:tcPr>
            <w:tcW w:w="2722" w:type="dxa"/>
            <w:hideMark/>
          </w:tcPr>
          <w:p w14:paraId="69E1EDDE"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1B6F54DD"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19175564"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2F338C29"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1FB01785" w14:textId="77777777" w:rsidTr="006C1460">
        <w:trPr>
          <w:jc w:val="center"/>
        </w:trPr>
        <w:tc>
          <w:tcPr>
            <w:tcW w:w="2722" w:type="dxa"/>
            <w:tcBorders>
              <w:top w:val="nil"/>
              <w:left w:val="nil"/>
              <w:bottom w:val="single" w:sz="4" w:space="0" w:color="auto"/>
              <w:right w:val="nil"/>
            </w:tcBorders>
          </w:tcPr>
          <w:p w14:paraId="51DDAF65"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409E930D"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1E7C4001"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418302C9" w14:textId="77777777" w:rsidR="00C561F7" w:rsidRDefault="00C561F7" w:rsidP="00C561F7">
      <w:pPr>
        <w:spacing w:line="240" w:lineRule="auto"/>
        <w:rPr>
          <w:rFonts w:cs="Arial"/>
          <w:b/>
          <w:sz w:val="20"/>
        </w:rPr>
      </w:pPr>
      <w:r>
        <w:rPr>
          <w:rFonts w:cs="Arial"/>
          <w:b/>
          <w:sz w:val="20"/>
        </w:rPr>
        <w:br w:type="page"/>
      </w:r>
    </w:p>
    <w:p w14:paraId="3235FEFC" w14:textId="37477424" w:rsidR="00C561F7" w:rsidRPr="00C561F7" w:rsidRDefault="00C561F7" w:rsidP="00C561F7">
      <w:pPr>
        <w:rPr>
          <w:b/>
          <w:bCs/>
          <w:color w:val="auto"/>
        </w:rPr>
      </w:pPr>
      <w:r w:rsidRPr="00C561F7">
        <w:rPr>
          <w:rFonts w:cs="Arial"/>
          <w:b/>
          <w:bCs/>
        </w:rPr>
        <w:lastRenderedPageBreak/>
        <w:t>Sklop</w:t>
      </w:r>
      <w:r>
        <w:rPr>
          <w:rFonts w:cs="Arial"/>
          <w:b/>
          <w:bCs/>
        </w:rPr>
        <w:t xml:space="preserve"> </w:t>
      </w:r>
      <w:r w:rsidRPr="00C561F7">
        <w:rPr>
          <w:rFonts w:cs="Arial"/>
          <w:b/>
          <w:bCs/>
        </w:rPr>
        <w:t>št. 3: vzdrževanje vozil znamke Ford in dobava rezervnih delov</w:t>
      </w:r>
      <w:r w:rsidRPr="00C561F7">
        <w:rPr>
          <w:b/>
          <w:bCs/>
          <w:szCs w:val="18"/>
        </w:rPr>
        <w:t xml:space="preserve"> </w:t>
      </w:r>
      <w:r w:rsidRPr="00C561F7">
        <w:rPr>
          <w:b/>
          <w:bCs/>
        </w:rPr>
        <w:t xml:space="preserve"> </w:t>
      </w:r>
    </w:p>
    <w:p w14:paraId="5C83DB98" w14:textId="77777777" w:rsidR="00C561F7" w:rsidRPr="00F4544C" w:rsidRDefault="00C561F7" w:rsidP="00C561F7">
      <w:pPr>
        <w:jc w:val="both"/>
        <w:rPr>
          <w:bCs/>
          <w:color w:val="FF0000"/>
        </w:rPr>
      </w:pPr>
    </w:p>
    <w:p w14:paraId="498C2C16" w14:textId="77777777" w:rsidR="00C561F7" w:rsidRPr="00F4544C" w:rsidRDefault="00C561F7" w:rsidP="00C561F7">
      <w:pPr>
        <w:jc w:val="both"/>
        <w:rPr>
          <w:bCs/>
          <w:color w:val="FF0000"/>
        </w:rPr>
      </w:pPr>
    </w:p>
    <w:p w14:paraId="218427FA"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65FE6F72" w14:textId="77777777" w:rsidR="00C561F7" w:rsidRPr="00F4544C" w:rsidRDefault="00C561F7" w:rsidP="00C561F7">
      <w:pPr>
        <w:jc w:val="both"/>
        <w:rPr>
          <w:b/>
          <w:color w:val="000000" w:themeColor="text1"/>
        </w:rPr>
      </w:pPr>
    </w:p>
    <w:p w14:paraId="6D064925"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7955B2FA"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2530FD64"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63759CFF"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214E144" w14:textId="77777777" w:rsidR="00C561F7" w:rsidRPr="00F4544C" w:rsidRDefault="00C561F7" w:rsidP="006C1460">
            <w:pPr>
              <w:jc w:val="center"/>
              <w:rPr>
                <w:b/>
              </w:rPr>
            </w:pPr>
            <w:r w:rsidRPr="00F4544C">
              <w:rPr>
                <w:b/>
              </w:rPr>
              <w:t xml:space="preserve">Cena na enoto mere </w:t>
            </w:r>
          </w:p>
          <w:p w14:paraId="6612C67E" w14:textId="77777777" w:rsidR="00C561F7" w:rsidRPr="00F4544C" w:rsidRDefault="00C561F7" w:rsidP="006C1460">
            <w:pPr>
              <w:jc w:val="center"/>
              <w:rPr>
                <w:b/>
              </w:rPr>
            </w:pPr>
            <w:r w:rsidRPr="00F4544C">
              <w:rPr>
                <w:b/>
              </w:rPr>
              <w:t>v EUR (brez DDV)</w:t>
            </w:r>
          </w:p>
        </w:tc>
      </w:tr>
      <w:tr w:rsidR="00C561F7" w:rsidRPr="00F4544C" w14:paraId="0B7185E4"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67C00D8A"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4DD4568D"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66093CE2" w14:textId="77777777" w:rsidR="00C561F7" w:rsidRPr="00F4544C" w:rsidRDefault="00C561F7" w:rsidP="006C1460">
            <w:pPr>
              <w:rPr>
                <w:color w:val="auto"/>
              </w:rPr>
            </w:pPr>
          </w:p>
        </w:tc>
      </w:tr>
    </w:tbl>
    <w:p w14:paraId="1D2A42DD" w14:textId="77777777" w:rsidR="00C561F7" w:rsidRPr="00F4544C" w:rsidRDefault="00C561F7" w:rsidP="00C561F7">
      <w:pPr>
        <w:jc w:val="both"/>
        <w:rPr>
          <w:color w:val="FF0000"/>
          <w:lang w:eastAsia="en-US"/>
        </w:rPr>
      </w:pPr>
    </w:p>
    <w:p w14:paraId="7953D340" w14:textId="77777777" w:rsidR="00C561F7" w:rsidRPr="00F4544C" w:rsidRDefault="00C561F7" w:rsidP="00C561F7">
      <w:pPr>
        <w:jc w:val="both"/>
        <w:rPr>
          <w:color w:val="FF0000"/>
        </w:rPr>
      </w:pPr>
    </w:p>
    <w:p w14:paraId="1FDC3C95"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5F0CDD32" w14:textId="77777777" w:rsidR="00C561F7" w:rsidRPr="00F4544C" w:rsidRDefault="00C561F7" w:rsidP="00C561F7">
      <w:pPr>
        <w:jc w:val="both"/>
        <w:rPr>
          <w:color w:val="000000" w:themeColor="text1"/>
        </w:rPr>
      </w:pPr>
      <w:r w:rsidRPr="00F4544C">
        <w:rPr>
          <w:color w:val="000000" w:themeColor="text1"/>
        </w:rPr>
        <w:t xml:space="preserve"> </w:t>
      </w:r>
    </w:p>
    <w:p w14:paraId="0B8EA26E" w14:textId="77777777" w:rsidR="00C561F7" w:rsidRPr="00F4544C" w:rsidRDefault="00C561F7" w:rsidP="00C561F7">
      <w:pPr>
        <w:jc w:val="both"/>
        <w:rPr>
          <w:color w:val="000000" w:themeColor="text1"/>
        </w:rPr>
      </w:pPr>
    </w:p>
    <w:p w14:paraId="79FA1293"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09A78F96" w14:textId="77777777" w:rsidR="00C561F7" w:rsidRPr="00F4544C" w:rsidRDefault="00C561F7" w:rsidP="00C561F7">
      <w:pPr>
        <w:jc w:val="both"/>
        <w:rPr>
          <w:color w:val="000000" w:themeColor="text1"/>
        </w:rPr>
      </w:pPr>
    </w:p>
    <w:p w14:paraId="7C3C1C78" w14:textId="77777777" w:rsidR="00C561F7" w:rsidRPr="00F4544C" w:rsidRDefault="00C561F7" w:rsidP="00C561F7">
      <w:pPr>
        <w:jc w:val="both"/>
        <w:rPr>
          <w:color w:val="000000" w:themeColor="text1"/>
        </w:rPr>
      </w:pPr>
    </w:p>
    <w:p w14:paraId="291D2387" w14:textId="77777777" w:rsidR="00C561F7" w:rsidRPr="00F4544C" w:rsidRDefault="00C561F7" w:rsidP="00C561F7">
      <w:pPr>
        <w:jc w:val="both"/>
        <w:rPr>
          <w:color w:val="000000" w:themeColor="text1"/>
        </w:rPr>
      </w:pPr>
    </w:p>
    <w:p w14:paraId="5DE8B64D"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43A69405" w14:textId="77777777" w:rsidR="00C561F7" w:rsidRPr="00F4544C" w:rsidRDefault="00C561F7" w:rsidP="00C561F7">
      <w:pPr>
        <w:keepNext/>
        <w:keepLines/>
        <w:spacing w:line="240" w:lineRule="auto"/>
        <w:rPr>
          <w:rFonts w:cs="Tahoma"/>
          <w:b/>
          <w:color w:val="auto"/>
          <w:sz w:val="20"/>
          <w:szCs w:val="20"/>
        </w:rPr>
      </w:pPr>
    </w:p>
    <w:p w14:paraId="68895ACE"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786D8C9D" w14:textId="77777777" w:rsidR="00C561F7" w:rsidRPr="00F4544C" w:rsidRDefault="00C561F7" w:rsidP="00C561F7">
      <w:pPr>
        <w:jc w:val="both"/>
        <w:rPr>
          <w:color w:val="000000" w:themeColor="text1"/>
        </w:rPr>
      </w:pPr>
    </w:p>
    <w:p w14:paraId="1DB865F0" w14:textId="77777777" w:rsidR="00C561F7" w:rsidRPr="00F4544C" w:rsidRDefault="00C561F7" w:rsidP="00C561F7">
      <w:pPr>
        <w:jc w:val="both"/>
        <w:rPr>
          <w:color w:val="000000" w:themeColor="text1"/>
        </w:rPr>
      </w:pPr>
    </w:p>
    <w:p w14:paraId="462B6840" w14:textId="77777777" w:rsidR="00C561F7" w:rsidRPr="00F4544C" w:rsidRDefault="00C561F7" w:rsidP="00C561F7">
      <w:pPr>
        <w:jc w:val="both"/>
        <w:rPr>
          <w:color w:val="000000" w:themeColor="text1"/>
        </w:rPr>
      </w:pPr>
      <w:r w:rsidRPr="00F4544C">
        <w:rPr>
          <w:color w:val="000000" w:themeColor="text1"/>
        </w:rPr>
        <w:t>OPOMBA:</w:t>
      </w:r>
    </w:p>
    <w:p w14:paraId="0A4B44B5"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4113B875" w14:textId="77777777" w:rsidR="00C561F7" w:rsidRDefault="00C561F7">
      <w:pPr>
        <w:spacing w:line="240" w:lineRule="auto"/>
        <w:rPr>
          <w:b/>
          <w:bCs/>
          <w:color w:val="000000" w:themeColor="text1"/>
          <w:u w:val="single"/>
        </w:rPr>
      </w:pPr>
      <w:r>
        <w:rPr>
          <w:b/>
          <w:bCs/>
          <w:color w:val="000000" w:themeColor="text1"/>
          <w:u w:val="single"/>
        </w:rPr>
        <w:br w:type="page"/>
      </w:r>
    </w:p>
    <w:p w14:paraId="049784FC" w14:textId="6DC1DBA2"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43D577FC" w14:textId="77777777" w:rsidR="00C561F7" w:rsidRPr="00F4544C" w:rsidRDefault="00C561F7" w:rsidP="00C561F7">
      <w:pPr>
        <w:jc w:val="both"/>
        <w:rPr>
          <w:b/>
          <w:bCs/>
          <w:color w:val="000000" w:themeColor="text1"/>
          <w:u w:val="single"/>
        </w:rPr>
      </w:pPr>
    </w:p>
    <w:p w14:paraId="6F68E07A"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257891AC" w14:textId="77777777" w:rsidR="00C561F7" w:rsidRPr="00F4544C" w:rsidRDefault="00C561F7" w:rsidP="00C561F7">
      <w:pPr>
        <w:jc w:val="both"/>
        <w:rPr>
          <w:rFonts w:eastAsia="Calibri" w:cs="Times New Roman"/>
          <w:b/>
          <w:bCs/>
          <w:color w:val="000000" w:themeColor="text1"/>
          <w:u w:val="single"/>
          <w:lang w:eastAsia="en-US"/>
        </w:rPr>
      </w:pPr>
    </w:p>
    <w:p w14:paraId="1D7935F3"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4E17632C" w14:textId="77777777" w:rsidR="00C561F7" w:rsidRPr="00F4544C" w:rsidRDefault="00C561F7" w:rsidP="00C561F7">
      <w:pPr>
        <w:keepNext/>
        <w:keepLines/>
        <w:spacing w:line="240" w:lineRule="auto"/>
        <w:ind w:left="714"/>
        <w:jc w:val="both"/>
        <w:rPr>
          <w:rFonts w:cs="Tahoma"/>
        </w:rPr>
      </w:pPr>
    </w:p>
    <w:p w14:paraId="72447C27"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485BD6F5" w14:textId="77777777" w:rsidR="00C561F7" w:rsidRPr="00F4544C" w:rsidRDefault="00C561F7" w:rsidP="00C561F7">
      <w:pPr>
        <w:keepNext/>
        <w:keepLines/>
        <w:spacing w:line="240" w:lineRule="auto"/>
        <w:rPr>
          <w:rFonts w:cs="Tahoma"/>
          <w:b/>
        </w:rPr>
      </w:pPr>
    </w:p>
    <w:p w14:paraId="06525956"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2039F40A" w14:textId="77777777" w:rsidR="00C561F7" w:rsidRPr="00F4544C" w:rsidRDefault="00C561F7" w:rsidP="00C561F7">
      <w:pPr>
        <w:jc w:val="both"/>
        <w:rPr>
          <w:color w:val="000000" w:themeColor="text1"/>
        </w:rPr>
      </w:pPr>
    </w:p>
    <w:p w14:paraId="6A53D528"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2D256235" w14:textId="77777777" w:rsidR="00C561F7" w:rsidRPr="00F4544C" w:rsidRDefault="00C561F7" w:rsidP="00C561F7">
      <w:pPr>
        <w:jc w:val="both"/>
        <w:rPr>
          <w:color w:val="000000" w:themeColor="text1"/>
        </w:rPr>
      </w:pPr>
    </w:p>
    <w:p w14:paraId="0E355CB4"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303229E0" w14:textId="77777777" w:rsidR="00C561F7" w:rsidRPr="00F4544C" w:rsidRDefault="00C561F7" w:rsidP="00C561F7">
      <w:pPr>
        <w:jc w:val="both"/>
        <w:rPr>
          <w:color w:val="000000" w:themeColor="text1"/>
        </w:rPr>
      </w:pPr>
    </w:p>
    <w:p w14:paraId="0F7D50F7"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5597DE5C" w14:textId="77777777" w:rsidR="00C561F7" w:rsidRPr="00F4544C" w:rsidRDefault="00C561F7" w:rsidP="00C561F7">
      <w:pPr>
        <w:jc w:val="both"/>
        <w:rPr>
          <w:color w:val="000000" w:themeColor="text1"/>
        </w:rPr>
      </w:pPr>
    </w:p>
    <w:p w14:paraId="3E3A45F7"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5C9AE6B3" w14:textId="77777777" w:rsidR="00C561F7" w:rsidRPr="00F4544C" w:rsidRDefault="00C561F7" w:rsidP="00C561F7">
      <w:pPr>
        <w:jc w:val="both"/>
        <w:rPr>
          <w:color w:val="000000" w:themeColor="text1"/>
        </w:rPr>
      </w:pPr>
    </w:p>
    <w:p w14:paraId="3D91564A" w14:textId="77777777" w:rsidR="00C561F7" w:rsidRPr="00F4544C" w:rsidRDefault="00C561F7" w:rsidP="00C561F7">
      <w:pPr>
        <w:jc w:val="both"/>
        <w:rPr>
          <w:color w:val="000000" w:themeColor="text1"/>
          <w:sz w:val="20"/>
          <w:szCs w:val="20"/>
        </w:rPr>
      </w:pPr>
    </w:p>
    <w:p w14:paraId="0BA838FE" w14:textId="77777777" w:rsidR="00C561F7" w:rsidRPr="00F4544C" w:rsidRDefault="00C561F7" w:rsidP="00C561F7">
      <w:pPr>
        <w:jc w:val="both"/>
        <w:rPr>
          <w:color w:val="000000" w:themeColor="text1"/>
          <w:sz w:val="20"/>
          <w:szCs w:val="20"/>
        </w:rPr>
      </w:pPr>
    </w:p>
    <w:p w14:paraId="4F9F0F29" w14:textId="77777777" w:rsidR="00C561F7" w:rsidRPr="00F4544C" w:rsidRDefault="00C561F7" w:rsidP="00C561F7">
      <w:pPr>
        <w:tabs>
          <w:tab w:val="center" w:pos="4536"/>
          <w:tab w:val="right" w:pos="9072"/>
        </w:tabs>
        <w:spacing w:line="240" w:lineRule="auto"/>
        <w:jc w:val="both"/>
        <w:rPr>
          <w:iCs/>
          <w:color w:val="000000" w:themeColor="text1"/>
        </w:rPr>
      </w:pPr>
    </w:p>
    <w:p w14:paraId="24157C27"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5E0AA40C" w14:textId="77777777" w:rsidTr="006C1460">
        <w:trPr>
          <w:trHeight w:val="353"/>
          <w:jc w:val="center"/>
        </w:trPr>
        <w:tc>
          <w:tcPr>
            <w:tcW w:w="2722" w:type="dxa"/>
            <w:hideMark/>
          </w:tcPr>
          <w:p w14:paraId="674898FE"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67222449"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23D6E075"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056DBD7A"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0C8A838F" w14:textId="77777777" w:rsidTr="006C1460">
        <w:trPr>
          <w:jc w:val="center"/>
        </w:trPr>
        <w:tc>
          <w:tcPr>
            <w:tcW w:w="2722" w:type="dxa"/>
            <w:tcBorders>
              <w:top w:val="nil"/>
              <w:left w:val="nil"/>
              <w:bottom w:val="single" w:sz="4" w:space="0" w:color="auto"/>
              <w:right w:val="nil"/>
            </w:tcBorders>
          </w:tcPr>
          <w:p w14:paraId="59443913"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294E6A24"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404AB18F"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38E5B8CD" w14:textId="77777777" w:rsidR="00C561F7" w:rsidRDefault="00C561F7" w:rsidP="00C561F7">
      <w:pPr>
        <w:spacing w:line="240" w:lineRule="auto"/>
        <w:rPr>
          <w:rFonts w:cs="Arial"/>
          <w:b/>
          <w:sz w:val="20"/>
        </w:rPr>
      </w:pPr>
      <w:r>
        <w:rPr>
          <w:rFonts w:cs="Arial"/>
          <w:b/>
          <w:sz w:val="20"/>
        </w:rPr>
        <w:br w:type="page"/>
      </w:r>
    </w:p>
    <w:p w14:paraId="52BABD1F" w14:textId="1DC0555C" w:rsidR="00C561F7" w:rsidRPr="00C561F7" w:rsidRDefault="00C561F7" w:rsidP="00C561F7">
      <w:pPr>
        <w:rPr>
          <w:b/>
          <w:bCs/>
          <w:color w:val="auto"/>
        </w:rPr>
      </w:pPr>
      <w:r w:rsidRPr="00C561F7">
        <w:rPr>
          <w:b/>
          <w:bCs/>
        </w:rPr>
        <w:lastRenderedPageBreak/>
        <w:t>Sklop št. 4: vzdrževanje vozil znamke Ford in dobava rezervnih delov</w:t>
      </w:r>
      <w:r w:rsidRPr="00C561F7">
        <w:rPr>
          <w:b/>
          <w:bCs/>
          <w:szCs w:val="18"/>
        </w:rPr>
        <w:t xml:space="preserve"> </w:t>
      </w:r>
      <w:r w:rsidRPr="00C561F7">
        <w:rPr>
          <w:b/>
          <w:bCs/>
        </w:rPr>
        <w:t xml:space="preserve"> </w:t>
      </w:r>
    </w:p>
    <w:p w14:paraId="60F63C08" w14:textId="77777777" w:rsidR="00C561F7" w:rsidRPr="00F4544C" w:rsidRDefault="00C561F7" w:rsidP="00C561F7">
      <w:pPr>
        <w:jc w:val="both"/>
        <w:rPr>
          <w:bCs/>
          <w:color w:val="FF0000"/>
        </w:rPr>
      </w:pPr>
    </w:p>
    <w:p w14:paraId="6169DCB7" w14:textId="77777777" w:rsidR="00C561F7" w:rsidRPr="00F4544C" w:rsidRDefault="00C561F7" w:rsidP="00C561F7">
      <w:pPr>
        <w:jc w:val="both"/>
        <w:rPr>
          <w:bCs/>
          <w:color w:val="FF0000"/>
        </w:rPr>
      </w:pPr>
    </w:p>
    <w:p w14:paraId="35454235"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3D09AA0B" w14:textId="77777777" w:rsidR="00C561F7" w:rsidRPr="00F4544C" w:rsidRDefault="00C561F7" w:rsidP="00C561F7">
      <w:pPr>
        <w:jc w:val="both"/>
        <w:rPr>
          <w:b/>
          <w:color w:val="000000" w:themeColor="text1"/>
        </w:rPr>
      </w:pPr>
    </w:p>
    <w:p w14:paraId="36CD4A14"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756639DE"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7C9FB22F"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1583BBE0"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79CB2B28" w14:textId="77777777" w:rsidR="00C561F7" w:rsidRPr="00F4544C" w:rsidRDefault="00C561F7" w:rsidP="006C1460">
            <w:pPr>
              <w:jc w:val="center"/>
              <w:rPr>
                <w:b/>
              </w:rPr>
            </w:pPr>
            <w:r w:rsidRPr="00F4544C">
              <w:rPr>
                <w:b/>
              </w:rPr>
              <w:t xml:space="preserve">Cena na enoto mere </w:t>
            </w:r>
          </w:p>
          <w:p w14:paraId="024392E0" w14:textId="77777777" w:rsidR="00C561F7" w:rsidRPr="00F4544C" w:rsidRDefault="00C561F7" w:rsidP="006C1460">
            <w:pPr>
              <w:jc w:val="center"/>
              <w:rPr>
                <w:b/>
              </w:rPr>
            </w:pPr>
            <w:r w:rsidRPr="00F4544C">
              <w:rPr>
                <w:b/>
              </w:rPr>
              <w:t>v EUR (brez DDV)</w:t>
            </w:r>
          </w:p>
        </w:tc>
      </w:tr>
      <w:tr w:rsidR="00C561F7" w:rsidRPr="00F4544C" w14:paraId="47A31B8D"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6DC6F714"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0501ADBC"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2C72B554" w14:textId="77777777" w:rsidR="00C561F7" w:rsidRPr="00F4544C" w:rsidRDefault="00C561F7" w:rsidP="006C1460">
            <w:pPr>
              <w:rPr>
                <w:color w:val="auto"/>
              </w:rPr>
            </w:pPr>
          </w:p>
        </w:tc>
      </w:tr>
    </w:tbl>
    <w:p w14:paraId="5764C75D" w14:textId="77777777" w:rsidR="00C561F7" w:rsidRPr="00F4544C" w:rsidRDefault="00C561F7" w:rsidP="00C561F7">
      <w:pPr>
        <w:jc w:val="both"/>
        <w:rPr>
          <w:color w:val="FF0000"/>
          <w:lang w:eastAsia="en-US"/>
        </w:rPr>
      </w:pPr>
    </w:p>
    <w:p w14:paraId="50411E24" w14:textId="77777777" w:rsidR="00C561F7" w:rsidRPr="00F4544C" w:rsidRDefault="00C561F7" w:rsidP="00C561F7">
      <w:pPr>
        <w:jc w:val="both"/>
        <w:rPr>
          <w:color w:val="FF0000"/>
        </w:rPr>
      </w:pPr>
    </w:p>
    <w:p w14:paraId="6D2E1F5F"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1D76669E" w14:textId="77777777" w:rsidR="00C561F7" w:rsidRPr="00F4544C" w:rsidRDefault="00C561F7" w:rsidP="00C561F7">
      <w:pPr>
        <w:jc w:val="both"/>
        <w:rPr>
          <w:color w:val="000000" w:themeColor="text1"/>
        </w:rPr>
      </w:pPr>
      <w:r w:rsidRPr="00F4544C">
        <w:rPr>
          <w:color w:val="000000" w:themeColor="text1"/>
        </w:rPr>
        <w:t xml:space="preserve"> </w:t>
      </w:r>
    </w:p>
    <w:p w14:paraId="624B6C7A" w14:textId="77777777" w:rsidR="00C561F7" w:rsidRPr="00F4544C" w:rsidRDefault="00C561F7" w:rsidP="00C561F7">
      <w:pPr>
        <w:jc w:val="both"/>
        <w:rPr>
          <w:color w:val="000000" w:themeColor="text1"/>
        </w:rPr>
      </w:pPr>
    </w:p>
    <w:p w14:paraId="028D5D30"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043CBE40" w14:textId="77777777" w:rsidR="00C561F7" w:rsidRPr="00F4544C" w:rsidRDefault="00C561F7" w:rsidP="00C561F7">
      <w:pPr>
        <w:jc w:val="both"/>
        <w:rPr>
          <w:color w:val="000000" w:themeColor="text1"/>
        </w:rPr>
      </w:pPr>
    </w:p>
    <w:p w14:paraId="295B5F7E" w14:textId="77777777" w:rsidR="00C561F7" w:rsidRPr="00F4544C" w:rsidRDefault="00C561F7" w:rsidP="00C561F7">
      <w:pPr>
        <w:jc w:val="both"/>
        <w:rPr>
          <w:color w:val="000000" w:themeColor="text1"/>
        </w:rPr>
      </w:pPr>
    </w:p>
    <w:p w14:paraId="316B1EC3" w14:textId="77777777" w:rsidR="00C561F7" w:rsidRPr="00F4544C" w:rsidRDefault="00C561F7" w:rsidP="00C561F7">
      <w:pPr>
        <w:jc w:val="both"/>
        <w:rPr>
          <w:color w:val="000000" w:themeColor="text1"/>
        </w:rPr>
      </w:pPr>
    </w:p>
    <w:p w14:paraId="7587D9B1"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77B7625B" w14:textId="77777777" w:rsidR="00C561F7" w:rsidRPr="00F4544C" w:rsidRDefault="00C561F7" w:rsidP="00C561F7">
      <w:pPr>
        <w:keepNext/>
        <w:keepLines/>
        <w:spacing w:line="240" w:lineRule="auto"/>
        <w:rPr>
          <w:rFonts w:cs="Tahoma"/>
          <w:b/>
          <w:color w:val="auto"/>
          <w:sz w:val="20"/>
          <w:szCs w:val="20"/>
        </w:rPr>
      </w:pPr>
    </w:p>
    <w:p w14:paraId="514539D0"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67C7CB09" w14:textId="77777777" w:rsidR="00C561F7" w:rsidRPr="00F4544C" w:rsidRDefault="00C561F7" w:rsidP="00C561F7">
      <w:pPr>
        <w:jc w:val="both"/>
        <w:rPr>
          <w:color w:val="000000" w:themeColor="text1"/>
        </w:rPr>
      </w:pPr>
    </w:p>
    <w:p w14:paraId="76C4F660" w14:textId="77777777" w:rsidR="00C561F7" w:rsidRPr="00F4544C" w:rsidRDefault="00C561F7" w:rsidP="00C561F7">
      <w:pPr>
        <w:jc w:val="both"/>
        <w:rPr>
          <w:color w:val="000000" w:themeColor="text1"/>
        </w:rPr>
      </w:pPr>
    </w:p>
    <w:p w14:paraId="7D2CC678" w14:textId="77777777" w:rsidR="00C561F7" w:rsidRPr="00F4544C" w:rsidRDefault="00C561F7" w:rsidP="00C561F7">
      <w:pPr>
        <w:jc w:val="both"/>
        <w:rPr>
          <w:color w:val="000000" w:themeColor="text1"/>
        </w:rPr>
      </w:pPr>
      <w:r w:rsidRPr="00F4544C">
        <w:rPr>
          <w:color w:val="000000" w:themeColor="text1"/>
        </w:rPr>
        <w:t>OPOMBA:</w:t>
      </w:r>
    </w:p>
    <w:p w14:paraId="39C6E4B4"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2A5896F1" w14:textId="77777777" w:rsidR="00C561F7" w:rsidRDefault="00C561F7">
      <w:pPr>
        <w:spacing w:line="240" w:lineRule="auto"/>
        <w:rPr>
          <w:b/>
          <w:bCs/>
          <w:color w:val="000000" w:themeColor="text1"/>
          <w:u w:val="single"/>
        </w:rPr>
      </w:pPr>
      <w:r>
        <w:rPr>
          <w:b/>
          <w:bCs/>
          <w:color w:val="000000" w:themeColor="text1"/>
          <w:u w:val="single"/>
        </w:rPr>
        <w:br w:type="page"/>
      </w:r>
    </w:p>
    <w:p w14:paraId="1E4091A7" w14:textId="76976DB4"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2E20795A" w14:textId="77777777" w:rsidR="00C561F7" w:rsidRPr="00F4544C" w:rsidRDefault="00C561F7" w:rsidP="00C561F7">
      <w:pPr>
        <w:jc w:val="both"/>
        <w:rPr>
          <w:b/>
          <w:bCs/>
          <w:color w:val="000000" w:themeColor="text1"/>
          <w:u w:val="single"/>
        </w:rPr>
      </w:pPr>
    </w:p>
    <w:p w14:paraId="2EDC48B0"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53DD5D5B" w14:textId="77777777" w:rsidR="00C561F7" w:rsidRPr="00F4544C" w:rsidRDefault="00C561F7" w:rsidP="00C561F7">
      <w:pPr>
        <w:jc w:val="both"/>
        <w:rPr>
          <w:rFonts w:eastAsia="Calibri" w:cs="Times New Roman"/>
          <w:b/>
          <w:bCs/>
          <w:color w:val="000000" w:themeColor="text1"/>
          <w:u w:val="single"/>
          <w:lang w:eastAsia="en-US"/>
        </w:rPr>
      </w:pPr>
    </w:p>
    <w:p w14:paraId="6E534898"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0C14D593" w14:textId="77777777" w:rsidR="00C561F7" w:rsidRPr="00F4544C" w:rsidRDefault="00C561F7" w:rsidP="00C561F7">
      <w:pPr>
        <w:keepNext/>
        <w:keepLines/>
        <w:spacing w:line="240" w:lineRule="auto"/>
        <w:ind w:left="714"/>
        <w:jc w:val="both"/>
        <w:rPr>
          <w:rFonts w:cs="Tahoma"/>
        </w:rPr>
      </w:pPr>
    </w:p>
    <w:p w14:paraId="165220AD"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67BC5022" w14:textId="77777777" w:rsidR="00C561F7" w:rsidRPr="00F4544C" w:rsidRDefault="00C561F7" w:rsidP="00C561F7">
      <w:pPr>
        <w:keepNext/>
        <w:keepLines/>
        <w:spacing w:line="240" w:lineRule="auto"/>
        <w:rPr>
          <w:rFonts w:cs="Tahoma"/>
          <w:b/>
        </w:rPr>
      </w:pPr>
    </w:p>
    <w:p w14:paraId="3E5B0689"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45169BF9" w14:textId="77777777" w:rsidR="00C561F7" w:rsidRPr="00F4544C" w:rsidRDefault="00C561F7" w:rsidP="00C561F7">
      <w:pPr>
        <w:jc w:val="both"/>
        <w:rPr>
          <w:color w:val="000000" w:themeColor="text1"/>
        </w:rPr>
      </w:pPr>
    </w:p>
    <w:p w14:paraId="0F6A7002"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0157BA52" w14:textId="77777777" w:rsidR="00C561F7" w:rsidRPr="00F4544C" w:rsidRDefault="00C561F7" w:rsidP="00C561F7">
      <w:pPr>
        <w:jc w:val="both"/>
        <w:rPr>
          <w:color w:val="000000" w:themeColor="text1"/>
        </w:rPr>
      </w:pPr>
    </w:p>
    <w:p w14:paraId="1D939B1B"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42B220F1" w14:textId="77777777" w:rsidR="00C561F7" w:rsidRPr="00F4544C" w:rsidRDefault="00C561F7" w:rsidP="00C561F7">
      <w:pPr>
        <w:jc w:val="both"/>
        <w:rPr>
          <w:color w:val="000000" w:themeColor="text1"/>
        </w:rPr>
      </w:pPr>
    </w:p>
    <w:p w14:paraId="46A6A37E"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01DAE428" w14:textId="77777777" w:rsidR="00C561F7" w:rsidRPr="00F4544C" w:rsidRDefault="00C561F7" w:rsidP="00C561F7">
      <w:pPr>
        <w:jc w:val="both"/>
        <w:rPr>
          <w:color w:val="000000" w:themeColor="text1"/>
        </w:rPr>
      </w:pPr>
    </w:p>
    <w:p w14:paraId="456F7BAB"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60E81E3F" w14:textId="77777777" w:rsidR="00C561F7" w:rsidRPr="00F4544C" w:rsidRDefault="00C561F7" w:rsidP="00C561F7">
      <w:pPr>
        <w:jc w:val="both"/>
        <w:rPr>
          <w:color w:val="000000" w:themeColor="text1"/>
        </w:rPr>
      </w:pPr>
    </w:p>
    <w:p w14:paraId="43DD4089" w14:textId="77777777" w:rsidR="00C561F7" w:rsidRPr="00F4544C" w:rsidRDefault="00C561F7" w:rsidP="00C561F7">
      <w:pPr>
        <w:jc w:val="both"/>
        <w:rPr>
          <w:color w:val="000000" w:themeColor="text1"/>
          <w:sz w:val="20"/>
          <w:szCs w:val="20"/>
        </w:rPr>
      </w:pPr>
    </w:p>
    <w:p w14:paraId="1A01A5F5" w14:textId="77777777" w:rsidR="00C561F7" w:rsidRPr="00F4544C" w:rsidRDefault="00C561F7" w:rsidP="00C561F7">
      <w:pPr>
        <w:jc w:val="both"/>
        <w:rPr>
          <w:color w:val="000000" w:themeColor="text1"/>
          <w:sz w:val="20"/>
          <w:szCs w:val="20"/>
        </w:rPr>
      </w:pPr>
    </w:p>
    <w:p w14:paraId="4C4867D8" w14:textId="77777777" w:rsidR="00C561F7" w:rsidRPr="00F4544C" w:rsidRDefault="00C561F7" w:rsidP="00C561F7">
      <w:pPr>
        <w:tabs>
          <w:tab w:val="center" w:pos="4536"/>
          <w:tab w:val="right" w:pos="9072"/>
        </w:tabs>
        <w:spacing w:line="240" w:lineRule="auto"/>
        <w:jc w:val="both"/>
        <w:rPr>
          <w:iCs/>
          <w:color w:val="000000" w:themeColor="text1"/>
        </w:rPr>
      </w:pPr>
    </w:p>
    <w:p w14:paraId="10C49A05"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487EC0D1" w14:textId="77777777" w:rsidTr="006C1460">
        <w:trPr>
          <w:trHeight w:val="353"/>
          <w:jc w:val="center"/>
        </w:trPr>
        <w:tc>
          <w:tcPr>
            <w:tcW w:w="2722" w:type="dxa"/>
            <w:hideMark/>
          </w:tcPr>
          <w:p w14:paraId="61556F68"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259FCE76"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7EC04AFF"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320A1971"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5DE7C6AB" w14:textId="77777777" w:rsidTr="006C1460">
        <w:trPr>
          <w:jc w:val="center"/>
        </w:trPr>
        <w:tc>
          <w:tcPr>
            <w:tcW w:w="2722" w:type="dxa"/>
            <w:tcBorders>
              <w:top w:val="nil"/>
              <w:left w:val="nil"/>
              <w:bottom w:val="single" w:sz="4" w:space="0" w:color="auto"/>
              <w:right w:val="nil"/>
            </w:tcBorders>
          </w:tcPr>
          <w:p w14:paraId="41B7F7AE"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49A59B50"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71442261"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1FBD6976" w14:textId="77777777" w:rsidR="00C561F7" w:rsidRDefault="00C561F7" w:rsidP="00C561F7">
      <w:pPr>
        <w:spacing w:line="240" w:lineRule="auto"/>
        <w:rPr>
          <w:rFonts w:cs="Arial"/>
          <w:b/>
          <w:sz w:val="20"/>
        </w:rPr>
      </w:pPr>
      <w:r>
        <w:rPr>
          <w:rFonts w:cs="Arial"/>
          <w:b/>
          <w:sz w:val="20"/>
        </w:rPr>
        <w:br w:type="page"/>
      </w:r>
    </w:p>
    <w:p w14:paraId="7F427323" w14:textId="2894AF19" w:rsidR="00C561F7" w:rsidRPr="00187BE0" w:rsidRDefault="00187BE0" w:rsidP="00C561F7">
      <w:pPr>
        <w:rPr>
          <w:b/>
          <w:color w:val="auto"/>
        </w:rPr>
      </w:pPr>
      <w:r w:rsidRPr="00187BE0">
        <w:rPr>
          <w:b/>
          <w:iCs/>
        </w:rPr>
        <w:lastRenderedPageBreak/>
        <w:t xml:space="preserve">Sklop št. 5: vzdrževanje vozil znamke Renault in </w:t>
      </w:r>
      <w:proofErr w:type="spellStart"/>
      <w:r w:rsidRPr="00187BE0">
        <w:rPr>
          <w:b/>
          <w:iCs/>
        </w:rPr>
        <w:t>Dacia</w:t>
      </w:r>
      <w:proofErr w:type="spellEnd"/>
      <w:r w:rsidRPr="00187BE0">
        <w:rPr>
          <w:b/>
          <w:iCs/>
        </w:rPr>
        <w:t xml:space="preserve"> ter dobava rezervnih delov</w:t>
      </w:r>
      <w:r w:rsidR="00C561F7" w:rsidRPr="00187BE0">
        <w:rPr>
          <w:b/>
          <w:szCs w:val="18"/>
        </w:rPr>
        <w:t xml:space="preserve"> </w:t>
      </w:r>
      <w:r w:rsidR="00C561F7" w:rsidRPr="00187BE0">
        <w:rPr>
          <w:b/>
        </w:rPr>
        <w:t xml:space="preserve"> </w:t>
      </w:r>
    </w:p>
    <w:p w14:paraId="3347F908" w14:textId="77777777" w:rsidR="00C561F7" w:rsidRPr="00F4544C" w:rsidRDefault="00C561F7" w:rsidP="00C561F7">
      <w:pPr>
        <w:jc w:val="both"/>
        <w:rPr>
          <w:bCs/>
          <w:color w:val="FF0000"/>
        </w:rPr>
      </w:pPr>
    </w:p>
    <w:p w14:paraId="6B29705C" w14:textId="77777777" w:rsidR="00C561F7" w:rsidRPr="00F4544C" w:rsidRDefault="00C561F7" w:rsidP="00C561F7">
      <w:pPr>
        <w:jc w:val="both"/>
        <w:rPr>
          <w:bCs/>
          <w:color w:val="FF0000"/>
        </w:rPr>
      </w:pPr>
    </w:p>
    <w:p w14:paraId="2FC86C10"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36E6785B" w14:textId="77777777" w:rsidR="00C561F7" w:rsidRPr="00F4544C" w:rsidRDefault="00C561F7" w:rsidP="00C561F7">
      <w:pPr>
        <w:jc w:val="both"/>
        <w:rPr>
          <w:b/>
          <w:color w:val="000000" w:themeColor="text1"/>
        </w:rPr>
      </w:pPr>
    </w:p>
    <w:p w14:paraId="42A40D08"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76FEC4E8"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2A94BACF"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6CF54F1"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7AFA6ECC" w14:textId="77777777" w:rsidR="00C561F7" w:rsidRPr="00F4544C" w:rsidRDefault="00C561F7" w:rsidP="006C1460">
            <w:pPr>
              <w:jc w:val="center"/>
              <w:rPr>
                <w:b/>
              </w:rPr>
            </w:pPr>
            <w:r w:rsidRPr="00F4544C">
              <w:rPr>
                <w:b/>
              </w:rPr>
              <w:t xml:space="preserve">Cena na enoto mere </w:t>
            </w:r>
          </w:p>
          <w:p w14:paraId="747992B9" w14:textId="77777777" w:rsidR="00C561F7" w:rsidRPr="00F4544C" w:rsidRDefault="00C561F7" w:rsidP="006C1460">
            <w:pPr>
              <w:jc w:val="center"/>
              <w:rPr>
                <w:b/>
              </w:rPr>
            </w:pPr>
            <w:r w:rsidRPr="00F4544C">
              <w:rPr>
                <w:b/>
              </w:rPr>
              <w:t>v EUR (brez DDV)</w:t>
            </w:r>
          </w:p>
        </w:tc>
      </w:tr>
      <w:tr w:rsidR="00C561F7" w:rsidRPr="00F4544C" w14:paraId="36B4A3E5"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26D4E24F"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4FFAA513"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5D9BA277" w14:textId="77777777" w:rsidR="00C561F7" w:rsidRPr="00F4544C" w:rsidRDefault="00C561F7" w:rsidP="006C1460">
            <w:pPr>
              <w:rPr>
                <w:color w:val="auto"/>
              </w:rPr>
            </w:pPr>
          </w:p>
        </w:tc>
      </w:tr>
    </w:tbl>
    <w:p w14:paraId="4B005AE9" w14:textId="77777777" w:rsidR="00C561F7" w:rsidRPr="00F4544C" w:rsidRDefault="00C561F7" w:rsidP="00C561F7">
      <w:pPr>
        <w:jc w:val="both"/>
        <w:rPr>
          <w:color w:val="FF0000"/>
          <w:lang w:eastAsia="en-US"/>
        </w:rPr>
      </w:pPr>
    </w:p>
    <w:p w14:paraId="67AC8ADD" w14:textId="77777777" w:rsidR="00C561F7" w:rsidRPr="00F4544C" w:rsidRDefault="00C561F7" w:rsidP="00C561F7">
      <w:pPr>
        <w:jc w:val="both"/>
        <w:rPr>
          <w:color w:val="FF0000"/>
        </w:rPr>
      </w:pPr>
    </w:p>
    <w:p w14:paraId="6158218A"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0D0BA27F" w14:textId="77777777" w:rsidR="00C561F7" w:rsidRPr="00F4544C" w:rsidRDefault="00C561F7" w:rsidP="00C561F7">
      <w:pPr>
        <w:jc w:val="both"/>
        <w:rPr>
          <w:color w:val="000000" w:themeColor="text1"/>
        </w:rPr>
      </w:pPr>
      <w:r w:rsidRPr="00F4544C">
        <w:rPr>
          <w:color w:val="000000" w:themeColor="text1"/>
        </w:rPr>
        <w:t xml:space="preserve"> </w:t>
      </w:r>
    </w:p>
    <w:p w14:paraId="1265A32D" w14:textId="77777777" w:rsidR="00C561F7" w:rsidRPr="00F4544C" w:rsidRDefault="00C561F7" w:rsidP="00C561F7">
      <w:pPr>
        <w:jc w:val="both"/>
        <w:rPr>
          <w:color w:val="000000" w:themeColor="text1"/>
        </w:rPr>
      </w:pPr>
    </w:p>
    <w:p w14:paraId="6031C24C"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6FF7CC5A" w14:textId="77777777" w:rsidR="00C561F7" w:rsidRPr="00F4544C" w:rsidRDefault="00C561F7" w:rsidP="00C561F7">
      <w:pPr>
        <w:jc w:val="both"/>
        <w:rPr>
          <w:color w:val="000000" w:themeColor="text1"/>
        </w:rPr>
      </w:pPr>
    </w:p>
    <w:p w14:paraId="1067845F" w14:textId="77777777" w:rsidR="00C561F7" w:rsidRPr="00F4544C" w:rsidRDefault="00C561F7" w:rsidP="00C561F7">
      <w:pPr>
        <w:jc w:val="both"/>
        <w:rPr>
          <w:color w:val="000000" w:themeColor="text1"/>
        </w:rPr>
      </w:pPr>
    </w:p>
    <w:p w14:paraId="6E4DE4BC" w14:textId="77777777" w:rsidR="00C561F7" w:rsidRPr="00F4544C" w:rsidRDefault="00C561F7" w:rsidP="00C561F7">
      <w:pPr>
        <w:jc w:val="both"/>
        <w:rPr>
          <w:color w:val="000000" w:themeColor="text1"/>
        </w:rPr>
      </w:pPr>
    </w:p>
    <w:p w14:paraId="3D4CF14A"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4BD17A6D" w14:textId="77777777" w:rsidR="00C561F7" w:rsidRPr="00F4544C" w:rsidRDefault="00C561F7" w:rsidP="00C561F7">
      <w:pPr>
        <w:keepNext/>
        <w:keepLines/>
        <w:spacing w:line="240" w:lineRule="auto"/>
        <w:rPr>
          <w:rFonts w:cs="Tahoma"/>
          <w:b/>
          <w:color w:val="auto"/>
          <w:sz w:val="20"/>
          <w:szCs w:val="20"/>
        </w:rPr>
      </w:pPr>
    </w:p>
    <w:p w14:paraId="3E527992"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7D0EA4EF" w14:textId="77777777" w:rsidR="00C561F7" w:rsidRPr="00F4544C" w:rsidRDefault="00C561F7" w:rsidP="00C561F7">
      <w:pPr>
        <w:jc w:val="both"/>
        <w:rPr>
          <w:color w:val="000000" w:themeColor="text1"/>
        </w:rPr>
      </w:pPr>
    </w:p>
    <w:p w14:paraId="35DA6F4B" w14:textId="77777777" w:rsidR="00C561F7" w:rsidRPr="00F4544C" w:rsidRDefault="00C561F7" w:rsidP="00C561F7">
      <w:pPr>
        <w:jc w:val="both"/>
        <w:rPr>
          <w:color w:val="000000" w:themeColor="text1"/>
        </w:rPr>
      </w:pPr>
    </w:p>
    <w:p w14:paraId="17EC5D80" w14:textId="77777777" w:rsidR="00C561F7" w:rsidRPr="00F4544C" w:rsidRDefault="00C561F7" w:rsidP="00C561F7">
      <w:pPr>
        <w:jc w:val="both"/>
        <w:rPr>
          <w:color w:val="000000" w:themeColor="text1"/>
        </w:rPr>
      </w:pPr>
      <w:r w:rsidRPr="00F4544C">
        <w:rPr>
          <w:color w:val="000000" w:themeColor="text1"/>
        </w:rPr>
        <w:t>OPOMBA:</w:t>
      </w:r>
    </w:p>
    <w:p w14:paraId="61CBB564"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18A99A91" w14:textId="77777777" w:rsidR="00187BE0" w:rsidRDefault="00187BE0">
      <w:pPr>
        <w:spacing w:line="240" w:lineRule="auto"/>
        <w:rPr>
          <w:b/>
          <w:bCs/>
          <w:color w:val="000000" w:themeColor="text1"/>
          <w:u w:val="single"/>
        </w:rPr>
      </w:pPr>
      <w:r>
        <w:rPr>
          <w:b/>
          <w:bCs/>
          <w:color w:val="000000" w:themeColor="text1"/>
          <w:u w:val="single"/>
        </w:rPr>
        <w:br w:type="page"/>
      </w:r>
    </w:p>
    <w:p w14:paraId="5EFA9884" w14:textId="6B0E24E0"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4EB9DBF7" w14:textId="77777777" w:rsidR="00C561F7" w:rsidRPr="00F4544C" w:rsidRDefault="00C561F7" w:rsidP="00C561F7">
      <w:pPr>
        <w:jc w:val="both"/>
        <w:rPr>
          <w:b/>
          <w:bCs/>
          <w:color w:val="000000" w:themeColor="text1"/>
          <w:u w:val="single"/>
        </w:rPr>
      </w:pPr>
    </w:p>
    <w:p w14:paraId="4B386EAB"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4EFA6B17" w14:textId="77777777" w:rsidR="00C561F7" w:rsidRPr="00F4544C" w:rsidRDefault="00C561F7" w:rsidP="00C561F7">
      <w:pPr>
        <w:jc w:val="both"/>
        <w:rPr>
          <w:rFonts w:eastAsia="Calibri" w:cs="Times New Roman"/>
          <w:b/>
          <w:bCs/>
          <w:color w:val="000000" w:themeColor="text1"/>
          <w:u w:val="single"/>
          <w:lang w:eastAsia="en-US"/>
        </w:rPr>
      </w:pPr>
    </w:p>
    <w:p w14:paraId="77EB2A71"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13C83022" w14:textId="77777777" w:rsidR="00C561F7" w:rsidRPr="00F4544C" w:rsidRDefault="00C561F7" w:rsidP="00C561F7">
      <w:pPr>
        <w:keepNext/>
        <w:keepLines/>
        <w:spacing w:line="240" w:lineRule="auto"/>
        <w:ind w:left="714"/>
        <w:jc w:val="both"/>
        <w:rPr>
          <w:rFonts w:cs="Tahoma"/>
        </w:rPr>
      </w:pPr>
    </w:p>
    <w:p w14:paraId="01EB3E3B"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38BF018D" w14:textId="77777777" w:rsidR="00C561F7" w:rsidRPr="00F4544C" w:rsidRDefault="00C561F7" w:rsidP="00C561F7">
      <w:pPr>
        <w:keepNext/>
        <w:keepLines/>
        <w:spacing w:line="240" w:lineRule="auto"/>
        <w:rPr>
          <w:rFonts w:cs="Tahoma"/>
          <w:b/>
        </w:rPr>
      </w:pPr>
    </w:p>
    <w:p w14:paraId="12AB46D5"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4FC9243B" w14:textId="77777777" w:rsidR="00C561F7" w:rsidRPr="00F4544C" w:rsidRDefault="00C561F7" w:rsidP="00C561F7">
      <w:pPr>
        <w:jc w:val="both"/>
        <w:rPr>
          <w:color w:val="000000" w:themeColor="text1"/>
        </w:rPr>
      </w:pPr>
    </w:p>
    <w:p w14:paraId="727FD6E1"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2D6361B6" w14:textId="77777777" w:rsidR="00C561F7" w:rsidRPr="00F4544C" w:rsidRDefault="00C561F7" w:rsidP="00C561F7">
      <w:pPr>
        <w:jc w:val="both"/>
        <w:rPr>
          <w:color w:val="000000" w:themeColor="text1"/>
        </w:rPr>
      </w:pPr>
    </w:p>
    <w:p w14:paraId="58A85337"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4C8D457D" w14:textId="77777777" w:rsidR="00C561F7" w:rsidRPr="00F4544C" w:rsidRDefault="00C561F7" w:rsidP="00C561F7">
      <w:pPr>
        <w:jc w:val="both"/>
        <w:rPr>
          <w:color w:val="000000" w:themeColor="text1"/>
        </w:rPr>
      </w:pPr>
    </w:p>
    <w:p w14:paraId="62AFA473"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0744BA08" w14:textId="77777777" w:rsidR="00C561F7" w:rsidRPr="00F4544C" w:rsidRDefault="00C561F7" w:rsidP="00C561F7">
      <w:pPr>
        <w:jc w:val="both"/>
        <w:rPr>
          <w:color w:val="000000" w:themeColor="text1"/>
        </w:rPr>
      </w:pPr>
    </w:p>
    <w:p w14:paraId="72A167BF"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3515F5FC" w14:textId="77777777" w:rsidR="00C561F7" w:rsidRPr="00F4544C" w:rsidRDefault="00C561F7" w:rsidP="00C561F7">
      <w:pPr>
        <w:jc w:val="both"/>
        <w:rPr>
          <w:color w:val="000000" w:themeColor="text1"/>
        </w:rPr>
      </w:pPr>
    </w:p>
    <w:p w14:paraId="268A9818" w14:textId="77777777" w:rsidR="00C561F7" w:rsidRPr="00F4544C" w:rsidRDefault="00C561F7" w:rsidP="00C561F7">
      <w:pPr>
        <w:jc w:val="both"/>
        <w:rPr>
          <w:color w:val="000000" w:themeColor="text1"/>
          <w:sz w:val="20"/>
          <w:szCs w:val="20"/>
        </w:rPr>
      </w:pPr>
    </w:p>
    <w:p w14:paraId="2DF99880" w14:textId="77777777" w:rsidR="00C561F7" w:rsidRPr="00F4544C" w:rsidRDefault="00C561F7" w:rsidP="00C561F7">
      <w:pPr>
        <w:jc w:val="both"/>
        <w:rPr>
          <w:color w:val="000000" w:themeColor="text1"/>
          <w:sz w:val="20"/>
          <w:szCs w:val="20"/>
        </w:rPr>
      </w:pPr>
    </w:p>
    <w:p w14:paraId="5B5C40CA" w14:textId="77777777" w:rsidR="00C561F7" w:rsidRPr="00F4544C" w:rsidRDefault="00C561F7" w:rsidP="00C561F7">
      <w:pPr>
        <w:tabs>
          <w:tab w:val="center" w:pos="4536"/>
          <w:tab w:val="right" w:pos="9072"/>
        </w:tabs>
        <w:spacing w:line="240" w:lineRule="auto"/>
        <w:jc w:val="both"/>
        <w:rPr>
          <w:iCs/>
          <w:color w:val="000000" w:themeColor="text1"/>
        </w:rPr>
      </w:pPr>
    </w:p>
    <w:p w14:paraId="7D2E5A7F"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215E3BC4" w14:textId="77777777" w:rsidTr="006C1460">
        <w:trPr>
          <w:trHeight w:val="353"/>
          <w:jc w:val="center"/>
        </w:trPr>
        <w:tc>
          <w:tcPr>
            <w:tcW w:w="2722" w:type="dxa"/>
            <w:hideMark/>
          </w:tcPr>
          <w:p w14:paraId="7652C786"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60BD5697"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5AAFC2E2"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23D444C0"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7C8CC6A2" w14:textId="77777777" w:rsidTr="006C1460">
        <w:trPr>
          <w:jc w:val="center"/>
        </w:trPr>
        <w:tc>
          <w:tcPr>
            <w:tcW w:w="2722" w:type="dxa"/>
            <w:tcBorders>
              <w:top w:val="nil"/>
              <w:left w:val="nil"/>
              <w:bottom w:val="single" w:sz="4" w:space="0" w:color="auto"/>
              <w:right w:val="nil"/>
            </w:tcBorders>
          </w:tcPr>
          <w:p w14:paraId="372782A7"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01CC2035"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0EFC3513"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3FAD368E" w14:textId="77777777" w:rsidR="00C561F7" w:rsidRDefault="00C561F7" w:rsidP="00C561F7">
      <w:pPr>
        <w:spacing w:line="240" w:lineRule="auto"/>
        <w:rPr>
          <w:rFonts w:cs="Arial"/>
          <w:b/>
          <w:sz w:val="20"/>
        </w:rPr>
      </w:pPr>
      <w:r>
        <w:rPr>
          <w:rFonts w:cs="Arial"/>
          <w:b/>
          <w:sz w:val="20"/>
        </w:rPr>
        <w:br w:type="page"/>
      </w:r>
    </w:p>
    <w:p w14:paraId="112A657A" w14:textId="4451A8F2" w:rsidR="00C561F7" w:rsidRPr="00187BE0" w:rsidRDefault="00187BE0" w:rsidP="00C561F7">
      <w:pPr>
        <w:rPr>
          <w:b/>
          <w:bCs/>
          <w:color w:val="auto"/>
        </w:rPr>
      </w:pPr>
      <w:r w:rsidRPr="00187BE0">
        <w:rPr>
          <w:b/>
          <w:bCs/>
        </w:rPr>
        <w:lastRenderedPageBreak/>
        <w:t>Sklop št. 6: vzdrževanje vozil znamke Volkswagen in dobava rezervnih delov</w:t>
      </w:r>
      <w:r w:rsidR="00C561F7" w:rsidRPr="00187BE0">
        <w:rPr>
          <w:b/>
          <w:bCs/>
          <w:szCs w:val="18"/>
        </w:rPr>
        <w:t xml:space="preserve"> </w:t>
      </w:r>
      <w:r w:rsidR="00C561F7" w:rsidRPr="00187BE0">
        <w:rPr>
          <w:b/>
          <w:bCs/>
        </w:rPr>
        <w:t xml:space="preserve"> </w:t>
      </w:r>
    </w:p>
    <w:p w14:paraId="2283C693" w14:textId="77777777" w:rsidR="00C561F7" w:rsidRPr="00F4544C" w:rsidRDefault="00C561F7" w:rsidP="00C561F7">
      <w:pPr>
        <w:jc w:val="both"/>
        <w:rPr>
          <w:bCs/>
          <w:color w:val="FF0000"/>
        </w:rPr>
      </w:pPr>
    </w:p>
    <w:p w14:paraId="3465B34B" w14:textId="77777777" w:rsidR="00C561F7" w:rsidRPr="00F4544C" w:rsidRDefault="00C561F7" w:rsidP="00C561F7">
      <w:pPr>
        <w:jc w:val="both"/>
        <w:rPr>
          <w:bCs/>
          <w:color w:val="FF0000"/>
        </w:rPr>
      </w:pPr>
    </w:p>
    <w:p w14:paraId="3C9C1F6F"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4C6EC156" w14:textId="77777777" w:rsidR="00C561F7" w:rsidRPr="00F4544C" w:rsidRDefault="00C561F7" w:rsidP="00C561F7">
      <w:pPr>
        <w:jc w:val="both"/>
        <w:rPr>
          <w:b/>
          <w:color w:val="000000" w:themeColor="text1"/>
        </w:rPr>
      </w:pPr>
    </w:p>
    <w:p w14:paraId="4FFBDC2E"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582197D3"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0C3AA5AF"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0F2DD4D"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4020ABB0" w14:textId="77777777" w:rsidR="00C561F7" w:rsidRPr="00F4544C" w:rsidRDefault="00C561F7" w:rsidP="006C1460">
            <w:pPr>
              <w:jc w:val="center"/>
              <w:rPr>
                <w:b/>
              </w:rPr>
            </w:pPr>
            <w:r w:rsidRPr="00F4544C">
              <w:rPr>
                <w:b/>
              </w:rPr>
              <w:t xml:space="preserve">Cena na enoto mere </w:t>
            </w:r>
          </w:p>
          <w:p w14:paraId="40675B2D" w14:textId="77777777" w:rsidR="00C561F7" w:rsidRPr="00F4544C" w:rsidRDefault="00C561F7" w:rsidP="006C1460">
            <w:pPr>
              <w:jc w:val="center"/>
              <w:rPr>
                <w:b/>
              </w:rPr>
            </w:pPr>
            <w:r w:rsidRPr="00F4544C">
              <w:rPr>
                <w:b/>
              </w:rPr>
              <w:t>v EUR (brez DDV)</w:t>
            </w:r>
          </w:p>
        </w:tc>
      </w:tr>
      <w:tr w:rsidR="00C561F7" w:rsidRPr="00F4544C" w14:paraId="4D45A63E"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1BCA68A0"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3F1C75FA"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41E6C5F9" w14:textId="77777777" w:rsidR="00C561F7" w:rsidRPr="00F4544C" w:rsidRDefault="00C561F7" w:rsidP="006C1460">
            <w:pPr>
              <w:rPr>
                <w:color w:val="auto"/>
              </w:rPr>
            </w:pPr>
          </w:p>
        </w:tc>
      </w:tr>
    </w:tbl>
    <w:p w14:paraId="040768A0" w14:textId="77777777" w:rsidR="00C561F7" w:rsidRPr="00F4544C" w:rsidRDefault="00C561F7" w:rsidP="00C561F7">
      <w:pPr>
        <w:jc w:val="both"/>
        <w:rPr>
          <w:color w:val="FF0000"/>
          <w:lang w:eastAsia="en-US"/>
        </w:rPr>
      </w:pPr>
    </w:p>
    <w:p w14:paraId="2B457C45" w14:textId="77777777" w:rsidR="00C561F7" w:rsidRPr="00F4544C" w:rsidRDefault="00C561F7" w:rsidP="00C561F7">
      <w:pPr>
        <w:jc w:val="both"/>
        <w:rPr>
          <w:color w:val="FF0000"/>
        </w:rPr>
      </w:pPr>
    </w:p>
    <w:p w14:paraId="23BD3B1C"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2D91650F" w14:textId="77777777" w:rsidR="00C561F7" w:rsidRPr="00F4544C" w:rsidRDefault="00C561F7" w:rsidP="00C561F7">
      <w:pPr>
        <w:jc w:val="both"/>
        <w:rPr>
          <w:color w:val="000000" w:themeColor="text1"/>
        </w:rPr>
      </w:pPr>
      <w:r w:rsidRPr="00F4544C">
        <w:rPr>
          <w:color w:val="000000" w:themeColor="text1"/>
        </w:rPr>
        <w:t xml:space="preserve"> </w:t>
      </w:r>
    </w:p>
    <w:p w14:paraId="3DDEB9A8" w14:textId="77777777" w:rsidR="00C561F7" w:rsidRPr="00F4544C" w:rsidRDefault="00C561F7" w:rsidP="00C561F7">
      <w:pPr>
        <w:jc w:val="both"/>
        <w:rPr>
          <w:color w:val="000000" w:themeColor="text1"/>
        </w:rPr>
      </w:pPr>
    </w:p>
    <w:p w14:paraId="24852744"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23402F40" w14:textId="77777777" w:rsidR="00C561F7" w:rsidRPr="00F4544C" w:rsidRDefault="00C561F7" w:rsidP="00C561F7">
      <w:pPr>
        <w:jc w:val="both"/>
        <w:rPr>
          <w:color w:val="000000" w:themeColor="text1"/>
        </w:rPr>
      </w:pPr>
    </w:p>
    <w:p w14:paraId="70617207" w14:textId="77777777" w:rsidR="00C561F7" w:rsidRPr="00F4544C" w:rsidRDefault="00C561F7" w:rsidP="00C561F7">
      <w:pPr>
        <w:jc w:val="both"/>
        <w:rPr>
          <w:color w:val="000000" w:themeColor="text1"/>
        </w:rPr>
      </w:pPr>
    </w:p>
    <w:p w14:paraId="65607731" w14:textId="77777777" w:rsidR="00C561F7" w:rsidRPr="00F4544C" w:rsidRDefault="00C561F7" w:rsidP="00C561F7">
      <w:pPr>
        <w:jc w:val="both"/>
        <w:rPr>
          <w:color w:val="000000" w:themeColor="text1"/>
        </w:rPr>
      </w:pPr>
    </w:p>
    <w:p w14:paraId="40C98E5C"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0F67270E" w14:textId="77777777" w:rsidR="00C561F7" w:rsidRPr="00F4544C" w:rsidRDefault="00C561F7" w:rsidP="00C561F7">
      <w:pPr>
        <w:keepNext/>
        <w:keepLines/>
        <w:spacing w:line="240" w:lineRule="auto"/>
        <w:rPr>
          <w:rFonts w:cs="Tahoma"/>
          <w:b/>
          <w:color w:val="auto"/>
          <w:sz w:val="20"/>
          <w:szCs w:val="20"/>
        </w:rPr>
      </w:pPr>
    </w:p>
    <w:p w14:paraId="03521071"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7E4D760B" w14:textId="77777777" w:rsidR="00C561F7" w:rsidRPr="00F4544C" w:rsidRDefault="00C561F7" w:rsidP="00C561F7">
      <w:pPr>
        <w:jc w:val="both"/>
        <w:rPr>
          <w:color w:val="000000" w:themeColor="text1"/>
        </w:rPr>
      </w:pPr>
    </w:p>
    <w:p w14:paraId="7CB690A3" w14:textId="77777777" w:rsidR="00C561F7" w:rsidRPr="00F4544C" w:rsidRDefault="00C561F7" w:rsidP="00C561F7">
      <w:pPr>
        <w:jc w:val="both"/>
        <w:rPr>
          <w:color w:val="000000" w:themeColor="text1"/>
        </w:rPr>
      </w:pPr>
    </w:p>
    <w:p w14:paraId="02D7ABBD" w14:textId="77777777" w:rsidR="00C561F7" w:rsidRPr="00F4544C" w:rsidRDefault="00C561F7" w:rsidP="00C561F7">
      <w:pPr>
        <w:jc w:val="both"/>
        <w:rPr>
          <w:color w:val="000000" w:themeColor="text1"/>
        </w:rPr>
      </w:pPr>
      <w:r w:rsidRPr="00F4544C">
        <w:rPr>
          <w:color w:val="000000" w:themeColor="text1"/>
        </w:rPr>
        <w:t>OPOMBA:</w:t>
      </w:r>
    </w:p>
    <w:p w14:paraId="26E42224"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0A82B9A7" w14:textId="77777777" w:rsidR="00187BE0" w:rsidRDefault="00187BE0">
      <w:pPr>
        <w:spacing w:line="240" w:lineRule="auto"/>
        <w:rPr>
          <w:b/>
          <w:bCs/>
          <w:color w:val="000000" w:themeColor="text1"/>
          <w:u w:val="single"/>
        </w:rPr>
      </w:pPr>
      <w:r>
        <w:rPr>
          <w:b/>
          <w:bCs/>
          <w:color w:val="000000" w:themeColor="text1"/>
          <w:u w:val="single"/>
        </w:rPr>
        <w:br w:type="page"/>
      </w:r>
    </w:p>
    <w:p w14:paraId="18FE8691" w14:textId="0BCB1F76"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777D17BA" w14:textId="77777777" w:rsidR="00C561F7" w:rsidRPr="00F4544C" w:rsidRDefault="00C561F7" w:rsidP="00C561F7">
      <w:pPr>
        <w:jc w:val="both"/>
        <w:rPr>
          <w:b/>
          <w:bCs/>
          <w:color w:val="000000" w:themeColor="text1"/>
          <w:u w:val="single"/>
        </w:rPr>
      </w:pPr>
    </w:p>
    <w:p w14:paraId="15043D79"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5EB70B05" w14:textId="77777777" w:rsidR="00C561F7" w:rsidRPr="00F4544C" w:rsidRDefault="00C561F7" w:rsidP="00C561F7">
      <w:pPr>
        <w:jc w:val="both"/>
        <w:rPr>
          <w:rFonts w:eastAsia="Calibri" w:cs="Times New Roman"/>
          <w:b/>
          <w:bCs/>
          <w:color w:val="000000" w:themeColor="text1"/>
          <w:u w:val="single"/>
          <w:lang w:eastAsia="en-US"/>
        </w:rPr>
      </w:pPr>
    </w:p>
    <w:p w14:paraId="2F2EA445"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2B60C2A9" w14:textId="77777777" w:rsidR="00C561F7" w:rsidRPr="00F4544C" w:rsidRDefault="00C561F7" w:rsidP="00C561F7">
      <w:pPr>
        <w:keepNext/>
        <w:keepLines/>
        <w:spacing w:line="240" w:lineRule="auto"/>
        <w:ind w:left="714"/>
        <w:jc w:val="both"/>
        <w:rPr>
          <w:rFonts w:cs="Tahoma"/>
        </w:rPr>
      </w:pPr>
    </w:p>
    <w:p w14:paraId="3A188DD5"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5B06064F" w14:textId="77777777" w:rsidR="00C561F7" w:rsidRPr="00F4544C" w:rsidRDefault="00C561F7" w:rsidP="00C561F7">
      <w:pPr>
        <w:keepNext/>
        <w:keepLines/>
        <w:spacing w:line="240" w:lineRule="auto"/>
        <w:rPr>
          <w:rFonts w:cs="Tahoma"/>
          <w:b/>
        </w:rPr>
      </w:pPr>
    </w:p>
    <w:p w14:paraId="112CEE0D"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03B52B0A" w14:textId="77777777" w:rsidR="00C561F7" w:rsidRPr="00F4544C" w:rsidRDefault="00C561F7" w:rsidP="00C561F7">
      <w:pPr>
        <w:jc w:val="both"/>
        <w:rPr>
          <w:color w:val="000000" w:themeColor="text1"/>
        </w:rPr>
      </w:pPr>
    </w:p>
    <w:p w14:paraId="5840C897"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485C3E45" w14:textId="77777777" w:rsidR="00C561F7" w:rsidRPr="00F4544C" w:rsidRDefault="00C561F7" w:rsidP="00C561F7">
      <w:pPr>
        <w:jc w:val="both"/>
        <w:rPr>
          <w:color w:val="000000" w:themeColor="text1"/>
        </w:rPr>
      </w:pPr>
    </w:p>
    <w:p w14:paraId="15CDA8BF"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0DCF6C66" w14:textId="77777777" w:rsidR="00C561F7" w:rsidRPr="00F4544C" w:rsidRDefault="00C561F7" w:rsidP="00C561F7">
      <w:pPr>
        <w:jc w:val="both"/>
        <w:rPr>
          <w:color w:val="000000" w:themeColor="text1"/>
        </w:rPr>
      </w:pPr>
    </w:p>
    <w:p w14:paraId="697E43B1"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2BF7D7CF" w14:textId="77777777" w:rsidR="00C561F7" w:rsidRPr="00F4544C" w:rsidRDefault="00C561F7" w:rsidP="00C561F7">
      <w:pPr>
        <w:jc w:val="both"/>
        <w:rPr>
          <w:color w:val="000000" w:themeColor="text1"/>
        </w:rPr>
      </w:pPr>
    </w:p>
    <w:p w14:paraId="5E1EF95D"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65514477" w14:textId="77777777" w:rsidR="00C561F7" w:rsidRPr="00F4544C" w:rsidRDefault="00C561F7" w:rsidP="00C561F7">
      <w:pPr>
        <w:jc w:val="both"/>
        <w:rPr>
          <w:color w:val="000000" w:themeColor="text1"/>
        </w:rPr>
      </w:pPr>
    </w:p>
    <w:p w14:paraId="79BC87B5" w14:textId="77777777" w:rsidR="00C561F7" w:rsidRPr="00F4544C" w:rsidRDefault="00C561F7" w:rsidP="00C561F7">
      <w:pPr>
        <w:jc w:val="both"/>
        <w:rPr>
          <w:color w:val="000000" w:themeColor="text1"/>
          <w:sz w:val="20"/>
          <w:szCs w:val="20"/>
        </w:rPr>
      </w:pPr>
    </w:p>
    <w:p w14:paraId="50AF1BF8" w14:textId="77777777" w:rsidR="00C561F7" w:rsidRPr="00F4544C" w:rsidRDefault="00C561F7" w:rsidP="00C561F7">
      <w:pPr>
        <w:jc w:val="both"/>
        <w:rPr>
          <w:color w:val="000000" w:themeColor="text1"/>
          <w:sz w:val="20"/>
          <w:szCs w:val="20"/>
        </w:rPr>
      </w:pPr>
    </w:p>
    <w:p w14:paraId="68D0E49D" w14:textId="77777777" w:rsidR="00C561F7" w:rsidRPr="00F4544C" w:rsidRDefault="00C561F7" w:rsidP="00C561F7">
      <w:pPr>
        <w:tabs>
          <w:tab w:val="center" w:pos="4536"/>
          <w:tab w:val="right" w:pos="9072"/>
        </w:tabs>
        <w:spacing w:line="240" w:lineRule="auto"/>
        <w:jc w:val="both"/>
        <w:rPr>
          <w:iCs/>
          <w:color w:val="000000" w:themeColor="text1"/>
        </w:rPr>
      </w:pPr>
    </w:p>
    <w:p w14:paraId="30DF4DFA"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18586E56" w14:textId="77777777" w:rsidTr="006C1460">
        <w:trPr>
          <w:trHeight w:val="353"/>
          <w:jc w:val="center"/>
        </w:trPr>
        <w:tc>
          <w:tcPr>
            <w:tcW w:w="2722" w:type="dxa"/>
            <w:hideMark/>
          </w:tcPr>
          <w:p w14:paraId="01BF3BBA"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20630220"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115537E8"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0D4E8531"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1F62F598" w14:textId="77777777" w:rsidTr="006C1460">
        <w:trPr>
          <w:jc w:val="center"/>
        </w:trPr>
        <w:tc>
          <w:tcPr>
            <w:tcW w:w="2722" w:type="dxa"/>
            <w:tcBorders>
              <w:top w:val="nil"/>
              <w:left w:val="nil"/>
              <w:bottom w:val="single" w:sz="4" w:space="0" w:color="auto"/>
              <w:right w:val="nil"/>
            </w:tcBorders>
          </w:tcPr>
          <w:p w14:paraId="138DA24D"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3B981B45"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555B01DA"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32748330" w14:textId="77777777" w:rsidR="00C561F7" w:rsidRDefault="00C561F7" w:rsidP="00C561F7">
      <w:pPr>
        <w:spacing w:line="240" w:lineRule="auto"/>
        <w:rPr>
          <w:rFonts w:cs="Arial"/>
          <w:b/>
          <w:sz w:val="20"/>
        </w:rPr>
      </w:pPr>
      <w:r>
        <w:rPr>
          <w:rFonts w:cs="Arial"/>
          <w:b/>
          <w:sz w:val="20"/>
        </w:rPr>
        <w:br w:type="page"/>
      </w:r>
    </w:p>
    <w:p w14:paraId="3C59A0DD" w14:textId="50FB890E" w:rsidR="00C561F7" w:rsidRPr="00187BE0" w:rsidRDefault="00187BE0" w:rsidP="00C561F7">
      <w:pPr>
        <w:rPr>
          <w:b/>
          <w:color w:val="auto"/>
        </w:rPr>
      </w:pPr>
      <w:r w:rsidRPr="00187BE0">
        <w:rPr>
          <w:b/>
          <w:iCs/>
        </w:rPr>
        <w:lastRenderedPageBreak/>
        <w:t>Sklop št. 7: vzdrževanje vozil znamke Citroen in dobava rezervnih delov</w:t>
      </w:r>
      <w:r w:rsidR="00C561F7" w:rsidRPr="00187BE0">
        <w:rPr>
          <w:b/>
          <w:szCs w:val="18"/>
        </w:rPr>
        <w:t xml:space="preserve"> </w:t>
      </w:r>
      <w:r w:rsidR="00C561F7" w:rsidRPr="00187BE0">
        <w:rPr>
          <w:b/>
        </w:rPr>
        <w:t xml:space="preserve"> </w:t>
      </w:r>
    </w:p>
    <w:p w14:paraId="557D1C9E" w14:textId="77777777" w:rsidR="00C561F7" w:rsidRPr="00F4544C" w:rsidRDefault="00C561F7" w:rsidP="00C561F7">
      <w:pPr>
        <w:jc w:val="both"/>
        <w:rPr>
          <w:bCs/>
          <w:color w:val="FF0000"/>
        </w:rPr>
      </w:pPr>
    </w:p>
    <w:p w14:paraId="3BBFCD8A" w14:textId="77777777" w:rsidR="00C561F7" w:rsidRPr="00F4544C" w:rsidRDefault="00C561F7" w:rsidP="00C561F7">
      <w:pPr>
        <w:jc w:val="both"/>
        <w:rPr>
          <w:bCs/>
          <w:color w:val="FF0000"/>
        </w:rPr>
      </w:pPr>
    </w:p>
    <w:p w14:paraId="483CEF70"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64BA8064" w14:textId="77777777" w:rsidR="00C561F7" w:rsidRPr="00F4544C" w:rsidRDefault="00C561F7" w:rsidP="00C561F7">
      <w:pPr>
        <w:jc w:val="both"/>
        <w:rPr>
          <w:b/>
          <w:color w:val="000000" w:themeColor="text1"/>
        </w:rPr>
      </w:pPr>
    </w:p>
    <w:p w14:paraId="61DC5AF6"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5B6A08D3"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D9A7904"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0A216CA4"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F518F6B" w14:textId="77777777" w:rsidR="00C561F7" w:rsidRPr="00F4544C" w:rsidRDefault="00C561F7" w:rsidP="006C1460">
            <w:pPr>
              <w:jc w:val="center"/>
              <w:rPr>
                <w:b/>
              </w:rPr>
            </w:pPr>
            <w:r w:rsidRPr="00F4544C">
              <w:rPr>
                <w:b/>
              </w:rPr>
              <w:t xml:space="preserve">Cena na enoto mere </w:t>
            </w:r>
          </w:p>
          <w:p w14:paraId="36F7CC6B" w14:textId="77777777" w:rsidR="00C561F7" w:rsidRPr="00F4544C" w:rsidRDefault="00C561F7" w:rsidP="006C1460">
            <w:pPr>
              <w:jc w:val="center"/>
              <w:rPr>
                <w:b/>
              </w:rPr>
            </w:pPr>
            <w:r w:rsidRPr="00F4544C">
              <w:rPr>
                <w:b/>
              </w:rPr>
              <w:t>v EUR (brez DDV)</w:t>
            </w:r>
          </w:p>
        </w:tc>
      </w:tr>
      <w:tr w:rsidR="00C561F7" w:rsidRPr="00F4544C" w14:paraId="27EA0E1A"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0DE16C55"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1C05BF04"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237DB088" w14:textId="77777777" w:rsidR="00C561F7" w:rsidRPr="00F4544C" w:rsidRDefault="00C561F7" w:rsidP="006C1460">
            <w:pPr>
              <w:rPr>
                <w:color w:val="auto"/>
              </w:rPr>
            </w:pPr>
          </w:p>
        </w:tc>
      </w:tr>
    </w:tbl>
    <w:p w14:paraId="592BB3DD" w14:textId="77777777" w:rsidR="00C561F7" w:rsidRPr="00F4544C" w:rsidRDefault="00C561F7" w:rsidP="00C561F7">
      <w:pPr>
        <w:jc w:val="both"/>
        <w:rPr>
          <w:color w:val="FF0000"/>
          <w:lang w:eastAsia="en-US"/>
        </w:rPr>
      </w:pPr>
    </w:p>
    <w:p w14:paraId="7CA01CDE" w14:textId="77777777" w:rsidR="00C561F7" w:rsidRPr="00F4544C" w:rsidRDefault="00C561F7" w:rsidP="00C561F7">
      <w:pPr>
        <w:jc w:val="both"/>
        <w:rPr>
          <w:color w:val="FF0000"/>
        </w:rPr>
      </w:pPr>
    </w:p>
    <w:p w14:paraId="25806CF5"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4AE0B3AB" w14:textId="77777777" w:rsidR="00C561F7" w:rsidRPr="00F4544C" w:rsidRDefault="00C561F7" w:rsidP="00C561F7">
      <w:pPr>
        <w:jc w:val="both"/>
        <w:rPr>
          <w:color w:val="000000" w:themeColor="text1"/>
        </w:rPr>
      </w:pPr>
      <w:r w:rsidRPr="00F4544C">
        <w:rPr>
          <w:color w:val="000000" w:themeColor="text1"/>
        </w:rPr>
        <w:t xml:space="preserve"> </w:t>
      </w:r>
    </w:p>
    <w:p w14:paraId="29597799" w14:textId="77777777" w:rsidR="00C561F7" w:rsidRPr="00F4544C" w:rsidRDefault="00C561F7" w:rsidP="00C561F7">
      <w:pPr>
        <w:jc w:val="both"/>
        <w:rPr>
          <w:color w:val="000000" w:themeColor="text1"/>
        </w:rPr>
      </w:pPr>
    </w:p>
    <w:p w14:paraId="684DDF34"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0E78B7B1" w14:textId="77777777" w:rsidR="00C561F7" w:rsidRPr="00F4544C" w:rsidRDefault="00C561F7" w:rsidP="00C561F7">
      <w:pPr>
        <w:jc w:val="both"/>
        <w:rPr>
          <w:color w:val="000000" w:themeColor="text1"/>
        </w:rPr>
      </w:pPr>
    </w:p>
    <w:p w14:paraId="482BC70F" w14:textId="77777777" w:rsidR="00C561F7" w:rsidRPr="00F4544C" w:rsidRDefault="00C561F7" w:rsidP="00C561F7">
      <w:pPr>
        <w:jc w:val="both"/>
        <w:rPr>
          <w:color w:val="000000" w:themeColor="text1"/>
        </w:rPr>
      </w:pPr>
    </w:p>
    <w:p w14:paraId="52806869" w14:textId="77777777" w:rsidR="00C561F7" w:rsidRPr="00F4544C" w:rsidRDefault="00C561F7" w:rsidP="00C561F7">
      <w:pPr>
        <w:jc w:val="both"/>
        <w:rPr>
          <w:color w:val="000000" w:themeColor="text1"/>
        </w:rPr>
      </w:pPr>
    </w:p>
    <w:p w14:paraId="23325572"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5D04ACF6" w14:textId="77777777" w:rsidR="00C561F7" w:rsidRPr="00F4544C" w:rsidRDefault="00C561F7" w:rsidP="00C561F7">
      <w:pPr>
        <w:keepNext/>
        <w:keepLines/>
        <w:spacing w:line="240" w:lineRule="auto"/>
        <w:rPr>
          <w:rFonts w:cs="Tahoma"/>
          <w:b/>
          <w:color w:val="auto"/>
          <w:sz w:val="20"/>
          <w:szCs w:val="20"/>
        </w:rPr>
      </w:pPr>
    </w:p>
    <w:p w14:paraId="176C3C33"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2E4E3A68" w14:textId="77777777" w:rsidR="00C561F7" w:rsidRPr="00F4544C" w:rsidRDefault="00C561F7" w:rsidP="00C561F7">
      <w:pPr>
        <w:jc w:val="both"/>
        <w:rPr>
          <w:color w:val="000000" w:themeColor="text1"/>
        </w:rPr>
      </w:pPr>
    </w:p>
    <w:p w14:paraId="0A23855F" w14:textId="77777777" w:rsidR="00C561F7" w:rsidRPr="00F4544C" w:rsidRDefault="00C561F7" w:rsidP="00C561F7">
      <w:pPr>
        <w:jc w:val="both"/>
        <w:rPr>
          <w:color w:val="000000" w:themeColor="text1"/>
        </w:rPr>
      </w:pPr>
    </w:p>
    <w:p w14:paraId="0FC03BF8" w14:textId="77777777" w:rsidR="00C561F7" w:rsidRPr="00F4544C" w:rsidRDefault="00C561F7" w:rsidP="00C561F7">
      <w:pPr>
        <w:jc w:val="both"/>
        <w:rPr>
          <w:color w:val="000000" w:themeColor="text1"/>
        </w:rPr>
      </w:pPr>
      <w:r w:rsidRPr="00F4544C">
        <w:rPr>
          <w:color w:val="000000" w:themeColor="text1"/>
        </w:rPr>
        <w:t>OPOMBA:</w:t>
      </w:r>
    </w:p>
    <w:p w14:paraId="5CC9643F"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2A4198D9" w14:textId="77777777" w:rsidR="00187BE0" w:rsidRDefault="00187BE0">
      <w:pPr>
        <w:spacing w:line="240" w:lineRule="auto"/>
        <w:rPr>
          <w:b/>
          <w:bCs/>
          <w:color w:val="000000" w:themeColor="text1"/>
          <w:u w:val="single"/>
        </w:rPr>
      </w:pPr>
      <w:r>
        <w:rPr>
          <w:b/>
          <w:bCs/>
          <w:color w:val="000000" w:themeColor="text1"/>
          <w:u w:val="single"/>
        </w:rPr>
        <w:br w:type="page"/>
      </w:r>
    </w:p>
    <w:p w14:paraId="3517A5D8" w14:textId="5CC5C5C9"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67422AF4" w14:textId="77777777" w:rsidR="00C561F7" w:rsidRPr="00F4544C" w:rsidRDefault="00C561F7" w:rsidP="00C561F7">
      <w:pPr>
        <w:jc w:val="both"/>
        <w:rPr>
          <w:b/>
          <w:bCs/>
          <w:color w:val="000000" w:themeColor="text1"/>
          <w:u w:val="single"/>
        </w:rPr>
      </w:pPr>
    </w:p>
    <w:p w14:paraId="7076CA86"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18446880" w14:textId="77777777" w:rsidR="00C561F7" w:rsidRPr="00F4544C" w:rsidRDefault="00C561F7" w:rsidP="00C561F7">
      <w:pPr>
        <w:jc w:val="both"/>
        <w:rPr>
          <w:rFonts w:eastAsia="Calibri" w:cs="Times New Roman"/>
          <w:b/>
          <w:bCs/>
          <w:color w:val="000000" w:themeColor="text1"/>
          <w:u w:val="single"/>
          <w:lang w:eastAsia="en-US"/>
        </w:rPr>
      </w:pPr>
    </w:p>
    <w:p w14:paraId="1369A6AF"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572C332E" w14:textId="77777777" w:rsidR="00C561F7" w:rsidRPr="00F4544C" w:rsidRDefault="00C561F7" w:rsidP="00C561F7">
      <w:pPr>
        <w:keepNext/>
        <w:keepLines/>
        <w:spacing w:line="240" w:lineRule="auto"/>
        <w:ind w:left="714"/>
        <w:jc w:val="both"/>
        <w:rPr>
          <w:rFonts w:cs="Tahoma"/>
        </w:rPr>
      </w:pPr>
    </w:p>
    <w:p w14:paraId="55B460F9"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03F91491" w14:textId="77777777" w:rsidR="00C561F7" w:rsidRPr="00F4544C" w:rsidRDefault="00C561F7" w:rsidP="00C561F7">
      <w:pPr>
        <w:keepNext/>
        <w:keepLines/>
        <w:spacing w:line="240" w:lineRule="auto"/>
        <w:rPr>
          <w:rFonts w:cs="Tahoma"/>
          <w:b/>
        </w:rPr>
      </w:pPr>
    </w:p>
    <w:p w14:paraId="0596A591"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7F5A6990" w14:textId="77777777" w:rsidR="00C561F7" w:rsidRPr="00F4544C" w:rsidRDefault="00C561F7" w:rsidP="00C561F7">
      <w:pPr>
        <w:jc w:val="both"/>
        <w:rPr>
          <w:color w:val="000000" w:themeColor="text1"/>
        </w:rPr>
      </w:pPr>
    </w:p>
    <w:p w14:paraId="4A90BADD"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2D5D8C60" w14:textId="77777777" w:rsidR="00C561F7" w:rsidRPr="00F4544C" w:rsidRDefault="00C561F7" w:rsidP="00C561F7">
      <w:pPr>
        <w:jc w:val="both"/>
        <w:rPr>
          <w:color w:val="000000" w:themeColor="text1"/>
        </w:rPr>
      </w:pPr>
    </w:p>
    <w:p w14:paraId="78DEFB6A"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1D6008B9" w14:textId="77777777" w:rsidR="00C561F7" w:rsidRPr="00F4544C" w:rsidRDefault="00C561F7" w:rsidP="00C561F7">
      <w:pPr>
        <w:jc w:val="both"/>
        <w:rPr>
          <w:color w:val="000000" w:themeColor="text1"/>
        </w:rPr>
      </w:pPr>
    </w:p>
    <w:p w14:paraId="083B5463"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67210FC3" w14:textId="77777777" w:rsidR="00C561F7" w:rsidRPr="00F4544C" w:rsidRDefault="00C561F7" w:rsidP="00C561F7">
      <w:pPr>
        <w:jc w:val="both"/>
        <w:rPr>
          <w:color w:val="000000" w:themeColor="text1"/>
        </w:rPr>
      </w:pPr>
    </w:p>
    <w:p w14:paraId="7A6695B6"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4C8A5A35" w14:textId="77777777" w:rsidR="00C561F7" w:rsidRPr="00F4544C" w:rsidRDefault="00C561F7" w:rsidP="00C561F7">
      <w:pPr>
        <w:jc w:val="both"/>
        <w:rPr>
          <w:color w:val="000000" w:themeColor="text1"/>
        </w:rPr>
      </w:pPr>
    </w:p>
    <w:p w14:paraId="72B37D17" w14:textId="77777777" w:rsidR="00C561F7" w:rsidRPr="00F4544C" w:rsidRDefault="00C561F7" w:rsidP="00C561F7">
      <w:pPr>
        <w:jc w:val="both"/>
        <w:rPr>
          <w:color w:val="000000" w:themeColor="text1"/>
          <w:sz w:val="20"/>
          <w:szCs w:val="20"/>
        </w:rPr>
      </w:pPr>
    </w:p>
    <w:p w14:paraId="6AD2D363" w14:textId="77777777" w:rsidR="00C561F7" w:rsidRPr="00F4544C" w:rsidRDefault="00C561F7" w:rsidP="00C561F7">
      <w:pPr>
        <w:jc w:val="both"/>
        <w:rPr>
          <w:color w:val="000000" w:themeColor="text1"/>
          <w:sz w:val="20"/>
          <w:szCs w:val="20"/>
        </w:rPr>
      </w:pPr>
    </w:p>
    <w:p w14:paraId="35047CDE" w14:textId="77777777" w:rsidR="00C561F7" w:rsidRPr="00F4544C" w:rsidRDefault="00C561F7" w:rsidP="00C561F7">
      <w:pPr>
        <w:tabs>
          <w:tab w:val="center" w:pos="4536"/>
          <w:tab w:val="right" w:pos="9072"/>
        </w:tabs>
        <w:spacing w:line="240" w:lineRule="auto"/>
        <w:jc w:val="both"/>
        <w:rPr>
          <w:iCs/>
          <w:color w:val="000000" w:themeColor="text1"/>
        </w:rPr>
      </w:pPr>
    </w:p>
    <w:p w14:paraId="08372CE4"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266073BC" w14:textId="77777777" w:rsidTr="006C1460">
        <w:trPr>
          <w:trHeight w:val="353"/>
          <w:jc w:val="center"/>
        </w:trPr>
        <w:tc>
          <w:tcPr>
            <w:tcW w:w="2722" w:type="dxa"/>
            <w:hideMark/>
          </w:tcPr>
          <w:p w14:paraId="47C1CAF2"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70936E84"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6303BE87"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21B1358F"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73E0DAEC" w14:textId="77777777" w:rsidTr="006C1460">
        <w:trPr>
          <w:jc w:val="center"/>
        </w:trPr>
        <w:tc>
          <w:tcPr>
            <w:tcW w:w="2722" w:type="dxa"/>
            <w:tcBorders>
              <w:top w:val="nil"/>
              <w:left w:val="nil"/>
              <w:bottom w:val="single" w:sz="4" w:space="0" w:color="auto"/>
              <w:right w:val="nil"/>
            </w:tcBorders>
          </w:tcPr>
          <w:p w14:paraId="5D44C365"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3208DA33"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18A7AE92"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143B7F4E" w14:textId="77777777" w:rsidR="00C561F7" w:rsidRDefault="00C561F7" w:rsidP="00C561F7">
      <w:pPr>
        <w:spacing w:line="240" w:lineRule="auto"/>
        <w:rPr>
          <w:rFonts w:cs="Arial"/>
          <w:b/>
          <w:sz w:val="20"/>
        </w:rPr>
      </w:pPr>
      <w:r>
        <w:rPr>
          <w:rFonts w:cs="Arial"/>
          <w:b/>
          <w:sz w:val="20"/>
        </w:rPr>
        <w:br w:type="page"/>
      </w:r>
    </w:p>
    <w:p w14:paraId="15C55680" w14:textId="530B3F3A" w:rsidR="00C561F7" w:rsidRPr="00187BE0" w:rsidRDefault="00187BE0" w:rsidP="00C561F7">
      <w:pPr>
        <w:rPr>
          <w:b/>
          <w:color w:val="auto"/>
        </w:rPr>
      </w:pPr>
      <w:r w:rsidRPr="00187BE0">
        <w:rPr>
          <w:b/>
          <w:iCs/>
        </w:rPr>
        <w:lastRenderedPageBreak/>
        <w:t xml:space="preserve">Sklop št. 8: vzdrževanje avtodvigal znamke </w:t>
      </w:r>
      <w:proofErr w:type="spellStart"/>
      <w:r w:rsidRPr="00187BE0">
        <w:rPr>
          <w:b/>
          <w:iCs/>
        </w:rPr>
        <w:t>Palfinger</w:t>
      </w:r>
      <w:proofErr w:type="spellEnd"/>
      <w:r w:rsidRPr="00187BE0">
        <w:rPr>
          <w:b/>
          <w:iCs/>
        </w:rPr>
        <w:t xml:space="preserve"> ter drugih dvižnih košar in dobava rezervnih delov</w:t>
      </w:r>
      <w:r w:rsidR="00C561F7" w:rsidRPr="00187BE0">
        <w:rPr>
          <w:b/>
          <w:szCs w:val="18"/>
        </w:rPr>
        <w:t xml:space="preserve"> </w:t>
      </w:r>
      <w:r w:rsidR="00C561F7" w:rsidRPr="00187BE0">
        <w:rPr>
          <w:b/>
        </w:rPr>
        <w:t xml:space="preserve"> </w:t>
      </w:r>
    </w:p>
    <w:p w14:paraId="4E942B24" w14:textId="77777777" w:rsidR="00C561F7" w:rsidRPr="00F4544C" w:rsidRDefault="00C561F7" w:rsidP="00C561F7">
      <w:pPr>
        <w:jc w:val="both"/>
        <w:rPr>
          <w:bCs/>
          <w:color w:val="FF0000"/>
        </w:rPr>
      </w:pPr>
    </w:p>
    <w:p w14:paraId="2547D839" w14:textId="77777777" w:rsidR="00C561F7" w:rsidRPr="00F4544C" w:rsidRDefault="00C561F7" w:rsidP="00C561F7">
      <w:pPr>
        <w:jc w:val="both"/>
        <w:rPr>
          <w:bCs/>
          <w:color w:val="FF0000"/>
        </w:rPr>
      </w:pPr>
    </w:p>
    <w:p w14:paraId="503EDBDF"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1685D9B3" w14:textId="77777777" w:rsidR="00C561F7" w:rsidRPr="00F4544C" w:rsidRDefault="00C561F7" w:rsidP="00C561F7">
      <w:pPr>
        <w:jc w:val="both"/>
        <w:rPr>
          <w:b/>
          <w:color w:val="000000" w:themeColor="text1"/>
        </w:rPr>
      </w:pPr>
    </w:p>
    <w:p w14:paraId="27FD59C8"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639A6495"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3D6A1883"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A3B1EAD"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9149875" w14:textId="77777777" w:rsidR="00C561F7" w:rsidRPr="00F4544C" w:rsidRDefault="00C561F7" w:rsidP="006C1460">
            <w:pPr>
              <w:jc w:val="center"/>
              <w:rPr>
                <w:b/>
              </w:rPr>
            </w:pPr>
            <w:r w:rsidRPr="00F4544C">
              <w:rPr>
                <w:b/>
              </w:rPr>
              <w:t xml:space="preserve">Cena na enoto mere </w:t>
            </w:r>
          </w:p>
          <w:p w14:paraId="66299086" w14:textId="77777777" w:rsidR="00C561F7" w:rsidRPr="00F4544C" w:rsidRDefault="00C561F7" w:rsidP="006C1460">
            <w:pPr>
              <w:jc w:val="center"/>
              <w:rPr>
                <w:b/>
              </w:rPr>
            </w:pPr>
            <w:r w:rsidRPr="00F4544C">
              <w:rPr>
                <w:b/>
              </w:rPr>
              <w:t>v EUR (brez DDV)</w:t>
            </w:r>
          </w:p>
        </w:tc>
      </w:tr>
      <w:tr w:rsidR="00C561F7" w:rsidRPr="00F4544C" w14:paraId="32B43BBB"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3511844B"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7C0CF4C1"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18168335" w14:textId="77777777" w:rsidR="00C561F7" w:rsidRPr="00F4544C" w:rsidRDefault="00C561F7" w:rsidP="006C1460">
            <w:pPr>
              <w:rPr>
                <w:color w:val="auto"/>
              </w:rPr>
            </w:pPr>
          </w:p>
        </w:tc>
      </w:tr>
    </w:tbl>
    <w:p w14:paraId="4764469B" w14:textId="77777777" w:rsidR="00C561F7" w:rsidRPr="00F4544C" w:rsidRDefault="00C561F7" w:rsidP="00C561F7">
      <w:pPr>
        <w:jc w:val="both"/>
        <w:rPr>
          <w:color w:val="FF0000"/>
          <w:lang w:eastAsia="en-US"/>
        </w:rPr>
      </w:pPr>
    </w:p>
    <w:p w14:paraId="6CF581B2" w14:textId="77777777" w:rsidR="00C561F7" w:rsidRPr="00F4544C" w:rsidRDefault="00C561F7" w:rsidP="00C561F7">
      <w:pPr>
        <w:jc w:val="both"/>
        <w:rPr>
          <w:color w:val="FF0000"/>
        </w:rPr>
      </w:pPr>
    </w:p>
    <w:p w14:paraId="217D7E41"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66614F5D" w14:textId="77777777" w:rsidR="00C561F7" w:rsidRPr="00F4544C" w:rsidRDefault="00C561F7" w:rsidP="00C561F7">
      <w:pPr>
        <w:jc w:val="both"/>
        <w:rPr>
          <w:color w:val="000000" w:themeColor="text1"/>
        </w:rPr>
      </w:pPr>
      <w:r w:rsidRPr="00F4544C">
        <w:rPr>
          <w:color w:val="000000" w:themeColor="text1"/>
        </w:rPr>
        <w:t xml:space="preserve"> </w:t>
      </w:r>
    </w:p>
    <w:p w14:paraId="3E2E9520" w14:textId="77777777" w:rsidR="00C561F7" w:rsidRPr="00F4544C" w:rsidRDefault="00C561F7" w:rsidP="00C561F7">
      <w:pPr>
        <w:jc w:val="both"/>
        <w:rPr>
          <w:color w:val="000000" w:themeColor="text1"/>
        </w:rPr>
      </w:pPr>
    </w:p>
    <w:p w14:paraId="1C1BCD83"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71A7C8BE" w14:textId="77777777" w:rsidR="00C561F7" w:rsidRPr="00F4544C" w:rsidRDefault="00C561F7" w:rsidP="00C561F7">
      <w:pPr>
        <w:jc w:val="both"/>
        <w:rPr>
          <w:color w:val="000000" w:themeColor="text1"/>
        </w:rPr>
      </w:pPr>
    </w:p>
    <w:p w14:paraId="4CCD1D08" w14:textId="77777777" w:rsidR="00C561F7" w:rsidRPr="00F4544C" w:rsidRDefault="00C561F7" w:rsidP="00C561F7">
      <w:pPr>
        <w:jc w:val="both"/>
        <w:rPr>
          <w:color w:val="000000" w:themeColor="text1"/>
        </w:rPr>
      </w:pPr>
    </w:p>
    <w:p w14:paraId="73DF870E" w14:textId="77777777" w:rsidR="00C561F7" w:rsidRPr="00F4544C" w:rsidRDefault="00C561F7" w:rsidP="00C561F7">
      <w:pPr>
        <w:jc w:val="both"/>
        <w:rPr>
          <w:color w:val="000000" w:themeColor="text1"/>
        </w:rPr>
      </w:pPr>
    </w:p>
    <w:p w14:paraId="614D2B68"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6887106B" w14:textId="77777777" w:rsidR="00C561F7" w:rsidRPr="00F4544C" w:rsidRDefault="00C561F7" w:rsidP="00C561F7">
      <w:pPr>
        <w:keepNext/>
        <w:keepLines/>
        <w:spacing w:line="240" w:lineRule="auto"/>
        <w:rPr>
          <w:rFonts w:cs="Tahoma"/>
          <w:b/>
          <w:color w:val="auto"/>
          <w:sz w:val="20"/>
          <w:szCs w:val="20"/>
        </w:rPr>
      </w:pPr>
    </w:p>
    <w:p w14:paraId="208DB855"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77E55816" w14:textId="77777777" w:rsidR="00C561F7" w:rsidRPr="00F4544C" w:rsidRDefault="00C561F7" w:rsidP="00C561F7">
      <w:pPr>
        <w:jc w:val="both"/>
        <w:rPr>
          <w:color w:val="000000" w:themeColor="text1"/>
        </w:rPr>
      </w:pPr>
    </w:p>
    <w:p w14:paraId="34714193" w14:textId="77777777" w:rsidR="00C561F7" w:rsidRPr="00F4544C" w:rsidRDefault="00C561F7" w:rsidP="00C561F7">
      <w:pPr>
        <w:jc w:val="both"/>
        <w:rPr>
          <w:color w:val="000000" w:themeColor="text1"/>
        </w:rPr>
      </w:pPr>
    </w:p>
    <w:p w14:paraId="77ED685C" w14:textId="77777777" w:rsidR="00C561F7" w:rsidRPr="00F4544C" w:rsidRDefault="00C561F7" w:rsidP="00C561F7">
      <w:pPr>
        <w:jc w:val="both"/>
        <w:rPr>
          <w:color w:val="000000" w:themeColor="text1"/>
        </w:rPr>
      </w:pPr>
      <w:r w:rsidRPr="00F4544C">
        <w:rPr>
          <w:color w:val="000000" w:themeColor="text1"/>
        </w:rPr>
        <w:t>OPOMBA:</w:t>
      </w:r>
    </w:p>
    <w:p w14:paraId="69C987F5"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7371A9A0" w14:textId="77777777"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6A856758" w14:textId="77777777" w:rsidR="00C561F7" w:rsidRPr="00F4544C" w:rsidRDefault="00C561F7" w:rsidP="00C561F7">
      <w:pPr>
        <w:jc w:val="both"/>
        <w:rPr>
          <w:b/>
          <w:bCs/>
          <w:color w:val="000000" w:themeColor="text1"/>
          <w:u w:val="single"/>
        </w:rPr>
      </w:pPr>
    </w:p>
    <w:p w14:paraId="1ADA7D81"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4B0D6BDE" w14:textId="77777777" w:rsidR="00C561F7" w:rsidRPr="00F4544C" w:rsidRDefault="00C561F7" w:rsidP="00C561F7">
      <w:pPr>
        <w:jc w:val="both"/>
        <w:rPr>
          <w:rFonts w:eastAsia="Calibri" w:cs="Times New Roman"/>
          <w:b/>
          <w:bCs/>
          <w:color w:val="000000" w:themeColor="text1"/>
          <w:u w:val="single"/>
          <w:lang w:eastAsia="en-US"/>
        </w:rPr>
      </w:pPr>
    </w:p>
    <w:p w14:paraId="5CF011B7"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00E4932B" w14:textId="77777777" w:rsidR="00C561F7" w:rsidRPr="00F4544C" w:rsidRDefault="00C561F7" w:rsidP="00C561F7">
      <w:pPr>
        <w:keepNext/>
        <w:keepLines/>
        <w:spacing w:line="240" w:lineRule="auto"/>
        <w:ind w:left="714"/>
        <w:jc w:val="both"/>
        <w:rPr>
          <w:rFonts w:cs="Tahoma"/>
        </w:rPr>
      </w:pPr>
    </w:p>
    <w:p w14:paraId="5BEE8B7F"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696A6DCA" w14:textId="77777777" w:rsidR="00C561F7" w:rsidRPr="00F4544C" w:rsidRDefault="00C561F7" w:rsidP="00C561F7">
      <w:pPr>
        <w:keepNext/>
        <w:keepLines/>
        <w:spacing w:line="240" w:lineRule="auto"/>
        <w:rPr>
          <w:rFonts w:cs="Tahoma"/>
          <w:b/>
        </w:rPr>
      </w:pPr>
    </w:p>
    <w:p w14:paraId="3302BDD8"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0B39CAAF" w14:textId="77777777" w:rsidR="00C561F7" w:rsidRPr="00F4544C" w:rsidRDefault="00C561F7" w:rsidP="00C561F7">
      <w:pPr>
        <w:jc w:val="both"/>
        <w:rPr>
          <w:color w:val="000000" w:themeColor="text1"/>
        </w:rPr>
      </w:pPr>
    </w:p>
    <w:p w14:paraId="43214C6D"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6F7DDBEB" w14:textId="77777777" w:rsidR="00C561F7" w:rsidRPr="00F4544C" w:rsidRDefault="00C561F7" w:rsidP="00C561F7">
      <w:pPr>
        <w:jc w:val="both"/>
        <w:rPr>
          <w:color w:val="000000" w:themeColor="text1"/>
        </w:rPr>
      </w:pPr>
    </w:p>
    <w:p w14:paraId="4A6ABCE8"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7BDDF7E7" w14:textId="77777777" w:rsidR="00C561F7" w:rsidRPr="00F4544C" w:rsidRDefault="00C561F7" w:rsidP="00C561F7">
      <w:pPr>
        <w:jc w:val="both"/>
        <w:rPr>
          <w:color w:val="000000" w:themeColor="text1"/>
        </w:rPr>
      </w:pPr>
    </w:p>
    <w:p w14:paraId="0D7C6124"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77A75E3E" w14:textId="77777777" w:rsidR="00C561F7" w:rsidRPr="00F4544C" w:rsidRDefault="00C561F7" w:rsidP="00C561F7">
      <w:pPr>
        <w:jc w:val="both"/>
        <w:rPr>
          <w:color w:val="000000" w:themeColor="text1"/>
        </w:rPr>
      </w:pPr>
    </w:p>
    <w:p w14:paraId="6AD76B41"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653A8AD5" w14:textId="77777777" w:rsidR="00C561F7" w:rsidRPr="00F4544C" w:rsidRDefault="00C561F7" w:rsidP="00C561F7">
      <w:pPr>
        <w:jc w:val="both"/>
        <w:rPr>
          <w:color w:val="000000" w:themeColor="text1"/>
        </w:rPr>
      </w:pPr>
    </w:p>
    <w:p w14:paraId="11ECEEB7" w14:textId="77777777" w:rsidR="00C561F7" w:rsidRPr="00F4544C" w:rsidRDefault="00C561F7" w:rsidP="00C561F7">
      <w:pPr>
        <w:jc w:val="both"/>
        <w:rPr>
          <w:color w:val="000000" w:themeColor="text1"/>
          <w:sz w:val="20"/>
          <w:szCs w:val="20"/>
        </w:rPr>
      </w:pPr>
    </w:p>
    <w:p w14:paraId="498E9415" w14:textId="77777777" w:rsidR="00C561F7" w:rsidRPr="00F4544C" w:rsidRDefault="00C561F7" w:rsidP="00C561F7">
      <w:pPr>
        <w:jc w:val="both"/>
        <w:rPr>
          <w:color w:val="000000" w:themeColor="text1"/>
          <w:sz w:val="20"/>
          <w:szCs w:val="20"/>
        </w:rPr>
      </w:pPr>
    </w:p>
    <w:p w14:paraId="7DD3CCE8" w14:textId="77777777" w:rsidR="00C561F7" w:rsidRPr="00F4544C" w:rsidRDefault="00C561F7" w:rsidP="00C561F7">
      <w:pPr>
        <w:tabs>
          <w:tab w:val="center" w:pos="4536"/>
          <w:tab w:val="right" w:pos="9072"/>
        </w:tabs>
        <w:spacing w:line="240" w:lineRule="auto"/>
        <w:jc w:val="both"/>
        <w:rPr>
          <w:iCs/>
          <w:color w:val="000000" w:themeColor="text1"/>
        </w:rPr>
      </w:pPr>
    </w:p>
    <w:p w14:paraId="4168D3F9"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226E0636" w14:textId="77777777" w:rsidTr="006C1460">
        <w:trPr>
          <w:trHeight w:val="353"/>
          <w:jc w:val="center"/>
        </w:trPr>
        <w:tc>
          <w:tcPr>
            <w:tcW w:w="2722" w:type="dxa"/>
            <w:hideMark/>
          </w:tcPr>
          <w:p w14:paraId="6D98BC50"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177D467F"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3C062C4F"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53DEB90D"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13BB8E03" w14:textId="77777777" w:rsidTr="006C1460">
        <w:trPr>
          <w:jc w:val="center"/>
        </w:trPr>
        <w:tc>
          <w:tcPr>
            <w:tcW w:w="2722" w:type="dxa"/>
            <w:tcBorders>
              <w:top w:val="nil"/>
              <w:left w:val="nil"/>
              <w:bottom w:val="single" w:sz="4" w:space="0" w:color="auto"/>
              <w:right w:val="nil"/>
            </w:tcBorders>
          </w:tcPr>
          <w:p w14:paraId="71F0FAF7"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44D8BC28"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49B7300F"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1D43C569" w14:textId="77777777" w:rsidR="00C561F7" w:rsidRDefault="00C561F7" w:rsidP="00C561F7">
      <w:pPr>
        <w:spacing w:line="240" w:lineRule="auto"/>
        <w:rPr>
          <w:rFonts w:cs="Arial"/>
          <w:b/>
          <w:sz w:val="20"/>
        </w:rPr>
      </w:pPr>
      <w:r>
        <w:rPr>
          <w:rFonts w:cs="Arial"/>
          <w:b/>
          <w:sz w:val="20"/>
        </w:rPr>
        <w:br w:type="page"/>
      </w:r>
    </w:p>
    <w:p w14:paraId="2AA5E2A2" w14:textId="6B0CCD18" w:rsidR="00C561F7" w:rsidRPr="00187BE0" w:rsidRDefault="00187BE0" w:rsidP="00C561F7">
      <w:pPr>
        <w:rPr>
          <w:b/>
          <w:color w:val="auto"/>
        </w:rPr>
      </w:pPr>
      <w:r>
        <w:rPr>
          <w:b/>
          <w:iCs/>
        </w:rPr>
        <w:lastRenderedPageBreak/>
        <w:t>S</w:t>
      </w:r>
      <w:r w:rsidRPr="00187BE0">
        <w:rPr>
          <w:b/>
          <w:iCs/>
        </w:rPr>
        <w:t>klop št. 9: vzdrževanje vozil DAF</w:t>
      </w:r>
      <w:r w:rsidR="00C561F7" w:rsidRPr="00187BE0">
        <w:rPr>
          <w:b/>
          <w:szCs w:val="18"/>
        </w:rPr>
        <w:t xml:space="preserve"> </w:t>
      </w:r>
      <w:r w:rsidR="00C561F7" w:rsidRPr="00187BE0">
        <w:rPr>
          <w:b/>
        </w:rPr>
        <w:t xml:space="preserve"> </w:t>
      </w:r>
    </w:p>
    <w:p w14:paraId="38F4342C" w14:textId="77777777" w:rsidR="00C561F7" w:rsidRPr="00F4544C" w:rsidRDefault="00C561F7" w:rsidP="00C561F7">
      <w:pPr>
        <w:jc w:val="both"/>
        <w:rPr>
          <w:bCs/>
          <w:color w:val="FF0000"/>
        </w:rPr>
      </w:pPr>
    </w:p>
    <w:p w14:paraId="0B82553A" w14:textId="77777777" w:rsidR="00C561F7" w:rsidRPr="00F4544C" w:rsidRDefault="00C561F7" w:rsidP="00C561F7">
      <w:pPr>
        <w:jc w:val="both"/>
        <w:rPr>
          <w:bCs/>
          <w:color w:val="FF0000"/>
        </w:rPr>
      </w:pPr>
    </w:p>
    <w:p w14:paraId="220C525C"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4DC0676A" w14:textId="77777777" w:rsidR="00C561F7" w:rsidRPr="00F4544C" w:rsidRDefault="00C561F7" w:rsidP="00C561F7">
      <w:pPr>
        <w:jc w:val="both"/>
        <w:rPr>
          <w:b/>
          <w:color w:val="000000" w:themeColor="text1"/>
        </w:rPr>
      </w:pPr>
    </w:p>
    <w:p w14:paraId="694C3F19"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43E097BE"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2D1D8A02"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61444617"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341D89E" w14:textId="77777777" w:rsidR="00C561F7" w:rsidRPr="00F4544C" w:rsidRDefault="00C561F7" w:rsidP="006C1460">
            <w:pPr>
              <w:jc w:val="center"/>
              <w:rPr>
                <w:b/>
              </w:rPr>
            </w:pPr>
            <w:r w:rsidRPr="00F4544C">
              <w:rPr>
                <w:b/>
              </w:rPr>
              <w:t xml:space="preserve">Cena na enoto mere </w:t>
            </w:r>
          </w:p>
          <w:p w14:paraId="601FED54" w14:textId="77777777" w:rsidR="00C561F7" w:rsidRPr="00F4544C" w:rsidRDefault="00C561F7" w:rsidP="006C1460">
            <w:pPr>
              <w:jc w:val="center"/>
              <w:rPr>
                <w:b/>
              </w:rPr>
            </w:pPr>
            <w:r w:rsidRPr="00F4544C">
              <w:rPr>
                <w:b/>
              </w:rPr>
              <w:t>v EUR (brez DDV)</w:t>
            </w:r>
          </w:p>
        </w:tc>
      </w:tr>
      <w:tr w:rsidR="00C561F7" w:rsidRPr="00F4544C" w14:paraId="3B6995D7"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1A2A20E7"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5D3CFF54"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081C2950" w14:textId="77777777" w:rsidR="00C561F7" w:rsidRPr="00F4544C" w:rsidRDefault="00C561F7" w:rsidP="006C1460">
            <w:pPr>
              <w:rPr>
                <w:color w:val="auto"/>
              </w:rPr>
            </w:pPr>
          </w:p>
        </w:tc>
      </w:tr>
    </w:tbl>
    <w:p w14:paraId="5CA62049" w14:textId="77777777" w:rsidR="00C561F7" w:rsidRPr="00F4544C" w:rsidRDefault="00C561F7" w:rsidP="00C561F7">
      <w:pPr>
        <w:jc w:val="both"/>
        <w:rPr>
          <w:color w:val="FF0000"/>
          <w:lang w:eastAsia="en-US"/>
        </w:rPr>
      </w:pPr>
    </w:p>
    <w:p w14:paraId="6C317FC9" w14:textId="77777777" w:rsidR="00C561F7" w:rsidRPr="00F4544C" w:rsidRDefault="00C561F7" w:rsidP="00C561F7">
      <w:pPr>
        <w:jc w:val="both"/>
        <w:rPr>
          <w:color w:val="FF0000"/>
        </w:rPr>
      </w:pPr>
    </w:p>
    <w:p w14:paraId="4200381B"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1D7547D7" w14:textId="77777777" w:rsidR="00C561F7" w:rsidRPr="00F4544C" w:rsidRDefault="00C561F7" w:rsidP="00C561F7">
      <w:pPr>
        <w:jc w:val="both"/>
        <w:rPr>
          <w:color w:val="000000" w:themeColor="text1"/>
        </w:rPr>
      </w:pPr>
      <w:r w:rsidRPr="00F4544C">
        <w:rPr>
          <w:color w:val="000000" w:themeColor="text1"/>
        </w:rPr>
        <w:t xml:space="preserve"> </w:t>
      </w:r>
    </w:p>
    <w:p w14:paraId="3751C964" w14:textId="77777777" w:rsidR="00C561F7" w:rsidRPr="00F4544C" w:rsidRDefault="00C561F7" w:rsidP="00C561F7">
      <w:pPr>
        <w:jc w:val="both"/>
        <w:rPr>
          <w:color w:val="000000" w:themeColor="text1"/>
        </w:rPr>
      </w:pPr>
    </w:p>
    <w:p w14:paraId="57A7C357"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59FDBB6B" w14:textId="77777777" w:rsidR="00C561F7" w:rsidRPr="00F4544C" w:rsidRDefault="00C561F7" w:rsidP="00C561F7">
      <w:pPr>
        <w:jc w:val="both"/>
        <w:rPr>
          <w:color w:val="000000" w:themeColor="text1"/>
        </w:rPr>
      </w:pPr>
    </w:p>
    <w:p w14:paraId="760BD767" w14:textId="77777777" w:rsidR="00C561F7" w:rsidRPr="00F4544C" w:rsidRDefault="00C561F7" w:rsidP="00C561F7">
      <w:pPr>
        <w:jc w:val="both"/>
        <w:rPr>
          <w:color w:val="000000" w:themeColor="text1"/>
        </w:rPr>
      </w:pPr>
    </w:p>
    <w:p w14:paraId="3F537AF6" w14:textId="77777777" w:rsidR="00C561F7" w:rsidRPr="00F4544C" w:rsidRDefault="00C561F7" w:rsidP="00C561F7">
      <w:pPr>
        <w:jc w:val="both"/>
        <w:rPr>
          <w:color w:val="000000" w:themeColor="text1"/>
        </w:rPr>
      </w:pPr>
    </w:p>
    <w:p w14:paraId="00A1029E"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3BEE134F" w14:textId="77777777" w:rsidR="00C561F7" w:rsidRPr="00F4544C" w:rsidRDefault="00C561F7" w:rsidP="00C561F7">
      <w:pPr>
        <w:keepNext/>
        <w:keepLines/>
        <w:spacing w:line="240" w:lineRule="auto"/>
        <w:rPr>
          <w:rFonts w:cs="Tahoma"/>
          <w:b/>
          <w:color w:val="auto"/>
          <w:sz w:val="20"/>
          <w:szCs w:val="20"/>
        </w:rPr>
      </w:pPr>
    </w:p>
    <w:p w14:paraId="3767821C"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18F74B42" w14:textId="77777777" w:rsidR="00C561F7" w:rsidRPr="00F4544C" w:rsidRDefault="00C561F7" w:rsidP="00C561F7">
      <w:pPr>
        <w:jc w:val="both"/>
        <w:rPr>
          <w:color w:val="000000" w:themeColor="text1"/>
        </w:rPr>
      </w:pPr>
    </w:p>
    <w:p w14:paraId="620EE9B5" w14:textId="77777777" w:rsidR="00C561F7" w:rsidRPr="00F4544C" w:rsidRDefault="00C561F7" w:rsidP="00C561F7">
      <w:pPr>
        <w:jc w:val="both"/>
        <w:rPr>
          <w:color w:val="000000" w:themeColor="text1"/>
        </w:rPr>
      </w:pPr>
    </w:p>
    <w:p w14:paraId="7128B093" w14:textId="77777777" w:rsidR="00C561F7" w:rsidRPr="00F4544C" w:rsidRDefault="00C561F7" w:rsidP="00C561F7">
      <w:pPr>
        <w:jc w:val="both"/>
        <w:rPr>
          <w:color w:val="000000" w:themeColor="text1"/>
        </w:rPr>
      </w:pPr>
      <w:r w:rsidRPr="00F4544C">
        <w:rPr>
          <w:color w:val="000000" w:themeColor="text1"/>
        </w:rPr>
        <w:t>OPOMBA:</w:t>
      </w:r>
    </w:p>
    <w:p w14:paraId="410ADFDA"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56170B8E" w14:textId="77777777" w:rsidR="00187BE0" w:rsidRDefault="00187BE0">
      <w:pPr>
        <w:spacing w:line="240" w:lineRule="auto"/>
        <w:rPr>
          <w:b/>
          <w:bCs/>
          <w:color w:val="000000" w:themeColor="text1"/>
          <w:u w:val="single"/>
        </w:rPr>
      </w:pPr>
      <w:r>
        <w:rPr>
          <w:b/>
          <w:bCs/>
          <w:color w:val="000000" w:themeColor="text1"/>
          <w:u w:val="single"/>
        </w:rPr>
        <w:br w:type="page"/>
      </w:r>
    </w:p>
    <w:p w14:paraId="593A9020" w14:textId="6524F6A5"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36B804FA" w14:textId="77777777" w:rsidR="00C561F7" w:rsidRPr="00F4544C" w:rsidRDefault="00C561F7" w:rsidP="00C561F7">
      <w:pPr>
        <w:jc w:val="both"/>
        <w:rPr>
          <w:b/>
          <w:bCs/>
          <w:color w:val="000000" w:themeColor="text1"/>
          <w:u w:val="single"/>
        </w:rPr>
      </w:pPr>
    </w:p>
    <w:p w14:paraId="4CA3AD22"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3E35C1AD" w14:textId="77777777" w:rsidR="00C561F7" w:rsidRPr="00F4544C" w:rsidRDefault="00C561F7" w:rsidP="00C561F7">
      <w:pPr>
        <w:jc w:val="both"/>
        <w:rPr>
          <w:rFonts w:eastAsia="Calibri" w:cs="Times New Roman"/>
          <w:b/>
          <w:bCs/>
          <w:color w:val="000000" w:themeColor="text1"/>
          <w:u w:val="single"/>
          <w:lang w:eastAsia="en-US"/>
        </w:rPr>
      </w:pPr>
    </w:p>
    <w:p w14:paraId="2F53D8E6"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3EB4BB3C" w14:textId="77777777" w:rsidR="00C561F7" w:rsidRPr="00F4544C" w:rsidRDefault="00C561F7" w:rsidP="00C561F7">
      <w:pPr>
        <w:keepNext/>
        <w:keepLines/>
        <w:spacing w:line="240" w:lineRule="auto"/>
        <w:ind w:left="714"/>
        <w:jc w:val="both"/>
        <w:rPr>
          <w:rFonts w:cs="Tahoma"/>
        </w:rPr>
      </w:pPr>
    </w:p>
    <w:p w14:paraId="367FB1CF"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5BD510D7" w14:textId="77777777" w:rsidR="00C561F7" w:rsidRPr="00F4544C" w:rsidRDefault="00C561F7" w:rsidP="00C561F7">
      <w:pPr>
        <w:keepNext/>
        <w:keepLines/>
        <w:spacing w:line="240" w:lineRule="auto"/>
        <w:rPr>
          <w:rFonts w:cs="Tahoma"/>
          <w:b/>
        </w:rPr>
      </w:pPr>
    </w:p>
    <w:p w14:paraId="17F3DC41"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01555C6B" w14:textId="77777777" w:rsidR="00C561F7" w:rsidRPr="00F4544C" w:rsidRDefault="00C561F7" w:rsidP="00C561F7">
      <w:pPr>
        <w:jc w:val="both"/>
        <w:rPr>
          <w:color w:val="000000" w:themeColor="text1"/>
        </w:rPr>
      </w:pPr>
    </w:p>
    <w:p w14:paraId="42C72E31"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6E43E5EA" w14:textId="77777777" w:rsidR="00C561F7" w:rsidRPr="00F4544C" w:rsidRDefault="00C561F7" w:rsidP="00C561F7">
      <w:pPr>
        <w:jc w:val="both"/>
        <w:rPr>
          <w:color w:val="000000" w:themeColor="text1"/>
        </w:rPr>
      </w:pPr>
    </w:p>
    <w:p w14:paraId="3DD83EB0"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2BE9C95E" w14:textId="77777777" w:rsidR="00C561F7" w:rsidRPr="00F4544C" w:rsidRDefault="00C561F7" w:rsidP="00C561F7">
      <w:pPr>
        <w:jc w:val="both"/>
        <w:rPr>
          <w:color w:val="000000" w:themeColor="text1"/>
        </w:rPr>
      </w:pPr>
    </w:p>
    <w:p w14:paraId="42DEF669"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7E9FFD1F" w14:textId="77777777" w:rsidR="00C561F7" w:rsidRPr="00F4544C" w:rsidRDefault="00C561F7" w:rsidP="00C561F7">
      <w:pPr>
        <w:jc w:val="both"/>
        <w:rPr>
          <w:color w:val="000000" w:themeColor="text1"/>
        </w:rPr>
      </w:pPr>
    </w:p>
    <w:p w14:paraId="5ABE8C71"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5B1EA065" w14:textId="77777777" w:rsidR="00C561F7" w:rsidRPr="00F4544C" w:rsidRDefault="00C561F7" w:rsidP="00C561F7">
      <w:pPr>
        <w:jc w:val="both"/>
        <w:rPr>
          <w:color w:val="000000" w:themeColor="text1"/>
        </w:rPr>
      </w:pPr>
    </w:p>
    <w:p w14:paraId="40FC1843" w14:textId="77777777" w:rsidR="00C561F7" w:rsidRPr="00F4544C" w:rsidRDefault="00C561F7" w:rsidP="00C561F7">
      <w:pPr>
        <w:jc w:val="both"/>
        <w:rPr>
          <w:color w:val="000000" w:themeColor="text1"/>
          <w:sz w:val="20"/>
          <w:szCs w:val="20"/>
        </w:rPr>
      </w:pPr>
    </w:p>
    <w:p w14:paraId="223B8674" w14:textId="77777777" w:rsidR="00C561F7" w:rsidRPr="00F4544C" w:rsidRDefault="00C561F7" w:rsidP="00C561F7">
      <w:pPr>
        <w:jc w:val="both"/>
        <w:rPr>
          <w:color w:val="000000" w:themeColor="text1"/>
          <w:sz w:val="20"/>
          <w:szCs w:val="20"/>
        </w:rPr>
      </w:pPr>
    </w:p>
    <w:p w14:paraId="60A1C7E3" w14:textId="77777777" w:rsidR="00C561F7" w:rsidRPr="00F4544C" w:rsidRDefault="00C561F7" w:rsidP="00C561F7">
      <w:pPr>
        <w:tabs>
          <w:tab w:val="center" w:pos="4536"/>
          <w:tab w:val="right" w:pos="9072"/>
        </w:tabs>
        <w:spacing w:line="240" w:lineRule="auto"/>
        <w:jc w:val="both"/>
        <w:rPr>
          <w:iCs/>
          <w:color w:val="000000" w:themeColor="text1"/>
        </w:rPr>
      </w:pPr>
    </w:p>
    <w:p w14:paraId="397E2EB3"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7B444B7A" w14:textId="77777777" w:rsidTr="006C1460">
        <w:trPr>
          <w:trHeight w:val="353"/>
          <w:jc w:val="center"/>
        </w:trPr>
        <w:tc>
          <w:tcPr>
            <w:tcW w:w="2722" w:type="dxa"/>
            <w:hideMark/>
          </w:tcPr>
          <w:p w14:paraId="38D25DB2"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7961593E"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26A988BA"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50EEFBF2"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4C30BBE2" w14:textId="77777777" w:rsidTr="006C1460">
        <w:trPr>
          <w:jc w:val="center"/>
        </w:trPr>
        <w:tc>
          <w:tcPr>
            <w:tcW w:w="2722" w:type="dxa"/>
            <w:tcBorders>
              <w:top w:val="nil"/>
              <w:left w:val="nil"/>
              <w:bottom w:val="single" w:sz="4" w:space="0" w:color="auto"/>
              <w:right w:val="nil"/>
            </w:tcBorders>
          </w:tcPr>
          <w:p w14:paraId="06107BFD"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41714558"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317E0FCB"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04A49E7A" w14:textId="77777777" w:rsidR="00C561F7" w:rsidRDefault="00C561F7" w:rsidP="00C561F7">
      <w:pPr>
        <w:spacing w:line="240" w:lineRule="auto"/>
        <w:rPr>
          <w:rFonts w:cs="Arial"/>
          <w:b/>
          <w:sz w:val="20"/>
        </w:rPr>
      </w:pPr>
      <w:r>
        <w:rPr>
          <w:rFonts w:cs="Arial"/>
          <w:b/>
          <w:sz w:val="20"/>
        </w:rPr>
        <w:br w:type="page"/>
      </w:r>
    </w:p>
    <w:p w14:paraId="6C0FEF21" w14:textId="49BEA371" w:rsidR="00C561F7" w:rsidRPr="00187BE0" w:rsidRDefault="00187BE0" w:rsidP="00C561F7">
      <w:pPr>
        <w:rPr>
          <w:b/>
          <w:bCs/>
          <w:color w:val="auto"/>
        </w:rPr>
      </w:pPr>
      <w:r w:rsidRPr="00187BE0">
        <w:rPr>
          <w:b/>
          <w:bCs/>
        </w:rPr>
        <w:lastRenderedPageBreak/>
        <w:t xml:space="preserve">Sklop št. 10: vzdrževanje gradbenih strojev znamke </w:t>
      </w:r>
      <w:proofErr w:type="spellStart"/>
      <w:r w:rsidRPr="00187BE0">
        <w:rPr>
          <w:b/>
          <w:bCs/>
        </w:rPr>
        <w:t>Rubble</w:t>
      </w:r>
      <w:proofErr w:type="spellEnd"/>
      <w:r w:rsidRPr="00187BE0">
        <w:rPr>
          <w:b/>
          <w:bCs/>
        </w:rPr>
        <w:t xml:space="preserve"> </w:t>
      </w:r>
      <w:proofErr w:type="spellStart"/>
      <w:r w:rsidRPr="00187BE0">
        <w:rPr>
          <w:b/>
          <w:bCs/>
        </w:rPr>
        <w:t>Master</w:t>
      </w:r>
      <w:proofErr w:type="spellEnd"/>
      <w:r w:rsidRPr="00187BE0">
        <w:rPr>
          <w:b/>
          <w:bCs/>
        </w:rPr>
        <w:t xml:space="preserve"> in dobava rezervnih delov</w:t>
      </w:r>
      <w:r w:rsidR="00C561F7" w:rsidRPr="00187BE0">
        <w:rPr>
          <w:b/>
          <w:bCs/>
          <w:szCs w:val="18"/>
        </w:rPr>
        <w:t xml:space="preserve"> </w:t>
      </w:r>
      <w:r w:rsidR="00C561F7" w:rsidRPr="00187BE0">
        <w:rPr>
          <w:b/>
          <w:bCs/>
        </w:rPr>
        <w:t xml:space="preserve"> </w:t>
      </w:r>
    </w:p>
    <w:p w14:paraId="3A55B262" w14:textId="77777777" w:rsidR="00C561F7" w:rsidRPr="00F4544C" w:rsidRDefault="00C561F7" w:rsidP="00C561F7">
      <w:pPr>
        <w:jc w:val="both"/>
        <w:rPr>
          <w:bCs/>
          <w:color w:val="FF0000"/>
        </w:rPr>
      </w:pPr>
    </w:p>
    <w:p w14:paraId="04A93AF0" w14:textId="77777777" w:rsidR="00C561F7" w:rsidRPr="00F4544C" w:rsidRDefault="00C561F7" w:rsidP="00C561F7">
      <w:pPr>
        <w:jc w:val="both"/>
        <w:rPr>
          <w:bCs/>
          <w:color w:val="FF0000"/>
        </w:rPr>
      </w:pPr>
    </w:p>
    <w:p w14:paraId="6B46BACA"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1378BAAA" w14:textId="77777777" w:rsidR="00C561F7" w:rsidRPr="00F4544C" w:rsidRDefault="00C561F7" w:rsidP="00C561F7">
      <w:pPr>
        <w:jc w:val="both"/>
        <w:rPr>
          <w:b/>
          <w:color w:val="000000" w:themeColor="text1"/>
        </w:rPr>
      </w:pPr>
    </w:p>
    <w:p w14:paraId="199DD929"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7DD47D40"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7A0C5B9"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DCE1D27"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77413DED" w14:textId="77777777" w:rsidR="00C561F7" w:rsidRPr="00F4544C" w:rsidRDefault="00C561F7" w:rsidP="006C1460">
            <w:pPr>
              <w:jc w:val="center"/>
              <w:rPr>
                <w:b/>
              </w:rPr>
            </w:pPr>
            <w:r w:rsidRPr="00F4544C">
              <w:rPr>
                <w:b/>
              </w:rPr>
              <w:t xml:space="preserve">Cena na enoto mere </w:t>
            </w:r>
          </w:p>
          <w:p w14:paraId="1CF1A85B" w14:textId="77777777" w:rsidR="00C561F7" w:rsidRPr="00F4544C" w:rsidRDefault="00C561F7" w:rsidP="006C1460">
            <w:pPr>
              <w:jc w:val="center"/>
              <w:rPr>
                <w:b/>
              </w:rPr>
            </w:pPr>
            <w:r w:rsidRPr="00F4544C">
              <w:rPr>
                <w:b/>
              </w:rPr>
              <w:t>v EUR (brez DDV)</w:t>
            </w:r>
          </w:p>
        </w:tc>
      </w:tr>
      <w:tr w:rsidR="00C561F7" w:rsidRPr="00F4544C" w14:paraId="57F788D5"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5BD60A6B"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3D5A829D"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54518F69" w14:textId="77777777" w:rsidR="00C561F7" w:rsidRPr="00F4544C" w:rsidRDefault="00C561F7" w:rsidP="006C1460">
            <w:pPr>
              <w:rPr>
                <w:color w:val="auto"/>
              </w:rPr>
            </w:pPr>
          </w:p>
        </w:tc>
      </w:tr>
    </w:tbl>
    <w:p w14:paraId="4E493D7A" w14:textId="77777777" w:rsidR="00C561F7" w:rsidRPr="00F4544C" w:rsidRDefault="00C561F7" w:rsidP="00C561F7">
      <w:pPr>
        <w:jc w:val="both"/>
        <w:rPr>
          <w:color w:val="FF0000"/>
          <w:lang w:eastAsia="en-US"/>
        </w:rPr>
      </w:pPr>
    </w:p>
    <w:p w14:paraId="6AC852F3" w14:textId="77777777" w:rsidR="00C561F7" w:rsidRPr="00F4544C" w:rsidRDefault="00C561F7" w:rsidP="00C561F7">
      <w:pPr>
        <w:jc w:val="both"/>
        <w:rPr>
          <w:color w:val="FF0000"/>
        </w:rPr>
      </w:pPr>
    </w:p>
    <w:p w14:paraId="2223281E"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39C6D9D8" w14:textId="77777777" w:rsidR="00C561F7" w:rsidRPr="00F4544C" w:rsidRDefault="00C561F7" w:rsidP="00C561F7">
      <w:pPr>
        <w:jc w:val="both"/>
        <w:rPr>
          <w:color w:val="000000" w:themeColor="text1"/>
        </w:rPr>
      </w:pPr>
      <w:r w:rsidRPr="00F4544C">
        <w:rPr>
          <w:color w:val="000000" w:themeColor="text1"/>
        </w:rPr>
        <w:t xml:space="preserve"> </w:t>
      </w:r>
    </w:p>
    <w:p w14:paraId="1CA0103C" w14:textId="77777777" w:rsidR="00C561F7" w:rsidRPr="00F4544C" w:rsidRDefault="00C561F7" w:rsidP="00C561F7">
      <w:pPr>
        <w:jc w:val="both"/>
        <w:rPr>
          <w:color w:val="000000" w:themeColor="text1"/>
        </w:rPr>
      </w:pPr>
    </w:p>
    <w:p w14:paraId="439B7C54"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3EFD74A3" w14:textId="77777777" w:rsidR="00C561F7" w:rsidRPr="00F4544C" w:rsidRDefault="00C561F7" w:rsidP="00C561F7">
      <w:pPr>
        <w:jc w:val="both"/>
        <w:rPr>
          <w:color w:val="000000" w:themeColor="text1"/>
        </w:rPr>
      </w:pPr>
    </w:p>
    <w:p w14:paraId="1C706E0E" w14:textId="77777777" w:rsidR="00C561F7" w:rsidRPr="00F4544C" w:rsidRDefault="00C561F7" w:rsidP="00C561F7">
      <w:pPr>
        <w:jc w:val="both"/>
        <w:rPr>
          <w:color w:val="000000" w:themeColor="text1"/>
        </w:rPr>
      </w:pPr>
    </w:p>
    <w:p w14:paraId="203AC496" w14:textId="77777777" w:rsidR="00C561F7" w:rsidRPr="00F4544C" w:rsidRDefault="00C561F7" w:rsidP="00C561F7">
      <w:pPr>
        <w:jc w:val="both"/>
        <w:rPr>
          <w:color w:val="000000" w:themeColor="text1"/>
        </w:rPr>
      </w:pPr>
    </w:p>
    <w:p w14:paraId="09947C7F"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2078CAFD" w14:textId="77777777" w:rsidR="00C561F7" w:rsidRPr="00F4544C" w:rsidRDefault="00C561F7" w:rsidP="00C561F7">
      <w:pPr>
        <w:keepNext/>
        <w:keepLines/>
        <w:spacing w:line="240" w:lineRule="auto"/>
        <w:rPr>
          <w:rFonts w:cs="Tahoma"/>
          <w:b/>
          <w:color w:val="auto"/>
          <w:sz w:val="20"/>
          <w:szCs w:val="20"/>
        </w:rPr>
      </w:pPr>
    </w:p>
    <w:p w14:paraId="550FFDE3"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618BCD39" w14:textId="77777777" w:rsidR="00C561F7" w:rsidRPr="00F4544C" w:rsidRDefault="00C561F7" w:rsidP="00C561F7">
      <w:pPr>
        <w:jc w:val="both"/>
        <w:rPr>
          <w:color w:val="000000" w:themeColor="text1"/>
        </w:rPr>
      </w:pPr>
    </w:p>
    <w:p w14:paraId="4B4CE2CA" w14:textId="77777777" w:rsidR="00C561F7" w:rsidRPr="00F4544C" w:rsidRDefault="00C561F7" w:rsidP="00C561F7">
      <w:pPr>
        <w:jc w:val="both"/>
        <w:rPr>
          <w:color w:val="000000" w:themeColor="text1"/>
        </w:rPr>
      </w:pPr>
    </w:p>
    <w:p w14:paraId="5FA54C7A" w14:textId="77777777" w:rsidR="00C561F7" w:rsidRPr="00F4544C" w:rsidRDefault="00C561F7" w:rsidP="00C561F7">
      <w:pPr>
        <w:jc w:val="both"/>
        <w:rPr>
          <w:color w:val="000000" w:themeColor="text1"/>
        </w:rPr>
      </w:pPr>
      <w:r w:rsidRPr="00F4544C">
        <w:rPr>
          <w:color w:val="000000" w:themeColor="text1"/>
        </w:rPr>
        <w:t>OPOMBA:</w:t>
      </w:r>
    </w:p>
    <w:p w14:paraId="6373D024"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25F17A42" w14:textId="77777777" w:rsidR="00187BE0" w:rsidRDefault="00187BE0">
      <w:pPr>
        <w:spacing w:line="240" w:lineRule="auto"/>
        <w:rPr>
          <w:b/>
          <w:bCs/>
          <w:color w:val="000000" w:themeColor="text1"/>
          <w:u w:val="single"/>
        </w:rPr>
      </w:pPr>
      <w:r>
        <w:rPr>
          <w:b/>
          <w:bCs/>
          <w:color w:val="000000" w:themeColor="text1"/>
          <w:u w:val="single"/>
        </w:rPr>
        <w:br w:type="page"/>
      </w:r>
    </w:p>
    <w:p w14:paraId="6D04DD87" w14:textId="31911578"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6EB365D2" w14:textId="77777777" w:rsidR="00C561F7" w:rsidRPr="00F4544C" w:rsidRDefault="00C561F7" w:rsidP="00C561F7">
      <w:pPr>
        <w:jc w:val="both"/>
        <w:rPr>
          <w:b/>
          <w:bCs/>
          <w:color w:val="000000" w:themeColor="text1"/>
          <w:u w:val="single"/>
        </w:rPr>
      </w:pPr>
    </w:p>
    <w:p w14:paraId="73562B23"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4BC1D5AD" w14:textId="77777777" w:rsidR="00C561F7" w:rsidRPr="00F4544C" w:rsidRDefault="00C561F7" w:rsidP="00C561F7">
      <w:pPr>
        <w:jc w:val="both"/>
        <w:rPr>
          <w:rFonts w:eastAsia="Calibri" w:cs="Times New Roman"/>
          <w:b/>
          <w:bCs/>
          <w:color w:val="000000" w:themeColor="text1"/>
          <w:u w:val="single"/>
          <w:lang w:eastAsia="en-US"/>
        </w:rPr>
      </w:pPr>
    </w:p>
    <w:p w14:paraId="662F2057"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38F8A949" w14:textId="77777777" w:rsidR="00C561F7" w:rsidRPr="00F4544C" w:rsidRDefault="00C561F7" w:rsidP="00C561F7">
      <w:pPr>
        <w:keepNext/>
        <w:keepLines/>
        <w:spacing w:line="240" w:lineRule="auto"/>
        <w:ind w:left="714"/>
        <w:jc w:val="both"/>
        <w:rPr>
          <w:rFonts w:cs="Tahoma"/>
        </w:rPr>
      </w:pPr>
    </w:p>
    <w:p w14:paraId="36831CC7"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5EF3CE2A" w14:textId="77777777" w:rsidR="00C561F7" w:rsidRPr="00F4544C" w:rsidRDefault="00C561F7" w:rsidP="00C561F7">
      <w:pPr>
        <w:keepNext/>
        <w:keepLines/>
        <w:spacing w:line="240" w:lineRule="auto"/>
        <w:rPr>
          <w:rFonts w:cs="Tahoma"/>
          <w:b/>
        </w:rPr>
      </w:pPr>
    </w:p>
    <w:p w14:paraId="4A391339"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0AA3561D" w14:textId="77777777" w:rsidR="00C561F7" w:rsidRPr="00F4544C" w:rsidRDefault="00C561F7" w:rsidP="00C561F7">
      <w:pPr>
        <w:jc w:val="both"/>
        <w:rPr>
          <w:color w:val="000000" w:themeColor="text1"/>
        </w:rPr>
      </w:pPr>
    </w:p>
    <w:p w14:paraId="372B594C"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150D8C62" w14:textId="77777777" w:rsidR="00C561F7" w:rsidRPr="00F4544C" w:rsidRDefault="00C561F7" w:rsidP="00C561F7">
      <w:pPr>
        <w:jc w:val="both"/>
        <w:rPr>
          <w:color w:val="000000" w:themeColor="text1"/>
        </w:rPr>
      </w:pPr>
    </w:p>
    <w:p w14:paraId="43CF41ED"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0120EF07" w14:textId="77777777" w:rsidR="00C561F7" w:rsidRPr="00F4544C" w:rsidRDefault="00C561F7" w:rsidP="00C561F7">
      <w:pPr>
        <w:jc w:val="both"/>
        <w:rPr>
          <w:color w:val="000000" w:themeColor="text1"/>
        </w:rPr>
      </w:pPr>
    </w:p>
    <w:p w14:paraId="677E8F6C"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7D50FEB2" w14:textId="77777777" w:rsidR="00C561F7" w:rsidRPr="00F4544C" w:rsidRDefault="00C561F7" w:rsidP="00C561F7">
      <w:pPr>
        <w:jc w:val="both"/>
        <w:rPr>
          <w:color w:val="000000" w:themeColor="text1"/>
        </w:rPr>
      </w:pPr>
    </w:p>
    <w:p w14:paraId="2747DD83"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0B09C555" w14:textId="77777777" w:rsidR="00C561F7" w:rsidRPr="00F4544C" w:rsidRDefault="00C561F7" w:rsidP="00C561F7">
      <w:pPr>
        <w:jc w:val="both"/>
        <w:rPr>
          <w:color w:val="000000" w:themeColor="text1"/>
        </w:rPr>
      </w:pPr>
    </w:p>
    <w:p w14:paraId="10E40016" w14:textId="77777777" w:rsidR="00C561F7" w:rsidRPr="00F4544C" w:rsidRDefault="00C561F7" w:rsidP="00C561F7">
      <w:pPr>
        <w:jc w:val="both"/>
        <w:rPr>
          <w:color w:val="000000" w:themeColor="text1"/>
          <w:sz w:val="20"/>
          <w:szCs w:val="20"/>
        </w:rPr>
      </w:pPr>
    </w:p>
    <w:p w14:paraId="15E3F3EF" w14:textId="77777777" w:rsidR="00C561F7" w:rsidRPr="00F4544C" w:rsidRDefault="00C561F7" w:rsidP="00C561F7">
      <w:pPr>
        <w:jc w:val="both"/>
        <w:rPr>
          <w:color w:val="000000" w:themeColor="text1"/>
          <w:sz w:val="20"/>
          <w:szCs w:val="20"/>
        </w:rPr>
      </w:pPr>
    </w:p>
    <w:p w14:paraId="6511C42E" w14:textId="77777777" w:rsidR="00C561F7" w:rsidRPr="00F4544C" w:rsidRDefault="00C561F7" w:rsidP="00C561F7">
      <w:pPr>
        <w:tabs>
          <w:tab w:val="center" w:pos="4536"/>
          <w:tab w:val="right" w:pos="9072"/>
        </w:tabs>
        <w:spacing w:line="240" w:lineRule="auto"/>
        <w:jc w:val="both"/>
        <w:rPr>
          <w:iCs/>
          <w:color w:val="000000" w:themeColor="text1"/>
        </w:rPr>
      </w:pPr>
    </w:p>
    <w:p w14:paraId="75A006ED"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54A4C47F" w14:textId="77777777" w:rsidTr="006C1460">
        <w:trPr>
          <w:trHeight w:val="353"/>
          <w:jc w:val="center"/>
        </w:trPr>
        <w:tc>
          <w:tcPr>
            <w:tcW w:w="2722" w:type="dxa"/>
            <w:hideMark/>
          </w:tcPr>
          <w:p w14:paraId="1736B9B8"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297F98FE"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1F1D1740"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3A11B6F6"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7FB316AE" w14:textId="77777777" w:rsidTr="006C1460">
        <w:trPr>
          <w:jc w:val="center"/>
        </w:trPr>
        <w:tc>
          <w:tcPr>
            <w:tcW w:w="2722" w:type="dxa"/>
            <w:tcBorders>
              <w:top w:val="nil"/>
              <w:left w:val="nil"/>
              <w:bottom w:val="single" w:sz="4" w:space="0" w:color="auto"/>
              <w:right w:val="nil"/>
            </w:tcBorders>
          </w:tcPr>
          <w:p w14:paraId="501320C4"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08DCD6DF"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1B2BF06C"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1479FAF0" w14:textId="77777777" w:rsidR="00C561F7" w:rsidRDefault="00C561F7" w:rsidP="00C561F7">
      <w:pPr>
        <w:spacing w:line="240" w:lineRule="auto"/>
        <w:rPr>
          <w:rFonts w:cs="Arial"/>
          <w:b/>
          <w:sz w:val="20"/>
        </w:rPr>
      </w:pPr>
      <w:r>
        <w:rPr>
          <w:rFonts w:cs="Arial"/>
          <w:b/>
          <w:sz w:val="20"/>
        </w:rPr>
        <w:br w:type="page"/>
      </w:r>
    </w:p>
    <w:p w14:paraId="07CB2A1B" w14:textId="1248DDDB" w:rsidR="00C561F7" w:rsidRPr="00187BE0" w:rsidRDefault="00187BE0" w:rsidP="00C561F7">
      <w:pPr>
        <w:rPr>
          <w:b/>
          <w:color w:val="auto"/>
        </w:rPr>
      </w:pPr>
      <w:r w:rsidRPr="00187BE0">
        <w:rPr>
          <w:b/>
          <w:iCs/>
        </w:rPr>
        <w:lastRenderedPageBreak/>
        <w:t xml:space="preserve">Sklop št. 11: vzdrževanje gradbenih strojev znamke </w:t>
      </w:r>
      <w:proofErr w:type="spellStart"/>
      <w:r w:rsidRPr="00187BE0">
        <w:rPr>
          <w:b/>
          <w:iCs/>
        </w:rPr>
        <w:t>Ammann</w:t>
      </w:r>
      <w:proofErr w:type="spellEnd"/>
      <w:r w:rsidRPr="00187BE0">
        <w:rPr>
          <w:b/>
          <w:iCs/>
        </w:rPr>
        <w:t xml:space="preserve"> in dobava rezervnih delov</w:t>
      </w:r>
      <w:r w:rsidR="00C561F7" w:rsidRPr="00187BE0">
        <w:rPr>
          <w:b/>
          <w:szCs w:val="18"/>
        </w:rPr>
        <w:t xml:space="preserve"> </w:t>
      </w:r>
      <w:r w:rsidR="00C561F7" w:rsidRPr="00187BE0">
        <w:rPr>
          <w:b/>
        </w:rPr>
        <w:t xml:space="preserve"> </w:t>
      </w:r>
    </w:p>
    <w:p w14:paraId="181B14EB" w14:textId="77777777" w:rsidR="00C561F7" w:rsidRPr="00F4544C" w:rsidRDefault="00C561F7" w:rsidP="00C561F7">
      <w:pPr>
        <w:jc w:val="both"/>
        <w:rPr>
          <w:bCs/>
          <w:color w:val="FF0000"/>
        </w:rPr>
      </w:pPr>
    </w:p>
    <w:p w14:paraId="61FE3D4E" w14:textId="77777777" w:rsidR="00C561F7" w:rsidRPr="00F4544C" w:rsidRDefault="00C561F7" w:rsidP="00C561F7">
      <w:pPr>
        <w:jc w:val="both"/>
        <w:rPr>
          <w:bCs/>
          <w:color w:val="FF0000"/>
        </w:rPr>
      </w:pPr>
    </w:p>
    <w:p w14:paraId="7182D38B"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42FA5F27" w14:textId="77777777" w:rsidR="00C561F7" w:rsidRPr="00F4544C" w:rsidRDefault="00C561F7" w:rsidP="00C561F7">
      <w:pPr>
        <w:jc w:val="both"/>
        <w:rPr>
          <w:b/>
          <w:color w:val="000000" w:themeColor="text1"/>
        </w:rPr>
      </w:pPr>
    </w:p>
    <w:p w14:paraId="1A212520"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05B417B2"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0499FAD2"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237F4A0"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57B069A7" w14:textId="77777777" w:rsidR="00C561F7" w:rsidRPr="00F4544C" w:rsidRDefault="00C561F7" w:rsidP="006C1460">
            <w:pPr>
              <w:jc w:val="center"/>
              <w:rPr>
                <w:b/>
              </w:rPr>
            </w:pPr>
            <w:r w:rsidRPr="00F4544C">
              <w:rPr>
                <w:b/>
              </w:rPr>
              <w:t xml:space="preserve">Cena na enoto mere </w:t>
            </w:r>
          </w:p>
          <w:p w14:paraId="25D2091B" w14:textId="77777777" w:rsidR="00C561F7" w:rsidRPr="00F4544C" w:rsidRDefault="00C561F7" w:rsidP="006C1460">
            <w:pPr>
              <w:jc w:val="center"/>
              <w:rPr>
                <w:b/>
              </w:rPr>
            </w:pPr>
            <w:r w:rsidRPr="00F4544C">
              <w:rPr>
                <w:b/>
              </w:rPr>
              <w:t>v EUR (brez DDV)</w:t>
            </w:r>
          </w:p>
        </w:tc>
      </w:tr>
      <w:tr w:rsidR="00C561F7" w:rsidRPr="00F4544C" w14:paraId="705F11DD"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68FDB4B2"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6809F0DF"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606A7D8A" w14:textId="77777777" w:rsidR="00C561F7" w:rsidRPr="00F4544C" w:rsidRDefault="00C561F7" w:rsidP="006C1460">
            <w:pPr>
              <w:rPr>
                <w:color w:val="auto"/>
              </w:rPr>
            </w:pPr>
          </w:p>
        </w:tc>
      </w:tr>
    </w:tbl>
    <w:p w14:paraId="0A3D395C" w14:textId="77777777" w:rsidR="00C561F7" w:rsidRPr="00F4544C" w:rsidRDefault="00C561F7" w:rsidP="00C561F7">
      <w:pPr>
        <w:jc w:val="both"/>
        <w:rPr>
          <w:color w:val="FF0000"/>
          <w:lang w:eastAsia="en-US"/>
        </w:rPr>
      </w:pPr>
    </w:p>
    <w:p w14:paraId="69CE2B74" w14:textId="77777777" w:rsidR="00C561F7" w:rsidRPr="00F4544C" w:rsidRDefault="00C561F7" w:rsidP="00C561F7">
      <w:pPr>
        <w:jc w:val="both"/>
        <w:rPr>
          <w:color w:val="FF0000"/>
        </w:rPr>
      </w:pPr>
    </w:p>
    <w:p w14:paraId="2565E15A"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5082F5DD" w14:textId="77777777" w:rsidR="00C561F7" w:rsidRPr="00F4544C" w:rsidRDefault="00C561F7" w:rsidP="00C561F7">
      <w:pPr>
        <w:jc w:val="both"/>
        <w:rPr>
          <w:color w:val="000000" w:themeColor="text1"/>
        </w:rPr>
      </w:pPr>
      <w:r w:rsidRPr="00F4544C">
        <w:rPr>
          <w:color w:val="000000" w:themeColor="text1"/>
        </w:rPr>
        <w:t xml:space="preserve"> </w:t>
      </w:r>
    </w:p>
    <w:p w14:paraId="4B1EF3A7" w14:textId="77777777" w:rsidR="00C561F7" w:rsidRPr="00F4544C" w:rsidRDefault="00C561F7" w:rsidP="00C561F7">
      <w:pPr>
        <w:jc w:val="both"/>
        <w:rPr>
          <w:color w:val="000000" w:themeColor="text1"/>
        </w:rPr>
      </w:pPr>
    </w:p>
    <w:p w14:paraId="7D763BBC"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3BDE94FB" w14:textId="77777777" w:rsidR="00C561F7" w:rsidRPr="00F4544C" w:rsidRDefault="00C561F7" w:rsidP="00C561F7">
      <w:pPr>
        <w:jc w:val="both"/>
        <w:rPr>
          <w:color w:val="000000" w:themeColor="text1"/>
        </w:rPr>
      </w:pPr>
    </w:p>
    <w:p w14:paraId="65063A6C" w14:textId="77777777" w:rsidR="00C561F7" w:rsidRPr="00F4544C" w:rsidRDefault="00C561F7" w:rsidP="00C561F7">
      <w:pPr>
        <w:jc w:val="both"/>
        <w:rPr>
          <w:color w:val="000000" w:themeColor="text1"/>
        </w:rPr>
      </w:pPr>
    </w:p>
    <w:p w14:paraId="3AFC27E3" w14:textId="77777777" w:rsidR="00C561F7" w:rsidRPr="00F4544C" w:rsidRDefault="00C561F7" w:rsidP="00C561F7">
      <w:pPr>
        <w:jc w:val="both"/>
        <w:rPr>
          <w:color w:val="000000" w:themeColor="text1"/>
        </w:rPr>
      </w:pPr>
    </w:p>
    <w:p w14:paraId="76930375"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00F89119" w14:textId="77777777" w:rsidR="00C561F7" w:rsidRPr="00F4544C" w:rsidRDefault="00C561F7" w:rsidP="00C561F7">
      <w:pPr>
        <w:keepNext/>
        <w:keepLines/>
        <w:spacing w:line="240" w:lineRule="auto"/>
        <w:rPr>
          <w:rFonts w:cs="Tahoma"/>
          <w:b/>
          <w:color w:val="auto"/>
          <w:sz w:val="20"/>
          <w:szCs w:val="20"/>
        </w:rPr>
      </w:pPr>
    </w:p>
    <w:p w14:paraId="5AE32DA5"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585AEA4F" w14:textId="77777777" w:rsidR="00C561F7" w:rsidRPr="00F4544C" w:rsidRDefault="00C561F7" w:rsidP="00C561F7">
      <w:pPr>
        <w:jc w:val="both"/>
        <w:rPr>
          <w:color w:val="000000" w:themeColor="text1"/>
        </w:rPr>
      </w:pPr>
    </w:p>
    <w:p w14:paraId="32DBB610" w14:textId="77777777" w:rsidR="00C561F7" w:rsidRPr="00F4544C" w:rsidRDefault="00C561F7" w:rsidP="00C561F7">
      <w:pPr>
        <w:jc w:val="both"/>
        <w:rPr>
          <w:color w:val="000000" w:themeColor="text1"/>
        </w:rPr>
      </w:pPr>
    </w:p>
    <w:p w14:paraId="31E443BA" w14:textId="77777777" w:rsidR="00C561F7" w:rsidRPr="00F4544C" w:rsidRDefault="00C561F7" w:rsidP="00C561F7">
      <w:pPr>
        <w:jc w:val="both"/>
        <w:rPr>
          <w:color w:val="000000" w:themeColor="text1"/>
        </w:rPr>
      </w:pPr>
      <w:r w:rsidRPr="00F4544C">
        <w:rPr>
          <w:color w:val="000000" w:themeColor="text1"/>
        </w:rPr>
        <w:t>OPOMBA:</w:t>
      </w:r>
    </w:p>
    <w:p w14:paraId="1D070E17"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44389203" w14:textId="77777777" w:rsidR="00187BE0" w:rsidRDefault="00187BE0">
      <w:pPr>
        <w:spacing w:line="240" w:lineRule="auto"/>
        <w:rPr>
          <w:b/>
          <w:bCs/>
          <w:color w:val="000000" w:themeColor="text1"/>
          <w:u w:val="single"/>
        </w:rPr>
      </w:pPr>
      <w:r>
        <w:rPr>
          <w:b/>
          <w:bCs/>
          <w:color w:val="000000" w:themeColor="text1"/>
          <w:u w:val="single"/>
        </w:rPr>
        <w:br w:type="page"/>
      </w:r>
    </w:p>
    <w:p w14:paraId="32B441D4" w14:textId="1073C426"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484E21B4" w14:textId="77777777" w:rsidR="00C561F7" w:rsidRPr="00F4544C" w:rsidRDefault="00C561F7" w:rsidP="00C561F7">
      <w:pPr>
        <w:jc w:val="both"/>
        <w:rPr>
          <w:b/>
          <w:bCs/>
          <w:color w:val="000000" w:themeColor="text1"/>
          <w:u w:val="single"/>
        </w:rPr>
      </w:pPr>
    </w:p>
    <w:p w14:paraId="786FDF5D"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76D8DEFB" w14:textId="77777777" w:rsidR="00C561F7" w:rsidRPr="00F4544C" w:rsidRDefault="00C561F7" w:rsidP="00C561F7">
      <w:pPr>
        <w:jc w:val="both"/>
        <w:rPr>
          <w:rFonts w:eastAsia="Calibri" w:cs="Times New Roman"/>
          <w:b/>
          <w:bCs/>
          <w:color w:val="000000" w:themeColor="text1"/>
          <w:u w:val="single"/>
          <w:lang w:eastAsia="en-US"/>
        </w:rPr>
      </w:pPr>
    </w:p>
    <w:p w14:paraId="78EF281C"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09E2ADCA" w14:textId="77777777" w:rsidR="00C561F7" w:rsidRPr="00F4544C" w:rsidRDefault="00C561F7" w:rsidP="00C561F7">
      <w:pPr>
        <w:keepNext/>
        <w:keepLines/>
        <w:spacing w:line="240" w:lineRule="auto"/>
        <w:ind w:left="714"/>
        <w:jc w:val="both"/>
        <w:rPr>
          <w:rFonts w:cs="Tahoma"/>
        </w:rPr>
      </w:pPr>
    </w:p>
    <w:p w14:paraId="5831DC59"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0BDF247E" w14:textId="77777777" w:rsidR="00C561F7" w:rsidRPr="00F4544C" w:rsidRDefault="00C561F7" w:rsidP="00C561F7">
      <w:pPr>
        <w:keepNext/>
        <w:keepLines/>
        <w:spacing w:line="240" w:lineRule="auto"/>
        <w:rPr>
          <w:rFonts w:cs="Tahoma"/>
          <w:b/>
        </w:rPr>
      </w:pPr>
    </w:p>
    <w:p w14:paraId="0A87A74E"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112A114A" w14:textId="77777777" w:rsidR="00C561F7" w:rsidRPr="00F4544C" w:rsidRDefault="00C561F7" w:rsidP="00C561F7">
      <w:pPr>
        <w:jc w:val="both"/>
        <w:rPr>
          <w:color w:val="000000" w:themeColor="text1"/>
        </w:rPr>
      </w:pPr>
    </w:p>
    <w:p w14:paraId="15E5EEF8"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310D6494" w14:textId="77777777" w:rsidR="00C561F7" w:rsidRPr="00F4544C" w:rsidRDefault="00C561F7" w:rsidP="00C561F7">
      <w:pPr>
        <w:jc w:val="both"/>
        <w:rPr>
          <w:color w:val="000000" w:themeColor="text1"/>
        </w:rPr>
      </w:pPr>
    </w:p>
    <w:p w14:paraId="69D85C5A"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2C5BD9B0" w14:textId="77777777" w:rsidR="00C561F7" w:rsidRPr="00F4544C" w:rsidRDefault="00C561F7" w:rsidP="00C561F7">
      <w:pPr>
        <w:jc w:val="both"/>
        <w:rPr>
          <w:color w:val="000000" w:themeColor="text1"/>
        </w:rPr>
      </w:pPr>
    </w:p>
    <w:p w14:paraId="5ABB0B7A"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54B43FA7" w14:textId="77777777" w:rsidR="00C561F7" w:rsidRPr="00F4544C" w:rsidRDefault="00C561F7" w:rsidP="00C561F7">
      <w:pPr>
        <w:jc w:val="both"/>
        <w:rPr>
          <w:color w:val="000000" w:themeColor="text1"/>
        </w:rPr>
      </w:pPr>
    </w:p>
    <w:p w14:paraId="21FADEEF"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30473491" w14:textId="77777777" w:rsidR="00C561F7" w:rsidRPr="00F4544C" w:rsidRDefault="00C561F7" w:rsidP="00C561F7">
      <w:pPr>
        <w:jc w:val="both"/>
        <w:rPr>
          <w:color w:val="000000" w:themeColor="text1"/>
        </w:rPr>
      </w:pPr>
    </w:p>
    <w:p w14:paraId="36B86BEE" w14:textId="77777777" w:rsidR="00C561F7" w:rsidRPr="00F4544C" w:rsidRDefault="00C561F7" w:rsidP="00C561F7">
      <w:pPr>
        <w:jc w:val="both"/>
        <w:rPr>
          <w:color w:val="000000" w:themeColor="text1"/>
          <w:sz w:val="20"/>
          <w:szCs w:val="20"/>
        </w:rPr>
      </w:pPr>
    </w:p>
    <w:p w14:paraId="5C11475A" w14:textId="77777777" w:rsidR="00C561F7" w:rsidRPr="00F4544C" w:rsidRDefault="00C561F7" w:rsidP="00C561F7">
      <w:pPr>
        <w:jc w:val="both"/>
        <w:rPr>
          <w:color w:val="000000" w:themeColor="text1"/>
          <w:sz w:val="20"/>
          <w:szCs w:val="20"/>
        </w:rPr>
      </w:pPr>
    </w:p>
    <w:p w14:paraId="1DEB22E3" w14:textId="77777777" w:rsidR="00C561F7" w:rsidRPr="00F4544C" w:rsidRDefault="00C561F7" w:rsidP="00C561F7">
      <w:pPr>
        <w:tabs>
          <w:tab w:val="center" w:pos="4536"/>
          <w:tab w:val="right" w:pos="9072"/>
        </w:tabs>
        <w:spacing w:line="240" w:lineRule="auto"/>
        <w:jc w:val="both"/>
        <w:rPr>
          <w:iCs/>
          <w:color w:val="000000" w:themeColor="text1"/>
        </w:rPr>
      </w:pPr>
    </w:p>
    <w:p w14:paraId="60A6141D"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62AB2167" w14:textId="77777777" w:rsidTr="006C1460">
        <w:trPr>
          <w:trHeight w:val="353"/>
          <w:jc w:val="center"/>
        </w:trPr>
        <w:tc>
          <w:tcPr>
            <w:tcW w:w="2722" w:type="dxa"/>
            <w:hideMark/>
          </w:tcPr>
          <w:p w14:paraId="5E5E7878"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69408EEC"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6CB7F32F"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67F95127"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6CDD5923" w14:textId="77777777" w:rsidTr="006C1460">
        <w:trPr>
          <w:jc w:val="center"/>
        </w:trPr>
        <w:tc>
          <w:tcPr>
            <w:tcW w:w="2722" w:type="dxa"/>
            <w:tcBorders>
              <w:top w:val="nil"/>
              <w:left w:val="nil"/>
              <w:bottom w:val="single" w:sz="4" w:space="0" w:color="auto"/>
              <w:right w:val="nil"/>
            </w:tcBorders>
          </w:tcPr>
          <w:p w14:paraId="5A2D5D42"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195F9BF3"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03EE6D22"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02B17EDE" w14:textId="77777777" w:rsidR="00C561F7" w:rsidRDefault="00C561F7" w:rsidP="00C561F7">
      <w:pPr>
        <w:spacing w:line="240" w:lineRule="auto"/>
        <w:rPr>
          <w:rFonts w:cs="Arial"/>
          <w:b/>
          <w:sz w:val="20"/>
        </w:rPr>
      </w:pPr>
      <w:r>
        <w:rPr>
          <w:rFonts w:cs="Arial"/>
          <w:b/>
          <w:sz w:val="20"/>
        </w:rPr>
        <w:br w:type="page"/>
      </w:r>
    </w:p>
    <w:p w14:paraId="0E456B7D" w14:textId="2C08CCAB" w:rsidR="00C561F7" w:rsidRPr="00187BE0" w:rsidRDefault="00187BE0" w:rsidP="00C561F7">
      <w:pPr>
        <w:rPr>
          <w:b/>
          <w:bCs/>
          <w:color w:val="auto"/>
        </w:rPr>
      </w:pPr>
      <w:r w:rsidRPr="00187BE0">
        <w:rPr>
          <w:b/>
          <w:bCs/>
        </w:rPr>
        <w:lastRenderedPageBreak/>
        <w:t>Sklop št. 12: vzdrževanje zimske opreme (</w:t>
      </w:r>
      <w:proofErr w:type="spellStart"/>
      <w:r w:rsidRPr="00187BE0">
        <w:rPr>
          <w:b/>
          <w:bCs/>
        </w:rPr>
        <w:t>posipalci</w:t>
      </w:r>
      <w:proofErr w:type="spellEnd"/>
      <w:r w:rsidRPr="00187BE0">
        <w:rPr>
          <w:b/>
          <w:bCs/>
        </w:rPr>
        <w:t xml:space="preserve"> in plugi, …) znamke </w:t>
      </w:r>
      <w:proofErr w:type="spellStart"/>
      <w:r w:rsidRPr="00187BE0">
        <w:rPr>
          <w:b/>
          <w:bCs/>
        </w:rPr>
        <w:t>Rasco</w:t>
      </w:r>
      <w:proofErr w:type="spellEnd"/>
      <w:r w:rsidRPr="00187BE0">
        <w:rPr>
          <w:b/>
          <w:bCs/>
        </w:rPr>
        <w:t xml:space="preserve"> in dobava rezervnih delov</w:t>
      </w:r>
      <w:r w:rsidR="00C561F7" w:rsidRPr="00187BE0">
        <w:rPr>
          <w:b/>
          <w:bCs/>
          <w:szCs w:val="18"/>
        </w:rPr>
        <w:t xml:space="preserve"> </w:t>
      </w:r>
      <w:r w:rsidR="00C561F7" w:rsidRPr="00187BE0">
        <w:rPr>
          <w:b/>
          <w:bCs/>
        </w:rPr>
        <w:t xml:space="preserve"> </w:t>
      </w:r>
    </w:p>
    <w:p w14:paraId="1839518F" w14:textId="77777777" w:rsidR="00C561F7" w:rsidRPr="00F4544C" w:rsidRDefault="00C561F7" w:rsidP="00C561F7">
      <w:pPr>
        <w:jc w:val="both"/>
        <w:rPr>
          <w:bCs/>
          <w:color w:val="FF0000"/>
        </w:rPr>
      </w:pPr>
    </w:p>
    <w:p w14:paraId="69FAA8CC" w14:textId="77777777" w:rsidR="00C561F7" w:rsidRPr="00F4544C" w:rsidRDefault="00C561F7" w:rsidP="00C561F7">
      <w:pPr>
        <w:jc w:val="both"/>
        <w:rPr>
          <w:bCs/>
          <w:color w:val="FF0000"/>
        </w:rPr>
      </w:pPr>
    </w:p>
    <w:p w14:paraId="502A8FBF"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0BD972F9" w14:textId="77777777" w:rsidR="00C561F7" w:rsidRPr="00F4544C" w:rsidRDefault="00C561F7" w:rsidP="00C561F7">
      <w:pPr>
        <w:jc w:val="both"/>
        <w:rPr>
          <w:b/>
          <w:color w:val="000000" w:themeColor="text1"/>
        </w:rPr>
      </w:pPr>
    </w:p>
    <w:p w14:paraId="301C731B"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336B5ED1"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E789292"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029BDAFC"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02CB743" w14:textId="77777777" w:rsidR="00C561F7" w:rsidRPr="00F4544C" w:rsidRDefault="00C561F7" w:rsidP="006C1460">
            <w:pPr>
              <w:jc w:val="center"/>
              <w:rPr>
                <w:b/>
              </w:rPr>
            </w:pPr>
            <w:r w:rsidRPr="00F4544C">
              <w:rPr>
                <w:b/>
              </w:rPr>
              <w:t xml:space="preserve">Cena na enoto mere </w:t>
            </w:r>
          </w:p>
          <w:p w14:paraId="3E7F4448" w14:textId="77777777" w:rsidR="00C561F7" w:rsidRPr="00F4544C" w:rsidRDefault="00C561F7" w:rsidP="006C1460">
            <w:pPr>
              <w:jc w:val="center"/>
              <w:rPr>
                <w:b/>
              </w:rPr>
            </w:pPr>
            <w:r w:rsidRPr="00F4544C">
              <w:rPr>
                <w:b/>
              </w:rPr>
              <w:t>v EUR (brez DDV)</w:t>
            </w:r>
          </w:p>
        </w:tc>
      </w:tr>
      <w:tr w:rsidR="00C561F7" w:rsidRPr="00F4544C" w14:paraId="0DEB4D77"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3921378A"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4A5C8B24"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5B52AE08" w14:textId="77777777" w:rsidR="00C561F7" w:rsidRPr="00F4544C" w:rsidRDefault="00C561F7" w:rsidP="006C1460">
            <w:pPr>
              <w:rPr>
                <w:color w:val="auto"/>
              </w:rPr>
            </w:pPr>
          </w:p>
        </w:tc>
      </w:tr>
    </w:tbl>
    <w:p w14:paraId="17077891" w14:textId="77777777" w:rsidR="00C561F7" w:rsidRPr="00F4544C" w:rsidRDefault="00C561F7" w:rsidP="00C561F7">
      <w:pPr>
        <w:jc w:val="both"/>
        <w:rPr>
          <w:color w:val="FF0000"/>
          <w:lang w:eastAsia="en-US"/>
        </w:rPr>
      </w:pPr>
    </w:p>
    <w:p w14:paraId="14A91E35" w14:textId="77777777" w:rsidR="00C561F7" w:rsidRPr="00F4544C" w:rsidRDefault="00C561F7" w:rsidP="00C561F7">
      <w:pPr>
        <w:jc w:val="both"/>
        <w:rPr>
          <w:color w:val="FF0000"/>
        </w:rPr>
      </w:pPr>
    </w:p>
    <w:p w14:paraId="36F88E54"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7878F365" w14:textId="77777777" w:rsidR="00C561F7" w:rsidRPr="00F4544C" w:rsidRDefault="00C561F7" w:rsidP="00C561F7">
      <w:pPr>
        <w:jc w:val="both"/>
        <w:rPr>
          <w:color w:val="000000" w:themeColor="text1"/>
        </w:rPr>
      </w:pPr>
      <w:r w:rsidRPr="00F4544C">
        <w:rPr>
          <w:color w:val="000000" w:themeColor="text1"/>
        </w:rPr>
        <w:t xml:space="preserve"> </w:t>
      </w:r>
    </w:p>
    <w:p w14:paraId="531E6373" w14:textId="77777777" w:rsidR="00C561F7" w:rsidRPr="00F4544C" w:rsidRDefault="00C561F7" w:rsidP="00C561F7">
      <w:pPr>
        <w:jc w:val="both"/>
        <w:rPr>
          <w:color w:val="000000" w:themeColor="text1"/>
        </w:rPr>
      </w:pPr>
    </w:p>
    <w:p w14:paraId="4FDA130F"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7C1A0FF2" w14:textId="77777777" w:rsidR="00C561F7" w:rsidRPr="00F4544C" w:rsidRDefault="00C561F7" w:rsidP="00C561F7">
      <w:pPr>
        <w:jc w:val="both"/>
        <w:rPr>
          <w:color w:val="000000" w:themeColor="text1"/>
        </w:rPr>
      </w:pPr>
    </w:p>
    <w:p w14:paraId="0EE2AD87" w14:textId="77777777" w:rsidR="00C561F7" w:rsidRPr="00F4544C" w:rsidRDefault="00C561F7" w:rsidP="00C561F7">
      <w:pPr>
        <w:jc w:val="both"/>
        <w:rPr>
          <w:color w:val="000000" w:themeColor="text1"/>
        </w:rPr>
      </w:pPr>
    </w:p>
    <w:p w14:paraId="2927DC33" w14:textId="77777777" w:rsidR="00C561F7" w:rsidRPr="00F4544C" w:rsidRDefault="00C561F7" w:rsidP="00C561F7">
      <w:pPr>
        <w:jc w:val="both"/>
        <w:rPr>
          <w:color w:val="000000" w:themeColor="text1"/>
        </w:rPr>
      </w:pPr>
    </w:p>
    <w:p w14:paraId="7937674B"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5D828F1F" w14:textId="77777777" w:rsidR="00C561F7" w:rsidRPr="00F4544C" w:rsidRDefault="00C561F7" w:rsidP="00C561F7">
      <w:pPr>
        <w:keepNext/>
        <w:keepLines/>
        <w:spacing w:line="240" w:lineRule="auto"/>
        <w:rPr>
          <w:rFonts w:cs="Tahoma"/>
          <w:b/>
          <w:color w:val="auto"/>
          <w:sz w:val="20"/>
          <w:szCs w:val="20"/>
        </w:rPr>
      </w:pPr>
    </w:p>
    <w:p w14:paraId="74B9813C"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0B9FC6FF" w14:textId="77777777" w:rsidR="00C561F7" w:rsidRPr="00F4544C" w:rsidRDefault="00C561F7" w:rsidP="00C561F7">
      <w:pPr>
        <w:jc w:val="both"/>
        <w:rPr>
          <w:color w:val="000000" w:themeColor="text1"/>
        </w:rPr>
      </w:pPr>
    </w:p>
    <w:p w14:paraId="0BA1E335" w14:textId="77777777" w:rsidR="00C561F7" w:rsidRPr="00F4544C" w:rsidRDefault="00C561F7" w:rsidP="00C561F7">
      <w:pPr>
        <w:jc w:val="both"/>
        <w:rPr>
          <w:color w:val="000000" w:themeColor="text1"/>
        </w:rPr>
      </w:pPr>
    </w:p>
    <w:p w14:paraId="5C960F11" w14:textId="77777777" w:rsidR="00C561F7" w:rsidRPr="00F4544C" w:rsidRDefault="00C561F7" w:rsidP="00C561F7">
      <w:pPr>
        <w:jc w:val="both"/>
        <w:rPr>
          <w:color w:val="000000" w:themeColor="text1"/>
        </w:rPr>
      </w:pPr>
      <w:r w:rsidRPr="00F4544C">
        <w:rPr>
          <w:color w:val="000000" w:themeColor="text1"/>
        </w:rPr>
        <w:t>OPOMBA:</w:t>
      </w:r>
    </w:p>
    <w:p w14:paraId="03CCDC77"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65327A2D" w14:textId="77777777"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5C85EBFC" w14:textId="77777777" w:rsidR="00C561F7" w:rsidRPr="00F4544C" w:rsidRDefault="00C561F7" w:rsidP="00C561F7">
      <w:pPr>
        <w:jc w:val="both"/>
        <w:rPr>
          <w:b/>
          <w:bCs/>
          <w:color w:val="000000" w:themeColor="text1"/>
          <w:u w:val="single"/>
        </w:rPr>
      </w:pPr>
    </w:p>
    <w:p w14:paraId="18BB0202"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5948C9F0" w14:textId="77777777" w:rsidR="00C561F7" w:rsidRPr="00F4544C" w:rsidRDefault="00C561F7" w:rsidP="00C561F7">
      <w:pPr>
        <w:jc w:val="both"/>
        <w:rPr>
          <w:rFonts w:eastAsia="Calibri" w:cs="Times New Roman"/>
          <w:b/>
          <w:bCs/>
          <w:color w:val="000000" w:themeColor="text1"/>
          <w:u w:val="single"/>
          <w:lang w:eastAsia="en-US"/>
        </w:rPr>
      </w:pPr>
    </w:p>
    <w:p w14:paraId="5877D367"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07F600BF" w14:textId="77777777" w:rsidR="00C561F7" w:rsidRPr="00F4544C" w:rsidRDefault="00C561F7" w:rsidP="00C561F7">
      <w:pPr>
        <w:keepNext/>
        <w:keepLines/>
        <w:spacing w:line="240" w:lineRule="auto"/>
        <w:ind w:left="714"/>
        <w:jc w:val="both"/>
        <w:rPr>
          <w:rFonts w:cs="Tahoma"/>
        </w:rPr>
      </w:pPr>
    </w:p>
    <w:p w14:paraId="03874933"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780FEAA3" w14:textId="77777777" w:rsidR="00C561F7" w:rsidRPr="00F4544C" w:rsidRDefault="00C561F7" w:rsidP="00C561F7">
      <w:pPr>
        <w:keepNext/>
        <w:keepLines/>
        <w:spacing w:line="240" w:lineRule="auto"/>
        <w:rPr>
          <w:rFonts w:cs="Tahoma"/>
          <w:b/>
        </w:rPr>
      </w:pPr>
    </w:p>
    <w:p w14:paraId="15A96980"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1F4117C3" w14:textId="77777777" w:rsidR="00C561F7" w:rsidRPr="00F4544C" w:rsidRDefault="00C561F7" w:rsidP="00C561F7">
      <w:pPr>
        <w:jc w:val="both"/>
        <w:rPr>
          <w:color w:val="000000" w:themeColor="text1"/>
        </w:rPr>
      </w:pPr>
    </w:p>
    <w:p w14:paraId="1F395987"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762C40AB" w14:textId="77777777" w:rsidR="00C561F7" w:rsidRPr="00F4544C" w:rsidRDefault="00C561F7" w:rsidP="00C561F7">
      <w:pPr>
        <w:jc w:val="both"/>
        <w:rPr>
          <w:color w:val="000000" w:themeColor="text1"/>
        </w:rPr>
      </w:pPr>
    </w:p>
    <w:p w14:paraId="1AB9DBE8"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67360974" w14:textId="77777777" w:rsidR="00C561F7" w:rsidRPr="00F4544C" w:rsidRDefault="00C561F7" w:rsidP="00C561F7">
      <w:pPr>
        <w:jc w:val="both"/>
        <w:rPr>
          <w:color w:val="000000" w:themeColor="text1"/>
        </w:rPr>
      </w:pPr>
    </w:p>
    <w:p w14:paraId="1F158D7F"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18E1F943" w14:textId="77777777" w:rsidR="00C561F7" w:rsidRPr="00F4544C" w:rsidRDefault="00C561F7" w:rsidP="00C561F7">
      <w:pPr>
        <w:jc w:val="both"/>
        <w:rPr>
          <w:color w:val="000000" w:themeColor="text1"/>
        </w:rPr>
      </w:pPr>
    </w:p>
    <w:p w14:paraId="302434B1"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78062A5D" w14:textId="77777777" w:rsidR="00C561F7" w:rsidRPr="00F4544C" w:rsidRDefault="00C561F7" w:rsidP="00C561F7">
      <w:pPr>
        <w:jc w:val="both"/>
        <w:rPr>
          <w:color w:val="000000" w:themeColor="text1"/>
        </w:rPr>
      </w:pPr>
    </w:p>
    <w:p w14:paraId="1F94173E" w14:textId="77777777" w:rsidR="00C561F7" w:rsidRPr="00F4544C" w:rsidRDefault="00C561F7" w:rsidP="00C561F7">
      <w:pPr>
        <w:jc w:val="both"/>
        <w:rPr>
          <w:color w:val="000000" w:themeColor="text1"/>
          <w:sz w:val="20"/>
          <w:szCs w:val="20"/>
        </w:rPr>
      </w:pPr>
    </w:p>
    <w:p w14:paraId="0F4C56E8" w14:textId="77777777" w:rsidR="00C561F7" w:rsidRPr="00F4544C" w:rsidRDefault="00C561F7" w:rsidP="00C561F7">
      <w:pPr>
        <w:jc w:val="both"/>
        <w:rPr>
          <w:color w:val="000000" w:themeColor="text1"/>
          <w:sz w:val="20"/>
          <w:szCs w:val="20"/>
        </w:rPr>
      </w:pPr>
    </w:p>
    <w:p w14:paraId="7EAEAA4A" w14:textId="77777777" w:rsidR="00C561F7" w:rsidRPr="00F4544C" w:rsidRDefault="00C561F7" w:rsidP="00C561F7">
      <w:pPr>
        <w:tabs>
          <w:tab w:val="center" w:pos="4536"/>
          <w:tab w:val="right" w:pos="9072"/>
        </w:tabs>
        <w:spacing w:line="240" w:lineRule="auto"/>
        <w:jc w:val="both"/>
        <w:rPr>
          <w:iCs/>
          <w:color w:val="000000" w:themeColor="text1"/>
        </w:rPr>
      </w:pPr>
    </w:p>
    <w:p w14:paraId="0DC7D8F0"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7B9467ED" w14:textId="77777777" w:rsidTr="006C1460">
        <w:trPr>
          <w:trHeight w:val="353"/>
          <w:jc w:val="center"/>
        </w:trPr>
        <w:tc>
          <w:tcPr>
            <w:tcW w:w="2722" w:type="dxa"/>
            <w:hideMark/>
          </w:tcPr>
          <w:p w14:paraId="46DA32FF"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3BE3493D"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197D7285"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7C9F051F"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5E426B5B" w14:textId="77777777" w:rsidTr="006C1460">
        <w:trPr>
          <w:jc w:val="center"/>
        </w:trPr>
        <w:tc>
          <w:tcPr>
            <w:tcW w:w="2722" w:type="dxa"/>
            <w:tcBorders>
              <w:top w:val="nil"/>
              <w:left w:val="nil"/>
              <w:bottom w:val="single" w:sz="4" w:space="0" w:color="auto"/>
              <w:right w:val="nil"/>
            </w:tcBorders>
          </w:tcPr>
          <w:p w14:paraId="0763DE12"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1D4B0C78"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632A0659"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351D78E5" w14:textId="77777777" w:rsidR="00C561F7" w:rsidRDefault="00C561F7" w:rsidP="00C561F7">
      <w:pPr>
        <w:spacing w:line="240" w:lineRule="auto"/>
        <w:rPr>
          <w:rFonts w:cs="Arial"/>
          <w:b/>
          <w:sz w:val="20"/>
        </w:rPr>
      </w:pPr>
      <w:r>
        <w:rPr>
          <w:rFonts w:cs="Arial"/>
          <w:b/>
          <w:sz w:val="20"/>
        </w:rPr>
        <w:br w:type="page"/>
      </w:r>
    </w:p>
    <w:p w14:paraId="2EE2B8E3" w14:textId="07622C33" w:rsidR="00C561F7" w:rsidRPr="00187BE0" w:rsidRDefault="00187BE0" w:rsidP="00C561F7">
      <w:pPr>
        <w:rPr>
          <w:b/>
          <w:color w:val="auto"/>
        </w:rPr>
      </w:pPr>
      <w:r w:rsidRPr="00187BE0">
        <w:rPr>
          <w:b/>
          <w:iCs/>
        </w:rPr>
        <w:lastRenderedPageBreak/>
        <w:t xml:space="preserve">Sklop št. 13: vzdrževanje gradbenih strojev znamke </w:t>
      </w:r>
      <w:proofErr w:type="spellStart"/>
      <w:r w:rsidRPr="00187BE0">
        <w:rPr>
          <w:b/>
          <w:iCs/>
        </w:rPr>
        <w:t>Takeuchi</w:t>
      </w:r>
      <w:proofErr w:type="spellEnd"/>
      <w:r w:rsidRPr="00187BE0">
        <w:rPr>
          <w:b/>
          <w:iCs/>
        </w:rPr>
        <w:t xml:space="preserve"> in dobava rezervnih delov</w:t>
      </w:r>
      <w:r w:rsidR="00C561F7" w:rsidRPr="00187BE0">
        <w:rPr>
          <w:b/>
          <w:szCs w:val="18"/>
        </w:rPr>
        <w:t xml:space="preserve"> </w:t>
      </w:r>
      <w:r w:rsidR="00C561F7" w:rsidRPr="00187BE0">
        <w:rPr>
          <w:b/>
        </w:rPr>
        <w:t xml:space="preserve"> </w:t>
      </w:r>
    </w:p>
    <w:p w14:paraId="4ADBB8B4" w14:textId="77777777" w:rsidR="00C561F7" w:rsidRPr="00F4544C" w:rsidRDefault="00C561F7" w:rsidP="00C561F7">
      <w:pPr>
        <w:jc w:val="both"/>
        <w:rPr>
          <w:bCs/>
          <w:color w:val="FF0000"/>
        </w:rPr>
      </w:pPr>
    </w:p>
    <w:p w14:paraId="6A499BDE" w14:textId="77777777" w:rsidR="00C561F7" w:rsidRPr="00F4544C" w:rsidRDefault="00C561F7" w:rsidP="00C561F7">
      <w:pPr>
        <w:jc w:val="both"/>
        <w:rPr>
          <w:bCs/>
          <w:color w:val="FF0000"/>
        </w:rPr>
      </w:pPr>
    </w:p>
    <w:p w14:paraId="24ED829F"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46B8C19D" w14:textId="77777777" w:rsidR="00C561F7" w:rsidRPr="00F4544C" w:rsidRDefault="00C561F7" w:rsidP="00C561F7">
      <w:pPr>
        <w:jc w:val="both"/>
        <w:rPr>
          <w:b/>
          <w:color w:val="000000" w:themeColor="text1"/>
        </w:rPr>
      </w:pPr>
    </w:p>
    <w:p w14:paraId="38E87230"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18F837FA"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8716039"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0853ACE"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522DD158" w14:textId="77777777" w:rsidR="00C561F7" w:rsidRPr="00F4544C" w:rsidRDefault="00C561F7" w:rsidP="006C1460">
            <w:pPr>
              <w:jc w:val="center"/>
              <w:rPr>
                <w:b/>
              </w:rPr>
            </w:pPr>
            <w:r w:rsidRPr="00F4544C">
              <w:rPr>
                <w:b/>
              </w:rPr>
              <w:t xml:space="preserve">Cena na enoto mere </w:t>
            </w:r>
          </w:p>
          <w:p w14:paraId="42C4F502" w14:textId="77777777" w:rsidR="00C561F7" w:rsidRPr="00F4544C" w:rsidRDefault="00C561F7" w:rsidP="006C1460">
            <w:pPr>
              <w:jc w:val="center"/>
              <w:rPr>
                <w:b/>
              </w:rPr>
            </w:pPr>
            <w:r w:rsidRPr="00F4544C">
              <w:rPr>
                <w:b/>
              </w:rPr>
              <w:t>v EUR (brez DDV)</w:t>
            </w:r>
          </w:p>
        </w:tc>
      </w:tr>
      <w:tr w:rsidR="00C561F7" w:rsidRPr="00F4544C" w14:paraId="591030E3"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05883B07"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564D40C7"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6CBAE5D6" w14:textId="77777777" w:rsidR="00C561F7" w:rsidRPr="00F4544C" w:rsidRDefault="00C561F7" w:rsidP="006C1460">
            <w:pPr>
              <w:rPr>
                <w:color w:val="auto"/>
              </w:rPr>
            </w:pPr>
          </w:p>
        </w:tc>
      </w:tr>
    </w:tbl>
    <w:p w14:paraId="5D304EE7" w14:textId="77777777" w:rsidR="00C561F7" w:rsidRPr="00F4544C" w:rsidRDefault="00C561F7" w:rsidP="00C561F7">
      <w:pPr>
        <w:jc w:val="both"/>
        <w:rPr>
          <w:color w:val="FF0000"/>
          <w:lang w:eastAsia="en-US"/>
        </w:rPr>
      </w:pPr>
    </w:p>
    <w:p w14:paraId="214FD6FA" w14:textId="77777777" w:rsidR="00C561F7" w:rsidRPr="00F4544C" w:rsidRDefault="00C561F7" w:rsidP="00C561F7">
      <w:pPr>
        <w:jc w:val="both"/>
        <w:rPr>
          <w:color w:val="FF0000"/>
        </w:rPr>
      </w:pPr>
    </w:p>
    <w:p w14:paraId="0EF6ED3F"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31F834BF" w14:textId="77777777" w:rsidR="00C561F7" w:rsidRPr="00F4544C" w:rsidRDefault="00C561F7" w:rsidP="00C561F7">
      <w:pPr>
        <w:jc w:val="both"/>
        <w:rPr>
          <w:color w:val="000000" w:themeColor="text1"/>
        </w:rPr>
      </w:pPr>
      <w:r w:rsidRPr="00F4544C">
        <w:rPr>
          <w:color w:val="000000" w:themeColor="text1"/>
        </w:rPr>
        <w:t xml:space="preserve"> </w:t>
      </w:r>
    </w:p>
    <w:p w14:paraId="1A0C5955" w14:textId="77777777" w:rsidR="00C561F7" w:rsidRPr="00F4544C" w:rsidRDefault="00C561F7" w:rsidP="00C561F7">
      <w:pPr>
        <w:jc w:val="both"/>
        <w:rPr>
          <w:color w:val="000000" w:themeColor="text1"/>
        </w:rPr>
      </w:pPr>
    </w:p>
    <w:p w14:paraId="66CBD277"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34560F19" w14:textId="77777777" w:rsidR="00C561F7" w:rsidRPr="00F4544C" w:rsidRDefault="00C561F7" w:rsidP="00C561F7">
      <w:pPr>
        <w:jc w:val="both"/>
        <w:rPr>
          <w:color w:val="000000" w:themeColor="text1"/>
        </w:rPr>
      </w:pPr>
    </w:p>
    <w:p w14:paraId="648E1330" w14:textId="77777777" w:rsidR="00C561F7" w:rsidRPr="00F4544C" w:rsidRDefault="00C561F7" w:rsidP="00C561F7">
      <w:pPr>
        <w:jc w:val="both"/>
        <w:rPr>
          <w:color w:val="000000" w:themeColor="text1"/>
        </w:rPr>
      </w:pPr>
    </w:p>
    <w:p w14:paraId="398301DD" w14:textId="77777777" w:rsidR="00C561F7" w:rsidRPr="00F4544C" w:rsidRDefault="00C561F7" w:rsidP="00C561F7">
      <w:pPr>
        <w:jc w:val="both"/>
        <w:rPr>
          <w:color w:val="000000" w:themeColor="text1"/>
        </w:rPr>
      </w:pPr>
    </w:p>
    <w:p w14:paraId="71EB4490"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69B23AE0" w14:textId="77777777" w:rsidR="00C561F7" w:rsidRPr="00F4544C" w:rsidRDefault="00C561F7" w:rsidP="00C561F7">
      <w:pPr>
        <w:keepNext/>
        <w:keepLines/>
        <w:spacing w:line="240" w:lineRule="auto"/>
        <w:rPr>
          <w:rFonts w:cs="Tahoma"/>
          <w:b/>
          <w:color w:val="auto"/>
          <w:sz w:val="20"/>
          <w:szCs w:val="20"/>
        </w:rPr>
      </w:pPr>
    </w:p>
    <w:p w14:paraId="7589993C"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3AC88849" w14:textId="77777777" w:rsidR="00C561F7" w:rsidRPr="00F4544C" w:rsidRDefault="00C561F7" w:rsidP="00C561F7">
      <w:pPr>
        <w:jc w:val="both"/>
        <w:rPr>
          <w:color w:val="000000" w:themeColor="text1"/>
        </w:rPr>
      </w:pPr>
    </w:p>
    <w:p w14:paraId="3A212B2B" w14:textId="77777777" w:rsidR="00C561F7" w:rsidRPr="00F4544C" w:rsidRDefault="00C561F7" w:rsidP="00C561F7">
      <w:pPr>
        <w:jc w:val="both"/>
        <w:rPr>
          <w:color w:val="000000" w:themeColor="text1"/>
        </w:rPr>
      </w:pPr>
    </w:p>
    <w:p w14:paraId="2581D183" w14:textId="77777777" w:rsidR="00C561F7" w:rsidRPr="00F4544C" w:rsidRDefault="00C561F7" w:rsidP="00C561F7">
      <w:pPr>
        <w:jc w:val="both"/>
        <w:rPr>
          <w:color w:val="000000" w:themeColor="text1"/>
        </w:rPr>
      </w:pPr>
      <w:r w:rsidRPr="00F4544C">
        <w:rPr>
          <w:color w:val="000000" w:themeColor="text1"/>
        </w:rPr>
        <w:t>OPOMBA:</w:t>
      </w:r>
    </w:p>
    <w:p w14:paraId="004F4D9C"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11E072BA" w14:textId="77777777" w:rsidR="00187BE0" w:rsidRDefault="00187BE0">
      <w:pPr>
        <w:spacing w:line="240" w:lineRule="auto"/>
        <w:rPr>
          <w:b/>
          <w:bCs/>
          <w:color w:val="000000" w:themeColor="text1"/>
          <w:u w:val="single"/>
        </w:rPr>
      </w:pPr>
      <w:r>
        <w:rPr>
          <w:b/>
          <w:bCs/>
          <w:color w:val="000000" w:themeColor="text1"/>
          <w:u w:val="single"/>
        </w:rPr>
        <w:br w:type="page"/>
      </w:r>
    </w:p>
    <w:p w14:paraId="7D6103EE" w14:textId="5C465966"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0DE0AC63" w14:textId="77777777" w:rsidR="00C561F7" w:rsidRPr="00F4544C" w:rsidRDefault="00C561F7" w:rsidP="00C561F7">
      <w:pPr>
        <w:jc w:val="both"/>
        <w:rPr>
          <w:b/>
          <w:bCs/>
          <w:color w:val="000000" w:themeColor="text1"/>
          <w:u w:val="single"/>
        </w:rPr>
      </w:pPr>
    </w:p>
    <w:p w14:paraId="7F421B9E"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262A6B72" w14:textId="77777777" w:rsidR="00C561F7" w:rsidRPr="00F4544C" w:rsidRDefault="00C561F7" w:rsidP="00C561F7">
      <w:pPr>
        <w:jc w:val="both"/>
        <w:rPr>
          <w:rFonts w:eastAsia="Calibri" w:cs="Times New Roman"/>
          <w:b/>
          <w:bCs/>
          <w:color w:val="000000" w:themeColor="text1"/>
          <w:u w:val="single"/>
          <w:lang w:eastAsia="en-US"/>
        </w:rPr>
      </w:pPr>
    </w:p>
    <w:p w14:paraId="4468AF62"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7F1D1A90" w14:textId="77777777" w:rsidR="00C561F7" w:rsidRPr="00F4544C" w:rsidRDefault="00C561F7" w:rsidP="00C561F7">
      <w:pPr>
        <w:keepNext/>
        <w:keepLines/>
        <w:spacing w:line="240" w:lineRule="auto"/>
        <w:ind w:left="714"/>
        <w:jc w:val="both"/>
        <w:rPr>
          <w:rFonts w:cs="Tahoma"/>
        </w:rPr>
      </w:pPr>
    </w:p>
    <w:p w14:paraId="1A910FF5"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4A1DF768" w14:textId="77777777" w:rsidR="00C561F7" w:rsidRPr="00F4544C" w:rsidRDefault="00C561F7" w:rsidP="00C561F7">
      <w:pPr>
        <w:keepNext/>
        <w:keepLines/>
        <w:spacing w:line="240" w:lineRule="auto"/>
        <w:rPr>
          <w:rFonts w:cs="Tahoma"/>
          <w:b/>
        </w:rPr>
      </w:pPr>
    </w:p>
    <w:p w14:paraId="7AA91C9B"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44BB5F9E" w14:textId="77777777" w:rsidR="00C561F7" w:rsidRPr="00F4544C" w:rsidRDefault="00C561F7" w:rsidP="00C561F7">
      <w:pPr>
        <w:jc w:val="both"/>
        <w:rPr>
          <w:color w:val="000000" w:themeColor="text1"/>
        </w:rPr>
      </w:pPr>
    </w:p>
    <w:p w14:paraId="63500D3C"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111892AA" w14:textId="77777777" w:rsidR="00C561F7" w:rsidRPr="00F4544C" w:rsidRDefault="00C561F7" w:rsidP="00C561F7">
      <w:pPr>
        <w:jc w:val="both"/>
        <w:rPr>
          <w:color w:val="000000" w:themeColor="text1"/>
        </w:rPr>
      </w:pPr>
    </w:p>
    <w:p w14:paraId="76BF2B64"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1EF09EE8" w14:textId="77777777" w:rsidR="00C561F7" w:rsidRPr="00F4544C" w:rsidRDefault="00C561F7" w:rsidP="00C561F7">
      <w:pPr>
        <w:jc w:val="both"/>
        <w:rPr>
          <w:color w:val="000000" w:themeColor="text1"/>
        </w:rPr>
      </w:pPr>
    </w:p>
    <w:p w14:paraId="100CDC43"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586AAFBC" w14:textId="77777777" w:rsidR="00C561F7" w:rsidRPr="00F4544C" w:rsidRDefault="00C561F7" w:rsidP="00C561F7">
      <w:pPr>
        <w:jc w:val="both"/>
        <w:rPr>
          <w:color w:val="000000" w:themeColor="text1"/>
        </w:rPr>
      </w:pPr>
    </w:p>
    <w:p w14:paraId="0FE49E62"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509CDC55" w14:textId="77777777" w:rsidR="00C561F7" w:rsidRPr="00F4544C" w:rsidRDefault="00C561F7" w:rsidP="00C561F7">
      <w:pPr>
        <w:jc w:val="both"/>
        <w:rPr>
          <w:color w:val="000000" w:themeColor="text1"/>
        </w:rPr>
      </w:pPr>
    </w:p>
    <w:p w14:paraId="2CBD94B4" w14:textId="77777777" w:rsidR="00C561F7" w:rsidRPr="00F4544C" w:rsidRDefault="00C561F7" w:rsidP="00C561F7">
      <w:pPr>
        <w:jc w:val="both"/>
        <w:rPr>
          <w:color w:val="000000" w:themeColor="text1"/>
          <w:sz w:val="20"/>
          <w:szCs w:val="20"/>
        </w:rPr>
      </w:pPr>
    </w:p>
    <w:p w14:paraId="7FFE7F79" w14:textId="77777777" w:rsidR="00C561F7" w:rsidRPr="00F4544C" w:rsidRDefault="00C561F7" w:rsidP="00C561F7">
      <w:pPr>
        <w:jc w:val="both"/>
        <w:rPr>
          <w:color w:val="000000" w:themeColor="text1"/>
          <w:sz w:val="20"/>
          <w:szCs w:val="20"/>
        </w:rPr>
      </w:pPr>
    </w:p>
    <w:p w14:paraId="616D4D1A" w14:textId="77777777" w:rsidR="00C561F7" w:rsidRPr="00F4544C" w:rsidRDefault="00C561F7" w:rsidP="00C561F7">
      <w:pPr>
        <w:tabs>
          <w:tab w:val="center" w:pos="4536"/>
          <w:tab w:val="right" w:pos="9072"/>
        </w:tabs>
        <w:spacing w:line="240" w:lineRule="auto"/>
        <w:jc w:val="both"/>
        <w:rPr>
          <w:iCs/>
          <w:color w:val="000000" w:themeColor="text1"/>
        </w:rPr>
      </w:pPr>
    </w:p>
    <w:p w14:paraId="3933B9EF"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50FAEC9A" w14:textId="77777777" w:rsidTr="006C1460">
        <w:trPr>
          <w:trHeight w:val="353"/>
          <w:jc w:val="center"/>
        </w:trPr>
        <w:tc>
          <w:tcPr>
            <w:tcW w:w="2722" w:type="dxa"/>
            <w:hideMark/>
          </w:tcPr>
          <w:p w14:paraId="1070D759"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54023CC9"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74E2C17C"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3A25A36A"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50321226" w14:textId="77777777" w:rsidTr="006C1460">
        <w:trPr>
          <w:jc w:val="center"/>
        </w:trPr>
        <w:tc>
          <w:tcPr>
            <w:tcW w:w="2722" w:type="dxa"/>
            <w:tcBorders>
              <w:top w:val="nil"/>
              <w:left w:val="nil"/>
              <w:bottom w:val="single" w:sz="4" w:space="0" w:color="auto"/>
              <w:right w:val="nil"/>
            </w:tcBorders>
          </w:tcPr>
          <w:p w14:paraId="4553BAA5"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382C1898"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0EB85218"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2BEF14D2" w14:textId="77777777" w:rsidR="00C561F7" w:rsidRDefault="00C561F7" w:rsidP="00C561F7">
      <w:pPr>
        <w:spacing w:line="240" w:lineRule="auto"/>
        <w:rPr>
          <w:rFonts w:cs="Arial"/>
          <w:b/>
          <w:sz w:val="20"/>
        </w:rPr>
      </w:pPr>
      <w:r>
        <w:rPr>
          <w:rFonts w:cs="Arial"/>
          <w:b/>
          <w:sz w:val="20"/>
        </w:rPr>
        <w:br w:type="page"/>
      </w:r>
    </w:p>
    <w:p w14:paraId="4E0CB624" w14:textId="64CF11EC" w:rsidR="00C561F7" w:rsidRPr="00187BE0" w:rsidRDefault="00187BE0" w:rsidP="00C561F7">
      <w:pPr>
        <w:rPr>
          <w:b/>
          <w:bCs/>
          <w:color w:val="auto"/>
        </w:rPr>
      </w:pPr>
      <w:r>
        <w:rPr>
          <w:b/>
          <w:bCs/>
        </w:rPr>
        <w:lastRenderedPageBreak/>
        <w:t>S</w:t>
      </w:r>
      <w:r w:rsidRPr="00187BE0">
        <w:rPr>
          <w:b/>
          <w:bCs/>
        </w:rPr>
        <w:t xml:space="preserve">klop št. 14: vzdrževanje strojev znamke </w:t>
      </w:r>
      <w:proofErr w:type="spellStart"/>
      <w:r w:rsidRPr="00187BE0">
        <w:rPr>
          <w:b/>
          <w:bCs/>
        </w:rPr>
        <w:t>Liebherr</w:t>
      </w:r>
      <w:proofErr w:type="spellEnd"/>
      <w:r w:rsidRPr="00187BE0">
        <w:rPr>
          <w:b/>
          <w:bCs/>
        </w:rPr>
        <w:t xml:space="preserve"> ter dobava rezervnih delov</w:t>
      </w:r>
      <w:r w:rsidR="00C561F7" w:rsidRPr="00187BE0">
        <w:rPr>
          <w:b/>
          <w:bCs/>
          <w:szCs w:val="18"/>
        </w:rPr>
        <w:t xml:space="preserve"> </w:t>
      </w:r>
      <w:r w:rsidR="00C561F7" w:rsidRPr="00187BE0">
        <w:rPr>
          <w:b/>
          <w:bCs/>
        </w:rPr>
        <w:t xml:space="preserve"> </w:t>
      </w:r>
    </w:p>
    <w:p w14:paraId="58B46EF9" w14:textId="77777777" w:rsidR="00C561F7" w:rsidRPr="00F4544C" w:rsidRDefault="00C561F7" w:rsidP="00C561F7">
      <w:pPr>
        <w:jc w:val="both"/>
        <w:rPr>
          <w:bCs/>
          <w:color w:val="FF0000"/>
        </w:rPr>
      </w:pPr>
    </w:p>
    <w:p w14:paraId="1D1235E1" w14:textId="77777777" w:rsidR="00C561F7" w:rsidRPr="00F4544C" w:rsidRDefault="00C561F7" w:rsidP="00C561F7">
      <w:pPr>
        <w:jc w:val="both"/>
        <w:rPr>
          <w:bCs/>
          <w:color w:val="FF0000"/>
        </w:rPr>
      </w:pPr>
    </w:p>
    <w:p w14:paraId="5EA9B009"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2ED3250F" w14:textId="77777777" w:rsidR="00C561F7" w:rsidRPr="00F4544C" w:rsidRDefault="00C561F7" w:rsidP="00C561F7">
      <w:pPr>
        <w:jc w:val="both"/>
        <w:rPr>
          <w:b/>
          <w:color w:val="000000" w:themeColor="text1"/>
        </w:rPr>
      </w:pPr>
    </w:p>
    <w:p w14:paraId="7541777A"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4A327417"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B918B03"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98EF07E"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0BACFC1A" w14:textId="77777777" w:rsidR="00C561F7" w:rsidRPr="00F4544C" w:rsidRDefault="00C561F7" w:rsidP="006C1460">
            <w:pPr>
              <w:jc w:val="center"/>
              <w:rPr>
                <w:b/>
              </w:rPr>
            </w:pPr>
            <w:r w:rsidRPr="00F4544C">
              <w:rPr>
                <w:b/>
              </w:rPr>
              <w:t xml:space="preserve">Cena na enoto mere </w:t>
            </w:r>
          </w:p>
          <w:p w14:paraId="06501B42" w14:textId="77777777" w:rsidR="00C561F7" w:rsidRPr="00F4544C" w:rsidRDefault="00C561F7" w:rsidP="006C1460">
            <w:pPr>
              <w:jc w:val="center"/>
              <w:rPr>
                <w:b/>
              </w:rPr>
            </w:pPr>
            <w:r w:rsidRPr="00F4544C">
              <w:rPr>
                <w:b/>
              </w:rPr>
              <w:t>v EUR (brez DDV)</w:t>
            </w:r>
          </w:p>
        </w:tc>
      </w:tr>
      <w:tr w:rsidR="00C561F7" w:rsidRPr="00F4544C" w14:paraId="198BBC90"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0C9C6A47"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67A5EA0D"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6310E0C4" w14:textId="77777777" w:rsidR="00C561F7" w:rsidRPr="00F4544C" w:rsidRDefault="00C561F7" w:rsidP="006C1460">
            <w:pPr>
              <w:rPr>
                <w:color w:val="auto"/>
              </w:rPr>
            </w:pPr>
          </w:p>
        </w:tc>
      </w:tr>
    </w:tbl>
    <w:p w14:paraId="20CD8F5F" w14:textId="77777777" w:rsidR="00C561F7" w:rsidRPr="00F4544C" w:rsidRDefault="00C561F7" w:rsidP="00C561F7">
      <w:pPr>
        <w:jc w:val="both"/>
        <w:rPr>
          <w:color w:val="FF0000"/>
          <w:lang w:eastAsia="en-US"/>
        </w:rPr>
      </w:pPr>
    </w:p>
    <w:p w14:paraId="0901E5B0" w14:textId="77777777" w:rsidR="00C561F7" w:rsidRPr="00F4544C" w:rsidRDefault="00C561F7" w:rsidP="00C561F7">
      <w:pPr>
        <w:jc w:val="both"/>
        <w:rPr>
          <w:color w:val="FF0000"/>
        </w:rPr>
      </w:pPr>
    </w:p>
    <w:p w14:paraId="28D550EE"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1A8E7296" w14:textId="77777777" w:rsidR="00C561F7" w:rsidRPr="00F4544C" w:rsidRDefault="00C561F7" w:rsidP="00C561F7">
      <w:pPr>
        <w:jc w:val="both"/>
        <w:rPr>
          <w:color w:val="000000" w:themeColor="text1"/>
        </w:rPr>
      </w:pPr>
      <w:r w:rsidRPr="00F4544C">
        <w:rPr>
          <w:color w:val="000000" w:themeColor="text1"/>
        </w:rPr>
        <w:t xml:space="preserve"> </w:t>
      </w:r>
    </w:p>
    <w:p w14:paraId="65CE99D7" w14:textId="77777777" w:rsidR="00C561F7" w:rsidRPr="00F4544C" w:rsidRDefault="00C561F7" w:rsidP="00C561F7">
      <w:pPr>
        <w:jc w:val="both"/>
        <w:rPr>
          <w:color w:val="000000" w:themeColor="text1"/>
        </w:rPr>
      </w:pPr>
    </w:p>
    <w:p w14:paraId="41F0B388"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4A244DDC" w14:textId="77777777" w:rsidR="00C561F7" w:rsidRPr="00F4544C" w:rsidRDefault="00C561F7" w:rsidP="00C561F7">
      <w:pPr>
        <w:jc w:val="both"/>
        <w:rPr>
          <w:color w:val="000000" w:themeColor="text1"/>
        </w:rPr>
      </w:pPr>
    </w:p>
    <w:p w14:paraId="6DCBC883" w14:textId="77777777" w:rsidR="00C561F7" w:rsidRPr="00F4544C" w:rsidRDefault="00C561F7" w:rsidP="00C561F7">
      <w:pPr>
        <w:jc w:val="both"/>
        <w:rPr>
          <w:color w:val="000000" w:themeColor="text1"/>
        </w:rPr>
      </w:pPr>
    </w:p>
    <w:p w14:paraId="3DD83064" w14:textId="77777777" w:rsidR="00C561F7" w:rsidRPr="00F4544C" w:rsidRDefault="00C561F7" w:rsidP="00C561F7">
      <w:pPr>
        <w:jc w:val="both"/>
        <w:rPr>
          <w:color w:val="000000" w:themeColor="text1"/>
        </w:rPr>
      </w:pPr>
    </w:p>
    <w:p w14:paraId="29C54E43"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11582354" w14:textId="77777777" w:rsidR="00C561F7" w:rsidRPr="00F4544C" w:rsidRDefault="00C561F7" w:rsidP="00C561F7">
      <w:pPr>
        <w:keepNext/>
        <w:keepLines/>
        <w:spacing w:line="240" w:lineRule="auto"/>
        <w:rPr>
          <w:rFonts w:cs="Tahoma"/>
          <w:b/>
          <w:color w:val="auto"/>
          <w:sz w:val="20"/>
          <w:szCs w:val="20"/>
        </w:rPr>
      </w:pPr>
    </w:p>
    <w:p w14:paraId="7D500FD3"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037C0858" w14:textId="77777777" w:rsidR="00C561F7" w:rsidRPr="00F4544C" w:rsidRDefault="00C561F7" w:rsidP="00C561F7">
      <w:pPr>
        <w:jc w:val="both"/>
        <w:rPr>
          <w:color w:val="000000" w:themeColor="text1"/>
        </w:rPr>
      </w:pPr>
    </w:p>
    <w:p w14:paraId="4858C0A8" w14:textId="77777777" w:rsidR="00C561F7" w:rsidRPr="00F4544C" w:rsidRDefault="00C561F7" w:rsidP="00C561F7">
      <w:pPr>
        <w:jc w:val="both"/>
        <w:rPr>
          <w:color w:val="000000" w:themeColor="text1"/>
        </w:rPr>
      </w:pPr>
    </w:p>
    <w:p w14:paraId="0FE3B8B6" w14:textId="77777777" w:rsidR="00C561F7" w:rsidRPr="00F4544C" w:rsidRDefault="00C561F7" w:rsidP="00C561F7">
      <w:pPr>
        <w:jc w:val="both"/>
        <w:rPr>
          <w:color w:val="000000" w:themeColor="text1"/>
        </w:rPr>
      </w:pPr>
      <w:r w:rsidRPr="00F4544C">
        <w:rPr>
          <w:color w:val="000000" w:themeColor="text1"/>
        </w:rPr>
        <w:t>OPOMBA:</w:t>
      </w:r>
    </w:p>
    <w:p w14:paraId="2E31E321"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5E5E8E9C" w14:textId="77777777" w:rsidR="00187BE0" w:rsidRDefault="00187BE0">
      <w:pPr>
        <w:spacing w:line="240" w:lineRule="auto"/>
        <w:rPr>
          <w:b/>
          <w:bCs/>
          <w:color w:val="000000" w:themeColor="text1"/>
          <w:u w:val="single"/>
        </w:rPr>
      </w:pPr>
      <w:r>
        <w:rPr>
          <w:b/>
          <w:bCs/>
          <w:color w:val="000000" w:themeColor="text1"/>
          <w:u w:val="single"/>
        </w:rPr>
        <w:br w:type="page"/>
      </w:r>
    </w:p>
    <w:p w14:paraId="4AE327A1" w14:textId="76EF88C3"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07741FA3" w14:textId="77777777" w:rsidR="00C561F7" w:rsidRPr="00F4544C" w:rsidRDefault="00C561F7" w:rsidP="00C561F7">
      <w:pPr>
        <w:jc w:val="both"/>
        <w:rPr>
          <w:b/>
          <w:bCs/>
          <w:color w:val="000000" w:themeColor="text1"/>
          <w:u w:val="single"/>
        </w:rPr>
      </w:pPr>
    </w:p>
    <w:p w14:paraId="0CEE6305"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30597023" w14:textId="77777777" w:rsidR="00C561F7" w:rsidRPr="00F4544C" w:rsidRDefault="00C561F7" w:rsidP="00C561F7">
      <w:pPr>
        <w:jc w:val="both"/>
        <w:rPr>
          <w:rFonts w:eastAsia="Calibri" w:cs="Times New Roman"/>
          <w:b/>
          <w:bCs/>
          <w:color w:val="000000" w:themeColor="text1"/>
          <w:u w:val="single"/>
          <w:lang w:eastAsia="en-US"/>
        </w:rPr>
      </w:pPr>
    </w:p>
    <w:p w14:paraId="722FC6D4"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2DEBA43C" w14:textId="77777777" w:rsidR="00C561F7" w:rsidRPr="00F4544C" w:rsidRDefault="00C561F7" w:rsidP="00C561F7">
      <w:pPr>
        <w:keepNext/>
        <w:keepLines/>
        <w:spacing w:line="240" w:lineRule="auto"/>
        <w:ind w:left="714"/>
        <w:jc w:val="both"/>
        <w:rPr>
          <w:rFonts w:cs="Tahoma"/>
        </w:rPr>
      </w:pPr>
    </w:p>
    <w:p w14:paraId="440856F5"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0EFCC195" w14:textId="77777777" w:rsidR="00C561F7" w:rsidRPr="00F4544C" w:rsidRDefault="00C561F7" w:rsidP="00C561F7">
      <w:pPr>
        <w:keepNext/>
        <w:keepLines/>
        <w:spacing w:line="240" w:lineRule="auto"/>
        <w:rPr>
          <w:rFonts w:cs="Tahoma"/>
          <w:b/>
        </w:rPr>
      </w:pPr>
    </w:p>
    <w:p w14:paraId="119B3D09"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0B8135D3" w14:textId="77777777" w:rsidR="00C561F7" w:rsidRPr="00F4544C" w:rsidRDefault="00C561F7" w:rsidP="00C561F7">
      <w:pPr>
        <w:jc w:val="both"/>
        <w:rPr>
          <w:color w:val="000000" w:themeColor="text1"/>
        </w:rPr>
      </w:pPr>
    </w:p>
    <w:p w14:paraId="76FA91ED"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05BD2CBC" w14:textId="77777777" w:rsidR="00C561F7" w:rsidRPr="00F4544C" w:rsidRDefault="00C561F7" w:rsidP="00C561F7">
      <w:pPr>
        <w:jc w:val="both"/>
        <w:rPr>
          <w:color w:val="000000" w:themeColor="text1"/>
        </w:rPr>
      </w:pPr>
    </w:p>
    <w:p w14:paraId="4569D0AF"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07779FBF" w14:textId="77777777" w:rsidR="00C561F7" w:rsidRPr="00F4544C" w:rsidRDefault="00C561F7" w:rsidP="00C561F7">
      <w:pPr>
        <w:jc w:val="both"/>
        <w:rPr>
          <w:color w:val="000000" w:themeColor="text1"/>
        </w:rPr>
      </w:pPr>
    </w:p>
    <w:p w14:paraId="13381185"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6904D875" w14:textId="77777777" w:rsidR="00C561F7" w:rsidRPr="00F4544C" w:rsidRDefault="00C561F7" w:rsidP="00C561F7">
      <w:pPr>
        <w:jc w:val="both"/>
        <w:rPr>
          <w:color w:val="000000" w:themeColor="text1"/>
        </w:rPr>
      </w:pPr>
    </w:p>
    <w:p w14:paraId="79F0E2BB"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29372528" w14:textId="77777777" w:rsidR="00C561F7" w:rsidRPr="00F4544C" w:rsidRDefault="00C561F7" w:rsidP="00C561F7">
      <w:pPr>
        <w:jc w:val="both"/>
        <w:rPr>
          <w:color w:val="000000" w:themeColor="text1"/>
        </w:rPr>
      </w:pPr>
    </w:p>
    <w:p w14:paraId="439947DF" w14:textId="77777777" w:rsidR="00C561F7" w:rsidRPr="00F4544C" w:rsidRDefault="00C561F7" w:rsidP="00C561F7">
      <w:pPr>
        <w:jc w:val="both"/>
        <w:rPr>
          <w:color w:val="000000" w:themeColor="text1"/>
          <w:sz w:val="20"/>
          <w:szCs w:val="20"/>
        </w:rPr>
      </w:pPr>
    </w:p>
    <w:p w14:paraId="6A6715C5" w14:textId="77777777" w:rsidR="00C561F7" w:rsidRPr="00F4544C" w:rsidRDefault="00C561F7" w:rsidP="00C561F7">
      <w:pPr>
        <w:jc w:val="both"/>
        <w:rPr>
          <w:color w:val="000000" w:themeColor="text1"/>
          <w:sz w:val="20"/>
          <w:szCs w:val="20"/>
        </w:rPr>
      </w:pPr>
    </w:p>
    <w:p w14:paraId="0FBB05A7" w14:textId="77777777" w:rsidR="00C561F7" w:rsidRPr="00F4544C" w:rsidRDefault="00C561F7" w:rsidP="00C561F7">
      <w:pPr>
        <w:tabs>
          <w:tab w:val="center" w:pos="4536"/>
          <w:tab w:val="right" w:pos="9072"/>
        </w:tabs>
        <w:spacing w:line="240" w:lineRule="auto"/>
        <w:jc w:val="both"/>
        <w:rPr>
          <w:iCs/>
          <w:color w:val="000000" w:themeColor="text1"/>
        </w:rPr>
      </w:pPr>
    </w:p>
    <w:p w14:paraId="14D49E67"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631F1D36" w14:textId="77777777" w:rsidTr="006C1460">
        <w:trPr>
          <w:trHeight w:val="353"/>
          <w:jc w:val="center"/>
        </w:trPr>
        <w:tc>
          <w:tcPr>
            <w:tcW w:w="2722" w:type="dxa"/>
            <w:hideMark/>
          </w:tcPr>
          <w:p w14:paraId="3BCD9AE1"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59BB6BD3"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06245F70"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3C6E00BD"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1F8383ED" w14:textId="77777777" w:rsidTr="006C1460">
        <w:trPr>
          <w:jc w:val="center"/>
        </w:trPr>
        <w:tc>
          <w:tcPr>
            <w:tcW w:w="2722" w:type="dxa"/>
            <w:tcBorders>
              <w:top w:val="nil"/>
              <w:left w:val="nil"/>
              <w:bottom w:val="single" w:sz="4" w:space="0" w:color="auto"/>
              <w:right w:val="nil"/>
            </w:tcBorders>
          </w:tcPr>
          <w:p w14:paraId="3BB0968E"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008C9BAF"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2D3D30BD"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1368E218" w14:textId="77777777" w:rsidR="00C561F7" w:rsidRDefault="00C561F7" w:rsidP="00C561F7">
      <w:pPr>
        <w:spacing w:line="240" w:lineRule="auto"/>
        <w:rPr>
          <w:rFonts w:cs="Arial"/>
          <w:b/>
          <w:sz w:val="20"/>
        </w:rPr>
      </w:pPr>
      <w:r>
        <w:rPr>
          <w:rFonts w:cs="Arial"/>
          <w:b/>
          <w:sz w:val="20"/>
        </w:rPr>
        <w:br w:type="page"/>
      </w:r>
    </w:p>
    <w:p w14:paraId="4BC0528F" w14:textId="0B5A539D" w:rsidR="00C561F7" w:rsidRPr="00187BE0" w:rsidRDefault="00187BE0" w:rsidP="00C561F7">
      <w:pPr>
        <w:rPr>
          <w:b/>
          <w:bCs/>
          <w:color w:val="auto"/>
        </w:rPr>
      </w:pPr>
      <w:r>
        <w:rPr>
          <w:b/>
          <w:bCs/>
        </w:rPr>
        <w:lastRenderedPageBreak/>
        <w:t>S</w:t>
      </w:r>
      <w:r w:rsidRPr="00187BE0">
        <w:rPr>
          <w:b/>
          <w:bCs/>
        </w:rPr>
        <w:t xml:space="preserve">klop št. 15: vzdrževanje gradbenih strojev znamke </w:t>
      </w:r>
      <w:proofErr w:type="spellStart"/>
      <w:r w:rsidRPr="00187BE0">
        <w:rPr>
          <w:b/>
          <w:bCs/>
        </w:rPr>
        <w:t>Caterpillar</w:t>
      </w:r>
      <w:proofErr w:type="spellEnd"/>
      <w:r w:rsidRPr="00187BE0">
        <w:rPr>
          <w:b/>
          <w:bCs/>
        </w:rPr>
        <w:t xml:space="preserve"> in dobava rezervnih delov</w:t>
      </w:r>
      <w:r w:rsidR="00C561F7" w:rsidRPr="00187BE0">
        <w:rPr>
          <w:b/>
          <w:bCs/>
          <w:szCs w:val="18"/>
        </w:rPr>
        <w:t xml:space="preserve"> </w:t>
      </w:r>
      <w:r w:rsidR="00C561F7" w:rsidRPr="00187BE0">
        <w:rPr>
          <w:b/>
          <w:bCs/>
        </w:rPr>
        <w:t xml:space="preserve"> </w:t>
      </w:r>
    </w:p>
    <w:p w14:paraId="2C2C0979" w14:textId="77777777" w:rsidR="00C561F7" w:rsidRPr="00F4544C" w:rsidRDefault="00C561F7" w:rsidP="00C561F7">
      <w:pPr>
        <w:jc w:val="both"/>
        <w:rPr>
          <w:bCs/>
          <w:color w:val="FF0000"/>
        </w:rPr>
      </w:pPr>
    </w:p>
    <w:p w14:paraId="30743269" w14:textId="77777777" w:rsidR="00C561F7" w:rsidRPr="00F4544C" w:rsidRDefault="00C561F7" w:rsidP="00C561F7">
      <w:pPr>
        <w:jc w:val="both"/>
        <w:rPr>
          <w:bCs/>
          <w:color w:val="FF0000"/>
        </w:rPr>
      </w:pPr>
    </w:p>
    <w:p w14:paraId="74BEBC9C"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54569E0A" w14:textId="77777777" w:rsidR="00C561F7" w:rsidRPr="00F4544C" w:rsidRDefault="00C561F7" w:rsidP="00C561F7">
      <w:pPr>
        <w:jc w:val="both"/>
        <w:rPr>
          <w:b/>
          <w:color w:val="000000" w:themeColor="text1"/>
        </w:rPr>
      </w:pPr>
    </w:p>
    <w:p w14:paraId="19F9B8BB"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3B798E72"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1C30A245"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10CDFDB9"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498B4EB7" w14:textId="77777777" w:rsidR="00C561F7" w:rsidRPr="00F4544C" w:rsidRDefault="00C561F7" w:rsidP="006C1460">
            <w:pPr>
              <w:jc w:val="center"/>
              <w:rPr>
                <w:b/>
              </w:rPr>
            </w:pPr>
            <w:r w:rsidRPr="00F4544C">
              <w:rPr>
                <w:b/>
              </w:rPr>
              <w:t xml:space="preserve">Cena na enoto mere </w:t>
            </w:r>
          </w:p>
          <w:p w14:paraId="00579847" w14:textId="77777777" w:rsidR="00C561F7" w:rsidRPr="00F4544C" w:rsidRDefault="00C561F7" w:rsidP="006C1460">
            <w:pPr>
              <w:jc w:val="center"/>
              <w:rPr>
                <w:b/>
              </w:rPr>
            </w:pPr>
            <w:r w:rsidRPr="00F4544C">
              <w:rPr>
                <w:b/>
              </w:rPr>
              <w:t>v EUR (brez DDV)</w:t>
            </w:r>
          </w:p>
        </w:tc>
      </w:tr>
      <w:tr w:rsidR="00C561F7" w:rsidRPr="00F4544C" w14:paraId="063D32FB"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415A7D2A"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47807CA3"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273A64E3" w14:textId="77777777" w:rsidR="00C561F7" w:rsidRPr="00F4544C" w:rsidRDefault="00C561F7" w:rsidP="006C1460">
            <w:pPr>
              <w:rPr>
                <w:color w:val="auto"/>
              </w:rPr>
            </w:pPr>
          </w:p>
        </w:tc>
      </w:tr>
    </w:tbl>
    <w:p w14:paraId="74D98AD7" w14:textId="77777777" w:rsidR="00C561F7" w:rsidRPr="00F4544C" w:rsidRDefault="00C561F7" w:rsidP="00C561F7">
      <w:pPr>
        <w:jc w:val="both"/>
        <w:rPr>
          <w:color w:val="FF0000"/>
          <w:lang w:eastAsia="en-US"/>
        </w:rPr>
      </w:pPr>
    </w:p>
    <w:p w14:paraId="58B05B21" w14:textId="77777777" w:rsidR="00C561F7" w:rsidRPr="00F4544C" w:rsidRDefault="00C561F7" w:rsidP="00C561F7">
      <w:pPr>
        <w:jc w:val="both"/>
        <w:rPr>
          <w:color w:val="FF0000"/>
        </w:rPr>
      </w:pPr>
    </w:p>
    <w:p w14:paraId="00A4F91A"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53F51470" w14:textId="77777777" w:rsidR="00C561F7" w:rsidRPr="00F4544C" w:rsidRDefault="00C561F7" w:rsidP="00C561F7">
      <w:pPr>
        <w:jc w:val="both"/>
        <w:rPr>
          <w:color w:val="000000" w:themeColor="text1"/>
        </w:rPr>
      </w:pPr>
      <w:r w:rsidRPr="00F4544C">
        <w:rPr>
          <w:color w:val="000000" w:themeColor="text1"/>
        </w:rPr>
        <w:t xml:space="preserve"> </w:t>
      </w:r>
    </w:p>
    <w:p w14:paraId="7C1DFD27" w14:textId="77777777" w:rsidR="00C561F7" w:rsidRPr="00F4544C" w:rsidRDefault="00C561F7" w:rsidP="00C561F7">
      <w:pPr>
        <w:jc w:val="both"/>
        <w:rPr>
          <w:color w:val="000000" w:themeColor="text1"/>
        </w:rPr>
      </w:pPr>
    </w:p>
    <w:p w14:paraId="2585BF20"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1701EF24" w14:textId="77777777" w:rsidR="00C561F7" w:rsidRPr="00F4544C" w:rsidRDefault="00C561F7" w:rsidP="00C561F7">
      <w:pPr>
        <w:jc w:val="both"/>
        <w:rPr>
          <w:color w:val="000000" w:themeColor="text1"/>
        </w:rPr>
      </w:pPr>
    </w:p>
    <w:p w14:paraId="403FFA9D" w14:textId="77777777" w:rsidR="00C561F7" w:rsidRPr="00F4544C" w:rsidRDefault="00C561F7" w:rsidP="00C561F7">
      <w:pPr>
        <w:jc w:val="both"/>
        <w:rPr>
          <w:color w:val="000000" w:themeColor="text1"/>
        </w:rPr>
      </w:pPr>
    </w:p>
    <w:p w14:paraId="717E3E43" w14:textId="77777777" w:rsidR="00C561F7" w:rsidRPr="00F4544C" w:rsidRDefault="00C561F7" w:rsidP="00C561F7">
      <w:pPr>
        <w:jc w:val="both"/>
        <w:rPr>
          <w:color w:val="000000" w:themeColor="text1"/>
        </w:rPr>
      </w:pPr>
    </w:p>
    <w:p w14:paraId="13277964"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6C68BE47" w14:textId="77777777" w:rsidR="00C561F7" w:rsidRPr="00F4544C" w:rsidRDefault="00C561F7" w:rsidP="00C561F7">
      <w:pPr>
        <w:keepNext/>
        <w:keepLines/>
        <w:spacing w:line="240" w:lineRule="auto"/>
        <w:rPr>
          <w:rFonts w:cs="Tahoma"/>
          <w:b/>
          <w:color w:val="auto"/>
          <w:sz w:val="20"/>
          <w:szCs w:val="20"/>
        </w:rPr>
      </w:pPr>
    </w:p>
    <w:p w14:paraId="0958988A"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26E0AB98" w14:textId="77777777" w:rsidR="00C561F7" w:rsidRPr="00F4544C" w:rsidRDefault="00C561F7" w:rsidP="00C561F7">
      <w:pPr>
        <w:jc w:val="both"/>
        <w:rPr>
          <w:color w:val="000000" w:themeColor="text1"/>
        </w:rPr>
      </w:pPr>
    </w:p>
    <w:p w14:paraId="1423A84F" w14:textId="77777777" w:rsidR="00C561F7" w:rsidRPr="00F4544C" w:rsidRDefault="00C561F7" w:rsidP="00C561F7">
      <w:pPr>
        <w:jc w:val="both"/>
        <w:rPr>
          <w:color w:val="000000" w:themeColor="text1"/>
        </w:rPr>
      </w:pPr>
    </w:p>
    <w:p w14:paraId="36FC9A1E" w14:textId="77777777" w:rsidR="00C561F7" w:rsidRPr="00F4544C" w:rsidRDefault="00C561F7" w:rsidP="00C561F7">
      <w:pPr>
        <w:jc w:val="both"/>
        <w:rPr>
          <w:color w:val="000000" w:themeColor="text1"/>
        </w:rPr>
      </w:pPr>
      <w:r w:rsidRPr="00F4544C">
        <w:rPr>
          <w:color w:val="000000" w:themeColor="text1"/>
        </w:rPr>
        <w:t>OPOMBA:</w:t>
      </w:r>
    </w:p>
    <w:p w14:paraId="13B14C50"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5E2BCF5B" w14:textId="77777777" w:rsidR="00187BE0" w:rsidRDefault="00187BE0">
      <w:pPr>
        <w:spacing w:line="240" w:lineRule="auto"/>
        <w:rPr>
          <w:b/>
          <w:bCs/>
          <w:color w:val="000000" w:themeColor="text1"/>
          <w:u w:val="single"/>
        </w:rPr>
      </w:pPr>
      <w:r>
        <w:rPr>
          <w:b/>
          <w:bCs/>
          <w:color w:val="000000" w:themeColor="text1"/>
          <w:u w:val="single"/>
        </w:rPr>
        <w:br w:type="page"/>
      </w:r>
    </w:p>
    <w:p w14:paraId="13C9639F" w14:textId="2346620A"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2FFF73F9" w14:textId="77777777" w:rsidR="00C561F7" w:rsidRPr="00F4544C" w:rsidRDefault="00C561F7" w:rsidP="00C561F7">
      <w:pPr>
        <w:jc w:val="both"/>
        <w:rPr>
          <w:b/>
          <w:bCs/>
          <w:color w:val="000000" w:themeColor="text1"/>
          <w:u w:val="single"/>
        </w:rPr>
      </w:pPr>
    </w:p>
    <w:p w14:paraId="7610ED8C"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027608C0" w14:textId="77777777" w:rsidR="00C561F7" w:rsidRPr="00F4544C" w:rsidRDefault="00C561F7" w:rsidP="00C561F7">
      <w:pPr>
        <w:jc w:val="both"/>
        <w:rPr>
          <w:rFonts w:eastAsia="Calibri" w:cs="Times New Roman"/>
          <w:b/>
          <w:bCs/>
          <w:color w:val="000000" w:themeColor="text1"/>
          <w:u w:val="single"/>
          <w:lang w:eastAsia="en-US"/>
        </w:rPr>
      </w:pPr>
    </w:p>
    <w:p w14:paraId="053A6F04"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2DC1A7F3" w14:textId="77777777" w:rsidR="00C561F7" w:rsidRPr="00F4544C" w:rsidRDefault="00C561F7" w:rsidP="00C561F7">
      <w:pPr>
        <w:keepNext/>
        <w:keepLines/>
        <w:spacing w:line="240" w:lineRule="auto"/>
        <w:ind w:left="714"/>
        <w:jc w:val="both"/>
        <w:rPr>
          <w:rFonts w:cs="Tahoma"/>
        </w:rPr>
      </w:pPr>
    </w:p>
    <w:p w14:paraId="7954E849"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4960335D" w14:textId="77777777" w:rsidR="00C561F7" w:rsidRPr="00F4544C" w:rsidRDefault="00C561F7" w:rsidP="00C561F7">
      <w:pPr>
        <w:keepNext/>
        <w:keepLines/>
        <w:spacing w:line="240" w:lineRule="auto"/>
        <w:rPr>
          <w:rFonts w:cs="Tahoma"/>
          <w:b/>
        </w:rPr>
      </w:pPr>
    </w:p>
    <w:p w14:paraId="0A9F5C2B"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1E9F87E2" w14:textId="77777777" w:rsidR="00C561F7" w:rsidRPr="00F4544C" w:rsidRDefault="00C561F7" w:rsidP="00C561F7">
      <w:pPr>
        <w:jc w:val="both"/>
        <w:rPr>
          <w:color w:val="000000" w:themeColor="text1"/>
        </w:rPr>
      </w:pPr>
    </w:p>
    <w:p w14:paraId="692CADA9"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720F0DF3" w14:textId="77777777" w:rsidR="00C561F7" w:rsidRPr="00F4544C" w:rsidRDefault="00C561F7" w:rsidP="00C561F7">
      <w:pPr>
        <w:jc w:val="both"/>
        <w:rPr>
          <w:color w:val="000000" w:themeColor="text1"/>
        </w:rPr>
      </w:pPr>
    </w:p>
    <w:p w14:paraId="46971026"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2C5358CC" w14:textId="77777777" w:rsidR="00C561F7" w:rsidRPr="00F4544C" w:rsidRDefault="00C561F7" w:rsidP="00C561F7">
      <w:pPr>
        <w:jc w:val="both"/>
        <w:rPr>
          <w:color w:val="000000" w:themeColor="text1"/>
        </w:rPr>
      </w:pPr>
    </w:p>
    <w:p w14:paraId="14825F88"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68979A94" w14:textId="77777777" w:rsidR="00C561F7" w:rsidRPr="00F4544C" w:rsidRDefault="00C561F7" w:rsidP="00C561F7">
      <w:pPr>
        <w:jc w:val="both"/>
        <w:rPr>
          <w:color w:val="000000" w:themeColor="text1"/>
        </w:rPr>
      </w:pPr>
    </w:p>
    <w:p w14:paraId="1B12061F"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1D818B63" w14:textId="77777777" w:rsidR="00C561F7" w:rsidRPr="00F4544C" w:rsidRDefault="00C561F7" w:rsidP="00C561F7">
      <w:pPr>
        <w:jc w:val="both"/>
        <w:rPr>
          <w:color w:val="000000" w:themeColor="text1"/>
        </w:rPr>
      </w:pPr>
    </w:p>
    <w:p w14:paraId="0DCD0A51" w14:textId="77777777" w:rsidR="00C561F7" w:rsidRPr="00F4544C" w:rsidRDefault="00C561F7" w:rsidP="00C561F7">
      <w:pPr>
        <w:jc w:val="both"/>
        <w:rPr>
          <w:color w:val="000000" w:themeColor="text1"/>
          <w:sz w:val="20"/>
          <w:szCs w:val="20"/>
        </w:rPr>
      </w:pPr>
    </w:p>
    <w:p w14:paraId="0E11857E" w14:textId="77777777" w:rsidR="00C561F7" w:rsidRPr="00F4544C" w:rsidRDefault="00C561F7" w:rsidP="00C561F7">
      <w:pPr>
        <w:jc w:val="both"/>
        <w:rPr>
          <w:color w:val="000000" w:themeColor="text1"/>
          <w:sz w:val="20"/>
          <w:szCs w:val="20"/>
        </w:rPr>
      </w:pPr>
    </w:p>
    <w:p w14:paraId="513AF1DD" w14:textId="77777777" w:rsidR="00C561F7" w:rsidRPr="00F4544C" w:rsidRDefault="00C561F7" w:rsidP="00C561F7">
      <w:pPr>
        <w:tabs>
          <w:tab w:val="center" w:pos="4536"/>
          <w:tab w:val="right" w:pos="9072"/>
        </w:tabs>
        <w:spacing w:line="240" w:lineRule="auto"/>
        <w:jc w:val="both"/>
        <w:rPr>
          <w:iCs/>
          <w:color w:val="000000" w:themeColor="text1"/>
        </w:rPr>
      </w:pPr>
    </w:p>
    <w:p w14:paraId="5D5D82E0"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1A77DC70" w14:textId="77777777" w:rsidTr="006C1460">
        <w:trPr>
          <w:trHeight w:val="353"/>
          <w:jc w:val="center"/>
        </w:trPr>
        <w:tc>
          <w:tcPr>
            <w:tcW w:w="2722" w:type="dxa"/>
            <w:hideMark/>
          </w:tcPr>
          <w:p w14:paraId="6772B22D"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362A4A48"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0F706F25"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6764A0C0"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4871760B" w14:textId="77777777" w:rsidTr="006C1460">
        <w:trPr>
          <w:jc w:val="center"/>
        </w:trPr>
        <w:tc>
          <w:tcPr>
            <w:tcW w:w="2722" w:type="dxa"/>
            <w:tcBorders>
              <w:top w:val="nil"/>
              <w:left w:val="nil"/>
              <w:bottom w:val="single" w:sz="4" w:space="0" w:color="auto"/>
              <w:right w:val="nil"/>
            </w:tcBorders>
          </w:tcPr>
          <w:p w14:paraId="035083BE"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42DAB556"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5B6B8F9E"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43CA4F13" w14:textId="77777777" w:rsidR="00C561F7" w:rsidRDefault="00C561F7" w:rsidP="00C561F7">
      <w:pPr>
        <w:spacing w:line="240" w:lineRule="auto"/>
        <w:rPr>
          <w:rFonts w:cs="Arial"/>
          <w:b/>
          <w:sz w:val="20"/>
        </w:rPr>
      </w:pPr>
      <w:r>
        <w:rPr>
          <w:rFonts w:cs="Arial"/>
          <w:b/>
          <w:sz w:val="20"/>
        </w:rPr>
        <w:br w:type="page"/>
      </w:r>
    </w:p>
    <w:p w14:paraId="2D9AAFA4" w14:textId="7333609E" w:rsidR="00C561F7" w:rsidRPr="00187BE0" w:rsidRDefault="00187BE0" w:rsidP="00C561F7">
      <w:pPr>
        <w:rPr>
          <w:b/>
          <w:bCs/>
          <w:color w:val="auto"/>
        </w:rPr>
      </w:pPr>
      <w:r>
        <w:rPr>
          <w:b/>
          <w:bCs/>
        </w:rPr>
        <w:lastRenderedPageBreak/>
        <w:t>S</w:t>
      </w:r>
      <w:r w:rsidRPr="00187BE0">
        <w:rPr>
          <w:b/>
          <w:bCs/>
        </w:rPr>
        <w:t xml:space="preserve">klop št. 16: vzdrževanje gradbenih strojev znamke </w:t>
      </w:r>
      <w:proofErr w:type="spellStart"/>
      <w:r w:rsidRPr="00187BE0">
        <w:rPr>
          <w:b/>
          <w:bCs/>
        </w:rPr>
        <w:t>Wacker</w:t>
      </w:r>
      <w:proofErr w:type="spellEnd"/>
      <w:r w:rsidRPr="00187BE0">
        <w:rPr>
          <w:b/>
          <w:bCs/>
        </w:rPr>
        <w:t xml:space="preserve"> in dobava rezervnih delov</w:t>
      </w:r>
      <w:r w:rsidR="00C561F7" w:rsidRPr="00187BE0">
        <w:rPr>
          <w:b/>
          <w:bCs/>
          <w:szCs w:val="18"/>
        </w:rPr>
        <w:t xml:space="preserve"> </w:t>
      </w:r>
      <w:r w:rsidR="00C561F7" w:rsidRPr="00187BE0">
        <w:rPr>
          <w:b/>
          <w:bCs/>
        </w:rPr>
        <w:t xml:space="preserve"> </w:t>
      </w:r>
    </w:p>
    <w:p w14:paraId="2250E4EC" w14:textId="77777777" w:rsidR="00C561F7" w:rsidRPr="00F4544C" w:rsidRDefault="00C561F7" w:rsidP="00C561F7">
      <w:pPr>
        <w:jc w:val="both"/>
        <w:rPr>
          <w:bCs/>
          <w:color w:val="FF0000"/>
        </w:rPr>
      </w:pPr>
    </w:p>
    <w:p w14:paraId="146AEA02" w14:textId="77777777" w:rsidR="00C561F7" w:rsidRPr="00F4544C" w:rsidRDefault="00C561F7" w:rsidP="00C561F7">
      <w:pPr>
        <w:jc w:val="both"/>
        <w:rPr>
          <w:bCs/>
          <w:color w:val="FF0000"/>
        </w:rPr>
      </w:pPr>
    </w:p>
    <w:p w14:paraId="64A01203"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6BDFDB46" w14:textId="77777777" w:rsidR="00C561F7" w:rsidRPr="00F4544C" w:rsidRDefault="00C561F7" w:rsidP="00C561F7">
      <w:pPr>
        <w:jc w:val="both"/>
        <w:rPr>
          <w:b/>
          <w:color w:val="000000" w:themeColor="text1"/>
        </w:rPr>
      </w:pPr>
    </w:p>
    <w:p w14:paraId="05EBF2A3"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47A9EE72"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7C80166"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5EEA8A02"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66BD5467" w14:textId="77777777" w:rsidR="00C561F7" w:rsidRPr="00F4544C" w:rsidRDefault="00C561F7" w:rsidP="006C1460">
            <w:pPr>
              <w:jc w:val="center"/>
              <w:rPr>
                <w:b/>
              </w:rPr>
            </w:pPr>
            <w:r w:rsidRPr="00F4544C">
              <w:rPr>
                <w:b/>
              </w:rPr>
              <w:t xml:space="preserve">Cena na enoto mere </w:t>
            </w:r>
          </w:p>
          <w:p w14:paraId="085BDFEB" w14:textId="77777777" w:rsidR="00C561F7" w:rsidRPr="00F4544C" w:rsidRDefault="00C561F7" w:rsidP="006C1460">
            <w:pPr>
              <w:jc w:val="center"/>
              <w:rPr>
                <w:b/>
              </w:rPr>
            </w:pPr>
            <w:r w:rsidRPr="00F4544C">
              <w:rPr>
                <w:b/>
              </w:rPr>
              <w:t>v EUR (brez DDV)</w:t>
            </w:r>
          </w:p>
        </w:tc>
      </w:tr>
      <w:tr w:rsidR="00C561F7" w:rsidRPr="00F4544C" w14:paraId="356886D0"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5D2D6E78"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32F3D061"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4E8DEA76" w14:textId="77777777" w:rsidR="00C561F7" w:rsidRPr="00F4544C" w:rsidRDefault="00C561F7" w:rsidP="006C1460">
            <w:pPr>
              <w:rPr>
                <w:color w:val="auto"/>
              </w:rPr>
            </w:pPr>
          </w:p>
        </w:tc>
      </w:tr>
    </w:tbl>
    <w:p w14:paraId="06089A28" w14:textId="77777777" w:rsidR="00C561F7" w:rsidRPr="00F4544C" w:rsidRDefault="00C561F7" w:rsidP="00C561F7">
      <w:pPr>
        <w:jc w:val="both"/>
        <w:rPr>
          <w:color w:val="FF0000"/>
          <w:lang w:eastAsia="en-US"/>
        </w:rPr>
      </w:pPr>
    </w:p>
    <w:p w14:paraId="130E93AD" w14:textId="77777777" w:rsidR="00C561F7" w:rsidRPr="00F4544C" w:rsidRDefault="00C561F7" w:rsidP="00C561F7">
      <w:pPr>
        <w:jc w:val="both"/>
        <w:rPr>
          <w:color w:val="FF0000"/>
        </w:rPr>
      </w:pPr>
    </w:p>
    <w:p w14:paraId="31440E98"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1AF0A048" w14:textId="77777777" w:rsidR="00C561F7" w:rsidRPr="00F4544C" w:rsidRDefault="00C561F7" w:rsidP="00C561F7">
      <w:pPr>
        <w:jc w:val="both"/>
        <w:rPr>
          <w:color w:val="000000" w:themeColor="text1"/>
        </w:rPr>
      </w:pPr>
      <w:r w:rsidRPr="00F4544C">
        <w:rPr>
          <w:color w:val="000000" w:themeColor="text1"/>
        </w:rPr>
        <w:t xml:space="preserve"> </w:t>
      </w:r>
    </w:p>
    <w:p w14:paraId="1C41B370" w14:textId="77777777" w:rsidR="00C561F7" w:rsidRPr="00F4544C" w:rsidRDefault="00C561F7" w:rsidP="00C561F7">
      <w:pPr>
        <w:jc w:val="both"/>
        <w:rPr>
          <w:color w:val="000000" w:themeColor="text1"/>
        </w:rPr>
      </w:pPr>
    </w:p>
    <w:p w14:paraId="1F8D9BE4"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16A24941" w14:textId="77777777" w:rsidR="00C561F7" w:rsidRPr="00F4544C" w:rsidRDefault="00C561F7" w:rsidP="00C561F7">
      <w:pPr>
        <w:jc w:val="both"/>
        <w:rPr>
          <w:color w:val="000000" w:themeColor="text1"/>
        </w:rPr>
      </w:pPr>
    </w:p>
    <w:p w14:paraId="6AE10AC4" w14:textId="77777777" w:rsidR="00C561F7" w:rsidRPr="00F4544C" w:rsidRDefault="00C561F7" w:rsidP="00C561F7">
      <w:pPr>
        <w:jc w:val="both"/>
        <w:rPr>
          <w:color w:val="000000" w:themeColor="text1"/>
        </w:rPr>
      </w:pPr>
    </w:p>
    <w:p w14:paraId="5666FE55" w14:textId="77777777" w:rsidR="00C561F7" w:rsidRPr="00F4544C" w:rsidRDefault="00C561F7" w:rsidP="00C561F7">
      <w:pPr>
        <w:jc w:val="both"/>
        <w:rPr>
          <w:color w:val="000000" w:themeColor="text1"/>
        </w:rPr>
      </w:pPr>
    </w:p>
    <w:p w14:paraId="4837E9E8"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241539C2" w14:textId="77777777" w:rsidR="00C561F7" w:rsidRPr="00F4544C" w:rsidRDefault="00C561F7" w:rsidP="00C561F7">
      <w:pPr>
        <w:keepNext/>
        <w:keepLines/>
        <w:spacing w:line="240" w:lineRule="auto"/>
        <w:rPr>
          <w:rFonts w:cs="Tahoma"/>
          <w:b/>
          <w:color w:val="auto"/>
          <w:sz w:val="20"/>
          <w:szCs w:val="20"/>
        </w:rPr>
      </w:pPr>
    </w:p>
    <w:p w14:paraId="5D557E19"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33D36EE2" w14:textId="77777777" w:rsidR="00C561F7" w:rsidRPr="00F4544C" w:rsidRDefault="00C561F7" w:rsidP="00C561F7">
      <w:pPr>
        <w:jc w:val="both"/>
        <w:rPr>
          <w:color w:val="000000" w:themeColor="text1"/>
        </w:rPr>
      </w:pPr>
    </w:p>
    <w:p w14:paraId="515199DC" w14:textId="77777777" w:rsidR="00C561F7" w:rsidRPr="00F4544C" w:rsidRDefault="00C561F7" w:rsidP="00C561F7">
      <w:pPr>
        <w:jc w:val="both"/>
        <w:rPr>
          <w:color w:val="000000" w:themeColor="text1"/>
        </w:rPr>
      </w:pPr>
    </w:p>
    <w:p w14:paraId="42886AE2" w14:textId="77777777" w:rsidR="00C561F7" w:rsidRPr="00F4544C" w:rsidRDefault="00C561F7" w:rsidP="00C561F7">
      <w:pPr>
        <w:jc w:val="both"/>
        <w:rPr>
          <w:color w:val="000000" w:themeColor="text1"/>
        </w:rPr>
      </w:pPr>
      <w:r w:rsidRPr="00F4544C">
        <w:rPr>
          <w:color w:val="000000" w:themeColor="text1"/>
        </w:rPr>
        <w:t>OPOMBA:</w:t>
      </w:r>
    </w:p>
    <w:p w14:paraId="06793167"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684FF63A" w14:textId="77777777" w:rsidR="00187BE0" w:rsidRDefault="00187BE0">
      <w:pPr>
        <w:spacing w:line="240" w:lineRule="auto"/>
        <w:rPr>
          <w:b/>
          <w:bCs/>
          <w:color w:val="000000" w:themeColor="text1"/>
          <w:u w:val="single"/>
        </w:rPr>
      </w:pPr>
      <w:r>
        <w:rPr>
          <w:b/>
          <w:bCs/>
          <w:color w:val="000000" w:themeColor="text1"/>
          <w:u w:val="single"/>
        </w:rPr>
        <w:br w:type="page"/>
      </w:r>
    </w:p>
    <w:p w14:paraId="7268F2F7" w14:textId="150E7FF7"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3F3DD090" w14:textId="77777777" w:rsidR="00C561F7" w:rsidRPr="00F4544C" w:rsidRDefault="00C561F7" w:rsidP="00C561F7">
      <w:pPr>
        <w:jc w:val="both"/>
        <w:rPr>
          <w:b/>
          <w:bCs/>
          <w:color w:val="000000" w:themeColor="text1"/>
          <w:u w:val="single"/>
        </w:rPr>
      </w:pPr>
    </w:p>
    <w:p w14:paraId="4176EE44"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0A9F8B43" w14:textId="77777777" w:rsidR="00C561F7" w:rsidRPr="00F4544C" w:rsidRDefault="00C561F7" w:rsidP="00C561F7">
      <w:pPr>
        <w:jc w:val="both"/>
        <w:rPr>
          <w:rFonts w:eastAsia="Calibri" w:cs="Times New Roman"/>
          <w:b/>
          <w:bCs/>
          <w:color w:val="000000" w:themeColor="text1"/>
          <w:u w:val="single"/>
          <w:lang w:eastAsia="en-US"/>
        </w:rPr>
      </w:pPr>
    </w:p>
    <w:p w14:paraId="25AE33AD"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27013F61" w14:textId="77777777" w:rsidR="00C561F7" w:rsidRPr="00F4544C" w:rsidRDefault="00C561F7" w:rsidP="00C561F7">
      <w:pPr>
        <w:keepNext/>
        <w:keepLines/>
        <w:spacing w:line="240" w:lineRule="auto"/>
        <w:ind w:left="714"/>
        <w:jc w:val="both"/>
        <w:rPr>
          <w:rFonts w:cs="Tahoma"/>
        </w:rPr>
      </w:pPr>
    </w:p>
    <w:p w14:paraId="75E9234F"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0BFC7AF3" w14:textId="77777777" w:rsidR="00C561F7" w:rsidRPr="00F4544C" w:rsidRDefault="00C561F7" w:rsidP="00C561F7">
      <w:pPr>
        <w:keepNext/>
        <w:keepLines/>
        <w:spacing w:line="240" w:lineRule="auto"/>
        <w:rPr>
          <w:rFonts w:cs="Tahoma"/>
          <w:b/>
        </w:rPr>
      </w:pPr>
    </w:p>
    <w:p w14:paraId="70056975"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1AAB9BA7" w14:textId="77777777" w:rsidR="00C561F7" w:rsidRPr="00F4544C" w:rsidRDefault="00C561F7" w:rsidP="00C561F7">
      <w:pPr>
        <w:jc w:val="both"/>
        <w:rPr>
          <w:color w:val="000000" w:themeColor="text1"/>
        </w:rPr>
      </w:pPr>
    </w:p>
    <w:p w14:paraId="447F09BE"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58A5A114" w14:textId="77777777" w:rsidR="00C561F7" w:rsidRPr="00F4544C" w:rsidRDefault="00C561F7" w:rsidP="00C561F7">
      <w:pPr>
        <w:jc w:val="both"/>
        <w:rPr>
          <w:color w:val="000000" w:themeColor="text1"/>
        </w:rPr>
      </w:pPr>
    </w:p>
    <w:p w14:paraId="65215B0C"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4BAED2F2" w14:textId="77777777" w:rsidR="00C561F7" w:rsidRPr="00F4544C" w:rsidRDefault="00C561F7" w:rsidP="00C561F7">
      <w:pPr>
        <w:jc w:val="both"/>
        <w:rPr>
          <w:color w:val="000000" w:themeColor="text1"/>
        </w:rPr>
      </w:pPr>
    </w:p>
    <w:p w14:paraId="0CDF63DC"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7106AF82" w14:textId="77777777" w:rsidR="00C561F7" w:rsidRPr="00F4544C" w:rsidRDefault="00C561F7" w:rsidP="00C561F7">
      <w:pPr>
        <w:jc w:val="both"/>
        <w:rPr>
          <w:color w:val="000000" w:themeColor="text1"/>
        </w:rPr>
      </w:pPr>
    </w:p>
    <w:p w14:paraId="2887FE19"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042BBFE8" w14:textId="77777777" w:rsidR="00C561F7" w:rsidRPr="00F4544C" w:rsidRDefault="00C561F7" w:rsidP="00C561F7">
      <w:pPr>
        <w:jc w:val="both"/>
        <w:rPr>
          <w:color w:val="000000" w:themeColor="text1"/>
        </w:rPr>
      </w:pPr>
    </w:p>
    <w:p w14:paraId="1D6DCAF3" w14:textId="77777777" w:rsidR="00C561F7" w:rsidRPr="00F4544C" w:rsidRDefault="00C561F7" w:rsidP="00C561F7">
      <w:pPr>
        <w:jc w:val="both"/>
        <w:rPr>
          <w:color w:val="000000" w:themeColor="text1"/>
          <w:sz w:val="20"/>
          <w:szCs w:val="20"/>
        </w:rPr>
      </w:pPr>
    </w:p>
    <w:p w14:paraId="180F9170" w14:textId="77777777" w:rsidR="00C561F7" w:rsidRPr="00F4544C" w:rsidRDefault="00C561F7" w:rsidP="00C561F7">
      <w:pPr>
        <w:jc w:val="both"/>
        <w:rPr>
          <w:color w:val="000000" w:themeColor="text1"/>
          <w:sz w:val="20"/>
          <w:szCs w:val="20"/>
        </w:rPr>
      </w:pPr>
    </w:p>
    <w:p w14:paraId="284B4244" w14:textId="77777777" w:rsidR="00C561F7" w:rsidRPr="00F4544C" w:rsidRDefault="00C561F7" w:rsidP="00C561F7">
      <w:pPr>
        <w:tabs>
          <w:tab w:val="center" w:pos="4536"/>
          <w:tab w:val="right" w:pos="9072"/>
        </w:tabs>
        <w:spacing w:line="240" w:lineRule="auto"/>
        <w:jc w:val="both"/>
        <w:rPr>
          <w:iCs/>
          <w:color w:val="000000" w:themeColor="text1"/>
        </w:rPr>
      </w:pPr>
    </w:p>
    <w:p w14:paraId="6A39F69A"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1795A118" w14:textId="77777777" w:rsidTr="006C1460">
        <w:trPr>
          <w:trHeight w:val="353"/>
          <w:jc w:val="center"/>
        </w:trPr>
        <w:tc>
          <w:tcPr>
            <w:tcW w:w="2722" w:type="dxa"/>
            <w:hideMark/>
          </w:tcPr>
          <w:p w14:paraId="4CB67239"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0E48CD5A"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19FAA49A"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3F89768C"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7EAB8431" w14:textId="77777777" w:rsidTr="006C1460">
        <w:trPr>
          <w:jc w:val="center"/>
        </w:trPr>
        <w:tc>
          <w:tcPr>
            <w:tcW w:w="2722" w:type="dxa"/>
            <w:tcBorders>
              <w:top w:val="nil"/>
              <w:left w:val="nil"/>
              <w:bottom w:val="single" w:sz="4" w:space="0" w:color="auto"/>
              <w:right w:val="nil"/>
            </w:tcBorders>
          </w:tcPr>
          <w:p w14:paraId="6251CD17"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7735CE1C"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6630F172"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14FB4D94" w14:textId="77777777" w:rsidR="00C561F7" w:rsidRDefault="00C561F7" w:rsidP="00C561F7">
      <w:pPr>
        <w:spacing w:line="240" w:lineRule="auto"/>
        <w:rPr>
          <w:rFonts w:cs="Arial"/>
          <w:b/>
          <w:sz w:val="20"/>
        </w:rPr>
      </w:pPr>
      <w:r>
        <w:rPr>
          <w:rFonts w:cs="Arial"/>
          <w:b/>
          <w:sz w:val="20"/>
        </w:rPr>
        <w:br w:type="page"/>
      </w:r>
    </w:p>
    <w:p w14:paraId="49BB19A6" w14:textId="5B80C781" w:rsidR="00C561F7" w:rsidRPr="00372378" w:rsidRDefault="00187BE0" w:rsidP="00C561F7">
      <w:pPr>
        <w:rPr>
          <w:b/>
          <w:bCs/>
          <w:color w:val="auto"/>
        </w:rPr>
      </w:pPr>
      <w:r w:rsidRPr="00372378">
        <w:rPr>
          <w:b/>
          <w:bCs/>
        </w:rPr>
        <w:lastRenderedPageBreak/>
        <w:t xml:space="preserve">Sklop št. 17: vzdrževanje gradbenih strojev znamke </w:t>
      </w:r>
      <w:proofErr w:type="spellStart"/>
      <w:r w:rsidRPr="00372378">
        <w:rPr>
          <w:b/>
          <w:bCs/>
        </w:rPr>
        <w:t>Neuson</w:t>
      </w:r>
      <w:proofErr w:type="spellEnd"/>
      <w:r w:rsidRPr="00372378">
        <w:rPr>
          <w:b/>
          <w:bCs/>
        </w:rPr>
        <w:t xml:space="preserve"> </w:t>
      </w:r>
      <w:r w:rsidR="00372378" w:rsidRPr="00372378">
        <w:rPr>
          <w:b/>
          <w:bCs/>
        </w:rPr>
        <w:t>in</w:t>
      </w:r>
      <w:r w:rsidRPr="00372378">
        <w:rPr>
          <w:b/>
          <w:bCs/>
        </w:rPr>
        <w:t xml:space="preserve"> dobava rezervnih delov</w:t>
      </w:r>
      <w:r w:rsidR="00C561F7" w:rsidRPr="00372378">
        <w:rPr>
          <w:b/>
          <w:bCs/>
          <w:szCs w:val="18"/>
        </w:rPr>
        <w:t xml:space="preserve"> </w:t>
      </w:r>
      <w:r w:rsidR="00C561F7" w:rsidRPr="00372378">
        <w:rPr>
          <w:b/>
          <w:bCs/>
        </w:rPr>
        <w:t xml:space="preserve"> </w:t>
      </w:r>
    </w:p>
    <w:p w14:paraId="29D3DA62" w14:textId="77777777" w:rsidR="00C561F7" w:rsidRPr="00F4544C" w:rsidRDefault="00C561F7" w:rsidP="00C561F7">
      <w:pPr>
        <w:jc w:val="both"/>
        <w:rPr>
          <w:bCs/>
          <w:color w:val="FF0000"/>
        </w:rPr>
      </w:pPr>
    </w:p>
    <w:p w14:paraId="3F6DBCB7" w14:textId="77777777" w:rsidR="00C561F7" w:rsidRPr="00F4544C" w:rsidRDefault="00C561F7" w:rsidP="00C561F7">
      <w:pPr>
        <w:jc w:val="both"/>
        <w:rPr>
          <w:bCs/>
          <w:color w:val="FF0000"/>
        </w:rPr>
      </w:pPr>
    </w:p>
    <w:p w14:paraId="6FED8D85"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075B2DBE" w14:textId="77777777" w:rsidR="00C561F7" w:rsidRPr="00F4544C" w:rsidRDefault="00C561F7" w:rsidP="00C561F7">
      <w:pPr>
        <w:jc w:val="both"/>
        <w:rPr>
          <w:b/>
          <w:color w:val="000000" w:themeColor="text1"/>
        </w:rPr>
      </w:pPr>
    </w:p>
    <w:p w14:paraId="4FF68067"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7075C6DD"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3EA8D9F7"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6EBEBDCE"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26848950" w14:textId="77777777" w:rsidR="00C561F7" w:rsidRPr="00F4544C" w:rsidRDefault="00C561F7" w:rsidP="006C1460">
            <w:pPr>
              <w:jc w:val="center"/>
              <w:rPr>
                <w:b/>
              </w:rPr>
            </w:pPr>
            <w:r w:rsidRPr="00F4544C">
              <w:rPr>
                <w:b/>
              </w:rPr>
              <w:t xml:space="preserve">Cena na enoto mere </w:t>
            </w:r>
          </w:p>
          <w:p w14:paraId="4594971B" w14:textId="77777777" w:rsidR="00C561F7" w:rsidRPr="00F4544C" w:rsidRDefault="00C561F7" w:rsidP="006C1460">
            <w:pPr>
              <w:jc w:val="center"/>
              <w:rPr>
                <w:b/>
              </w:rPr>
            </w:pPr>
            <w:r w:rsidRPr="00F4544C">
              <w:rPr>
                <w:b/>
              </w:rPr>
              <w:t>v EUR (brez DDV)</w:t>
            </w:r>
          </w:p>
        </w:tc>
      </w:tr>
      <w:tr w:rsidR="00C561F7" w:rsidRPr="00F4544C" w14:paraId="5D287D9C"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715B073D"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4C31B236"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298E8F9F" w14:textId="77777777" w:rsidR="00C561F7" w:rsidRPr="00F4544C" w:rsidRDefault="00C561F7" w:rsidP="006C1460">
            <w:pPr>
              <w:rPr>
                <w:color w:val="auto"/>
              </w:rPr>
            </w:pPr>
          </w:p>
        </w:tc>
      </w:tr>
    </w:tbl>
    <w:p w14:paraId="7567A202" w14:textId="77777777" w:rsidR="00C561F7" w:rsidRPr="00F4544C" w:rsidRDefault="00C561F7" w:rsidP="00C561F7">
      <w:pPr>
        <w:jc w:val="both"/>
        <w:rPr>
          <w:color w:val="FF0000"/>
          <w:lang w:eastAsia="en-US"/>
        </w:rPr>
      </w:pPr>
    </w:p>
    <w:p w14:paraId="23BF2CDA" w14:textId="77777777" w:rsidR="00C561F7" w:rsidRPr="00F4544C" w:rsidRDefault="00C561F7" w:rsidP="00C561F7">
      <w:pPr>
        <w:jc w:val="both"/>
        <w:rPr>
          <w:color w:val="FF0000"/>
        </w:rPr>
      </w:pPr>
    </w:p>
    <w:p w14:paraId="78286010"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3FFA40D8" w14:textId="77777777" w:rsidR="00C561F7" w:rsidRPr="00F4544C" w:rsidRDefault="00C561F7" w:rsidP="00C561F7">
      <w:pPr>
        <w:jc w:val="both"/>
        <w:rPr>
          <w:color w:val="000000" w:themeColor="text1"/>
        </w:rPr>
      </w:pPr>
      <w:r w:rsidRPr="00F4544C">
        <w:rPr>
          <w:color w:val="000000" w:themeColor="text1"/>
        </w:rPr>
        <w:t xml:space="preserve"> </w:t>
      </w:r>
    </w:p>
    <w:p w14:paraId="7E968232" w14:textId="77777777" w:rsidR="00C561F7" w:rsidRPr="00F4544C" w:rsidRDefault="00C561F7" w:rsidP="00C561F7">
      <w:pPr>
        <w:jc w:val="both"/>
        <w:rPr>
          <w:color w:val="000000" w:themeColor="text1"/>
        </w:rPr>
      </w:pPr>
    </w:p>
    <w:p w14:paraId="6F0DAF4C"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7B0AEF9E" w14:textId="77777777" w:rsidR="00C561F7" w:rsidRPr="00F4544C" w:rsidRDefault="00C561F7" w:rsidP="00C561F7">
      <w:pPr>
        <w:jc w:val="both"/>
        <w:rPr>
          <w:color w:val="000000" w:themeColor="text1"/>
        </w:rPr>
      </w:pPr>
    </w:p>
    <w:p w14:paraId="6D9767B9" w14:textId="77777777" w:rsidR="00C561F7" w:rsidRPr="00F4544C" w:rsidRDefault="00C561F7" w:rsidP="00C561F7">
      <w:pPr>
        <w:jc w:val="both"/>
        <w:rPr>
          <w:color w:val="000000" w:themeColor="text1"/>
        </w:rPr>
      </w:pPr>
    </w:p>
    <w:p w14:paraId="647310A0" w14:textId="77777777" w:rsidR="00C561F7" w:rsidRPr="00F4544C" w:rsidRDefault="00C561F7" w:rsidP="00C561F7">
      <w:pPr>
        <w:jc w:val="both"/>
        <w:rPr>
          <w:color w:val="000000" w:themeColor="text1"/>
        </w:rPr>
      </w:pPr>
    </w:p>
    <w:p w14:paraId="2D51C409"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34DA550D" w14:textId="77777777" w:rsidR="00C561F7" w:rsidRPr="00F4544C" w:rsidRDefault="00C561F7" w:rsidP="00C561F7">
      <w:pPr>
        <w:keepNext/>
        <w:keepLines/>
        <w:spacing w:line="240" w:lineRule="auto"/>
        <w:rPr>
          <w:rFonts w:cs="Tahoma"/>
          <w:b/>
          <w:color w:val="auto"/>
          <w:sz w:val="20"/>
          <w:szCs w:val="20"/>
        </w:rPr>
      </w:pPr>
    </w:p>
    <w:p w14:paraId="36FDAE03"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3D097E35" w14:textId="77777777" w:rsidR="00C561F7" w:rsidRPr="00F4544C" w:rsidRDefault="00C561F7" w:rsidP="00C561F7">
      <w:pPr>
        <w:jc w:val="both"/>
        <w:rPr>
          <w:color w:val="000000" w:themeColor="text1"/>
        </w:rPr>
      </w:pPr>
    </w:p>
    <w:p w14:paraId="303B9E48" w14:textId="77777777" w:rsidR="00C561F7" w:rsidRPr="00F4544C" w:rsidRDefault="00C561F7" w:rsidP="00C561F7">
      <w:pPr>
        <w:jc w:val="both"/>
        <w:rPr>
          <w:color w:val="000000" w:themeColor="text1"/>
        </w:rPr>
      </w:pPr>
    </w:p>
    <w:p w14:paraId="7A3400A0" w14:textId="77777777" w:rsidR="00C561F7" w:rsidRPr="00F4544C" w:rsidRDefault="00C561F7" w:rsidP="00C561F7">
      <w:pPr>
        <w:jc w:val="both"/>
        <w:rPr>
          <w:color w:val="000000" w:themeColor="text1"/>
        </w:rPr>
      </w:pPr>
      <w:r w:rsidRPr="00F4544C">
        <w:rPr>
          <w:color w:val="000000" w:themeColor="text1"/>
        </w:rPr>
        <w:t>OPOMBA:</w:t>
      </w:r>
    </w:p>
    <w:p w14:paraId="3808FD7A"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20EA5D9C" w14:textId="77777777" w:rsidR="00372378" w:rsidRDefault="00372378">
      <w:pPr>
        <w:spacing w:line="240" w:lineRule="auto"/>
        <w:rPr>
          <w:b/>
          <w:bCs/>
          <w:color w:val="000000" w:themeColor="text1"/>
          <w:u w:val="single"/>
        </w:rPr>
      </w:pPr>
      <w:r>
        <w:rPr>
          <w:b/>
          <w:bCs/>
          <w:color w:val="000000" w:themeColor="text1"/>
          <w:u w:val="single"/>
        </w:rPr>
        <w:br w:type="page"/>
      </w:r>
    </w:p>
    <w:p w14:paraId="4BF0F4D5" w14:textId="76727B1F"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75ED5C1A" w14:textId="77777777" w:rsidR="00C561F7" w:rsidRPr="00F4544C" w:rsidRDefault="00C561F7" w:rsidP="00C561F7">
      <w:pPr>
        <w:jc w:val="both"/>
        <w:rPr>
          <w:b/>
          <w:bCs/>
          <w:color w:val="000000" w:themeColor="text1"/>
          <w:u w:val="single"/>
        </w:rPr>
      </w:pPr>
    </w:p>
    <w:p w14:paraId="2DF351A6"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6A901F0D" w14:textId="77777777" w:rsidR="00C561F7" w:rsidRPr="00F4544C" w:rsidRDefault="00C561F7" w:rsidP="00C561F7">
      <w:pPr>
        <w:jc w:val="both"/>
        <w:rPr>
          <w:rFonts w:eastAsia="Calibri" w:cs="Times New Roman"/>
          <w:b/>
          <w:bCs/>
          <w:color w:val="000000" w:themeColor="text1"/>
          <w:u w:val="single"/>
          <w:lang w:eastAsia="en-US"/>
        </w:rPr>
      </w:pPr>
    </w:p>
    <w:p w14:paraId="36041615"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55CFEDBB" w14:textId="77777777" w:rsidR="00C561F7" w:rsidRPr="00F4544C" w:rsidRDefault="00C561F7" w:rsidP="00C561F7">
      <w:pPr>
        <w:keepNext/>
        <w:keepLines/>
        <w:spacing w:line="240" w:lineRule="auto"/>
        <w:ind w:left="714"/>
        <w:jc w:val="both"/>
        <w:rPr>
          <w:rFonts w:cs="Tahoma"/>
        </w:rPr>
      </w:pPr>
    </w:p>
    <w:p w14:paraId="24E0116D"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43094B0E" w14:textId="77777777" w:rsidR="00C561F7" w:rsidRPr="00F4544C" w:rsidRDefault="00C561F7" w:rsidP="00C561F7">
      <w:pPr>
        <w:keepNext/>
        <w:keepLines/>
        <w:spacing w:line="240" w:lineRule="auto"/>
        <w:rPr>
          <w:rFonts w:cs="Tahoma"/>
          <w:b/>
        </w:rPr>
      </w:pPr>
    </w:p>
    <w:p w14:paraId="5691245D"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192CDA2E" w14:textId="77777777" w:rsidR="00C561F7" w:rsidRPr="00F4544C" w:rsidRDefault="00C561F7" w:rsidP="00C561F7">
      <w:pPr>
        <w:jc w:val="both"/>
        <w:rPr>
          <w:color w:val="000000" w:themeColor="text1"/>
        </w:rPr>
      </w:pPr>
    </w:p>
    <w:p w14:paraId="68BADABE"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6366A887" w14:textId="77777777" w:rsidR="00C561F7" w:rsidRPr="00F4544C" w:rsidRDefault="00C561F7" w:rsidP="00C561F7">
      <w:pPr>
        <w:jc w:val="both"/>
        <w:rPr>
          <w:color w:val="000000" w:themeColor="text1"/>
        </w:rPr>
      </w:pPr>
    </w:p>
    <w:p w14:paraId="745C2665"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0E39EB5A" w14:textId="77777777" w:rsidR="00C561F7" w:rsidRPr="00F4544C" w:rsidRDefault="00C561F7" w:rsidP="00C561F7">
      <w:pPr>
        <w:jc w:val="both"/>
        <w:rPr>
          <w:color w:val="000000" w:themeColor="text1"/>
        </w:rPr>
      </w:pPr>
    </w:p>
    <w:p w14:paraId="5F069C82"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1BAF05A4" w14:textId="77777777" w:rsidR="00C561F7" w:rsidRPr="00F4544C" w:rsidRDefault="00C561F7" w:rsidP="00C561F7">
      <w:pPr>
        <w:jc w:val="both"/>
        <w:rPr>
          <w:color w:val="000000" w:themeColor="text1"/>
        </w:rPr>
      </w:pPr>
    </w:p>
    <w:p w14:paraId="247812F6"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2D7C2B8E" w14:textId="77777777" w:rsidR="00C561F7" w:rsidRPr="00F4544C" w:rsidRDefault="00C561F7" w:rsidP="00C561F7">
      <w:pPr>
        <w:jc w:val="both"/>
        <w:rPr>
          <w:color w:val="000000" w:themeColor="text1"/>
        </w:rPr>
      </w:pPr>
    </w:p>
    <w:p w14:paraId="0F9FA54E" w14:textId="77777777" w:rsidR="00C561F7" w:rsidRPr="00F4544C" w:rsidRDefault="00C561F7" w:rsidP="00C561F7">
      <w:pPr>
        <w:jc w:val="both"/>
        <w:rPr>
          <w:color w:val="000000" w:themeColor="text1"/>
          <w:sz w:val="20"/>
          <w:szCs w:val="20"/>
        </w:rPr>
      </w:pPr>
    </w:p>
    <w:p w14:paraId="7A955615" w14:textId="77777777" w:rsidR="00C561F7" w:rsidRPr="00F4544C" w:rsidRDefault="00C561F7" w:rsidP="00C561F7">
      <w:pPr>
        <w:jc w:val="both"/>
        <w:rPr>
          <w:color w:val="000000" w:themeColor="text1"/>
          <w:sz w:val="20"/>
          <w:szCs w:val="20"/>
        </w:rPr>
      </w:pPr>
    </w:p>
    <w:p w14:paraId="4E145F09" w14:textId="77777777" w:rsidR="00C561F7" w:rsidRPr="00F4544C" w:rsidRDefault="00C561F7" w:rsidP="00C561F7">
      <w:pPr>
        <w:tabs>
          <w:tab w:val="center" w:pos="4536"/>
          <w:tab w:val="right" w:pos="9072"/>
        </w:tabs>
        <w:spacing w:line="240" w:lineRule="auto"/>
        <w:jc w:val="both"/>
        <w:rPr>
          <w:iCs/>
          <w:color w:val="000000" w:themeColor="text1"/>
        </w:rPr>
      </w:pPr>
    </w:p>
    <w:p w14:paraId="7E8EBC66"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0065B17A" w14:textId="77777777" w:rsidTr="006C1460">
        <w:trPr>
          <w:trHeight w:val="353"/>
          <w:jc w:val="center"/>
        </w:trPr>
        <w:tc>
          <w:tcPr>
            <w:tcW w:w="2722" w:type="dxa"/>
            <w:hideMark/>
          </w:tcPr>
          <w:p w14:paraId="44DE96FB"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2A52F3D3"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4B60BAEC"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58EFBE55"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3688394D" w14:textId="77777777" w:rsidTr="006C1460">
        <w:trPr>
          <w:jc w:val="center"/>
        </w:trPr>
        <w:tc>
          <w:tcPr>
            <w:tcW w:w="2722" w:type="dxa"/>
            <w:tcBorders>
              <w:top w:val="nil"/>
              <w:left w:val="nil"/>
              <w:bottom w:val="single" w:sz="4" w:space="0" w:color="auto"/>
              <w:right w:val="nil"/>
            </w:tcBorders>
          </w:tcPr>
          <w:p w14:paraId="58564CB1"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01C90510"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17D3E1C0"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230B1272" w14:textId="77777777" w:rsidR="00C561F7" w:rsidRDefault="00C561F7" w:rsidP="00C561F7">
      <w:pPr>
        <w:spacing w:line="240" w:lineRule="auto"/>
        <w:rPr>
          <w:rFonts w:cs="Arial"/>
          <w:b/>
          <w:sz w:val="20"/>
        </w:rPr>
      </w:pPr>
      <w:r>
        <w:rPr>
          <w:rFonts w:cs="Arial"/>
          <w:b/>
          <w:sz w:val="20"/>
        </w:rPr>
        <w:br w:type="page"/>
      </w:r>
    </w:p>
    <w:p w14:paraId="257FBA5A" w14:textId="6779DA50" w:rsidR="00C561F7" w:rsidRPr="00372378" w:rsidRDefault="00372378" w:rsidP="00C561F7">
      <w:pPr>
        <w:rPr>
          <w:b/>
          <w:bCs/>
          <w:color w:val="auto"/>
        </w:rPr>
      </w:pPr>
      <w:r w:rsidRPr="00372378">
        <w:rPr>
          <w:b/>
          <w:bCs/>
        </w:rPr>
        <w:lastRenderedPageBreak/>
        <w:t>Sklop št. 18: vzdrževanje nadgradnje znamke CREINA za vzdrževanje kanalizacijskega omrežja in čistilnih naprav in dobava rezervnih delov</w:t>
      </w:r>
      <w:r w:rsidR="00C561F7" w:rsidRPr="00372378">
        <w:rPr>
          <w:b/>
          <w:bCs/>
          <w:szCs w:val="18"/>
        </w:rPr>
        <w:t xml:space="preserve"> </w:t>
      </w:r>
      <w:r w:rsidR="00C561F7" w:rsidRPr="00372378">
        <w:rPr>
          <w:b/>
          <w:bCs/>
        </w:rPr>
        <w:t xml:space="preserve"> </w:t>
      </w:r>
    </w:p>
    <w:p w14:paraId="301CD14F" w14:textId="77777777" w:rsidR="00C561F7" w:rsidRPr="00F4544C" w:rsidRDefault="00C561F7" w:rsidP="00C561F7">
      <w:pPr>
        <w:jc w:val="both"/>
        <w:rPr>
          <w:bCs/>
          <w:color w:val="FF0000"/>
        </w:rPr>
      </w:pPr>
    </w:p>
    <w:p w14:paraId="5C968988" w14:textId="77777777" w:rsidR="00C561F7" w:rsidRPr="00F4544C" w:rsidRDefault="00C561F7" w:rsidP="00C561F7">
      <w:pPr>
        <w:jc w:val="both"/>
        <w:rPr>
          <w:bCs/>
          <w:color w:val="FF0000"/>
        </w:rPr>
      </w:pPr>
    </w:p>
    <w:p w14:paraId="16270B56"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72EAAF6A" w14:textId="77777777" w:rsidR="00C561F7" w:rsidRPr="00F4544C" w:rsidRDefault="00C561F7" w:rsidP="00C561F7">
      <w:pPr>
        <w:jc w:val="both"/>
        <w:rPr>
          <w:b/>
          <w:color w:val="000000" w:themeColor="text1"/>
        </w:rPr>
      </w:pPr>
    </w:p>
    <w:p w14:paraId="30587928"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566773B6"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D2CD2EA"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BA43D9D"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76DC8B5F" w14:textId="77777777" w:rsidR="00C561F7" w:rsidRPr="00F4544C" w:rsidRDefault="00C561F7" w:rsidP="006C1460">
            <w:pPr>
              <w:jc w:val="center"/>
              <w:rPr>
                <w:b/>
              </w:rPr>
            </w:pPr>
            <w:r w:rsidRPr="00F4544C">
              <w:rPr>
                <w:b/>
              </w:rPr>
              <w:t xml:space="preserve">Cena na enoto mere </w:t>
            </w:r>
          </w:p>
          <w:p w14:paraId="05DBA577" w14:textId="77777777" w:rsidR="00C561F7" w:rsidRPr="00F4544C" w:rsidRDefault="00C561F7" w:rsidP="006C1460">
            <w:pPr>
              <w:jc w:val="center"/>
              <w:rPr>
                <w:b/>
              </w:rPr>
            </w:pPr>
            <w:r w:rsidRPr="00F4544C">
              <w:rPr>
                <w:b/>
              </w:rPr>
              <w:t>v EUR (brez DDV)</w:t>
            </w:r>
          </w:p>
        </w:tc>
      </w:tr>
      <w:tr w:rsidR="00C561F7" w:rsidRPr="00F4544C" w14:paraId="43A330F3"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59CEF0C5"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72F7A5BB"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219DF3EB" w14:textId="77777777" w:rsidR="00C561F7" w:rsidRPr="00F4544C" w:rsidRDefault="00C561F7" w:rsidP="006C1460">
            <w:pPr>
              <w:rPr>
                <w:color w:val="auto"/>
              </w:rPr>
            </w:pPr>
          </w:p>
        </w:tc>
      </w:tr>
    </w:tbl>
    <w:p w14:paraId="6699A50E" w14:textId="77777777" w:rsidR="00C561F7" w:rsidRPr="00F4544C" w:rsidRDefault="00C561F7" w:rsidP="00C561F7">
      <w:pPr>
        <w:jc w:val="both"/>
        <w:rPr>
          <w:color w:val="FF0000"/>
          <w:lang w:eastAsia="en-US"/>
        </w:rPr>
      </w:pPr>
    </w:p>
    <w:p w14:paraId="2F5DEE91" w14:textId="77777777" w:rsidR="00C561F7" w:rsidRPr="00F4544C" w:rsidRDefault="00C561F7" w:rsidP="00C561F7">
      <w:pPr>
        <w:jc w:val="both"/>
        <w:rPr>
          <w:color w:val="FF0000"/>
        </w:rPr>
      </w:pPr>
    </w:p>
    <w:p w14:paraId="4195FA68"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31B4376E" w14:textId="77777777" w:rsidR="00C561F7" w:rsidRPr="00F4544C" w:rsidRDefault="00C561F7" w:rsidP="00C561F7">
      <w:pPr>
        <w:jc w:val="both"/>
        <w:rPr>
          <w:color w:val="000000" w:themeColor="text1"/>
        </w:rPr>
      </w:pPr>
      <w:r w:rsidRPr="00F4544C">
        <w:rPr>
          <w:color w:val="000000" w:themeColor="text1"/>
        </w:rPr>
        <w:t xml:space="preserve"> </w:t>
      </w:r>
    </w:p>
    <w:p w14:paraId="69BF5405" w14:textId="77777777" w:rsidR="00C561F7" w:rsidRPr="00F4544C" w:rsidRDefault="00C561F7" w:rsidP="00C561F7">
      <w:pPr>
        <w:jc w:val="both"/>
        <w:rPr>
          <w:color w:val="000000" w:themeColor="text1"/>
        </w:rPr>
      </w:pPr>
    </w:p>
    <w:p w14:paraId="6C073495"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6B792021" w14:textId="77777777" w:rsidR="00C561F7" w:rsidRPr="00F4544C" w:rsidRDefault="00C561F7" w:rsidP="00C561F7">
      <w:pPr>
        <w:jc w:val="both"/>
        <w:rPr>
          <w:color w:val="000000" w:themeColor="text1"/>
        </w:rPr>
      </w:pPr>
    </w:p>
    <w:p w14:paraId="20D27053" w14:textId="77777777" w:rsidR="00C561F7" w:rsidRPr="00F4544C" w:rsidRDefault="00C561F7" w:rsidP="00C561F7">
      <w:pPr>
        <w:jc w:val="both"/>
        <w:rPr>
          <w:color w:val="000000" w:themeColor="text1"/>
        </w:rPr>
      </w:pPr>
    </w:p>
    <w:p w14:paraId="442BEE01" w14:textId="77777777" w:rsidR="00C561F7" w:rsidRPr="00F4544C" w:rsidRDefault="00C561F7" w:rsidP="00C561F7">
      <w:pPr>
        <w:jc w:val="both"/>
        <w:rPr>
          <w:color w:val="000000" w:themeColor="text1"/>
        </w:rPr>
      </w:pPr>
    </w:p>
    <w:p w14:paraId="64566BA3"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626C2CCC" w14:textId="77777777" w:rsidR="00C561F7" w:rsidRPr="00F4544C" w:rsidRDefault="00C561F7" w:rsidP="00C561F7">
      <w:pPr>
        <w:keepNext/>
        <w:keepLines/>
        <w:spacing w:line="240" w:lineRule="auto"/>
        <w:rPr>
          <w:rFonts w:cs="Tahoma"/>
          <w:b/>
          <w:color w:val="auto"/>
          <w:sz w:val="20"/>
          <w:szCs w:val="20"/>
        </w:rPr>
      </w:pPr>
    </w:p>
    <w:p w14:paraId="6AFF6D1E"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6409FE06" w14:textId="77777777" w:rsidR="00C561F7" w:rsidRPr="00F4544C" w:rsidRDefault="00C561F7" w:rsidP="00C561F7">
      <w:pPr>
        <w:jc w:val="both"/>
        <w:rPr>
          <w:color w:val="000000" w:themeColor="text1"/>
        </w:rPr>
      </w:pPr>
    </w:p>
    <w:p w14:paraId="6E631C32" w14:textId="77777777" w:rsidR="00C561F7" w:rsidRPr="00F4544C" w:rsidRDefault="00C561F7" w:rsidP="00C561F7">
      <w:pPr>
        <w:jc w:val="both"/>
        <w:rPr>
          <w:color w:val="000000" w:themeColor="text1"/>
        </w:rPr>
      </w:pPr>
    </w:p>
    <w:p w14:paraId="6B3D9935" w14:textId="77777777" w:rsidR="00C561F7" w:rsidRPr="00F4544C" w:rsidRDefault="00C561F7" w:rsidP="00C561F7">
      <w:pPr>
        <w:jc w:val="both"/>
        <w:rPr>
          <w:color w:val="000000" w:themeColor="text1"/>
        </w:rPr>
      </w:pPr>
      <w:r w:rsidRPr="00F4544C">
        <w:rPr>
          <w:color w:val="000000" w:themeColor="text1"/>
        </w:rPr>
        <w:t>OPOMBA:</w:t>
      </w:r>
    </w:p>
    <w:p w14:paraId="352B6796"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5D31BD88" w14:textId="77777777"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5840F4A7" w14:textId="77777777" w:rsidR="00C561F7" w:rsidRPr="00F4544C" w:rsidRDefault="00C561F7" w:rsidP="00C561F7">
      <w:pPr>
        <w:jc w:val="both"/>
        <w:rPr>
          <w:b/>
          <w:bCs/>
          <w:color w:val="000000" w:themeColor="text1"/>
          <w:u w:val="single"/>
        </w:rPr>
      </w:pPr>
    </w:p>
    <w:p w14:paraId="4EF69A3C"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6587DB64" w14:textId="77777777" w:rsidR="00C561F7" w:rsidRPr="00F4544C" w:rsidRDefault="00C561F7" w:rsidP="00C561F7">
      <w:pPr>
        <w:jc w:val="both"/>
        <w:rPr>
          <w:rFonts w:eastAsia="Calibri" w:cs="Times New Roman"/>
          <w:b/>
          <w:bCs/>
          <w:color w:val="000000" w:themeColor="text1"/>
          <w:u w:val="single"/>
          <w:lang w:eastAsia="en-US"/>
        </w:rPr>
      </w:pPr>
    </w:p>
    <w:p w14:paraId="27F8853D"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041C3CF2" w14:textId="77777777" w:rsidR="00C561F7" w:rsidRPr="00F4544C" w:rsidRDefault="00C561F7" w:rsidP="00C561F7">
      <w:pPr>
        <w:keepNext/>
        <w:keepLines/>
        <w:spacing w:line="240" w:lineRule="auto"/>
        <w:ind w:left="714"/>
        <w:jc w:val="both"/>
        <w:rPr>
          <w:rFonts w:cs="Tahoma"/>
        </w:rPr>
      </w:pPr>
    </w:p>
    <w:p w14:paraId="4A5AC3D7"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1717E43A" w14:textId="77777777" w:rsidR="00C561F7" w:rsidRPr="00F4544C" w:rsidRDefault="00C561F7" w:rsidP="00C561F7">
      <w:pPr>
        <w:keepNext/>
        <w:keepLines/>
        <w:spacing w:line="240" w:lineRule="auto"/>
        <w:rPr>
          <w:rFonts w:cs="Tahoma"/>
          <w:b/>
        </w:rPr>
      </w:pPr>
    </w:p>
    <w:p w14:paraId="0A9B45BD"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01CF0DC6" w14:textId="77777777" w:rsidR="00C561F7" w:rsidRPr="00F4544C" w:rsidRDefault="00C561F7" w:rsidP="00C561F7">
      <w:pPr>
        <w:jc w:val="both"/>
        <w:rPr>
          <w:color w:val="000000" w:themeColor="text1"/>
        </w:rPr>
      </w:pPr>
    </w:p>
    <w:p w14:paraId="7F501B8D"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3F3DDA06" w14:textId="77777777" w:rsidR="00C561F7" w:rsidRPr="00F4544C" w:rsidRDefault="00C561F7" w:rsidP="00C561F7">
      <w:pPr>
        <w:jc w:val="both"/>
        <w:rPr>
          <w:color w:val="000000" w:themeColor="text1"/>
        </w:rPr>
      </w:pPr>
    </w:p>
    <w:p w14:paraId="42E1F504"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71817650" w14:textId="77777777" w:rsidR="00C561F7" w:rsidRPr="00F4544C" w:rsidRDefault="00C561F7" w:rsidP="00C561F7">
      <w:pPr>
        <w:jc w:val="both"/>
        <w:rPr>
          <w:color w:val="000000" w:themeColor="text1"/>
        </w:rPr>
      </w:pPr>
    </w:p>
    <w:p w14:paraId="0EA4CF6E"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63B665E2" w14:textId="77777777" w:rsidR="00C561F7" w:rsidRPr="00F4544C" w:rsidRDefault="00C561F7" w:rsidP="00C561F7">
      <w:pPr>
        <w:jc w:val="both"/>
        <w:rPr>
          <w:color w:val="000000" w:themeColor="text1"/>
        </w:rPr>
      </w:pPr>
    </w:p>
    <w:p w14:paraId="676F6E69"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38EB8DC8" w14:textId="77777777" w:rsidR="00C561F7" w:rsidRPr="00F4544C" w:rsidRDefault="00C561F7" w:rsidP="00C561F7">
      <w:pPr>
        <w:jc w:val="both"/>
        <w:rPr>
          <w:color w:val="000000" w:themeColor="text1"/>
        </w:rPr>
      </w:pPr>
    </w:p>
    <w:p w14:paraId="3FAB111E" w14:textId="77777777" w:rsidR="00C561F7" w:rsidRPr="00F4544C" w:rsidRDefault="00C561F7" w:rsidP="00C561F7">
      <w:pPr>
        <w:jc w:val="both"/>
        <w:rPr>
          <w:color w:val="000000" w:themeColor="text1"/>
          <w:sz w:val="20"/>
          <w:szCs w:val="20"/>
        </w:rPr>
      </w:pPr>
    </w:p>
    <w:p w14:paraId="20BC6F1D" w14:textId="77777777" w:rsidR="00C561F7" w:rsidRPr="00F4544C" w:rsidRDefault="00C561F7" w:rsidP="00C561F7">
      <w:pPr>
        <w:jc w:val="both"/>
        <w:rPr>
          <w:color w:val="000000" w:themeColor="text1"/>
          <w:sz w:val="20"/>
          <w:szCs w:val="20"/>
        </w:rPr>
      </w:pPr>
    </w:p>
    <w:p w14:paraId="77FF5C63" w14:textId="77777777" w:rsidR="00C561F7" w:rsidRPr="00F4544C" w:rsidRDefault="00C561F7" w:rsidP="00C561F7">
      <w:pPr>
        <w:tabs>
          <w:tab w:val="center" w:pos="4536"/>
          <w:tab w:val="right" w:pos="9072"/>
        </w:tabs>
        <w:spacing w:line="240" w:lineRule="auto"/>
        <w:jc w:val="both"/>
        <w:rPr>
          <w:iCs/>
          <w:color w:val="000000" w:themeColor="text1"/>
        </w:rPr>
      </w:pPr>
    </w:p>
    <w:p w14:paraId="1A882C4A"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30DC2549" w14:textId="77777777" w:rsidTr="006C1460">
        <w:trPr>
          <w:trHeight w:val="353"/>
          <w:jc w:val="center"/>
        </w:trPr>
        <w:tc>
          <w:tcPr>
            <w:tcW w:w="2722" w:type="dxa"/>
            <w:hideMark/>
          </w:tcPr>
          <w:p w14:paraId="7517E321"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3071576F"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07340D47"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72EE08FF"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4026A73D" w14:textId="77777777" w:rsidTr="006C1460">
        <w:trPr>
          <w:jc w:val="center"/>
        </w:trPr>
        <w:tc>
          <w:tcPr>
            <w:tcW w:w="2722" w:type="dxa"/>
            <w:tcBorders>
              <w:top w:val="nil"/>
              <w:left w:val="nil"/>
              <w:bottom w:val="single" w:sz="4" w:space="0" w:color="auto"/>
              <w:right w:val="nil"/>
            </w:tcBorders>
          </w:tcPr>
          <w:p w14:paraId="088F24BC"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7680F126"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4BB02921"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25EA973E" w14:textId="77777777" w:rsidR="00C561F7" w:rsidRDefault="00C561F7" w:rsidP="00C561F7">
      <w:pPr>
        <w:spacing w:line="240" w:lineRule="auto"/>
        <w:rPr>
          <w:rFonts w:cs="Arial"/>
          <w:b/>
          <w:sz w:val="20"/>
        </w:rPr>
      </w:pPr>
      <w:r>
        <w:rPr>
          <w:rFonts w:cs="Arial"/>
          <w:b/>
          <w:sz w:val="20"/>
        </w:rPr>
        <w:br w:type="page"/>
      </w:r>
    </w:p>
    <w:p w14:paraId="74B5DBAC" w14:textId="0AFEC632" w:rsidR="00C561F7" w:rsidRPr="00372378" w:rsidRDefault="00372378" w:rsidP="00C561F7">
      <w:pPr>
        <w:rPr>
          <w:b/>
          <w:bCs/>
          <w:color w:val="auto"/>
        </w:rPr>
      </w:pPr>
      <w:r w:rsidRPr="00372378">
        <w:rPr>
          <w:b/>
          <w:bCs/>
        </w:rPr>
        <w:lastRenderedPageBreak/>
        <w:t xml:space="preserve">Sklop št. 19: vzdrževanje nadgradenj znamke </w:t>
      </w:r>
      <w:proofErr w:type="spellStart"/>
      <w:r w:rsidRPr="00372378">
        <w:rPr>
          <w:b/>
          <w:bCs/>
        </w:rPr>
        <w:t>Capellotto</w:t>
      </w:r>
      <w:proofErr w:type="spellEnd"/>
      <w:r w:rsidRPr="00372378">
        <w:rPr>
          <w:b/>
          <w:bCs/>
        </w:rPr>
        <w:t xml:space="preserve"> za vzdrževanje kanalizacijskega omrežja in čistilnih naprav in dobava rezervnih delov</w:t>
      </w:r>
      <w:r w:rsidR="00C561F7" w:rsidRPr="00372378">
        <w:rPr>
          <w:b/>
          <w:bCs/>
          <w:szCs w:val="18"/>
        </w:rPr>
        <w:t xml:space="preserve"> </w:t>
      </w:r>
      <w:r w:rsidR="00C561F7" w:rsidRPr="00372378">
        <w:rPr>
          <w:b/>
          <w:bCs/>
        </w:rPr>
        <w:t xml:space="preserve"> </w:t>
      </w:r>
    </w:p>
    <w:p w14:paraId="7FB95CCD" w14:textId="77777777" w:rsidR="00C561F7" w:rsidRPr="00F4544C" w:rsidRDefault="00C561F7" w:rsidP="00C561F7">
      <w:pPr>
        <w:jc w:val="both"/>
        <w:rPr>
          <w:bCs/>
          <w:color w:val="FF0000"/>
        </w:rPr>
      </w:pPr>
    </w:p>
    <w:p w14:paraId="052A267A" w14:textId="77777777" w:rsidR="00C561F7" w:rsidRPr="00F4544C" w:rsidRDefault="00C561F7" w:rsidP="00C561F7">
      <w:pPr>
        <w:jc w:val="both"/>
        <w:rPr>
          <w:bCs/>
          <w:color w:val="FF0000"/>
        </w:rPr>
      </w:pPr>
    </w:p>
    <w:p w14:paraId="3D12CF7E"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15AEDEF5" w14:textId="77777777" w:rsidR="00C561F7" w:rsidRPr="00F4544C" w:rsidRDefault="00C561F7" w:rsidP="00C561F7">
      <w:pPr>
        <w:jc w:val="both"/>
        <w:rPr>
          <w:b/>
          <w:color w:val="000000" w:themeColor="text1"/>
        </w:rPr>
      </w:pPr>
    </w:p>
    <w:p w14:paraId="70AC09BC"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0368054D"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12FE5BFF"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31C124A"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26F673C1" w14:textId="77777777" w:rsidR="00C561F7" w:rsidRPr="00F4544C" w:rsidRDefault="00C561F7" w:rsidP="006C1460">
            <w:pPr>
              <w:jc w:val="center"/>
              <w:rPr>
                <w:b/>
              </w:rPr>
            </w:pPr>
            <w:r w:rsidRPr="00F4544C">
              <w:rPr>
                <w:b/>
              </w:rPr>
              <w:t xml:space="preserve">Cena na enoto mere </w:t>
            </w:r>
          </w:p>
          <w:p w14:paraId="57C388E8" w14:textId="77777777" w:rsidR="00C561F7" w:rsidRPr="00F4544C" w:rsidRDefault="00C561F7" w:rsidP="006C1460">
            <w:pPr>
              <w:jc w:val="center"/>
              <w:rPr>
                <w:b/>
              </w:rPr>
            </w:pPr>
            <w:r w:rsidRPr="00F4544C">
              <w:rPr>
                <w:b/>
              </w:rPr>
              <w:t>v EUR (brez DDV)</w:t>
            </w:r>
          </w:p>
        </w:tc>
      </w:tr>
      <w:tr w:rsidR="00C561F7" w:rsidRPr="00F4544C" w14:paraId="352E85F3"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48A0065B"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3E20B16B"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07431FFB" w14:textId="77777777" w:rsidR="00C561F7" w:rsidRPr="00F4544C" w:rsidRDefault="00C561F7" w:rsidP="006C1460">
            <w:pPr>
              <w:rPr>
                <w:color w:val="auto"/>
              </w:rPr>
            </w:pPr>
          </w:p>
        </w:tc>
      </w:tr>
    </w:tbl>
    <w:p w14:paraId="54D583BB" w14:textId="77777777" w:rsidR="00C561F7" w:rsidRPr="00F4544C" w:rsidRDefault="00C561F7" w:rsidP="00C561F7">
      <w:pPr>
        <w:jc w:val="both"/>
        <w:rPr>
          <w:color w:val="FF0000"/>
          <w:lang w:eastAsia="en-US"/>
        </w:rPr>
      </w:pPr>
    </w:p>
    <w:p w14:paraId="1E2B8F94" w14:textId="77777777" w:rsidR="00C561F7" w:rsidRPr="00F4544C" w:rsidRDefault="00C561F7" w:rsidP="00C561F7">
      <w:pPr>
        <w:jc w:val="both"/>
        <w:rPr>
          <w:color w:val="FF0000"/>
        </w:rPr>
      </w:pPr>
    </w:p>
    <w:p w14:paraId="082FD0CC"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2D69E625" w14:textId="77777777" w:rsidR="00C561F7" w:rsidRPr="00F4544C" w:rsidRDefault="00C561F7" w:rsidP="00C561F7">
      <w:pPr>
        <w:jc w:val="both"/>
        <w:rPr>
          <w:color w:val="000000" w:themeColor="text1"/>
        </w:rPr>
      </w:pPr>
      <w:r w:rsidRPr="00F4544C">
        <w:rPr>
          <w:color w:val="000000" w:themeColor="text1"/>
        </w:rPr>
        <w:t xml:space="preserve"> </w:t>
      </w:r>
    </w:p>
    <w:p w14:paraId="52AEF095" w14:textId="77777777" w:rsidR="00C561F7" w:rsidRPr="00F4544C" w:rsidRDefault="00C561F7" w:rsidP="00C561F7">
      <w:pPr>
        <w:jc w:val="both"/>
        <w:rPr>
          <w:color w:val="000000" w:themeColor="text1"/>
        </w:rPr>
      </w:pPr>
    </w:p>
    <w:p w14:paraId="1C50677C"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539ED457" w14:textId="77777777" w:rsidR="00C561F7" w:rsidRPr="00F4544C" w:rsidRDefault="00C561F7" w:rsidP="00C561F7">
      <w:pPr>
        <w:jc w:val="both"/>
        <w:rPr>
          <w:color w:val="000000" w:themeColor="text1"/>
        </w:rPr>
      </w:pPr>
    </w:p>
    <w:p w14:paraId="0F44F4B6" w14:textId="77777777" w:rsidR="00C561F7" w:rsidRPr="00F4544C" w:rsidRDefault="00C561F7" w:rsidP="00C561F7">
      <w:pPr>
        <w:jc w:val="both"/>
        <w:rPr>
          <w:color w:val="000000" w:themeColor="text1"/>
        </w:rPr>
      </w:pPr>
    </w:p>
    <w:p w14:paraId="636C9B32" w14:textId="77777777" w:rsidR="00C561F7" w:rsidRPr="00F4544C" w:rsidRDefault="00C561F7" w:rsidP="00C561F7">
      <w:pPr>
        <w:jc w:val="both"/>
        <w:rPr>
          <w:color w:val="000000" w:themeColor="text1"/>
        </w:rPr>
      </w:pPr>
    </w:p>
    <w:p w14:paraId="588AA607"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5A1044B7" w14:textId="77777777" w:rsidR="00C561F7" w:rsidRPr="00F4544C" w:rsidRDefault="00C561F7" w:rsidP="00C561F7">
      <w:pPr>
        <w:keepNext/>
        <w:keepLines/>
        <w:spacing w:line="240" w:lineRule="auto"/>
        <w:rPr>
          <w:rFonts w:cs="Tahoma"/>
          <w:b/>
          <w:color w:val="auto"/>
          <w:sz w:val="20"/>
          <w:szCs w:val="20"/>
        </w:rPr>
      </w:pPr>
    </w:p>
    <w:p w14:paraId="3D290915"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6A4E33FB" w14:textId="77777777" w:rsidR="00C561F7" w:rsidRPr="00F4544C" w:rsidRDefault="00C561F7" w:rsidP="00C561F7">
      <w:pPr>
        <w:jc w:val="both"/>
        <w:rPr>
          <w:color w:val="000000" w:themeColor="text1"/>
        </w:rPr>
      </w:pPr>
    </w:p>
    <w:p w14:paraId="552D1DB7" w14:textId="77777777" w:rsidR="00C561F7" w:rsidRPr="00F4544C" w:rsidRDefault="00C561F7" w:rsidP="00C561F7">
      <w:pPr>
        <w:jc w:val="both"/>
        <w:rPr>
          <w:color w:val="000000" w:themeColor="text1"/>
        </w:rPr>
      </w:pPr>
    </w:p>
    <w:p w14:paraId="3ED9E726" w14:textId="77777777" w:rsidR="00C561F7" w:rsidRPr="00F4544C" w:rsidRDefault="00C561F7" w:rsidP="00C561F7">
      <w:pPr>
        <w:jc w:val="both"/>
        <w:rPr>
          <w:color w:val="000000" w:themeColor="text1"/>
        </w:rPr>
      </w:pPr>
      <w:r w:rsidRPr="00F4544C">
        <w:rPr>
          <w:color w:val="000000" w:themeColor="text1"/>
        </w:rPr>
        <w:t>OPOMBA:</w:t>
      </w:r>
    </w:p>
    <w:p w14:paraId="48856556"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408D677D" w14:textId="77777777"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0BC7F8AF" w14:textId="77777777" w:rsidR="00C561F7" w:rsidRPr="00F4544C" w:rsidRDefault="00C561F7" w:rsidP="00C561F7">
      <w:pPr>
        <w:jc w:val="both"/>
        <w:rPr>
          <w:b/>
          <w:bCs/>
          <w:color w:val="000000" w:themeColor="text1"/>
          <w:u w:val="single"/>
        </w:rPr>
      </w:pPr>
    </w:p>
    <w:p w14:paraId="119C15FD"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2C04382B" w14:textId="77777777" w:rsidR="00C561F7" w:rsidRPr="00F4544C" w:rsidRDefault="00C561F7" w:rsidP="00C561F7">
      <w:pPr>
        <w:jc w:val="both"/>
        <w:rPr>
          <w:rFonts w:eastAsia="Calibri" w:cs="Times New Roman"/>
          <w:b/>
          <w:bCs/>
          <w:color w:val="000000" w:themeColor="text1"/>
          <w:u w:val="single"/>
          <w:lang w:eastAsia="en-US"/>
        </w:rPr>
      </w:pPr>
    </w:p>
    <w:p w14:paraId="38EB985F"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41414AAE" w14:textId="77777777" w:rsidR="00C561F7" w:rsidRPr="00F4544C" w:rsidRDefault="00C561F7" w:rsidP="00C561F7">
      <w:pPr>
        <w:keepNext/>
        <w:keepLines/>
        <w:spacing w:line="240" w:lineRule="auto"/>
        <w:ind w:left="714"/>
        <w:jc w:val="both"/>
        <w:rPr>
          <w:rFonts w:cs="Tahoma"/>
        </w:rPr>
      </w:pPr>
    </w:p>
    <w:p w14:paraId="00DACAB5"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649F3EE5" w14:textId="77777777" w:rsidR="00C561F7" w:rsidRPr="00F4544C" w:rsidRDefault="00C561F7" w:rsidP="00C561F7">
      <w:pPr>
        <w:keepNext/>
        <w:keepLines/>
        <w:spacing w:line="240" w:lineRule="auto"/>
        <w:rPr>
          <w:rFonts w:cs="Tahoma"/>
          <w:b/>
        </w:rPr>
      </w:pPr>
    </w:p>
    <w:p w14:paraId="4C3CB96C"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50A24E8F" w14:textId="77777777" w:rsidR="00C561F7" w:rsidRPr="00F4544C" w:rsidRDefault="00C561F7" w:rsidP="00C561F7">
      <w:pPr>
        <w:jc w:val="both"/>
        <w:rPr>
          <w:color w:val="000000" w:themeColor="text1"/>
        </w:rPr>
      </w:pPr>
    </w:p>
    <w:p w14:paraId="7DAC941E"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60BB50BC" w14:textId="77777777" w:rsidR="00C561F7" w:rsidRPr="00F4544C" w:rsidRDefault="00C561F7" w:rsidP="00C561F7">
      <w:pPr>
        <w:jc w:val="both"/>
        <w:rPr>
          <w:color w:val="000000" w:themeColor="text1"/>
        </w:rPr>
      </w:pPr>
    </w:p>
    <w:p w14:paraId="0D1536A9"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01DE9643" w14:textId="77777777" w:rsidR="00C561F7" w:rsidRPr="00F4544C" w:rsidRDefault="00C561F7" w:rsidP="00C561F7">
      <w:pPr>
        <w:jc w:val="both"/>
        <w:rPr>
          <w:color w:val="000000" w:themeColor="text1"/>
        </w:rPr>
      </w:pPr>
    </w:p>
    <w:p w14:paraId="533749E7"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0B1AFA4A" w14:textId="77777777" w:rsidR="00C561F7" w:rsidRPr="00F4544C" w:rsidRDefault="00C561F7" w:rsidP="00C561F7">
      <w:pPr>
        <w:jc w:val="both"/>
        <w:rPr>
          <w:color w:val="000000" w:themeColor="text1"/>
        </w:rPr>
      </w:pPr>
    </w:p>
    <w:p w14:paraId="2500AB6C"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25BD0D1A" w14:textId="77777777" w:rsidR="00C561F7" w:rsidRPr="00F4544C" w:rsidRDefault="00C561F7" w:rsidP="00C561F7">
      <w:pPr>
        <w:jc w:val="both"/>
        <w:rPr>
          <w:color w:val="000000" w:themeColor="text1"/>
        </w:rPr>
      </w:pPr>
    </w:p>
    <w:p w14:paraId="60AC6121" w14:textId="77777777" w:rsidR="00C561F7" w:rsidRPr="00F4544C" w:rsidRDefault="00C561F7" w:rsidP="00C561F7">
      <w:pPr>
        <w:jc w:val="both"/>
        <w:rPr>
          <w:color w:val="000000" w:themeColor="text1"/>
          <w:sz w:val="20"/>
          <w:szCs w:val="20"/>
        </w:rPr>
      </w:pPr>
    </w:p>
    <w:p w14:paraId="50172227" w14:textId="77777777" w:rsidR="00C561F7" w:rsidRPr="00F4544C" w:rsidRDefault="00C561F7" w:rsidP="00C561F7">
      <w:pPr>
        <w:jc w:val="both"/>
        <w:rPr>
          <w:color w:val="000000" w:themeColor="text1"/>
          <w:sz w:val="20"/>
          <w:szCs w:val="20"/>
        </w:rPr>
      </w:pPr>
    </w:p>
    <w:p w14:paraId="228612FA" w14:textId="77777777" w:rsidR="00C561F7" w:rsidRPr="00F4544C" w:rsidRDefault="00C561F7" w:rsidP="00C561F7">
      <w:pPr>
        <w:tabs>
          <w:tab w:val="center" w:pos="4536"/>
          <w:tab w:val="right" w:pos="9072"/>
        </w:tabs>
        <w:spacing w:line="240" w:lineRule="auto"/>
        <w:jc w:val="both"/>
        <w:rPr>
          <w:iCs/>
          <w:color w:val="000000" w:themeColor="text1"/>
        </w:rPr>
      </w:pPr>
    </w:p>
    <w:p w14:paraId="0C92CE60"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6E88EC90" w14:textId="77777777" w:rsidTr="006C1460">
        <w:trPr>
          <w:trHeight w:val="353"/>
          <w:jc w:val="center"/>
        </w:trPr>
        <w:tc>
          <w:tcPr>
            <w:tcW w:w="2722" w:type="dxa"/>
            <w:hideMark/>
          </w:tcPr>
          <w:p w14:paraId="7703EC46"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6C8C2A7E"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584727B9"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3CCBB91A"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419CE02E" w14:textId="77777777" w:rsidTr="006C1460">
        <w:trPr>
          <w:jc w:val="center"/>
        </w:trPr>
        <w:tc>
          <w:tcPr>
            <w:tcW w:w="2722" w:type="dxa"/>
            <w:tcBorders>
              <w:top w:val="nil"/>
              <w:left w:val="nil"/>
              <w:bottom w:val="single" w:sz="4" w:space="0" w:color="auto"/>
              <w:right w:val="nil"/>
            </w:tcBorders>
          </w:tcPr>
          <w:p w14:paraId="15E85384"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0CD8A488"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6E2CA402"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3A511D80" w14:textId="77777777" w:rsidR="00C561F7" w:rsidRDefault="00C561F7" w:rsidP="00C561F7">
      <w:pPr>
        <w:spacing w:line="240" w:lineRule="auto"/>
        <w:rPr>
          <w:rFonts w:cs="Arial"/>
          <w:b/>
          <w:sz w:val="20"/>
        </w:rPr>
      </w:pPr>
      <w:r>
        <w:rPr>
          <w:rFonts w:cs="Arial"/>
          <w:b/>
          <w:sz w:val="20"/>
        </w:rPr>
        <w:br w:type="page"/>
      </w:r>
    </w:p>
    <w:p w14:paraId="7E86485D" w14:textId="21F13C22" w:rsidR="00C561F7" w:rsidRPr="00372378" w:rsidRDefault="00372378" w:rsidP="00C561F7">
      <w:pPr>
        <w:rPr>
          <w:b/>
          <w:bCs/>
          <w:color w:val="auto"/>
        </w:rPr>
      </w:pPr>
      <w:r>
        <w:rPr>
          <w:b/>
          <w:bCs/>
        </w:rPr>
        <w:lastRenderedPageBreak/>
        <w:t>S</w:t>
      </w:r>
      <w:r w:rsidRPr="00372378">
        <w:rPr>
          <w:b/>
          <w:bCs/>
        </w:rPr>
        <w:t>klop št. 20: vzdrževanje gradbenih strojev znamke JCB in dobava rezervnih delov</w:t>
      </w:r>
      <w:r w:rsidR="00C561F7" w:rsidRPr="00372378">
        <w:rPr>
          <w:b/>
          <w:bCs/>
          <w:szCs w:val="18"/>
        </w:rPr>
        <w:t xml:space="preserve"> </w:t>
      </w:r>
      <w:r w:rsidR="00C561F7" w:rsidRPr="00372378">
        <w:rPr>
          <w:b/>
          <w:bCs/>
        </w:rPr>
        <w:t xml:space="preserve"> </w:t>
      </w:r>
    </w:p>
    <w:p w14:paraId="009309FB" w14:textId="77777777" w:rsidR="00C561F7" w:rsidRPr="00F4544C" w:rsidRDefault="00C561F7" w:rsidP="00C561F7">
      <w:pPr>
        <w:jc w:val="both"/>
        <w:rPr>
          <w:bCs/>
          <w:color w:val="FF0000"/>
        </w:rPr>
      </w:pPr>
    </w:p>
    <w:p w14:paraId="23F28EC5" w14:textId="77777777" w:rsidR="00C561F7" w:rsidRPr="00F4544C" w:rsidRDefault="00C561F7" w:rsidP="00C561F7">
      <w:pPr>
        <w:jc w:val="both"/>
        <w:rPr>
          <w:bCs/>
          <w:color w:val="FF0000"/>
        </w:rPr>
      </w:pPr>
    </w:p>
    <w:p w14:paraId="2B5BD1F8"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7C92D11F" w14:textId="77777777" w:rsidR="00C561F7" w:rsidRPr="00F4544C" w:rsidRDefault="00C561F7" w:rsidP="00C561F7">
      <w:pPr>
        <w:jc w:val="both"/>
        <w:rPr>
          <w:b/>
          <w:color w:val="000000" w:themeColor="text1"/>
        </w:rPr>
      </w:pPr>
    </w:p>
    <w:p w14:paraId="276D9966"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458189B4"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32A294FA"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23A1A22"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2A093FA1" w14:textId="77777777" w:rsidR="00C561F7" w:rsidRPr="00F4544C" w:rsidRDefault="00C561F7" w:rsidP="006C1460">
            <w:pPr>
              <w:jc w:val="center"/>
              <w:rPr>
                <w:b/>
              </w:rPr>
            </w:pPr>
            <w:r w:rsidRPr="00F4544C">
              <w:rPr>
                <w:b/>
              </w:rPr>
              <w:t xml:space="preserve">Cena na enoto mere </w:t>
            </w:r>
          </w:p>
          <w:p w14:paraId="3FDABC95" w14:textId="77777777" w:rsidR="00C561F7" w:rsidRPr="00F4544C" w:rsidRDefault="00C561F7" w:rsidP="006C1460">
            <w:pPr>
              <w:jc w:val="center"/>
              <w:rPr>
                <w:b/>
              </w:rPr>
            </w:pPr>
            <w:r w:rsidRPr="00F4544C">
              <w:rPr>
                <w:b/>
              </w:rPr>
              <w:t>v EUR (brez DDV)</w:t>
            </w:r>
          </w:p>
        </w:tc>
      </w:tr>
      <w:tr w:rsidR="00C561F7" w:rsidRPr="00F4544C" w14:paraId="620C55A7"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158C959C"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4D5445A2"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35002807" w14:textId="77777777" w:rsidR="00C561F7" w:rsidRPr="00F4544C" w:rsidRDefault="00C561F7" w:rsidP="006C1460">
            <w:pPr>
              <w:rPr>
                <w:color w:val="auto"/>
              </w:rPr>
            </w:pPr>
          </w:p>
        </w:tc>
      </w:tr>
    </w:tbl>
    <w:p w14:paraId="0E3EE1F4" w14:textId="77777777" w:rsidR="00C561F7" w:rsidRPr="00F4544C" w:rsidRDefault="00C561F7" w:rsidP="00C561F7">
      <w:pPr>
        <w:jc w:val="both"/>
        <w:rPr>
          <w:color w:val="FF0000"/>
          <w:lang w:eastAsia="en-US"/>
        </w:rPr>
      </w:pPr>
    </w:p>
    <w:p w14:paraId="1D6F11E7" w14:textId="77777777" w:rsidR="00C561F7" w:rsidRPr="00F4544C" w:rsidRDefault="00C561F7" w:rsidP="00C561F7">
      <w:pPr>
        <w:jc w:val="both"/>
        <w:rPr>
          <w:color w:val="FF0000"/>
        </w:rPr>
      </w:pPr>
    </w:p>
    <w:p w14:paraId="490E909A"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4ECE3AF0" w14:textId="77777777" w:rsidR="00C561F7" w:rsidRPr="00F4544C" w:rsidRDefault="00C561F7" w:rsidP="00C561F7">
      <w:pPr>
        <w:jc w:val="both"/>
        <w:rPr>
          <w:color w:val="000000" w:themeColor="text1"/>
        </w:rPr>
      </w:pPr>
      <w:r w:rsidRPr="00F4544C">
        <w:rPr>
          <w:color w:val="000000" w:themeColor="text1"/>
        </w:rPr>
        <w:t xml:space="preserve"> </w:t>
      </w:r>
    </w:p>
    <w:p w14:paraId="58B7DE9B" w14:textId="77777777" w:rsidR="00C561F7" w:rsidRPr="00F4544C" w:rsidRDefault="00C561F7" w:rsidP="00C561F7">
      <w:pPr>
        <w:jc w:val="both"/>
        <w:rPr>
          <w:color w:val="000000" w:themeColor="text1"/>
        </w:rPr>
      </w:pPr>
    </w:p>
    <w:p w14:paraId="20E3BCD9"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5BD090D2" w14:textId="77777777" w:rsidR="00C561F7" w:rsidRPr="00F4544C" w:rsidRDefault="00C561F7" w:rsidP="00C561F7">
      <w:pPr>
        <w:jc w:val="both"/>
        <w:rPr>
          <w:color w:val="000000" w:themeColor="text1"/>
        </w:rPr>
      </w:pPr>
    </w:p>
    <w:p w14:paraId="6B50A6C5" w14:textId="77777777" w:rsidR="00C561F7" w:rsidRPr="00F4544C" w:rsidRDefault="00C561F7" w:rsidP="00C561F7">
      <w:pPr>
        <w:jc w:val="both"/>
        <w:rPr>
          <w:color w:val="000000" w:themeColor="text1"/>
        </w:rPr>
      </w:pPr>
    </w:p>
    <w:p w14:paraId="101AD5A5" w14:textId="77777777" w:rsidR="00C561F7" w:rsidRPr="00F4544C" w:rsidRDefault="00C561F7" w:rsidP="00C561F7">
      <w:pPr>
        <w:jc w:val="both"/>
        <w:rPr>
          <w:color w:val="000000" w:themeColor="text1"/>
        </w:rPr>
      </w:pPr>
    </w:p>
    <w:p w14:paraId="7082DB01"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67189AD0" w14:textId="77777777" w:rsidR="00C561F7" w:rsidRPr="00F4544C" w:rsidRDefault="00C561F7" w:rsidP="00C561F7">
      <w:pPr>
        <w:keepNext/>
        <w:keepLines/>
        <w:spacing w:line="240" w:lineRule="auto"/>
        <w:rPr>
          <w:rFonts w:cs="Tahoma"/>
          <w:b/>
          <w:color w:val="auto"/>
          <w:sz w:val="20"/>
          <w:szCs w:val="20"/>
        </w:rPr>
      </w:pPr>
    </w:p>
    <w:p w14:paraId="35F81BAB"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0A4A3D80" w14:textId="77777777" w:rsidR="00C561F7" w:rsidRPr="00F4544C" w:rsidRDefault="00C561F7" w:rsidP="00C561F7">
      <w:pPr>
        <w:jc w:val="both"/>
        <w:rPr>
          <w:color w:val="000000" w:themeColor="text1"/>
        </w:rPr>
      </w:pPr>
    </w:p>
    <w:p w14:paraId="5D260AD3" w14:textId="77777777" w:rsidR="00C561F7" w:rsidRPr="00F4544C" w:rsidRDefault="00C561F7" w:rsidP="00C561F7">
      <w:pPr>
        <w:jc w:val="both"/>
        <w:rPr>
          <w:color w:val="000000" w:themeColor="text1"/>
        </w:rPr>
      </w:pPr>
    </w:p>
    <w:p w14:paraId="177A2AC1" w14:textId="77777777" w:rsidR="00C561F7" w:rsidRPr="00F4544C" w:rsidRDefault="00C561F7" w:rsidP="00C561F7">
      <w:pPr>
        <w:jc w:val="both"/>
        <w:rPr>
          <w:color w:val="000000" w:themeColor="text1"/>
        </w:rPr>
      </w:pPr>
      <w:r w:rsidRPr="00F4544C">
        <w:rPr>
          <w:color w:val="000000" w:themeColor="text1"/>
        </w:rPr>
        <w:t>OPOMBA:</w:t>
      </w:r>
    </w:p>
    <w:p w14:paraId="44C6E962"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1D0E3CED" w14:textId="77777777" w:rsidR="00372378" w:rsidRDefault="00372378">
      <w:pPr>
        <w:spacing w:line="240" w:lineRule="auto"/>
        <w:rPr>
          <w:b/>
          <w:bCs/>
          <w:color w:val="000000" w:themeColor="text1"/>
          <w:u w:val="single"/>
        </w:rPr>
      </w:pPr>
      <w:r>
        <w:rPr>
          <w:b/>
          <w:bCs/>
          <w:color w:val="000000" w:themeColor="text1"/>
          <w:u w:val="single"/>
        </w:rPr>
        <w:br w:type="page"/>
      </w:r>
    </w:p>
    <w:p w14:paraId="1DF42214" w14:textId="3E9CB666"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39CC2C10" w14:textId="77777777" w:rsidR="00C561F7" w:rsidRPr="00F4544C" w:rsidRDefault="00C561F7" w:rsidP="00C561F7">
      <w:pPr>
        <w:jc w:val="both"/>
        <w:rPr>
          <w:b/>
          <w:bCs/>
          <w:color w:val="000000" w:themeColor="text1"/>
          <w:u w:val="single"/>
        </w:rPr>
      </w:pPr>
    </w:p>
    <w:p w14:paraId="68C330A3"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232DBA5A" w14:textId="77777777" w:rsidR="00C561F7" w:rsidRPr="00F4544C" w:rsidRDefault="00C561F7" w:rsidP="00C561F7">
      <w:pPr>
        <w:jc w:val="both"/>
        <w:rPr>
          <w:rFonts w:eastAsia="Calibri" w:cs="Times New Roman"/>
          <w:b/>
          <w:bCs/>
          <w:color w:val="000000" w:themeColor="text1"/>
          <w:u w:val="single"/>
          <w:lang w:eastAsia="en-US"/>
        </w:rPr>
      </w:pPr>
    </w:p>
    <w:p w14:paraId="2C52E012"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026AD00F" w14:textId="77777777" w:rsidR="00C561F7" w:rsidRPr="00F4544C" w:rsidRDefault="00C561F7" w:rsidP="00C561F7">
      <w:pPr>
        <w:keepNext/>
        <w:keepLines/>
        <w:spacing w:line="240" w:lineRule="auto"/>
        <w:ind w:left="714"/>
        <w:jc w:val="both"/>
        <w:rPr>
          <w:rFonts w:cs="Tahoma"/>
        </w:rPr>
      </w:pPr>
    </w:p>
    <w:p w14:paraId="56BC87CB"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19B2675E" w14:textId="77777777" w:rsidR="00C561F7" w:rsidRPr="00F4544C" w:rsidRDefault="00C561F7" w:rsidP="00C561F7">
      <w:pPr>
        <w:keepNext/>
        <w:keepLines/>
        <w:spacing w:line="240" w:lineRule="auto"/>
        <w:rPr>
          <w:rFonts w:cs="Tahoma"/>
          <w:b/>
        </w:rPr>
      </w:pPr>
    </w:p>
    <w:p w14:paraId="6C344BD9"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2D4EC7B5" w14:textId="77777777" w:rsidR="00C561F7" w:rsidRPr="00F4544C" w:rsidRDefault="00C561F7" w:rsidP="00C561F7">
      <w:pPr>
        <w:jc w:val="both"/>
        <w:rPr>
          <w:color w:val="000000" w:themeColor="text1"/>
        </w:rPr>
      </w:pPr>
    </w:p>
    <w:p w14:paraId="4250389B"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1A986196" w14:textId="77777777" w:rsidR="00C561F7" w:rsidRPr="00F4544C" w:rsidRDefault="00C561F7" w:rsidP="00C561F7">
      <w:pPr>
        <w:jc w:val="both"/>
        <w:rPr>
          <w:color w:val="000000" w:themeColor="text1"/>
        </w:rPr>
      </w:pPr>
    </w:p>
    <w:p w14:paraId="62E471B6"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70EB3220" w14:textId="77777777" w:rsidR="00C561F7" w:rsidRPr="00F4544C" w:rsidRDefault="00C561F7" w:rsidP="00C561F7">
      <w:pPr>
        <w:jc w:val="both"/>
        <w:rPr>
          <w:color w:val="000000" w:themeColor="text1"/>
        </w:rPr>
      </w:pPr>
    </w:p>
    <w:p w14:paraId="09EEDBC2"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2B7144C5" w14:textId="77777777" w:rsidR="00C561F7" w:rsidRPr="00F4544C" w:rsidRDefault="00C561F7" w:rsidP="00C561F7">
      <w:pPr>
        <w:jc w:val="both"/>
        <w:rPr>
          <w:color w:val="000000" w:themeColor="text1"/>
        </w:rPr>
      </w:pPr>
    </w:p>
    <w:p w14:paraId="3368023F"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382B0C12" w14:textId="77777777" w:rsidR="00C561F7" w:rsidRPr="00F4544C" w:rsidRDefault="00C561F7" w:rsidP="00C561F7">
      <w:pPr>
        <w:jc w:val="both"/>
        <w:rPr>
          <w:color w:val="000000" w:themeColor="text1"/>
        </w:rPr>
      </w:pPr>
    </w:p>
    <w:p w14:paraId="667AD891" w14:textId="77777777" w:rsidR="00C561F7" w:rsidRPr="00F4544C" w:rsidRDefault="00C561F7" w:rsidP="00C561F7">
      <w:pPr>
        <w:jc w:val="both"/>
        <w:rPr>
          <w:color w:val="000000" w:themeColor="text1"/>
          <w:sz w:val="20"/>
          <w:szCs w:val="20"/>
        </w:rPr>
      </w:pPr>
    </w:p>
    <w:p w14:paraId="11D31E33" w14:textId="77777777" w:rsidR="00C561F7" w:rsidRPr="00F4544C" w:rsidRDefault="00C561F7" w:rsidP="00C561F7">
      <w:pPr>
        <w:jc w:val="both"/>
        <w:rPr>
          <w:color w:val="000000" w:themeColor="text1"/>
          <w:sz w:val="20"/>
          <w:szCs w:val="20"/>
        </w:rPr>
      </w:pPr>
    </w:p>
    <w:p w14:paraId="6B3A571A" w14:textId="77777777" w:rsidR="00C561F7" w:rsidRPr="00F4544C" w:rsidRDefault="00C561F7" w:rsidP="00C561F7">
      <w:pPr>
        <w:tabs>
          <w:tab w:val="center" w:pos="4536"/>
          <w:tab w:val="right" w:pos="9072"/>
        </w:tabs>
        <w:spacing w:line="240" w:lineRule="auto"/>
        <w:jc w:val="both"/>
        <w:rPr>
          <w:iCs/>
          <w:color w:val="000000" w:themeColor="text1"/>
        </w:rPr>
      </w:pPr>
    </w:p>
    <w:p w14:paraId="382C72B6"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10313175" w14:textId="77777777" w:rsidTr="006C1460">
        <w:trPr>
          <w:trHeight w:val="353"/>
          <w:jc w:val="center"/>
        </w:trPr>
        <w:tc>
          <w:tcPr>
            <w:tcW w:w="2722" w:type="dxa"/>
            <w:hideMark/>
          </w:tcPr>
          <w:p w14:paraId="1C398A1C"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66740D6A"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0D339306"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0E9BF5CB"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0C880B1B" w14:textId="77777777" w:rsidTr="006C1460">
        <w:trPr>
          <w:jc w:val="center"/>
        </w:trPr>
        <w:tc>
          <w:tcPr>
            <w:tcW w:w="2722" w:type="dxa"/>
            <w:tcBorders>
              <w:top w:val="nil"/>
              <w:left w:val="nil"/>
              <w:bottom w:val="single" w:sz="4" w:space="0" w:color="auto"/>
              <w:right w:val="nil"/>
            </w:tcBorders>
          </w:tcPr>
          <w:p w14:paraId="4A431EA2"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0BFB117C"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39DA735A"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5A1EC241" w14:textId="77777777" w:rsidR="00C561F7" w:rsidRDefault="00C561F7" w:rsidP="00C561F7">
      <w:pPr>
        <w:spacing w:line="240" w:lineRule="auto"/>
        <w:rPr>
          <w:rFonts w:cs="Arial"/>
          <w:b/>
          <w:sz w:val="20"/>
        </w:rPr>
      </w:pPr>
      <w:r>
        <w:rPr>
          <w:rFonts w:cs="Arial"/>
          <w:b/>
          <w:sz w:val="20"/>
        </w:rPr>
        <w:br w:type="page"/>
      </w:r>
    </w:p>
    <w:p w14:paraId="4B6437AF" w14:textId="0F031EE3" w:rsidR="00C561F7" w:rsidRPr="00372378" w:rsidRDefault="00372378" w:rsidP="00C561F7">
      <w:pPr>
        <w:rPr>
          <w:b/>
          <w:color w:val="auto"/>
        </w:rPr>
      </w:pPr>
      <w:r w:rsidRPr="00372378">
        <w:rPr>
          <w:b/>
          <w:iCs/>
        </w:rPr>
        <w:lastRenderedPageBreak/>
        <w:t xml:space="preserve">Sklop št. 21: vzdrževanje traktorjev znamke John </w:t>
      </w:r>
      <w:proofErr w:type="spellStart"/>
      <w:r w:rsidRPr="00372378">
        <w:rPr>
          <w:b/>
          <w:iCs/>
        </w:rPr>
        <w:t>Deere</w:t>
      </w:r>
      <w:proofErr w:type="spellEnd"/>
      <w:r w:rsidRPr="00372378">
        <w:rPr>
          <w:b/>
          <w:iCs/>
        </w:rPr>
        <w:t xml:space="preserve">, profesionalnih parkovnih kosilnic BCS in </w:t>
      </w:r>
      <w:proofErr w:type="spellStart"/>
      <w:r w:rsidRPr="00372378">
        <w:rPr>
          <w:b/>
          <w:iCs/>
        </w:rPr>
        <w:t>Gianni</w:t>
      </w:r>
      <w:proofErr w:type="spellEnd"/>
      <w:r w:rsidRPr="00372378">
        <w:rPr>
          <w:b/>
          <w:iCs/>
        </w:rPr>
        <w:t xml:space="preserve"> Ferrari, </w:t>
      </w:r>
      <w:proofErr w:type="spellStart"/>
      <w:r w:rsidRPr="00372378">
        <w:rPr>
          <w:b/>
          <w:iCs/>
        </w:rPr>
        <w:t>mulčarjev</w:t>
      </w:r>
      <w:proofErr w:type="spellEnd"/>
      <w:r w:rsidRPr="00372378">
        <w:rPr>
          <w:b/>
          <w:iCs/>
        </w:rPr>
        <w:t xml:space="preserve"> </w:t>
      </w:r>
      <w:proofErr w:type="spellStart"/>
      <w:r w:rsidRPr="00372378">
        <w:rPr>
          <w:b/>
          <w:iCs/>
        </w:rPr>
        <w:t>Peruzzo</w:t>
      </w:r>
      <w:proofErr w:type="spellEnd"/>
      <w:r w:rsidRPr="00372378">
        <w:rPr>
          <w:b/>
          <w:iCs/>
        </w:rPr>
        <w:t>, … in dobava rezervnih delov</w:t>
      </w:r>
      <w:r w:rsidR="00C561F7" w:rsidRPr="00372378">
        <w:rPr>
          <w:b/>
          <w:szCs w:val="18"/>
        </w:rPr>
        <w:t xml:space="preserve"> </w:t>
      </w:r>
      <w:r w:rsidR="00C561F7" w:rsidRPr="00372378">
        <w:rPr>
          <w:b/>
        </w:rPr>
        <w:t xml:space="preserve"> </w:t>
      </w:r>
    </w:p>
    <w:p w14:paraId="5EB90858" w14:textId="77777777" w:rsidR="00C561F7" w:rsidRPr="00F4544C" w:rsidRDefault="00C561F7" w:rsidP="00C561F7">
      <w:pPr>
        <w:jc w:val="both"/>
        <w:rPr>
          <w:bCs/>
          <w:color w:val="FF0000"/>
        </w:rPr>
      </w:pPr>
    </w:p>
    <w:p w14:paraId="7B81F4A7" w14:textId="77777777" w:rsidR="00C561F7" w:rsidRPr="00F4544C" w:rsidRDefault="00C561F7" w:rsidP="00C561F7">
      <w:pPr>
        <w:jc w:val="both"/>
        <w:rPr>
          <w:bCs/>
          <w:color w:val="FF0000"/>
        </w:rPr>
      </w:pPr>
    </w:p>
    <w:p w14:paraId="43939EF5"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1145F340" w14:textId="77777777" w:rsidR="00C561F7" w:rsidRPr="00F4544C" w:rsidRDefault="00C561F7" w:rsidP="00C561F7">
      <w:pPr>
        <w:jc w:val="both"/>
        <w:rPr>
          <w:b/>
          <w:color w:val="000000" w:themeColor="text1"/>
        </w:rPr>
      </w:pPr>
    </w:p>
    <w:p w14:paraId="43919459"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7E8B9BEC"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2F4F9B7"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B1CC416"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299B5B55" w14:textId="77777777" w:rsidR="00C561F7" w:rsidRPr="00F4544C" w:rsidRDefault="00C561F7" w:rsidP="006C1460">
            <w:pPr>
              <w:jc w:val="center"/>
              <w:rPr>
                <w:b/>
              </w:rPr>
            </w:pPr>
            <w:r w:rsidRPr="00F4544C">
              <w:rPr>
                <w:b/>
              </w:rPr>
              <w:t xml:space="preserve">Cena na enoto mere </w:t>
            </w:r>
          </w:p>
          <w:p w14:paraId="480B8F77" w14:textId="77777777" w:rsidR="00C561F7" w:rsidRPr="00F4544C" w:rsidRDefault="00C561F7" w:rsidP="006C1460">
            <w:pPr>
              <w:jc w:val="center"/>
              <w:rPr>
                <w:b/>
              </w:rPr>
            </w:pPr>
            <w:r w:rsidRPr="00F4544C">
              <w:rPr>
                <w:b/>
              </w:rPr>
              <w:t>v EUR (brez DDV)</w:t>
            </w:r>
          </w:p>
        </w:tc>
      </w:tr>
      <w:tr w:rsidR="00C561F7" w:rsidRPr="00F4544C" w14:paraId="7A43E122"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4CE9A8D1"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3AFE2BF9"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43E9C553" w14:textId="77777777" w:rsidR="00C561F7" w:rsidRPr="00F4544C" w:rsidRDefault="00C561F7" w:rsidP="006C1460">
            <w:pPr>
              <w:rPr>
                <w:color w:val="auto"/>
              </w:rPr>
            </w:pPr>
          </w:p>
        </w:tc>
      </w:tr>
    </w:tbl>
    <w:p w14:paraId="1920C958" w14:textId="77777777" w:rsidR="00C561F7" w:rsidRPr="00F4544C" w:rsidRDefault="00C561F7" w:rsidP="00C561F7">
      <w:pPr>
        <w:jc w:val="both"/>
        <w:rPr>
          <w:color w:val="FF0000"/>
          <w:lang w:eastAsia="en-US"/>
        </w:rPr>
      </w:pPr>
    </w:p>
    <w:p w14:paraId="19D8EF57" w14:textId="77777777" w:rsidR="00C561F7" w:rsidRPr="00F4544C" w:rsidRDefault="00C561F7" w:rsidP="00C561F7">
      <w:pPr>
        <w:jc w:val="both"/>
        <w:rPr>
          <w:color w:val="FF0000"/>
        </w:rPr>
      </w:pPr>
    </w:p>
    <w:p w14:paraId="3262A330"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0D1B4653" w14:textId="77777777" w:rsidR="00C561F7" w:rsidRPr="00F4544C" w:rsidRDefault="00C561F7" w:rsidP="00C561F7">
      <w:pPr>
        <w:jc w:val="both"/>
        <w:rPr>
          <w:color w:val="000000" w:themeColor="text1"/>
        </w:rPr>
      </w:pPr>
      <w:r w:rsidRPr="00F4544C">
        <w:rPr>
          <w:color w:val="000000" w:themeColor="text1"/>
        </w:rPr>
        <w:t xml:space="preserve"> </w:t>
      </w:r>
    </w:p>
    <w:p w14:paraId="6A65A87B" w14:textId="77777777" w:rsidR="00C561F7" w:rsidRPr="00F4544C" w:rsidRDefault="00C561F7" w:rsidP="00C561F7">
      <w:pPr>
        <w:jc w:val="both"/>
        <w:rPr>
          <w:color w:val="000000" w:themeColor="text1"/>
        </w:rPr>
      </w:pPr>
    </w:p>
    <w:p w14:paraId="58FD57B7"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0A1AE9F1" w14:textId="77777777" w:rsidR="00C561F7" w:rsidRPr="00F4544C" w:rsidRDefault="00C561F7" w:rsidP="00C561F7">
      <w:pPr>
        <w:jc w:val="both"/>
        <w:rPr>
          <w:color w:val="000000" w:themeColor="text1"/>
        </w:rPr>
      </w:pPr>
    </w:p>
    <w:p w14:paraId="458D6997" w14:textId="77777777" w:rsidR="00C561F7" w:rsidRPr="00F4544C" w:rsidRDefault="00C561F7" w:rsidP="00C561F7">
      <w:pPr>
        <w:jc w:val="both"/>
        <w:rPr>
          <w:color w:val="000000" w:themeColor="text1"/>
        </w:rPr>
      </w:pPr>
    </w:p>
    <w:p w14:paraId="5D1891AE" w14:textId="77777777" w:rsidR="00C561F7" w:rsidRPr="00F4544C" w:rsidRDefault="00C561F7" w:rsidP="00C561F7">
      <w:pPr>
        <w:jc w:val="both"/>
        <w:rPr>
          <w:color w:val="000000" w:themeColor="text1"/>
        </w:rPr>
      </w:pPr>
    </w:p>
    <w:p w14:paraId="1299B986"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2E6F0014" w14:textId="77777777" w:rsidR="00C561F7" w:rsidRPr="00F4544C" w:rsidRDefault="00C561F7" w:rsidP="00C561F7">
      <w:pPr>
        <w:keepNext/>
        <w:keepLines/>
        <w:spacing w:line="240" w:lineRule="auto"/>
        <w:rPr>
          <w:rFonts w:cs="Tahoma"/>
          <w:b/>
          <w:color w:val="auto"/>
          <w:sz w:val="20"/>
          <w:szCs w:val="20"/>
        </w:rPr>
      </w:pPr>
    </w:p>
    <w:p w14:paraId="7362D428"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3171FB04" w14:textId="77777777" w:rsidR="00C561F7" w:rsidRPr="00F4544C" w:rsidRDefault="00C561F7" w:rsidP="00C561F7">
      <w:pPr>
        <w:jc w:val="both"/>
        <w:rPr>
          <w:color w:val="000000" w:themeColor="text1"/>
        </w:rPr>
      </w:pPr>
    </w:p>
    <w:p w14:paraId="7CB7A549" w14:textId="77777777" w:rsidR="00C561F7" w:rsidRPr="00F4544C" w:rsidRDefault="00C561F7" w:rsidP="00C561F7">
      <w:pPr>
        <w:jc w:val="both"/>
        <w:rPr>
          <w:color w:val="000000" w:themeColor="text1"/>
        </w:rPr>
      </w:pPr>
    </w:p>
    <w:p w14:paraId="2C4CE3BF" w14:textId="77777777" w:rsidR="00C561F7" w:rsidRPr="00F4544C" w:rsidRDefault="00C561F7" w:rsidP="00C561F7">
      <w:pPr>
        <w:jc w:val="both"/>
        <w:rPr>
          <w:color w:val="000000" w:themeColor="text1"/>
        </w:rPr>
      </w:pPr>
      <w:r w:rsidRPr="00F4544C">
        <w:rPr>
          <w:color w:val="000000" w:themeColor="text1"/>
        </w:rPr>
        <w:t>OPOMBA:</w:t>
      </w:r>
    </w:p>
    <w:p w14:paraId="1CC9E48A"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085146EC" w14:textId="77777777"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311A7578" w14:textId="77777777" w:rsidR="00C561F7" w:rsidRPr="00F4544C" w:rsidRDefault="00C561F7" w:rsidP="00C561F7">
      <w:pPr>
        <w:jc w:val="both"/>
        <w:rPr>
          <w:b/>
          <w:bCs/>
          <w:color w:val="000000" w:themeColor="text1"/>
          <w:u w:val="single"/>
        </w:rPr>
      </w:pPr>
    </w:p>
    <w:p w14:paraId="5F195D1A"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6B15867C" w14:textId="77777777" w:rsidR="00C561F7" w:rsidRPr="00F4544C" w:rsidRDefault="00C561F7" w:rsidP="00C561F7">
      <w:pPr>
        <w:jc w:val="both"/>
        <w:rPr>
          <w:rFonts w:eastAsia="Calibri" w:cs="Times New Roman"/>
          <w:b/>
          <w:bCs/>
          <w:color w:val="000000" w:themeColor="text1"/>
          <w:u w:val="single"/>
          <w:lang w:eastAsia="en-US"/>
        </w:rPr>
      </w:pPr>
    </w:p>
    <w:p w14:paraId="33D52D4C"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143785F8" w14:textId="77777777" w:rsidR="00C561F7" w:rsidRPr="00F4544C" w:rsidRDefault="00C561F7" w:rsidP="00C561F7">
      <w:pPr>
        <w:keepNext/>
        <w:keepLines/>
        <w:spacing w:line="240" w:lineRule="auto"/>
        <w:ind w:left="714"/>
        <w:jc w:val="both"/>
        <w:rPr>
          <w:rFonts w:cs="Tahoma"/>
        </w:rPr>
      </w:pPr>
    </w:p>
    <w:p w14:paraId="311B27E7"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79D69438" w14:textId="77777777" w:rsidR="00C561F7" w:rsidRPr="00F4544C" w:rsidRDefault="00C561F7" w:rsidP="00C561F7">
      <w:pPr>
        <w:keepNext/>
        <w:keepLines/>
        <w:spacing w:line="240" w:lineRule="auto"/>
        <w:rPr>
          <w:rFonts w:cs="Tahoma"/>
          <w:b/>
        </w:rPr>
      </w:pPr>
    </w:p>
    <w:p w14:paraId="3801173D"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1CE55268" w14:textId="77777777" w:rsidR="00C561F7" w:rsidRPr="00F4544C" w:rsidRDefault="00C561F7" w:rsidP="00C561F7">
      <w:pPr>
        <w:jc w:val="both"/>
        <w:rPr>
          <w:color w:val="000000" w:themeColor="text1"/>
        </w:rPr>
      </w:pPr>
    </w:p>
    <w:p w14:paraId="2497320E"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5768077F" w14:textId="77777777" w:rsidR="00C561F7" w:rsidRPr="00F4544C" w:rsidRDefault="00C561F7" w:rsidP="00C561F7">
      <w:pPr>
        <w:jc w:val="both"/>
        <w:rPr>
          <w:color w:val="000000" w:themeColor="text1"/>
        </w:rPr>
      </w:pPr>
    </w:p>
    <w:p w14:paraId="4CF466C2"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5716EF3A" w14:textId="77777777" w:rsidR="00C561F7" w:rsidRPr="00F4544C" w:rsidRDefault="00C561F7" w:rsidP="00C561F7">
      <w:pPr>
        <w:jc w:val="both"/>
        <w:rPr>
          <w:color w:val="000000" w:themeColor="text1"/>
        </w:rPr>
      </w:pPr>
    </w:p>
    <w:p w14:paraId="25E45A3D"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4466ABA7" w14:textId="77777777" w:rsidR="00C561F7" w:rsidRPr="00F4544C" w:rsidRDefault="00C561F7" w:rsidP="00C561F7">
      <w:pPr>
        <w:jc w:val="both"/>
        <w:rPr>
          <w:color w:val="000000" w:themeColor="text1"/>
        </w:rPr>
      </w:pPr>
    </w:p>
    <w:p w14:paraId="31D4092D"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2E70BF37" w14:textId="77777777" w:rsidR="00C561F7" w:rsidRPr="00F4544C" w:rsidRDefault="00C561F7" w:rsidP="00C561F7">
      <w:pPr>
        <w:jc w:val="both"/>
        <w:rPr>
          <w:color w:val="000000" w:themeColor="text1"/>
        </w:rPr>
      </w:pPr>
    </w:p>
    <w:p w14:paraId="36647FD7" w14:textId="77777777" w:rsidR="00C561F7" w:rsidRPr="00F4544C" w:rsidRDefault="00C561F7" w:rsidP="00C561F7">
      <w:pPr>
        <w:jc w:val="both"/>
        <w:rPr>
          <w:color w:val="000000" w:themeColor="text1"/>
          <w:sz w:val="20"/>
          <w:szCs w:val="20"/>
        </w:rPr>
      </w:pPr>
    </w:p>
    <w:p w14:paraId="4889334C" w14:textId="77777777" w:rsidR="00C561F7" w:rsidRPr="00F4544C" w:rsidRDefault="00C561F7" w:rsidP="00C561F7">
      <w:pPr>
        <w:jc w:val="both"/>
        <w:rPr>
          <w:color w:val="000000" w:themeColor="text1"/>
          <w:sz w:val="20"/>
          <w:szCs w:val="20"/>
        </w:rPr>
      </w:pPr>
    </w:p>
    <w:p w14:paraId="5281BC6E" w14:textId="77777777" w:rsidR="00C561F7" w:rsidRPr="00F4544C" w:rsidRDefault="00C561F7" w:rsidP="00C561F7">
      <w:pPr>
        <w:tabs>
          <w:tab w:val="center" w:pos="4536"/>
          <w:tab w:val="right" w:pos="9072"/>
        </w:tabs>
        <w:spacing w:line="240" w:lineRule="auto"/>
        <w:jc w:val="both"/>
        <w:rPr>
          <w:iCs/>
          <w:color w:val="000000" w:themeColor="text1"/>
        </w:rPr>
      </w:pPr>
    </w:p>
    <w:p w14:paraId="5626AF49"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6C2F5706" w14:textId="77777777" w:rsidTr="006C1460">
        <w:trPr>
          <w:trHeight w:val="353"/>
          <w:jc w:val="center"/>
        </w:trPr>
        <w:tc>
          <w:tcPr>
            <w:tcW w:w="2722" w:type="dxa"/>
            <w:hideMark/>
          </w:tcPr>
          <w:p w14:paraId="251F6FDE"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42136427"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7CF5F119"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022F507C"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0B82F0EA" w14:textId="77777777" w:rsidTr="006C1460">
        <w:trPr>
          <w:jc w:val="center"/>
        </w:trPr>
        <w:tc>
          <w:tcPr>
            <w:tcW w:w="2722" w:type="dxa"/>
            <w:tcBorders>
              <w:top w:val="nil"/>
              <w:left w:val="nil"/>
              <w:bottom w:val="single" w:sz="4" w:space="0" w:color="auto"/>
              <w:right w:val="nil"/>
            </w:tcBorders>
          </w:tcPr>
          <w:p w14:paraId="6F2A60F0"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47D5CD59"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7033BA67"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3960FF46" w14:textId="77777777" w:rsidR="00C561F7" w:rsidRDefault="00C561F7" w:rsidP="00C561F7">
      <w:pPr>
        <w:spacing w:line="240" w:lineRule="auto"/>
        <w:rPr>
          <w:rFonts w:cs="Arial"/>
          <w:b/>
          <w:sz w:val="20"/>
        </w:rPr>
      </w:pPr>
      <w:r>
        <w:rPr>
          <w:rFonts w:cs="Arial"/>
          <w:b/>
          <w:sz w:val="20"/>
        </w:rPr>
        <w:br w:type="page"/>
      </w:r>
    </w:p>
    <w:p w14:paraId="2E788589" w14:textId="7C345854" w:rsidR="00C561F7" w:rsidRPr="00372378" w:rsidRDefault="00372378" w:rsidP="00C561F7">
      <w:pPr>
        <w:rPr>
          <w:b/>
          <w:bCs/>
          <w:color w:val="auto"/>
        </w:rPr>
      </w:pPr>
      <w:r w:rsidRPr="00372378">
        <w:rPr>
          <w:b/>
          <w:bCs/>
        </w:rPr>
        <w:lastRenderedPageBreak/>
        <w:t xml:space="preserve">Sklop št. 22: vzdrževanje strojev za talne označbe znamke </w:t>
      </w:r>
      <w:proofErr w:type="spellStart"/>
      <w:r w:rsidRPr="00372378">
        <w:rPr>
          <w:b/>
          <w:bCs/>
        </w:rPr>
        <w:t>Hoffmann</w:t>
      </w:r>
      <w:proofErr w:type="spellEnd"/>
      <w:r w:rsidRPr="00372378">
        <w:rPr>
          <w:b/>
          <w:bCs/>
        </w:rPr>
        <w:t xml:space="preserve"> in dobava rezervnih delov</w:t>
      </w:r>
      <w:r w:rsidR="00C561F7" w:rsidRPr="00372378">
        <w:rPr>
          <w:b/>
          <w:bCs/>
          <w:szCs w:val="18"/>
        </w:rPr>
        <w:t xml:space="preserve"> </w:t>
      </w:r>
      <w:r w:rsidR="00C561F7" w:rsidRPr="00372378">
        <w:rPr>
          <w:b/>
          <w:bCs/>
        </w:rPr>
        <w:t xml:space="preserve"> </w:t>
      </w:r>
    </w:p>
    <w:p w14:paraId="60A7A1D3" w14:textId="77777777" w:rsidR="00C561F7" w:rsidRPr="00F4544C" w:rsidRDefault="00C561F7" w:rsidP="00C561F7">
      <w:pPr>
        <w:jc w:val="both"/>
        <w:rPr>
          <w:bCs/>
          <w:color w:val="FF0000"/>
        </w:rPr>
      </w:pPr>
    </w:p>
    <w:p w14:paraId="19F7F951" w14:textId="77777777" w:rsidR="00C561F7" w:rsidRPr="00F4544C" w:rsidRDefault="00C561F7" w:rsidP="00C561F7">
      <w:pPr>
        <w:jc w:val="both"/>
        <w:rPr>
          <w:bCs/>
          <w:color w:val="FF0000"/>
        </w:rPr>
      </w:pPr>
    </w:p>
    <w:p w14:paraId="59244DD9"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60CB6B3A" w14:textId="77777777" w:rsidR="00C561F7" w:rsidRPr="00F4544C" w:rsidRDefault="00C561F7" w:rsidP="00C561F7">
      <w:pPr>
        <w:jc w:val="both"/>
        <w:rPr>
          <w:b/>
          <w:color w:val="000000" w:themeColor="text1"/>
        </w:rPr>
      </w:pPr>
    </w:p>
    <w:p w14:paraId="76DD7166"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7606E0C2"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28545463"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6361708"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241E692C" w14:textId="77777777" w:rsidR="00C561F7" w:rsidRPr="00F4544C" w:rsidRDefault="00C561F7" w:rsidP="006C1460">
            <w:pPr>
              <w:jc w:val="center"/>
              <w:rPr>
                <w:b/>
              </w:rPr>
            </w:pPr>
            <w:r w:rsidRPr="00F4544C">
              <w:rPr>
                <w:b/>
              </w:rPr>
              <w:t xml:space="preserve">Cena na enoto mere </w:t>
            </w:r>
          </w:p>
          <w:p w14:paraId="3DB5799A" w14:textId="77777777" w:rsidR="00C561F7" w:rsidRPr="00F4544C" w:rsidRDefault="00C561F7" w:rsidP="006C1460">
            <w:pPr>
              <w:jc w:val="center"/>
              <w:rPr>
                <w:b/>
              </w:rPr>
            </w:pPr>
            <w:r w:rsidRPr="00F4544C">
              <w:rPr>
                <w:b/>
              </w:rPr>
              <w:t>v EUR (brez DDV)</w:t>
            </w:r>
          </w:p>
        </w:tc>
      </w:tr>
      <w:tr w:rsidR="00C561F7" w:rsidRPr="00F4544C" w14:paraId="1222123A"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00E96E30"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1634D6B8"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041E1BED" w14:textId="77777777" w:rsidR="00C561F7" w:rsidRPr="00F4544C" w:rsidRDefault="00C561F7" w:rsidP="006C1460">
            <w:pPr>
              <w:rPr>
                <w:color w:val="auto"/>
              </w:rPr>
            </w:pPr>
          </w:p>
        </w:tc>
      </w:tr>
    </w:tbl>
    <w:p w14:paraId="402202F7" w14:textId="77777777" w:rsidR="00C561F7" w:rsidRPr="00F4544C" w:rsidRDefault="00C561F7" w:rsidP="00C561F7">
      <w:pPr>
        <w:jc w:val="both"/>
        <w:rPr>
          <w:color w:val="FF0000"/>
          <w:lang w:eastAsia="en-US"/>
        </w:rPr>
      </w:pPr>
    </w:p>
    <w:p w14:paraId="73D88F49" w14:textId="77777777" w:rsidR="00C561F7" w:rsidRPr="00F4544C" w:rsidRDefault="00C561F7" w:rsidP="00C561F7">
      <w:pPr>
        <w:jc w:val="both"/>
        <w:rPr>
          <w:color w:val="FF0000"/>
        </w:rPr>
      </w:pPr>
    </w:p>
    <w:p w14:paraId="55FDEC0A"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095513AD" w14:textId="77777777" w:rsidR="00C561F7" w:rsidRPr="00F4544C" w:rsidRDefault="00C561F7" w:rsidP="00C561F7">
      <w:pPr>
        <w:jc w:val="both"/>
        <w:rPr>
          <w:color w:val="000000" w:themeColor="text1"/>
        </w:rPr>
      </w:pPr>
      <w:r w:rsidRPr="00F4544C">
        <w:rPr>
          <w:color w:val="000000" w:themeColor="text1"/>
        </w:rPr>
        <w:t xml:space="preserve"> </w:t>
      </w:r>
    </w:p>
    <w:p w14:paraId="1FE097BC" w14:textId="77777777" w:rsidR="00C561F7" w:rsidRPr="00F4544C" w:rsidRDefault="00C561F7" w:rsidP="00C561F7">
      <w:pPr>
        <w:jc w:val="both"/>
        <w:rPr>
          <w:color w:val="000000" w:themeColor="text1"/>
        </w:rPr>
      </w:pPr>
    </w:p>
    <w:p w14:paraId="0629D081"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0D30AA1A" w14:textId="77777777" w:rsidR="00C561F7" w:rsidRPr="00F4544C" w:rsidRDefault="00C561F7" w:rsidP="00C561F7">
      <w:pPr>
        <w:jc w:val="both"/>
        <w:rPr>
          <w:color w:val="000000" w:themeColor="text1"/>
        </w:rPr>
      </w:pPr>
    </w:p>
    <w:p w14:paraId="1EFA54A1" w14:textId="77777777" w:rsidR="00C561F7" w:rsidRPr="00F4544C" w:rsidRDefault="00C561F7" w:rsidP="00C561F7">
      <w:pPr>
        <w:jc w:val="both"/>
        <w:rPr>
          <w:color w:val="000000" w:themeColor="text1"/>
        </w:rPr>
      </w:pPr>
    </w:p>
    <w:p w14:paraId="048D6C46" w14:textId="77777777" w:rsidR="00C561F7" w:rsidRPr="00F4544C" w:rsidRDefault="00C561F7" w:rsidP="00C561F7">
      <w:pPr>
        <w:jc w:val="both"/>
        <w:rPr>
          <w:color w:val="000000" w:themeColor="text1"/>
        </w:rPr>
      </w:pPr>
    </w:p>
    <w:p w14:paraId="407F6D5B"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7393112D" w14:textId="77777777" w:rsidR="00C561F7" w:rsidRPr="00F4544C" w:rsidRDefault="00C561F7" w:rsidP="00C561F7">
      <w:pPr>
        <w:keepNext/>
        <w:keepLines/>
        <w:spacing w:line="240" w:lineRule="auto"/>
        <w:rPr>
          <w:rFonts w:cs="Tahoma"/>
          <w:b/>
          <w:color w:val="auto"/>
          <w:sz w:val="20"/>
          <w:szCs w:val="20"/>
        </w:rPr>
      </w:pPr>
    </w:p>
    <w:p w14:paraId="6C06D25F"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5CC17D6C" w14:textId="77777777" w:rsidR="00C561F7" w:rsidRPr="00F4544C" w:rsidRDefault="00C561F7" w:rsidP="00C561F7">
      <w:pPr>
        <w:jc w:val="both"/>
        <w:rPr>
          <w:color w:val="000000" w:themeColor="text1"/>
        </w:rPr>
      </w:pPr>
    </w:p>
    <w:p w14:paraId="05F57C44" w14:textId="77777777" w:rsidR="00C561F7" w:rsidRPr="00F4544C" w:rsidRDefault="00C561F7" w:rsidP="00C561F7">
      <w:pPr>
        <w:jc w:val="both"/>
        <w:rPr>
          <w:color w:val="000000" w:themeColor="text1"/>
        </w:rPr>
      </w:pPr>
    </w:p>
    <w:p w14:paraId="35AD02FD" w14:textId="77777777" w:rsidR="00C561F7" w:rsidRPr="00F4544C" w:rsidRDefault="00C561F7" w:rsidP="00C561F7">
      <w:pPr>
        <w:jc w:val="both"/>
        <w:rPr>
          <w:color w:val="000000" w:themeColor="text1"/>
        </w:rPr>
      </w:pPr>
      <w:r w:rsidRPr="00F4544C">
        <w:rPr>
          <w:color w:val="000000" w:themeColor="text1"/>
        </w:rPr>
        <w:t>OPOMBA:</w:t>
      </w:r>
    </w:p>
    <w:p w14:paraId="495865EC"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12C02F79" w14:textId="77777777" w:rsidR="00372378" w:rsidRDefault="00372378">
      <w:pPr>
        <w:spacing w:line="240" w:lineRule="auto"/>
        <w:rPr>
          <w:b/>
          <w:bCs/>
          <w:color w:val="000000" w:themeColor="text1"/>
          <w:u w:val="single"/>
        </w:rPr>
      </w:pPr>
      <w:r>
        <w:rPr>
          <w:b/>
          <w:bCs/>
          <w:color w:val="000000" w:themeColor="text1"/>
          <w:u w:val="single"/>
        </w:rPr>
        <w:br w:type="page"/>
      </w:r>
    </w:p>
    <w:p w14:paraId="5F4AE98C" w14:textId="7F2D9529"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57EE7F64" w14:textId="77777777" w:rsidR="00C561F7" w:rsidRPr="00F4544C" w:rsidRDefault="00C561F7" w:rsidP="00C561F7">
      <w:pPr>
        <w:jc w:val="both"/>
        <w:rPr>
          <w:b/>
          <w:bCs/>
          <w:color w:val="000000" w:themeColor="text1"/>
          <w:u w:val="single"/>
        </w:rPr>
      </w:pPr>
    </w:p>
    <w:p w14:paraId="739A0FDE"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785FB11B" w14:textId="77777777" w:rsidR="00C561F7" w:rsidRPr="00F4544C" w:rsidRDefault="00C561F7" w:rsidP="00C561F7">
      <w:pPr>
        <w:jc w:val="both"/>
        <w:rPr>
          <w:rFonts w:eastAsia="Calibri" w:cs="Times New Roman"/>
          <w:b/>
          <w:bCs/>
          <w:color w:val="000000" w:themeColor="text1"/>
          <w:u w:val="single"/>
          <w:lang w:eastAsia="en-US"/>
        </w:rPr>
      </w:pPr>
    </w:p>
    <w:p w14:paraId="0A1A4396"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2C9F7ED3" w14:textId="77777777" w:rsidR="00C561F7" w:rsidRPr="00F4544C" w:rsidRDefault="00C561F7" w:rsidP="00C561F7">
      <w:pPr>
        <w:keepNext/>
        <w:keepLines/>
        <w:spacing w:line="240" w:lineRule="auto"/>
        <w:ind w:left="714"/>
        <w:jc w:val="both"/>
        <w:rPr>
          <w:rFonts w:cs="Tahoma"/>
        </w:rPr>
      </w:pPr>
    </w:p>
    <w:p w14:paraId="7DD13A5E"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5EB9208F" w14:textId="77777777" w:rsidR="00C561F7" w:rsidRPr="00F4544C" w:rsidRDefault="00C561F7" w:rsidP="00C561F7">
      <w:pPr>
        <w:keepNext/>
        <w:keepLines/>
        <w:spacing w:line="240" w:lineRule="auto"/>
        <w:rPr>
          <w:rFonts w:cs="Tahoma"/>
          <w:b/>
        </w:rPr>
      </w:pPr>
    </w:p>
    <w:p w14:paraId="7F22E3E3"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788D88C7" w14:textId="77777777" w:rsidR="00C561F7" w:rsidRPr="00F4544C" w:rsidRDefault="00C561F7" w:rsidP="00C561F7">
      <w:pPr>
        <w:jc w:val="both"/>
        <w:rPr>
          <w:color w:val="000000" w:themeColor="text1"/>
        </w:rPr>
      </w:pPr>
    </w:p>
    <w:p w14:paraId="68C52A4F"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6EF507D1" w14:textId="77777777" w:rsidR="00C561F7" w:rsidRPr="00F4544C" w:rsidRDefault="00C561F7" w:rsidP="00C561F7">
      <w:pPr>
        <w:jc w:val="both"/>
        <w:rPr>
          <w:color w:val="000000" w:themeColor="text1"/>
        </w:rPr>
      </w:pPr>
    </w:p>
    <w:p w14:paraId="4939C513"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484A5653" w14:textId="77777777" w:rsidR="00C561F7" w:rsidRPr="00F4544C" w:rsidRDefault="00C561F7" w:rsidP="00C561F7">
      <w:pPr>
        <w:jc w:val="both"/>
        <w:rPr>
          <w:color w:val="000000" w:themeColor="text1"/>
        </w:rPr>
      </w:pPr>
    </w:p>
    <w:p w14:paraId="66DE819F"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011F97F1" w14:textId="77777777" w:rsidR="00C561F7" w:rsidRPr="00F4544C" w:rsidRDefault="00C561F7" w:rsidP="00C561F7">
      <w:pPr>
        <w:jc w:val="both"/>
        <w:rPr>
          <w:color w:val="000000" w:themeColor="text1"/>
        </w:rPr>
      </w:pPr>
    </w:p>
    <w:p w14:paraId="3414B099"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18C7B254" w14:textId="77777777" w:rsidR="00C561F7" w:rsidRPr="00F4544C" w:rsidRDefault="00C561F7" w:rsidP="00C561F7">
      <w:pPr>
        <w:jc w:val="both"/>
        <w:rPr>
          <w:color w:val="000000" w:themeColor="text1"/>
        </w:rPr>
      </w:pPr>
    </w:p>
    <w:p w14:paraId="40111034" w14:textId="77777777" w:rsidR="00C561F7" w:rsidRPr="00F4544C" w:rsidRDefault="00C561F7" w:rsidP="00C561F7">
      <w:pPr>
        <w:jc w:val="both"/>
        <w:rPr>
          <w:color w:val="000000" w:themeColor="text1"/>
          <w:sz w:val="20"/>
          <w:szCs w:val="20"/>
        </w:rPr>
      </w:pPr>
    </w:p>
    <w:p w14:paraId="69A76840" w14:textId="77777777" w:rsidR="00C561F7" w:rsidRPr="00F4544C" w:rsidRDefault="00C561F7" w:rsidP="00C561F7">
      <w:pPr>
        <w:jc w:val="both"/>
        <w:rPr>
          <w:color w:val="000000" w:themeColor="text1"/>
          <w:sz w:val="20"/>
          <w:szCs w:val="20"/>
        </w:rPr>
      </w:pPr>
    </w:p>
    <w:p w14:paraId="5657612D" w14:textId="77777777" w:rsidR="00C561F7" w:rsidRPr="00F4544C" w:rsidRDefault="00C561F7" w:rsidP="00C561F7">
      <w:pPr>
        <w:tabs>
          <w:tab w:val="center" w:pos="4536"/>
          <w:tab w:val="right" w:pos="9072"/>
        </w:tabs>
        <w:spacing w:line="240" w:lineRule="auto"/>
        <w:jc w:val="both"/>
        <w:rPr>
          <w:iCs/>
          <w:color w:val="000000" w:themeColor="text1"/>
        </w:rPr>
      </w:pPr>
    </w:p>
    <w:p w14:paraId="7137D3D6"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2E0ADE21" w14:textId="77777777" w:rsidTr="006C1460">
        <w:trPr>
          <w:trHeight w:val="353"/>
          <w:jc w:val="center"/>
        </w:trPr>
        <w:tc>
          <w:tcPr>
            <w:tcW w:w="2722" w:type="dxa"/>
            <w:hideMark/>
          </w:tcPr>
          <w:p w14:paraId="05C6A671"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30EBED88"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660441E3"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4C60863E"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54974C4C" w14:textId="77777777" w:rsidTr="006C1460">
        <w:trPr>
          <w:jc w:val="center"/>
        </w:trPr>
        <w:tc>
          <w:tcPr>
            <w:tcW w:w="2722" w:type="dxa"/>
            <w:tcBorders>
              <w:top w:val="nil"/>
              <w:left w:val="nil"/>
              <w:bottom w:val="single" w:sz="4" w:space="0" w:color="auto"/>
              <w:right w:val="nil"/>
            </w:tcBorders>
          </w:tcPr>
          <w:p w14:paraId="71F85726"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5F3451BA"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75302F66"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4B56DD58" w14:textId="77777777" w:rsidR="00C561F7" w:rsidRDefault="00C561F7" w:rsidP="00C561F7">
      <w:pPr>
        <w:spacing w:line="240" w:lineRule="auto"/>
        <w:rPr>
          <w:rFonts w:cs="Arial"/>
          <w:b/>
          <w:sz w:val="20"/>
        </w:rPr>
      </w:pPr>
      <w:r>
        <w:rPr>
          <w:rFonts w:cs="Arial"/>
          <w:b/>
          <w:sz w:val="20"/>
        </w:rPr>
        <w:br w:type="page"/>
      </w:r>
    </w:p>
    <w:p w14:paraId="4151486C" w14:textId="2506DD5C" w:rsidR="00C561F7" w:rsidRPr="00372378" w:rsidRDefault="00372378" w:rsidP="00C561F7">
      <w:pPr>
        <w:rPr>
          <w:b/>
          <w:bCs/>
          <w:color w:val="auto"/>
        </w:rPr>
      </w:pPr>
      <w:r w:rsidRPr="00372378">
        <w:rPr>
          <w:b/>
          <w:bCs/>
        </w:rPr>
        <w:lastRenderedPageBreak/>
        <w:t xml:space="preserve">Sklop št. 23: servisiranje in dobava rezervnih delov za pralne avtomate Krpan in stroje </w:t>
      </w:r>
      <w:proofErr w:type="spellStart"/>
      <w:r w:rsidRPr="00372378">
        <w:rPr>
          <w:b/>
          <w:bCs/>
        </w:rPr>
        <w:t>Weidner</w:t>
      </w:r>
      <w:proofErr w:type="spellEnd"/>
      <w:r w:rsidRPr="00372378">
        <w:rPr>
          <w:b/>
          <w:bCs/>
        </w:rPr>
        <w:t xml:space="preserve"> ter visokotlačnih vodnih črpalk </w:t>
      </w:r>
      <w:proofErr w:type="spellStart"/>
      <w:r w:rsidRPr="00372378">
        <w:rPr>
          <w:b/>
          <w:bCs/>
        </w:rPr>
        <w:t>Uraca</w:t>
      </w:r>
      <w:proofErr w:type="spellEnd"/>
      <w:r w:rsidRPr="00372378">
        <w:rPr>
          <w:b/>
          <w:bCs/>
        </w:rPr>
        <w:t xml:space="preserve"> in </w:t>
      </w:r>
      <w:proofErr w:type="spellStart"/>
      <w:r w:rsidRPr="00372378">
        <w:rPr>
          <w:b/>
          <w:bCs/>
        </w:rPr>
        <w:t>Pratisoli</w:t>
      </w:r>
      <w:proofErr w:type="spellEnd"/>
      <w:r w:rsidR="00C561F7" w:rsidRPr="00372378">
        <w:rPr>
          <w:b/>
          <w:bCs/>
          <w:szCs w:val="18"/>
        </w:rPr>
        <w:t xml:space="preserve"> </w:t>
      </w:r>
      <w:r w:rsidR="00C561F7" w:rsidRPr="00372378">
        <w:rPr>
          <w:b/>
          <w:bCs/>
        </w:rPr>
        <w:t xml:space="preserve"> </w:t>
      </w:r>
    </w:p>
    <w:p w14:paraId="66541EDD" w14:textId="77777777" w:rsidR="00C561F7" w:rsidRPr="00F4544C" w:rsidRDefault="00C561F7" w:rsidP="00C561F7">
      <w:pPr>
        <w:jc w:val="both"/>
        <w:rPr>
          <w:bCs/>
          <w:color w:val="FF0000"/>
        </w:rPr>
      </w:pPr>
    </w:p>
    <w:p w14:paraId="4430F700" w14:textId="77777777" w:rsidR="00C561F7" w:rsidRPr="00F4544C" w:rsidRDefault="00C561F7" w:rsidP="00C561F7">
      <w:pPr>
        <w:jc w:val="both"/>
        <w:rPr>
          <w:bCs/>
          <w:color w:val="FF0000"/>
        </w:rPr>
      </w:pPr>
    </w:p>
    <w:p w14:paraId="2580985D"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5161E7B3" w14:textId="77777777" w:rsidR="00C561F7" w:rsidRPr="00F4544C" w:rsidRDefault="00C561F7" w:rsidP="00C561F7">
      <w:pPr>
        <w:jc w:val="both"/>
        <w:rPr>
          <w:b/>
          <w:color w:val="000000" w:themeColor="text1"/>
        </w:rPr>
      </w:pPr>
    </w:p>
    <w:p w14:paraId="3402958B"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3DCB7B6E"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22FD554"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6017DD91"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0E9BECA7" w14:textId="77777777" w:rsidR="00C561F7" w:rsidRPr="00F4544C" w:rsidRDefault="00C561F7" w:rsidP="006C1460">
            <w:pPr>
              <w:jc w:val="center"/>
              <w:rPr>
                <w:b/>
              </w:rPr>
            </w:pPr>
            <w:r w:rsidRPr="00F4544C">
              <w:rPr>
                <w:b/>
              </w:rPr>
              <w:t xml:space="preserve">Cena na enoto mere </w:t>
            </w:r>
          </w:p>
          <w:p w14:paraId="0ED28881" w14:textId="77777777" w:rsidR="00C561F7" w:rsidRPr="00F4544C" w:rsidRDefault="00C561F7" w:rsidP="006C1460">
            <w:pPr>
              <w:jc w:val="center"/>
              <w:rPr>
                <w:b/>
              </w:rPr>
            </w:pPr>
            <w:r w:rsidRPr="00F4544C">
              <w:rPr>
                <w:b/>
              </w:rPr>
              <w:t>v EUR (brez DDV)</w:t>
            </w:r>
          </w:p>
        </w:tc>
      </w:tr>
      <w:tr w:rsidR="00C561F7" w:rsidRPr="00F4544C" w14:paraId="20FA8957"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424AF823"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511E3400"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0EBDC350" w14:textId="77777777" w:rsidR="00C561F7" w:rsidRPr="00F4544C" w:rsidRDefault="00C561F7" w:rsidP="006C1460">
            <w:pPr>
              <w:rPr>
                <w:color w:val="auto"/>
              </w:rPr>
            </w:pPr>
          </w:p>
        </w:tc>
      </w:tr>
    </w:tbl>
    <w:p w14:paraId="467387B3" w14:textId="77777777" w:rsidR="00C561F7" w:rsidRPr="00F4544C" w:rsidRDefault="00C561F7" w:rsidP="00C561F7">
      <w:pPr>
        <w:jc w:val="both"/>
        <w:rPr>
          <w:color w:val="FF0000"/>
          <w:lang w:eastAsia="en-US"/>
        </w:rPr>
      </w:pPr>
    </w:p>
    <w:p w14:paraId="5929C79A" w14:textId="77777777" w:rsidR="00C561F7" w:rsidRPr="00F4544C" w:rsidRDefault="00C561F7" w:rsidP="00C561F7">
      <w:pPr>
        <w:jc w:val="both"/>
        <w:rPr>
          <w:color w:val="FF0000"/>
        </w:rPr>
      </w:pPr>
    </w:p>
    <w:p w14:paraId="32DB362A"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1EB9AD38" w14:textId="77777777" w:rsidR="00C561F7" w:rsidRPr="00F4544C" w:rsidRDefault="00C561F7" w:rsidP="00C561F7">
      <w:pPr>
        <w:jc w:val="both"/>
        <w:rPr>
          <w:color w:val="000000" w:themeColor="text1"/>
        </w:rPr>
      </w:pPr>
      <w:r w:rsidRPr="00F4544C">
        <w:rPr>
          <w:color w:val="000000" w:themeColor="text1"/>
        </w:rPr>
        <w:t xml:space="preserve"> </w:t>
      </w:r>
    </w:p>
    <w:p w14:paraId="54370D84" w14:textId="77777777" w:rsidR="00C561F7" w:rsidRPr="00F4544C" w:rsidRDefault="00C561F7" w:rsidP="00C561F7">
      <w:pPr>
        <w:jc w:val="both"/>
        <w:rPr>
          <w:color w:val="000000" w:themeColor="text1"/>
        </w:rPr>
      </w:pPr>
    </w:p>
    <w:p w14:paraId="5F0E686D"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46C917E1" w14:textId="77777777" w:rsidR="00C561F7" w:rsidRPr="00F4544C" w:rsidRDefault="00C561F7" w:rsidP="00C561F7">
      <w:pPr>
        <w:jc w:val="both"/>
        <w:rPr>
          <w:color w:val="000000" w:themeColor="text1"/>
        </w:rPr>
      </w:pPr>
    </w:p>
    <w:p w14:paraId="2BA5FD5D" w14:textId="77777777" w:rsidR="00C561F7" w:rsidRPr="00F4544C" w:rsidRDefault="00C561F7" w:rsidP="00C561F7">
      <w:pPr>
        <w:jc w:val="both"/>
        <w:rPr>
          <w:color w:val="000000" w:themeColor="text1"/>
        </w:rPr>
      </w:pPr>
    </w:p>
    <w:p w14:paraId="19F59E79" w14:textId="77777777" w:rsidR="00C561F7" w:rsidRPr="00F4544C" w:rsidRDefault="00C561F7" w:rsidP="00C561F7">
      <w:pPr>
        <w:jc w:val="both"/>
        <w:rPr>
          <w:color w:val="000000" w:themeColor="text1"/>
        </w:rPr>
      </w:pPr>
    </w:p>
    <w:p w14:paraId="7ECD3895"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2200A7EA" w14:textId="77777777" w:rsidR="00C561F7" w:rsidRPr="00F4544C" w:rsidRDefault="00C561F7" w:rsidP="00C561F7">
      <w:pPr>
        <w:keepNext/>
        <w:keepLines/>
        <w:spacing w:line="240" w:lineRule="auto"/>
        <w:rPr>
          <w:rFonts w:cs="Tahoma"/>
          <w:b/>
          <w:color w:val="auto"/>
          <w:sz w:val="20"/>
          <w:szCs w:val="20"/>
        </w:rPr>
      </w:pPr>
    </w:p>
    <w:p w14:paraId="0E36722F"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59C73510" w14:textId="77777777" w:rsidR="00C561F7" w:rsidRPr="00F4544C" w:rsidRDefault="00C561F7" w:rsidP="00C561F7">
      <w:pPr>
        <w:jc w:val="both"/>
        <w:rPr>
          <w:color w:val="000000" w:themeColor="text1"/>
        </w:rPr>
      </w:pPr>
    </w:p>
    <w:p w14:paraId="4A4B854C" w14:textId="77777777" w:rsidR="00C561F7" w:rsidRPr="00F4544C" w:rsidRDefault="00C561F7" w:rsidP="00C561F7">
      <w:pPr>
        <w:jc w:val="both"/>
        <w:rPr>
          <w:color w:val="000000" w:themeColor="text1"/>
        </w:rPr>
      </w:pPr>
    </w:p>
    <w:p w14:paraId="4E459052" w14:textId="77777777" w:rsidR="00C561F7" w:rsidRPr="00F4544C" w:rsidRDefault="00C561F7" w:rsidP="00C561F7">
      <w:pPr>
        <w:jc w:val="both"/>
        <w:rPr>
          <w:color w:val="000000" w:themeColor="text1"/>
        </w:rPr>
      </w:pPr>
      <w:r w:rsidRPr="00F4544C">
        <w:rPr>
          <w:color w:val="000000" w:themeColor="text1"/>
        </w:rPr>
        <w:t>OPOMBA:</w:t>
      </w:r>
    </w:p>
    <w:p w14:paraId="5DBE8037"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7049A36E" w14:textId="77777777"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540FB0EA" w14:textId="77777777" w:rsidR="00C561F7" w:rsidRPr="00F4544C" w:rsidRDefault="00C561F7" w:rsidP="00C561F7">
      <w:pPr>
        <w:jc w:val="both"/>
        <w:rPr>
          <w:b/>
          <w:bCs/>
          <w:color w:val="000000" w:themeColor="text1"/>
          <w:u w:val="single"/>
        </w:rPr>
      </w:pPr>
    </w:p>
    <w:p w14:paraId="7902E7E2"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7F86B1FF" w14:textId="77777777" w:rsidR="00C561F7" w:rsidRPr="00F4544C" w:rsidRDefault="00C561F7" w:rsidP="00C561F7">
      <w:pPr>
        <w:jc w:val="both"/>
        <w:rPr>
          <w:rFonts w:eastAsia="Calibri" w:cs="Times New Roman"/>
          <w:b/>
          <w:bCs/>
          <w:color w:val="000000" w:themeColor="text1"/>
          <w:u w:val="single"/>
          <w:lang w:eastAsia="en-US"/>
        </w:rPr>
      </w:pPr>
    </w:p>
    <w:p w14:paraId="6D678F3A"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38EE8D32" w14:textId="77777777" w:rsidR="00C561F7" w:rsidRPr="00F4544C" w:rsidRDefault="00C561F7" w:rsidP="00C561F7">
      <w:pPr>
        <w:keepNext/>
        <w:keepLines/>
        <w:spacing w:line="240" w:lineRule="auto"/>
        <w:ind w:left="714"/>
        <w:jc w:val="both"/>
        <w:rPr>
          <w:rFonts w:cs="Tahoma"/>
        </w:rPr>
      </w:pPr>
    </w:p>
    <w:p w14:paraId="32AB8B03"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7A00AF61" w14:textId="77777777" w:rsidR="00C561F7" w:rsidRPr="00F4544C" w:rsidRDefault="00C561F7" w:rsidP="00C561F7">
      <w:pPr>
        <w:keepNext/>
        <w:keepLines/>
        <w:spacing w:line="240" w:lineRule="auto"/>
        <w:rPr>
          <w:rFonts w:cs="Tahoma"/>
          <w:b/>
        </w:rPr>
      </w:pPr>
    </w:p>
    <w:p w14:paraId="07550C69"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64C9C879" w14:textId="77777777" w:rsidR="00C561F7" w:rsidRPr="00F4544C" w:rsidRDefault="00C561F7" w:rsidP="00C561F7">
      <w:pPr>
        <w:jc w:val="both"/>
        <w:rPr>
          <w:color w:val="000000" w:themeColor="text1"/>
        </w:rPr>
      </w:pPr>
    </w:p>
    <w:p w14:paraId="2C1CA9DE"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62AD704E" w14:textId="77777777" w:rsidR="00C561F7" w:rsidRPr="00F4544C" w:rsidRDefault="00C561F7" w:rsidP="00C561F7">
      <w:pPr>
        <w:jc w:val="both"/>
        <w:rPr>
          <w:color w:val="000000" w:themeColor="text1"/>
        </w:rPr>
      </w:pPr>
    </w:p>
    <w:p w14:paraId="32BA4531"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2EFD2F03" w14:textId="77777777" w:rsidR="00C561F7" w:rsidRPr="00F4544C" w:rsidRDefault="00C561F7" w:rsidP="00C561F7">
      <w:pPr>
        <w:jc w:val="both"/>
        <w:rPr>
          <w:color w:val="000000" w:themeColor="text1"/>
        </w:rPr>
      </w:pPr>
    </w:p>
    <w:p w14:paraId="42014122"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452C9449" w14:textId="77777777" w:rsidR="00C561F7" w:rsidRPr="00F4544C" w:rsidRDefault="00C561F7" w:rsidP="00C561F7">
      <w:pPr>
        <w:jc w:val="both"/>
        <w:rPr>
          <w:color w:val="000000" w:themeColor="text1"/>
        </w:rPr>
      </w:pPr>
    </w:p>
    <w:p w14:paraId="5A4193AD"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20CB47EA" w14:textId="77777777" w:rsidR="00C561F7" w:rsidRPr="00F4544C" w:rsidRDefault="00C561F7" w:rsidP="00C561F7">
      <w:pPr>
        <w:jc w:val="both"/>
        <w:rPr>
          <w:color w:val="000000" w:themeColor="text1"/>
        </w:rPr>
      </w:pPr>
    </w:p>
    <w:p w14:paraId="31929D59" w14:textId="77777777" w:rsidR="00C561F7" w:rsidRPr="00F4544C" w:rsidRDefault="00C561F7" w:rsidP="00C561F7">
      <w:pPr>
        <w:jc w:val="both"/>
        <w:rPr>
          <w:color w:val="000000" w:themeColor="text1"/>
          <w:sz w:val="20"/>
          <w:szCs w:val="20"/>
        </w:rPr>
      </w:pPr>
    </w:p>
    <w:p w14:paraId="60AB21CB" w14:textId="77777777" w:rsidR="00C561F7" w:rsidRPr="00F4544C" w:rsidRDefault="00C561F7" w:rsidP="00C561F7">
      <w:pPr>
        <w:jc w:val="both"/>
        <w:rPr>
          <w:color w:val="000000" w:themeColor="text1"/>
          <w:sz w:val="20"/>
          <w:szCs w:val="20"/>
        </w:rPr>
      </w:pPr>
    </w:p>
    <w:p w14:paraId="203C4702" w14:textId="77777777" w:rsidR="00C561F7" w:rsidRPr="00F4544C" w:rsidRDefault="00C561F7" w:rsidP="00C561F7">
      <w:pPr>
        <w:tabs>
          <w:tab w:val="center" w:pos="4536"/>
          <w:tab w:val="right" w:pos="9072"/>
        </w:tabs>
        <w:spacing w:line="240" w:lineRule="auto"/>
        <w:jc w:val="both"/>
        <w:rPr>
          <w:iCs/>
          <w:color w:val="000000" w:themeColor="text1"/>
        </w:rPr>
      </w:pPr>
    </w:p>
    <w:p w14:paraId="437CDE89"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4585B202" w14:textId="77777777" w:rsidTr="006C1460">
        <w:trPr>
          <w:trHeight w:val="353"/>
          <w:jc w:val="center"/>
        </w:trPr>
        <w:tc>
          <w:tcPr>
            <w:tcW w:w="2722" w:type="dxa"/>
            <w:hideMark/>
          </w:tcPr>
          <w:p w14:paraId="2871FA33"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3798347E"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6522A7ED"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7D912D59"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14747FCD" w14:textId="77777777" w:rsidTr="006C1460">
        <w:trPr>
          <w:jc w:val="center"/>
        </w:trPr>
        <w:tc>
          <w:tcPr>
            <w:tcW w:w="2722" w:type="dxa"/>
            <w:tcBorders>
              <w:top w:val="nil"/>
              <w:left w:val="nil"/>
              <w:bottom w:val="single" w:sz="4" w:space="0" w:color="auto"/>
              <w:right w:val="nil"/>
            </w:tcBorders>
          </w:tcPr>
          <w:p w14:paraId="350AC82D"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79AE2AD4"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29AE07F8"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5457929E" w14:textId="77777777" w:rsidR="00C561F7" w:rsidRDefault="00C561F7" w:rsidP="00C561F7">
      <w:pPr>
        <w:spacing w:line="240" w:lineRule="auto"/>
        <w:rPr>
          <w:rFonts w:cs="Arial"/>
          <w:b/>
          <w:sz w:val="20"/>
        </w:rPr>
      </w:pPr>
      <w:r>
        <w:rPr>
          <w:rFonts w:cs="Arial"/>
          <w:b/>
          <w:sz w:val="20"/>
        </w:rPr>
        <w:br w:type="page"/>
      </w:r>
    </w:p>
    <w:p w14:paraId="5E351972" w14:textId="04125D35" w:rsidR="00C561F7" w:rsidRPr="00372378" w:rsidRDefault="00372378" w:rsidP="00C561F7">
      <w:pPr>
        <w:rPr>
          <w:b/>
          <w:bCs/>
          <w:color w:val="auto"/>
        </w:rPr>
      </w:pPr>
      <w:r w:rsidRPr="00372378">
        <w:rPr>
          <w:b/>
          <w:bCs/>
        </w:rPr>
        <w:lastRenderedPageBreak/>
        <w:t xml:space="preserve">Sklop št. 24: vzdrževanje gradbenih strojev znamke </w:t>
      </w:r>
      <w:proofErr w:type="spellStart"/>
      <w:r w:rsidRPr="00372378">
        <w:rPr>
          <w:b/>
          <w:bCs/>
        </w:rPr>
        <w:t>Wirtgen</w:t>
      </w:r>
      <w:proofErr w:type="spellEnd"/>
      <w:r w:rsidRPr="00372378">
        <w:rPr>
          <w:b/>
          <w:bCs/>
        </w:rPr>
        <w:t xml:space="preserve">, </w:t>
      </w:r>
      <w:proofErr w:type="spellStart"/>
      <w:r w:rsidRPr="00372378">
        <w:rPr>
          <w:b/>
          <w:bCs/>
        </w:rPr>
        <w:t>Vogele</w:t>
      </w:r>
      <w:proofErr w:type="spellEnd"/>
      <w:r w:rsidRPr="00372378">
        <w:rPr>
          <w:b/>
          <w:bCs/>
        </w:rPr>
        <w:t xml:space="preserve"> in </w:t>
      </w:r>
      <w:proofErr w:type="spellStart"/>
      <w:r w:rsidRPr="00372378">
        <w:rPr>
          <w:b/>
          <w:bCs/>
        </w:rPr>
        <w:t>Hamm</w:t>
      </w:r>
      <w:proofErr w:type="spellEnd"/>
      <w:r w:rsidRPr="00372378">
        <w:rPr>
          <w:b/>
          <w:bCs/>
        </w:rPr>
        <w:t xml:space="preserve"> ter dobava rezervnih delov</w:t>
      </w:r>
      <w:r w:rsidR="00C561F7" w:rsidRPr="00372378">
        <w:rPr>
          <w:b/>
          <w:bCs/>
          <w:szCs w:val="18"/>
        </w:rPr>
        <w:t xml:space="preserve"> </w:t>
      </w:r>
      <w:r w:rsidR="00C561F7" w:rsidRPr="00372378">
        <w:rPr>
          <w:b/>
          <w:bCs/>
        </w:rPr>
        <w:t xml:space="preserve"> </w:t>
      </w:r>
    </w:p>
    <w:p w14:paraId="361E0B4C" w14:textId="77777777" w:rsidR="00C561F7" w:rsidRPr="00F4544C" w:rsidRDefault="00C561F7" w:rsidP="00C561F7">
      <w:pPr>
        <w:jc w:val="both"/>
        <w:rPr>
          <w:bCs/>
          <w:color w:val="FF0000"/>
        </w:rPr>
      </w:pPr>
    </w:p>
    <w:p w14:paraId="39A43721" w14:textId="77777777" w:rsidR="00C561F7" w:rsidRPr="00F4544C" w:rsidRDefault="00C561F7" w:rsidP="00C561F7">
      <w:pPr>
        <w:jc w:val="both"/>
        <w:rPr>
          <w:bCs/>
          <w:color w:val="FF0000"/>
        </w:rPr>
      </w:pPr>
    </w:p>
    <w:p w14:paraId="6BE3C2A1"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1BAE8BEF" w14:textId="77777777" w:rsidR="00C561F7" w:rsidRPr="00F4544C" w:rsidRDefault="00C561F7" w:rsidP="00C561F7">
      <w:pPr>
        <w:jc w:val="both"/>
        <w:rPr>
          <w:b/>
          <w:color w:val="000000" w:themeColor="text1"/>
        </w:rPr>
      </w:pPr>
    </w:p>
    <w:p w14:paraId="123B039A"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6FA004CE"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7D05F220"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6826A4E4"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2D90B4FE" w14:textId="77777777" w:rsidR="00C561F7" w:rsidRPr="00F4544C" w:rsidRDefault="00C561F7" w:rsidP="006C1460">
            <w:pPr>
              <w:jc w:val="center"/>
              <w:rPr>
                <w:b/>
              </w:rPr>
            </w:pPr>
            <w:r w:rsidRPr="00F4544C">
              <w:rPr>
                <w:b/>
              </w:rPr>
              <w:t xml:space="preserve">Cena na enoto mere </w:t>
            </w:r>
          </w:p>
          <w:p w14:paraId="237C38E9" w14:textId="77777777" w:rsidR="00C561F7" w:rsidRPr="00F4544C" w:rsidRDefault="00C561F7" w:rsidP="006C1460">
            <w:pPr>
              <w:jc w:val="center"/>
              <w:rPr>
                <w:b/>
              </w:rPr>
            </w:pPr>
            <w:r w:rsidRPr="00F4544C">
              <w:rPr>
                <w:b/>
              </w:rPr>
              <w:t>v EUR (brez DDV)</w:t>
            </w:r>
          </w:p>
        </w:tc>
      </w:tr>
      <w:tr w:rsidR="00C561F7" w:rsidRPr="00F4544C" w14:paraId="49046F1C"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68E53B95"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3D2BC0EF"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529569B0" w14:textId="77777777" w:rsidR="00C561F7" w:rsidRPr="00F4544C" w:rsidRDefault="00C561F7" w:rsidP="006C1460">
            <w:pPr>
              <w:rPr>
                <w:color w:val="auto"/>
              </w:rPr>
            </w:pPr>
          </w:p>
        </w:tc>
      </w:tr>
    </w:tbl>
    <w:p w14:paraId="4A276DC5" w14:textId="77777777" w:rsidR="00C561F7" w:rsidRPr="00F4544C" w:rsidRDefault="00C561F7" w:rsidP="00C561F7">
      <w:pPr>
        <w:jc w:val="both"/>
        <w:rPr>
          <w:color w:val="FF0000"/>
          <w:lang w:eastAsia="en-US"/>
        </w:rPr>
      </w:pPr>
    </w:p>
    <w:p w14:paraId="65AB0E48" w14:textId="77777777" w:rsidR="00C561F7" w:rsidRPr="00F4544C" w:rsidRDefault="00C561F7" w:rsidP="00C561F7">
      <w:pPr>
        <w:jc w:val="both"/>
        <w:rPr>
          <w:color w:val="FF0000"/>
        </w:rPr>
      </w:pPr>
    </w:p>
    <w:p w14:paraId="6E4FD9B0"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085F269C" w14:textId="77777777" w:rsidR="00C561F7" w:rsidRPr="00F4544C" w:rsidRDefault="00C561F7" w:rsidP="00C561F7">
      <w:pPr>
        <w:jc w:val="both"/>
        <w:rPr>
          <w:color w:val="000000" w:themeColor="text1"/>
        </w:rPr>
      </w:pPr>
      <w:r w:rsidRPr="00F4544C">
        <w:rPr>
          <w:color w:val="000000" w:themeColor="text1"/>
        </w:rPr>
        <w:t xml:space="preserve"> </w:t>
      </w:r>
    </w:p>
    <w:p w14:paraId="4558D0EA" w14:textId="77777777" w:rsidR="00C561F7" w:rsidRPr="00F4544C" w:rsidRDefault="00C561F7" w:rsidP="00C561F7">
      <w:pPr>
        <w:jc w:val="both"/>
        <w:rPr>
          <w:color w:val="000000" w:themeColor="text1"/>
        </w:rPr>
      </w:pPr>
    </w:p>
    <w:p w14:paraId="7B537B38"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4CAB07DB" w14:textId="77777777" w:rsidR="00C561F7" w:rsidRPr="00F4544C" w:rsidRDefault="00C561F7" w:rsidP="00C561F7">
      <w:pPr>
        <w:jc w:val="both"/>
        <w:rPr>
          <w:color w:val="000000" w:themeColor="text1"/>
        </w:rPr>
      </w:pPr>
    </w:p>
    <w:p w14:paraId="585947C8" w14:textId="77777777" w:rsidR="00C561F7" w:rsidRPr="00F4544C" w:rsidRDefault="00C561F7" w:rsidP="00C561F7">
      <w:pPr>
        <w:jc w:val="both"/>
        <w:rPr>
          <w:color w:val="000000" w:themeColor="text1"/>
        </w:rPr>
      </w:pPr>
    </w:p>
    <w:p w14:paraId="74239AB8" w14:textId="77777777" w:rsidR="00C561F7" w:rsidRPr="00F4544C" w:rsidRDefault="00C561F7" w:rsidP="00C561F7">
      <w:pPr>
        <w:jc w:val="both"/>
        <w:rPr>
          <w:color w:val="000000" w:themeColor="text1"/>
        </w:rPr>
      </w:pPr>
    </w:p>
    <w:p w14:paraId="14F38799"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5DA5AAB5" w14:textId="77777777" w:rsidR="00C561F7" w:rsidRPr="00F4544C" w:rsidRDefault="00C561F7" w:rsidP="00C561F7">
      <w:pPr>
        <w:keepNext/>
        <w:keepLines/>
        <w:spacing w:line="240" w:lineRule="auto"/>
        <w:rPr>
          <w:rFonts w:cs="Tahoma"/>
          <w:b/>
          <w:color w:val="auto"/>
          <w:sz w:val="20"/>
          <w:szCs w:val="20"/>
        </w:rPr>
      </w:pPr>
    </w:p>
    <w:p w14:paraId="3792CF73"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162D459F" w14:textId="77777777" w:rsidR="00C561F7" w:rsidRPr="00F4544C" w:rsidRDefault="00C561F7" w:rsidP="00C561F7">
      <w:pPr>
        <w:jc w:val="both"/>
        <w:rPr>
          <w:color w:val="000000" w:themeColor="text1"/>
        </w:rPr>
      </w:pPr>
    </w:p>
    <w:p w14:paraId="61D4AC3E" w14:textId="77777777" w:rsidR="00C561F7" w:rsidRPr="00F4544C" w:rsidRDefault="00C561F7" w:rsidP="00C561F7">
      <w:pPr>
        <w:jc w:val="both"/>
        <w:rPr>
          <w:color w:val="000000" w:themeColor="text1"/>
        </w:rPr>
      </w:pPr>
    </w:p>
    <w:p w14:paraId="36E0AB4E" w14:textId="77777777" w:rsidR="00C561F7" w:rsidRPr="00F4544C" w:rsidRDefault="00C561F7" w:rsidP="00C561F7">
      <w:pPr>
        <w:jc w:val="both"/>
        <w:rPr>
          <w:color w:val="000000" w:themeColor="text1"/>
        </w:rPr>
      </w:pPr>
      <w:r w:rsidRPr="00F4544C">
        <w:rPr>
          <w:color w:val="000000" w:themeColor="text1"/>
        </w:rPr>
        <w:t>OPOMBA:</w:t>
      </w:r>
    </w:p>
    <w:p w14:paraId="64188E93"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1D2282EF" w14:textId="77777777"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5005C305" w14:textId="77777777" w:rsidR="00C561F7" w:rsidRPr="00F4544C" w:rsidRDefault="00C561F7" w:rsidP="00C561F7">
      <w:pPr>
        <w:jc w:val="both"/>
        <w:rPr>
          <w:b/>
          <w:bCs/>
          <w:color w:val="000000" w:themeColor="text1"/>
          <w:u w:val="single"/>
        </w:rPr>
      </w:pPr>
    </w:p>
    <w:p w14:paraId="08177980"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079CDF72" w14:textId="77777777" w:rsidR="00C561F7" w:rsidRPr="00F4544C" w:rsidRDefault="00C561F7" w:rsidP="00C561F7">
      <w:pPr>
        <w:jc w:val="both"/>
        <w:rPr>
          <w:rFonts w:eastAsia="Calibri" w:cs="Times New Roman"/>
          <w:b/>
          <w:bCs/>
          <w:color w:val="000000" w:themeColor="text1"/>
          <w:u w:val="single"/>
          <w:lang w:eastAsia="en-US"/>
        </w:rPr>
      </w:pPr>
    </w:p>
    <w:p w14:paraId="2834D7E1"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0E4AA6D0" w14:textId="77777777" w:rsidR="00C561F7" w:rsidRPr="00F4544C" w:rsidRDefault="00C561F7" w:rsidP="00C561F7">
      <w:pPr>
        <w:keepNext/>
        <w:keepLines/>
        <w:spacing w:line="240" w:lineRule="auto"/>
        <w:ind w:left="714"/>
        <w:jc w:val="both"/>
        <w:rPr>
          <w:rFonts w:cs="Tahoma"/>
        </w:rPr>
      </w:pPr>
    </w:p>
    <w:p w14:paraId="60EE2565"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2B1D777F" w14:textId="77777777" w:rsidR="00C561F7" w:rsidRPr="00F4544C" w:rsidRDefault="00C561F7" w:rsidP="00C561F7">
      <w:pPr>
        <w:keepNext/>
        <w:keepLines/>
        <w:spacing w:line="240" w:lineRule="auto"/>
        <w:rPr>
          <w:rFonts w:cs="Tahoma"/>
          <w:b/>
        </w:rPr>
      </w:pPr>
    </w:p>
    <w:p w14:paraId="247E1AE1"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14D9F81E" w14:textId="77777777" w:rsidR="00C561F7" w:rsidRPr="00F4544C" w:rsidRDefault="00C561F7" w:rsidP="00C561F7">
      <w:pPr>
        <w:jc w:val="both"/>
        <w:rPr>
          <w:color w:val="000000" w:themeColor="text1"/>
        </w:rPr>
      </w:pPr>
    </w:p>
    <w:p w14:paraId="09104A3A"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50FC56CE" w14:textId="77777777" w:rsidR="00C561F7" w:rsidRPr="00F4544C" w:rsidRDefault="00C561F7" w:rsidP="00C561F7">
      <w:pPr>
        <w:jc w:val="both"/>
        <w:rPr>
          <w:color w:val="000000" w:themeColor="text1"/>
        </w:rPr>
      </w:pPr>
    </w:p>
    <w:p w14:paraId="7B9AFE77"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04210F13" w14:textId="77777777" w:rsidR="00C561F7" w:rsidRPr="00F4544C" w:rsidRDefault="00C561F7" w:rsidP="00C561F7">
      <w:pPr>
        <w:jc w:val="both"/>
        <w:rPr>
          <w:color w:val="000000" w:themeColor="text1"/>
        </w:rPr>
      </w:pPr>
    </w:p>
    <w:p w14:paraId="034BF87D"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148889D0" w14:textId="77777777" w:rsidR="00C561F7" w:rsidRPr="00F4544C" w:rsidRDefault="00C561F7" w:rsidP="00C561F7">
      <w:pPr>
        <w:jc w:val="both"/>
        <w:rPr>
          <w:color w:val="000000" w:themeColor="text1"/>
        </w:rPr>
      </w:pPr>
    </w:p>
    <w:p w14:paraId="551B9F18"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1FB344D8" w14:textId="77777777" w:rsidR="00C561F7" w:rsidRPr="00F4544C" w:rsidRDefault="00C561F7" w:rsidP="00C561F7">
      <w:pPr>
        <w:jc w:val="both"/>
        <w:rPr>
          <w:color w:val="000000" w:themeColor="text1"/>
        </w:rPr>
      </w:pPr>
    </w:p>
    <w:p w14:paraId="3B64E63D" w14:textId="77777777" w:rsidR="00C561F7" w:rsidRPr="00F4544C" w:rsidRDefault="00C561F7" w:rsidP="00C561F7">
      <w:pPr>
        <w:jc w:val="both"/>
        <w:rPr>
          <w:color w:val="000000" w:themeColor="text1"/>
          <w:sz w:val="20"/>
          <w:szCs w:val="20"/>
        </w:rPr>
      </w:pPr>
    </w:p>
    <w:p w14:paraId="28E18ED9" w14:textId="77777777" w:rsidR="00C561F7" w:rsidRPr="00F4544C" w:rsidRDefault="00C561F7" w:rsidP="00C561F7">
      <w:pPr>
        <w:jc w:val="both"/>
        <w:rPr>
          <w:color w:val="000000" w:themeColor="text1"/>
          <w:sz w:val="20"/>
          <w:szCs w:val="20"/>
        </w:rPr>
      </w:pPr>
    </w:p>
    <w:p w14:paraId="7031E8C1" w14:textId="77777777" w:rsidR="00C561F7" w:rsidRPr="00F4544C" w:rsidRDefault="00C561F7" w:rsidP="00C561F7">
      <w:pPr>
        <w:tabs>
          <w:tab w:val="center" w:pos="4536"/>
          <w:tab w:val="right" w:pos="9072"/>
        </w:tabs>
        <w:spacing w:line="240" w:lineRule="auto"/>
        <w:jc w:val="both"/>
        <w:rPr>
          <w:iCs/>
          <w:color w:val="000000" w:themeColor="text1"/>
        </w:rPr>
      </w:pPr>
    </w:p>
    <w:p w14:paraId="45BB30B8"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79992BD9" w14:textId="77777777" w:rsidTr="006C1460">
        <w:trPr>
          <w:trHeight w:val="353"/>
          <w:jc w:val="center"/>
        </w:trPr>
        <w:tc>
          <w:tcPr>
            <w:tcW w:w="2722" w:type="dxa"/>
            <w:hideMark/>
          </w:tcPr>
          <w:p w14:paraId="3948DF62"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3BAE7297"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2E6EE957"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6FFA8A51"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378B414D" w14:textId="77777777" w:rsidTr="006C1460">
        <w:trPr>
          <w:jc w:val="center"/>
        </w:trPr>
        <w:tc>
          <w:tcPr>
            <w:tcW w:w="2722" w:type="dxa"/>
            <w:tcBorders>
              <w:top w:val="nil"/>
              <w:left w:val="nil"/>
              <w:bottom w:val="single" w:sz="4" w:space="0" w:color="auto"/>
              <w:right w:val="nil"/>
            </w:tcBorders>
          </w:tcPr>
          <w:p w14:paraId="04342FBA"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6117AAD7"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6401E3C1"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7454E6CF" w14:textId="77777777" w:rsidR="00C561F7" w:rsidRDefault="00C561F7" w:rsidP="00C561F7">
      <w:pPr>
        <w:spacing w:line="240" w:lineRule="auto"/>
        <w:rPr>
          <w:rFonts w:cs="Arial"/>
          <w:b/>
          <w:sz w:val="20"/>
        </w:rPr>
      </w:pPr>
      <w:r>
        <w:rPr>
          <w:rFonts w:cs="Arial"/>
          <w:b/>
          <w:sz w:val="20"/>
        </w:rPr>
        <w:br w:type="page"/>
      </w:r>
    </w:p>
    <w:p w14:paraId="40A77D10" w14:textId="132B0B02" w:rsidR="00C561F7" w:rsidRPr="00752125" w:rsidRDefault="00752125" w:rsidP="00C561F7">
      <w:pPr>
        <w:rPr>
          <w:b/>
          <w:color w:val="auto"/>
        </w:rPr>
      </w:pPr>
      <w:r w:rsidRPr="00752125">
        <w:rPr>
          <w:b/>
          <w:iCs/>
        </w:rPr>
        <w:lastRenderedPageBreak/>
        <w:t xml:space="preserve">Sklop št. 25: vzdrževanje strojev za talne označbe proizvajalca </w:t>
      </w:r>
      <w:proofErr w:type="spellStart"/>
      <w:r w:rsidRPr="00752125">
        <w:rPr>
          <w:b/>
          <w:iCs/>
        </w:rPr>
        <w:t>Graco</w:t>
      </w:r>
      <w:proofErr w:type="spellEnd"/>
      <w:r w:rsidRPr="00752125">
        <w:rPr>
          <w:b/>
          <w:iCs/>
        </w:rPr>
        <w:t xml:space="preserve"> (</w:t>
      </w:r>
      <w:proofErr w:type="spellStart"/>
      <w:r w:rsidRPr="00752125">
        <w:rPr>
          <w:b/>
          <w:iCs/>
        </w:rPr>
        <w:t>LineLazer</w:t>
      </w:r>
      <w:proofErr w:type="spellEnd"/>
      <w:r w:rsidRPr="00752125">
        <w:rPr>
          <w:b/>
          <w:iCs/>
        </w:rPr>
        <w:t>) in dobava rezervnih delov</w:t>
      </w:r>
      <w:r w:rsidR="00C561F7" w:rsidRPr="00752125">
        <w:rPr>
          <w:b/>
          <w:szCs w:val="18"/>
        </w:rPr>
        <w:t xml:space="preserve"> </w:t>
      </w:r>
      <w:r w:rsidR="00C561F7" w:rsidRPr="00752125">
        <w:rPr>
          <w:b/>
        </w:rPr>
        <w:t xml:space="preserve"> </w:t>
      </w:r>
    </w:p>
    <w:p w14:paraId="74759611" w14:textId="77777777" w:rsidR="00C561F7" w:rsidRPr="00F4544C" w:rsidRDefault="00C561F7" w:rsidP="00C561F7">
      <w:pPr>
        <w:jc w:val="both"/>
        <w:rPr>
          <w:bCs/>
          <w:color w:val="FF0000"/>
        </w:rPr>
      </w:pPr>
    </w:p>
    <w:p w14:paraId="5E0B0069" w14:textId="77777777" w:rsidR="00C561F7" w:rsidRPr="00F4544C" w:rsidRDefault="00C561F7" w:rsidP="00C561F7">
      <w:pPr>
        <w:jc w:val="both"/>
        <w:rPr>
          <w:bCs/>
          <w:color w:val="FF0000"/>
        </w:rPr>
      </w:pPr>
    </w:p>
    <w:p w14:paraId="671BAE42"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2BF90C52" w14:textId="77777777" w:rsidR="00C561F7" w:rsidRPr="00F4544C" w:rsidRDefault="00C561F7" w:rsidP="00C561F7">
      <w:pPr>
        <w:jc w:val="both"/>
        <w:rPr>
          <w:b/>
          <w:color w:val="000000" w:themeColor="text1"/>
        </w:rPr>
      </w:pPr>
    </w:p>
    <w:p w14:paraId="0C5A6050"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2FC59276"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022D8B39"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842B8FD"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22BF8CFE" w14:textId="77777777" w:rsidR="00C561F7" w:rsidRPr="00F4544C" w:rsidRDefault="00C561F7" w:rsidP="006C1460">
            <w:pPr>
              <w:jc w:val="center"/>
              <w:rPr>
                <w:b/>
              </w:rPr>
            </w:pPr>
            <w:r w:rsidRPr="00F4544C">
              <w:rPr>
                <w:b/>
              </w:rPr>
              <w:t xml:space="preserve">Cena na enoto mere </w:t>
            </w:r>
          </w:p>
          <w:p w14:paraId="2990B6E7" w14:textId="77777777" w:rsidR="00C561F7" w:rsidRPr="00F4544C" w:rsidRDefault="00C561F7" w:rsidP="006C1460">
            <w:pPr>
              <w:jc w:val="center"/>
              <w:rPr>
                <w:b/>
              </w:rPr>
            </w:pPr>
            <w:r w:rsidRPr="00F4544C">
              <w:rPr>
                <w:b/>
              </w:rPr>
              <w:t>v EUR (brez DDV)</w:t>
            </w:r>
          </w:p>
        </w:tc>
      </w:tr>
      <w:tr w:rsidR="00C561F7" w:rsidRPr="00F4544C" w14:paraId="457F9BD8"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49908AD7"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492B2901"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17D0EF78" w14:textId="77777777" w:rsidR="00C561F7" w:rsidRPr="00F4544C" w:rsidRDefault="00C561F7" w:rsidP="006C1460">
            <w:pPr>
              <w:rPr>
                <w:color w:val="auto"/>
              </w:rPr>
            </w:pPr>
          </w:p>
        </w:tc>
      </w:tr>
    </w:tbl>
    <w:p w14:paraId="4B8A91B9" w14:textId="77777777" w:rsidR="00C561F7" w:rsidRPr="00F4544C" w:rsidRDefault="00C561F7" w:rsidP="00C561F7">
      <w:pPr>
        <w:jc w:val="both"/>
        <w:rPr>
          <w:color w:val="FF0000"/>
          <w:lang w:eastAsia="en-US"/>
        </w:rPr>
      </w:pPr>
    </w:p>
    <w:p w14:paraId="1E054166" w14:textId="77777777" w:rsidR="00C561F7" w:rsidRPr="00F4544C" w:rsidRDefault="00C561F7" w:rsidP="00C561F7">
      <w:pPr>
        <w:jc w:val="both"/>
        <w:rPr>
          <w:color w:val="FF0000"/>
        </w:rPr>
      </w:pPr>
    </w:p>
    <w:p w14:paraId="4AAA9BB4"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0E242455" w14:textId="77777777" w:rsidR="00C561F7" w:rsidRPr="00F4544C" w:rsidRDefault="00C561F7" w:rsidP="00C561F7">
      <w:pPr>
        <w:jc w:val="both"/>
        <w:rPr>
          <w:color w:val="000000" w:themeColor="text1"/>
        </w:rPr>
      </w:pPr>
      <w:r w:rsidRPr="00F4544C">
        <w:rPr>
          <w:color w:val="000000" w:themeColor="text1"/>
        </w:rPr>
        <w:t xml:space="preserve"> </w:t>
      </w:r>
    </w:p>
    <w:p w14:paraId="1B927F7D" w14:textId="77777777" w:rsidR="00C561F7" w:rsidRPr="00F4544C" w:rsidRDefault="00C561F7" w:rsidP="00C561F7">
      <w:pPr>
        <w:jc w:val="both"/>
        <w:rPr>
          <w:color w:val="000000" w:themeColor="text1"/>
        </w:rPr>
      </w:pPr>
    </w:p>
    <w:p w14:paraId="5E319123"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2E99C46E" w14:textId="77777777" w:rsidR="00C561F7" w:rsidRPr="00F4544C" w:rsidRDefault="00C561F7" w:rsidP="00C561F7">
      <w:pPr>
        <w:jc w:val="both"/>
        <w:rPr>
          <w:color w:val="000000" w:themeColor="text1"/>
        </w:rPr>
      </w:pPr>
    </w:p>
    <w:p w14:paraId="5C118C32" w14:textId="77777777" w:rsidR="00C561F7" w:rsidRPr="00F4544C" w:rsidRDefault="00C561F7" w:rsidP="00C561F7">
      <w:pPr>
        <w:jc w:val="both"/>
        <w:rPr>
          <w:color w:val="000000" w:themeColor="text1"/>
        </w:rPr>
      </w:pPr>
    </w:p>
    <w:p w14:paraId="283C4B02" w14:textId="77777777" w:rsidR="00C561F7" w:rsidRPr="00F4544C" w:rsidRDefault="00C561F7" w:rsidP="00C561F7">
      <w:pPr>
        <w:jc w:val="both"/>
        <w:rPr>
          <w:color w:val="000000" w:themeColor="text1"/>
        </w:rPr>
      </w:pPr>
    </w:p>
    <w:p w14:paraId="2C165455"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6FAE1B17" w14:textId="77777777" w:rsidR="00C561F7" w:rsidRPr="00F4544C" w:rsidRDefault="00C561F7" w:rsidP="00C561F7">
      <w:pPr>
        <w:keepNext/>
        <w:keepLines/>
        <w:spacing w:line="240" w:lineRule="auto"/>
        <w:rPr>
          <w:rFonts w:cs="Tahoma"/>
          <w:b/>
          <w:color w:val="auto"/>
          <w:sz w:val="20"/>
          <w:szCs w:val="20"/>
        </w:rPr>
      </w:pPr>
    </w:p>
    <w:p w14:paraId="055235DF"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3DE970DF" w14:textId="77777777" w:rsidR="00C561F7" w:rsidRPr="00F4544C" w:rsidRDefault="00C561F7" w:rsidP="00C561F7">
      <w:pPr>
        <w:jc w:val="both"/>
        <w:rPr>
          <w:color w:val="000000" w:themeColor="text1"/>
        </w:rPr>
      </w:pPr>
    </w:p>
    <w:p w14:paraId="3F9BF214" w14:textId="77777777" w:rsidR="00C561F7" w:rsidRPr="00F4544C" w:rsidRDefault="00C561F7" w:rsidP="00C561F7">
      <w:pPr>
        <w:jc w:val="both"/>
        <w:rPr>
          <w:color w:val="000000" w:themeColor="text1"/>
        </w:rPr>
      </w:pPr>
    </w:p>
    <w:p w14:paraId="5CA2C5A7" w14:textId="77777777" w:rsidR="00C561F7" w:rsidRPr="00F4544C" w:rsidRDefault="00C561F7" w:rsidP="00C561F7">
      <w:pPr>
        <w:jc w:val="both"/>
        <w:rPr>
          <w:color w:val="000000" w:themeColor="text1"/>
        </w:rPr>
      </w:pPr>
      <w:r w:rsidRPr="00F4544C">
        <w:rPr>
          <w:color w:val="000000" w:themeColor="text1"/>
        </w:rPr>
        <w:t>OPOMBA:</w:t>
      </w:r>
    </w:p>
    <w:p w14:paraId="6B857015"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7929BC5A" w14:textId="77777777"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512BCA19" w14:textId="77777777" w:rsidR="00C561F7" w:rsidRPr="00F4544C" w:rsidRDefault="00C561F7" w:rsidP="00C561F7">
      <w:pPr>
        <w:jc w:val="both"/>
        <w:rPr>
          <w:b/>
          <w:bCs/>
          <w:color w:val="000000" w:themeColor="text1"/>
          <w:u w:val="single"/>
        </w:rPr>
      </w:pPr>
    </w:p>
    <w:p w14:paraId="17F4EF3C"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2A8A9595" w14:textId="77777777" w:rsidR="00C561F7" w:rsidRPr="00F4544C" w:rsidRDefault="00C561F7" w:rsidP="00C561F7">
      <w:pPr>
        <w:jc w:val="both"/>
        <w:rPr>
          <w:rFonts w:eastAsia="Calibri" w:cs="Times New Roman"/>
          <w:b/>
          <w:bCs/>
          <w:color w:val="000000" w:themeColor="text1"/>
          <w:u w:val="single"/>
          <w:lang w:eastAsia="en-US"/>
        </w:rPr>
      </w:pPr>
    </w:p>
    <w:p w14:paraId="2199453B"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1001A295" w14:textId="77777777" w:rsidR="00C561F7" w:rsidRPr="00F4544C" w:rsidRDefault="00C561F7" w:rsidP="00C561F7">
      <w:pPr>
        <w:keepNext/>
        <w:keepLines/>
        <w:spacing w:line="240" w:lineRule="auto"/>
        <w:ind w:left="714"/>
        <w:jc w:val="both"/>
        <w:rPr>
          <w:rFonts w:cs="Tahoma"/>
        </w:rPr>
      </w:pPr>
    </w:p>
    <w:p w14:paraId="29C6DFCF"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4D84CC15" w14:textId="77777777" w:rsidR="00C561F7" w:rsidRPr="00F4544C" w:rsidRDefault="00C561F7" w:rsidP="00C561F7">
      <w:pPr>
        <w:keepNext/>
        <w:keepLines/>
        <w:spacing w:line="240" w:lineRule="auto"/>
        <w:rPr>
          <w:rFonts w:cs="Tahoma"/>
          <w:b/>
        </w:rPr>
      </w:pPr>
    </w:p>
    <w:p w14:paraId="7A963132"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6EEA36C2" w14:textId="77777777" w:rsidR="00C561F7" w:rsidRPr="00F4544C" w:rsidRDefault="00C561F7" w:rsidP="00C561F7">
      <w:pPr>
        <w:jc w:val="both"/>
        <w:rPr>
          <w:color w:val="000000" w:themeColor="text1"/>
        </w:rPr>
      </w:pPr>
    </w:p>
    <w:p w14:paraId="2A43AA63"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00EC5FD3" w14:textId="77777777" w:rsidR="00C561F7" w:rsidRPr="00F4544C" w:rsidRDefault="00C561F7" w:rsidP="00C561F7">
      <w:pPr>
        <w:jc w:val="both"/>
        <w:rPr>
          <w:color w:val="000000" w:themeColor="text1"/>
        </w:rPr>
      </w:pPr>
    </w:p>
    <w:p w14:paraId="0724DC8D"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2C2DB7DC" w14:textId="77777777" w:rsidR="00C561F7" w:rsidRPr="00F4544C" w:rsidRDefault="00C561F7" w:rsidP="00C561F7">
      <w:pPr>
        <w:jc w:val="both"/>
        <w:rPr>
          <w:color w:val="000000" w:themeColor="text1"/>
        </w:rPr>
      </w:pPr>
    </w:p>
    <w:p w14:paraId="70F33F75"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3ED66D78" w14:textId="77777777" w:rsidR="00C561F7" w:rsidRPr="00F4544C" w:rsidRDefault="00C561F7" w:rsidP="00C561F7">
      <w:pPr>
        <w:jc w:val="both"/>
        <w:rPr>
          <w:color w:val="000000" w:themeColor="text1"/>
        </w:rPr>
      </w:pPr>
    </w:p>
    <w:p w14:paraId="43325D80"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7E39C738" w14:textId="77777777" w:rsidR="00C561F7" w:rsidRPr="00F4544C" w:rsidRDefault="00C561F7" w:rsidP="00C561F7">
      <w:pPr>
        <w:jc w:val="both"/>
        <w:rPr>
          <w:color w:val="000000" w:themeColor="text1"/>
        </w:rPr>
      </w:pPr>
    </w:p>
    <w:p w14:paraId="099CB9BD" w14:textId="77777777" w:rsidR="00C561F7" w:rsidRPr="00F4544C" w:rsidRDefault="00C561F7" w:rsidP="00C561F7">
      <w:pPr>
        <w:jc w:val="both"/>
        <w:rPr>
          <w:color w:val="000000" w:themeColor="text1"/>
          <w:sz w:val="20"/>
          <w:szCs w:val="20"/>
        </w:rPr>
      </w:pPr>
    </w:p>
    <w:p w14:paraId="5C8E4E04" w14:textId="77777777" w:rsidR="00C561F7" w:rsidRPr="00F4544C" w:rsidRDefault="00C561F7" w:rsidP="00C561F7">
      <w:pPr>
        <w:jc w:val="both"/>
        <w:rPr>
          <w:color w:val="000000" w:themeColor="text1"/>
          <w:sz w:val="20"/>
          <w:szCs w:val="20"/>
        </w:rPr>
      </w:pPr>
    </w:p>
    <w:p w14:paraId="5A53DECC" w14:textId="77777777" w:rsidR="00C561F7" w:rsidRPr="00F4544C" w:rsidRDefault="00C561F7" w:rsidP="00C561F7">
      <w:pPr>
        <w:tabs>
          <w:tab w:val="center" w:pos="4536"/>
          <w:tab w:val="right" w:pos="9072"/>
        </w:tabs>
        <w:spacing w:line="240" w:lineRule="auto"/>
        <w:jc w:val="both"/>
        <w:rPr>
          <w:iCs/>
          <w:color w:val="000000" w:themeColor="text1"/>
        </w:rPr>
      </w:pPr>
    </w:p>
    <w:p w14:paraId="5E970ECD"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65C90CE6" w14:textId="77777777" w:rsidTr="006C1460">
        <w:trPr>
          <w:trHeight w:val="353"/>
          <w:jc w:val="center"/>
        </w:trPr>
        <w:tc>
          <w:tcPr>
            <w:tcW w:w="2722" w:type="dxa"/>
            <w:hideMark/>
          </w:tcPr>
          <w:p w14:paraId="641FAE61"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2E71AC43"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59EA44D4"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0B5F6597"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0531941B" w14:textId="77777777" w:rsidTr="006C1460">
        <w:trPr>
          <w:jc w:val="center"/>
        </w:trPr>
        <w:tc>
          <w:tcPr>
            <w:tcW w:w="2722" w:type="dxa"/>
            <w:tcBorders>
              <w:top w:val="nil"/>
              <w:left w:val="nil"/>
              <w:bottom w:val="single" w:sz="4" w:space="0" w:color="auto"/>
              <w:right w:val="nil"/>
            </w:tcBorders>
          </w:tcPr>
          <w:p w14:paraId="6D00B27D"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4ECC4492"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0D6F62E5"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5A0B8A07" w14:textId="77777777" w:rsidR="00C561F7" w:rsidRDefault="00C561F7" w:rsidP="00C561F7">
      <w:pPr>
        <w:spacing w:line="240" w:lineRule="auto"/>
        <w:rPr>
          <w:rFonts w:cs="Arial"/>
          <w:b/>
          <w:sz w:val="20"/>
        </w:rPr>
      </w:pPr>
      <w:r>
        <w:rPr>
          <w:rFonts w:cs="Arial"/>
          <w:b/>
          <w:sz w:val="20"/>
        </w:rPr>
        <w:br w:type="page"/>
      </w:r>
    </w:p>
    <w:p w14:paraId="2DA6791D" w14:textId="7F886BA9" w:rsidR="00C561F7" w:rsidRPr="00752125" w:rsidRDefault="00752125" w:rsidP="00C561F7">
      <w:pPr>
        <w:rPr>
          <w:b/>
          <w:color w:val="auto"/>
        </w:rPr>
      </w:pPr>
      <w:r w:rsidRPr="00752125">
        <w:rPr>
          <w:b/>
          <w:iCs/>
        </w:rPr>
        <w:lastRenderedPageBreak/>
        <w:t xml:space="preserve">Sklop št. 26: vzdrževanje in dobava rezervnih delov za </w:t>
      </w:r>
      <w:proofErr w:type="spellStart"/>
      <w:r w:rsidRPr="00752125">
        <w:rPr>
          <w:b/>
          <w:iCs/>
        </w:rPr>
        <w:t>demperje</w:t>
      </w:r>
      <w:proofErr w:type="spellEnd"/>
      <w:r w:rsidRPr="00752125">
        <w:rPr>
          <w:b/>
          <w:iCs/>
        </w:rPr>
        <w:t xml:space="preserve"> znamke </w:t>
      </w:r>
      <w:proofErr w:type="spellStart"/>
      <w:r w:rsidRPr="00752125">
        <w:rPr>
          <w:b/>
          <w:iCs/>
        </w:rPr>
        <w:t>Terex</w:t>
      </w:r>
      <w:proofErr w:type="spellEnd"/>
      <w:r w:rsidR="00C561F7" w:rsidRPr="00752125">
        <w:rPr>
          <w:b/>
          <w:szCs w:val="18"/>
        </w:rPr>
        <w:t xml:space="preserve"> </w:t>
      </w:r>
      <w:r w:rsidR="00C561F7" w:rsidRPr="00752125">
        <w:rPr>
          <w:b/>
        </w:rPr>
        <w:t xml:space="preserve"> </w:t>
      </w:r>
    </w:p>
    <w:p w14:paraId="66811C0F" w14:textId="77777777" w:rsidR="00C561F7" w:rsidRPr="00F4544C" w:rsidRDefault="00C561F7" w:rsidP="00C561F7">
      <w:pPr>
        <w:jc w:val="both"/>
        <w:rPr>
          <w:bCs/>
          <w:color w:val="FF0000"/>
        </w:rPr>
      </w:pPr>
    </w:p>
    <w:p w14:paraId="021E5314" w14:textId="77777777" w:rsidR="00C561F7" w:rsidRPr="00F4544C" w:rsidRDefault="00C561F7" w:rsidP="00C561F7">
      <w:pPr>
        <w:jc w:val="both"/>
        <w:rPr>
          <w:bCs/>
          <w:color w:val="FF0000"/>
        </w:rPr>
      </w:pPr>
    </w:p>
    <w:p w14:paraId="6065E1C2"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3F92B1DC" w14:textId="77777777" w:rsidR="00C561F7" w:rsidRPr="00F4544C" w:rsidRDefault="00C561F7" w:rsidP="00C561F7">
      <w:pPr>
        <w:jc w:val="both"/>
        <w:rPr>
          <w:b/>
          <w:color w:val="000000" w:themeColor="text1"/>
        </w:rPr>
      </w:pPr>
    </w:p>
    <w:p w14:paraId="79BE225B"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3644CF73"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0E38EA4F"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88185E2"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5BF9F6E2" w14:textId="77777777" w:rsidR="00C561F7" w:rsidRPr="00F4544C" w:rsidRDefault="00C561F7" w:rsidP="006C1460">
            <w:pPr>
              <w:jc w:val="center"/>
              <w:rPr>
                <w:b/>
              </w:rPr>
            </w:pPr>
            <w:r w:rsidRPr="00F4544C">
              <w:rPr>
                <w:b/>
              </w:rPr>
              <w:t xml:space="preserve">Cena na enoto mere </w:t>
            </w:r>
          </w:p>
          <w:p w14:paraId="1F811664" w14:textId="77777777" w:rsidR="00C561F7" w:rsidRPr="00F4544C" w:rsidRDefault="00C561F7" w:rsidP="006C1460">
            <w:pPr>
              <w:jc w:val="center"/>
              <w:rPr>
                <w:b/>
              </w:rPr>
            </w:pPr>
            <w:r w:rsidRPr="00F4544C">
              <w:rPr>
                <w:b/>
              </w:rPr>
              <w:t>v EUR (brez DDV)</w:t>
            </w:r>
          </w:p>
        </w:tc>
      </w:tr>
      <w:tr w:rsidR="00C561F7" w:rsidRPr="00F4544C" w14:paraId="212DD28F"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08D72F72" w14:textId="77777777" w:rsidR="00C561F7" w:rsidRPr="00F4544C" w:rsidRDefault="00C561F7" w:rsidP="006C1460">
            <w:pPr>
              <w:rPr>
                <w:bCs/>
              </w:rPr>
            </w:pPr>
            <w:r w:rsidRPr="00F4544C">
              <w:rPr>
                <w:bCs/>
              </w:rPr>
              <w:t>Vsa avtomehanična, avtokleparska, avtoličarska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4243D286"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3EF03BAB" w14:textId="77777777" w:rsidR="00C561F7" w:rsidRPr="00F4544C" w:rsidRDefault="00C561F7" w:rsidP="006C1460">
            <w:pPr>
              <w:rPr>
                <w:color w:val="auto"/>
              </w:rPr>
            </w:pPr>
          </w:p>
        </w:tc>
      </w:tr>
    </w:tbl>
    <w:p w14:paraId="75F37DB4" w14:textId="77777777" w:rsidR="00C561F7" w:rsidRPr="00F4544C" w:rsidRDefault="00C561F7" w:rsidP="00C561F7">
      <w:pPr>
        <w:jc w:val="both"/>
        <w:rPr>
          <w:color w:val="FF0000"/>
          <w:lang w:eastAsia="en-US"/>
        </w:rPr>
      </w:pPr>
    </w:p>
    <w:p w14:paraId="192A66B7" w14:textId="77777777" w:rsidR="00C561F7" w:rsidRPr="00F4544C" w:rsidRDefault="00C561F7" w:rsidP="00C561F7">
      <w:pPr>
        <w:jc w:val="both"/>
        <w:rPr>
          <w:color w:val="FF0000"/>
        </w:rPr>
      </w:pPr>
    </w:p>
    <w:p w14:paraId="0AB34BEE"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1B74ADF3" w14:textId="77777777" w:rsidR="00C561F7" w:rsidRPr="00F4544C" w:rsidRDefault="00C561F7" w:rsidP="00C561F7">
      <w:pPr>
        <w:jc w:val="both"/>
        <w:rPr>
          <w:color w:val="000000" w:themeColor="text1"/>
        </w:rPr>
      </w:pPr>
      <w:r w:rsidRPr="00F4544C">
        <w:rPr>
          <w:color w:val="000000" w:themeColor="text1"/>
        </w:rPr>
        <w:t xml:space="preserve"> </w:t>
      </w:r>
    </w:p>
    <w:p w14:paraId="6641F780" w14:textId="77777777" w:rsidR="00C561F7" w:rsidRPr="00F4544C" w:rsidRDefault="00C561F7" w:rsidP="00C561F7">
      <w:pPr>
        <w:jc w:val="both"/>
        <w:rPr>
          <w:color w:val="000000" w:themeColor="text1"/>
        </w:rPr>
      </w:pPr>
    </w:p>
    <w:p w14:paraId="0BC0DA7F"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008AEA52" w14:textId="77777777" w:rsidR="00C561F7" w:rsidRPr="00F4544C" w:rsidRDefault="00C561F7" w:rsidP="00C561F7">
      <w:pPr>
        <w:jc w:val="both"/>
        <w:rPr>
          <w:color w:val="000000" w:themeColor="text1"/>
        </w:rPr>
      </w:pPr>
    </w:p>
    <w:p w14:paraId="6C4BF765" w14:textId="77777777" w:rsidR="00C561F7" w:rsidRPr="00F4544C" w:rsidRDefault="00C561F7" w:rsidP="00C561F7">
      <w:pPr>
        <w:jc w:val="both"/>
        <w:rPr>
          <w:color w:val="000000" w:themeColor="text1"/>
        </w:rPr>
      </w:pPr>
    </w:p>
    <w:p w14:paraId="395ED2F5" w14:textId="77777777" w:rsidR="00C561F7" w:rsidRPr="00F4544C" w:rsidRDefault="00C561F7" w:rsidP="00C561F7">
      <w:pPr>
        <w:jc w:val="both"/>
        <w:rPr>
          <w:color w:val="000000" w:themeColor="text1"/>
        </w:rPr>
      </w:pPr>
    </w:p>
    <w:p w14:paraId="05CFCA5D"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0F92FE98" w14:textId="77777777" w:rsidR="00C561F7" w:rsidRPr="00F4544C" w:rsidRDefault="00C561F7" w:rsidP="00C561F7">
      <w:pPr>
        <w:keepNext/>
        <w:keepLines/>
        <w:spacing w:line="240" w:lineRule="auto"/>
        <w:rPr>
          <w:rFonts w:cs="Tahoma"/>
          <w:b/>
          <w:color w:val="auto"/>
          <w:sz w:val="20"/>
          <w:szCs w:val="20"/>
        </w:rPr>
      </w:pPr>
    </w:p>
    <w:p w14:paraId="153DD886"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00A85537" w14:textId="77777777" w:rsidR="00C561F7" w:rsidRPr="00F4544C" w:rsidRDefault="00C561F7" w:rsidP="00C561F7">
      <w:pPr>
        <w:jc w:val="both"/>
        <w:rPr>
          <w:color w:val="000000" w:themeColor="text1"/>
        </w:rPr>
      </w:pPr>
    </w:p>
    <w:p w14:paraId="54D9CBDD" w14:textId="77777777" w:rsidR="00C561F7" w:rsidRPr="00F4544C" w:rsidRDefault="00C561F7" w:rsidP="00C561F7">
      <w:pPr>
        <w:jc w:val="both"/>
        <w:rPr>
          <w:color w:val="000000" w:themeColor="text1"/>
        </w:rPr>
      </w:pPr>
    </w:p>
    <w:p w14:paraId="426EAF8F" w14:textId="77777777" w:rsidR="00C561F7" w:rsidRPr="00F4544C" w:rsidRDefault="00C561F7" w:rsidP="00C561F7">
      <w:pPr>
        <w:jc w:val="both"/>
        <w:rPr>
          <w:color w:val="000000" w:themeColor="text1"/>
        </w:rPr>
      </w:pPr>
      <w:r w:rsidRPr="00F4544C">
        <w:rPr>
          <w:color w:val="000000" w:themeColor="text1"/>
        </w:rPr>
        <w:t>OPOMBA:</w:t>
      </w:r>
    </w:p>
    <w:p w14:paraId="2B51D0D3"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55353812" w14:textId="77777777" w:rsidR="00752125" w:rsidRDefault="00752125">
      <w:pPr>
        <w:spacing w:line="240" w:lineRule="auto"/>
        <w:rPr>
          <w:b/>
          <w:bCs/>
          <w:color w:val="000000" w:themeColor="text1"/>
          <w:u w:val="single"/>
        </w:rPr>
      </w:pPr>
      <w:r>
        <w:rPr>
          <w:b/>
          <w:bCs/>
          <w:color w:val="000000" w:themeColor="text1"/>
          <w:u w:val="single"/>
        </w:rPr>
        <w:br w:type="page"/>
      </w:r>
    </w:p>
    <w:p w14:paraId="7CC4FA40" w14:textId="2F972A0E"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2BC17405" w14:textId="77777777" w:rsidR="00C561F7" w:rsidRPr="00F4544C" w:rsidRDefault="00C561F7" w:rsidP="00C561F7">
      <w:pPr>
        <w:jc w:val="both"/>
        <w:rPr>
          <w:b/>
          <w:bCs/>
          <w:color w:val="000000" w:themeColor="text1"/>
          <w:u w:val="single"/>
        </w:rPr>
      </w:pPr>
    </w:p>
    <w:p w14:paraId="378CA694"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29DF4F8A" w14:textId="77777777" w:rsidR="00C561F7" w:rsidRPr="00F4544C" w:rsidRDefault="00C561F7" w:rsidP="00C561F7">
      <w:pPr>
        <w:jc w:val="both"/>
        <w:rPr>
          <w:rFonts w:eastAsia="Calibri" w:cs="Times New Roman"/>
          <w:b/>
          <w:bCs/>
          <w:color w:val="000000" w:themeColor="text1"/>
          <w:u w:val="single"/>
          <w:lang w:eastAsia="en-US"/>
        </w:rPr>
      </w:pPr>
    </w:p>
    <w:p w14:paraId="76FB1774"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19BFB16F" w14:textId="77777777" w:rsidR="00C561F7" w:rsidRPr="00F4544C" w:rsidRDefault="00C561F7" w:rsidP="00C561F7">
      <w:pPr>
        <w:keepNext/>
        <w:keepLines/>
        <w:spacing w:line="240" w:lineRule="auto"/>
        <w:ind w:left="714"/>
        <w:jc w:val="both"/>
        <w:rPr>
          <w:rFonts w:cs="Tahoma"/>
        </w:rPr>
      </w:pPr>
    </w:p>
    <w:p w14:paraId="6A069F33"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1B166A5B" w14:textId="77777777" w:rsidR="00C561F7" w:rsidRPr="00F4544C" w:rsidRDefault="00C561F7" w:rsidP="00C561F7">
      <w:pPr>
        <w:keepNext/>
        <w:keepLines/>
        <w:spacing w:line="240" w:lineRule="auto"/>
        <w:rPr>
          <w:rFonts w:cs="Tahoma"/>
          <w:b/>
        </w:rPr>
      </w:pPr>
    </w:p>
    <w:p w14:paraId="45FADE14"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442687DF" w14:textId="77777777" w:rsidR="00C561F7" w:rsidRPr="00F4544C" w:rsidRDefault="00C561F7" w:rsidP="00C561F7">
      <w:pPr>
        <w:jc w:val="both"/>
        <w:rPr>
          <w:color w:val="000000" w:themeColor="text1"/>
        </w:rPr>
      </w:pPr>
    </w:p>
    <w:p w14:paraId="1537515A"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0638AD49" w14:textId="77777777" w:rsidR="00C561F7" w:rsidRPr="00F4544C" w:rsidRDefault="00C561F7" w:rsidP="00C561F7">
      <w:pPr>
        <w:jc w:val="both"/>
        <w:rPr>
          <w:color w:val="000000" w:themeColor="text1"/>
        </w:rPr>
      </w:pPr>
    </w:p>
    <w:p w14:paraId="475C76DA"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41485EEA" w14:textId="77777777" w:rsidR="00C561F7" w:rsidRPr="00F4544C" w:rsidRDefault="00C561F7" w:rsidP="00C561F7">
      <w:pPr>
        <w:jc w:val="both"/>
        <w:rPr>
          <w:color w:val="000000" w:themeColor="text1"/>
        </w:rPr>
      </w:pPr>
    </w:p>
    <w:p w14:paraId="106E090F"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685E33F4" w14:textId="77777777" w:rsidR="00C561F7" w:rsidRPr="00F4544C" w:rsidRDefault="00C561F7" w:rsidP="00C561F7">
      <w:pPr>
        <w:jc w:val="both"/>
        <w:rPr>
          <w:color w:val="000000" w:themeColor="text1"/>
        </w:rPr>
      </w:pPr>
    </w:p>
    <w:p w14:paraId="00FBF7A1"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5D5782C0" w14:textId="77777777" w:rsidR="00C561F7" w:rsidRPr="00F4544C" w:rsidRDefault="00C561F7" w:rsidP="00C561F7">
      <w:pPr>
        <w:jc w:val="both"/>
        <w:rPr>
          <w:color w:val="000000" w:themeColor="text1"/>
        </w:rPr>
      </w:pPr>
    </w:p>
    <w:p w14:paraId="013FE07D" w14:textId="77777777" w:rsidR="00C561F7" w:rsidRPr="00F4544C" w:rsidRDefault="00C561F7" w:rsidP="00C561F7">
      <w:pPr>
        <w:jc w:val="both"/>
        <w:rPr>
          <w:color w:val="000000" w:themeColor="text1"/>
          <w:sz w:val="20"/>
          <w:szCs w:val="20"/>
        </w:rPr>
      </w:pPr>
    </w:p>
    <w:p w14:paraId="0A93C719" w14:textId="77777777" w:rsidR="00C561F7" w:rsidRPr="00F4544C" w:rsidRDefault="00C561F7" w:rsidP="00C561F7">
      <w:pPr>
        <w:jc w:val="both"/>
        <w:rPr>
          <w:color w:val="000000" w:themeColor="text1"/>
          <w:sz w:val="20"/>
          <w:szCs w:val="20"/>
        </w:rPr>
      </w:pPr>
    </w:p>
    <w:p w14:paraId="6249B996" w14:textId="77777777" w:rsidR="00C561F7" w:rsidRPr="00F4544C" w:rsidRDefault="00C561F7" w:rsidP="00C561F7">
      <w:pPr>
        <w:tabs>
          <w:tab w:val="center" w:pos="4536"/>
          <w:tab w:val="right" w:pos="9072"/>
        </w:tabs>
        <w:spacing w:line="240" w:lineRule="auto"/>
        <w:jc w:val="both"/>
        <w:rPr>
          <w:iCs/>
          <w:color w:val="000000" w:themeColor="text1"/>
        </w:rPr>
      </w:pPr>
    </w:p>
    <w:p w14:paraId="41619AFA"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0FAB7CED" w14:textId="77777777" w:rsidTr="006C1460">
        <w:trPr>
          <w:trHeight w:val="353"/>
          <w:jc w:val="center"/>
        </w:trPr>
        <w:tc>
          <w:tcPr>
            <w:tcW w:w="2722" w:type="dxa"/>
            <w:hideMark/>
          </w:tcPr>
          <w:p w14:paraId="58834521"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3EFFFACD"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7D454EF4"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66F2E797"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2731BF69" w14:textId="77777777" w:rsidTr="006C1460">
        <w:trPr>
          <w:jc w:val="center"/>
        </w:trPr>
        <w:tc>
          <w:tcPr>
            <w:tcW w:w="2722" w:type="dxa"/>
            <w:tcBorders>
              <w:top w:val="nil"/>
              <w:left w:val="nil"/>
              <w:bottom w:val="single" w:sz="4" w:space="0" w:color="auto"/>
              <w:right w:val="nil"/>
            </w:tcBorders>
          </w:tcPr>
          <w:p w14:paraId="40E4473F"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108E09BE"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341866EF"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3A88D7CA" w14:textId="77777777" w:rsidR="00C561F7" w:rsidRDefault="00C561F7" w:rsidP="00C561F7">
      <w:pPr>
        <w:spacing w:line="240" w:lineRule="auto"/>
        <w:rPr>
          <w:rFonts w:cs="Arial"/>
          <w:b/>
          <w:sz w:val="20"/>
        </w:rPr>
      </w:pPr>
      <w:r>
        <w:rPr>
          <w:rFonts w:cs="Arial"/>
          <w:b/>
          <w:sz w:val="20"/>
        </w:rPr>
        <w:br w:type="page"/>
      </w:r>
    </w:p>
    <w:p w14:paraId="1AC72B65" w14:textId="7540D677" w:rsidR="00C561F7" w:rsidRPr="00752125" w:rsidRDefault="00752125" w:rsidP="00C561F7">
      <w:pPr>
        <w:rPr>
          <w:b/>
          <w:bCs/>
          <w:color w:val="auto"/>
        </w:rPr>
      </w:pPr>
      <w:r w:rsidRPr="00752125">
        <w:rPr>
          <w:b/>
          <w:bCs/>
        </w:rPr>
        <w:lastRenderedPageBreak/>
        <w:t xml:space="preserve">Sklop št. 27: popravilo štarterjev </w:t>
      </w:r>
      <w:proofErr w:type="spellStart"/>
      <w:r w:rsidRPr="00752125">
        <w:rPr>
          <w:b/>
          <w:bCs/>
        </w:rPr>
        <w:t>altenatorjev</w:t>
      </w:r>
      <w:proofErr w:type="spellEnd"/>
      <w:r w:rsidRPr="00752125">
        <w:rPr>
          <w:b/>
          <w:bCs/>
        </w:rPr>
        <w:t>,…in dobava rezervnih delov</w:t>
      </w:r>
      <w:r w:rsidR="00C561F7" w:rsidRPr="00752125">
        <w:rPr>
          <w:b/>
          <w:bCs/>
          <w:szCs w:val="18"/>
        </w:rPr>
        <w:t xml:space="preserve"> </w:t>
      </w:r>
      <w:r w:rsidR="00C561F7" w:rsidRPr="00752125">
        <w:rPr>
          <w:b/>
          <w:bCs/>
        </w:rPr>
        <w:t xml:space="preserve"> </w:t>
      </w:r>
    </w:p>
    <w:p w14:paraId="65D87072" w14:textId="77777777" w:rsidR="00C561F7" w:rsidRPr="00F4544C" w:rsidRDefault="00C561F7" w:rsidP="00C561F7">
      <w:pPr>
        <w:jc w:val="both"/>
        <w:rPr>
          <w:bCs/>
          <w:color w:val="FF0000"/>
        </w:rPr>
      </w:pPr>
    </w:p>
    <w:p w14:paraId="3B5EAC71" w14:textId="77777777" w:rsidR="00C561F7" w:rsidRPr="00F4544C" w:rsidRDefault="00C561F7" w:rsidP="00C561F7">
      <w:pPr>
        <w:jc w:val="both"/>
        <w:rPr>
          <w:bCs/>
          <w:color w:val="FF0000"/>
        </w:rPr>
      </w:pPr>
    </w:p>
    <w:p w14:paraId="3A0A3B86"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359A60AB" w14:textId="77777777" w:rsidR="00C561F7" w:rsidRPr="00F4544C" w:rsidRDefault="00C561F7" w:rsidP="00C561F7">
      <w:pPr>
        <w:jc w:val="both"/>
        <w:rPr>
          <w:b/>
          <w:color w:val="000000" w:themeColor="text1"/>
        </w:rPr>
      </w:pPr>
    </w:p>
    <w:p w14:paraId="7E7B438E"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1AAF10ED"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9DB8AB5"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56651FCA"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008160A7" w14:textId="77777777" w:rsidR="00C561F7" w:rsidRPr="00F4544C" w:rsidRDefault="00C561F7" w:rsidP="006C1460">
            <w:pPr>
              <w:jc w:val="center"/>
              <w:rPr>
                <w:b/>
              </w:rPr>
            </w:pPr>
            <w:r w:rsidRPr="00F4544C">
              <w:rPr>
                <w:b/>
              </w:rPr>
              <w:t xml:space="preserve">Cena na enoto mere </w:t>
            </w:r>
          </w:p>
          <w:p w14:paraId="7E659917" w14:textId="77777777" w:rsidR="00C561F7" w:rsidRPr="00F4544C" w:rsidRDefault="00C561F7" w:rsidP="006C1460">
            <w:pPr>
              <w:jc w:val="center"/>
              <w:rPr>
                <w:b/>
              </w:rPr>
            </w:pPr>
            <w:r w:rsidRPr="00F4544C">
              <w:rPr>
                <w:b/>
              </w:rPr>
              <w:t>v EUR (brez DDV)</w:t>
            </w:r>
          </w:p>
        </w:tc>
      </w:tr>
      <w:tr w:rsidR="00C561F7" w:rsidRPr="00F4544C" w14:paraId="2F156BCC"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492925FE" w14:textId="0374E199" w:rsidR="00C561F7" w:rsidRPr="00F4544C" w:rsidRDefault="00C561F7" w:rsidP="006C1460">
            <w:pPr>
              <w:rPr>
                <w:bCs/>
              </w:rPr>
            </w:pPr>
            <w:r w:rsidRPr="00F4544C">
              <w:rPr>
                <w:bCs/>
              </w:rPr>
              <w:t>Vsa avtomehanična</w:t>
            </w:r>
            <w:r w:rsidR="00F94538">
              <w:rPr>
                <w:bCs/>
              </w:rPr>
              <w:t xml:space="preserve"> in</w:t>
            </w:r>
            <w:r w:rsidRPr="00F4544C">
              <w:rPr>
                <w:bCs/>
              </w:rPr>
              <w:t xml:space="preserve">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4AA36F91"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7AFBF5E6" w14:textId="77777777" w:rsidR="00C561F7" w:rsidRPr="00F4544C" w:rsidRDefault="00C561F7" w:rsidP="006C1460">
            <w:pPr>
              <w:rPr>
                <w:color w:val="auto"/>
              </w:rPr>
            </w:pPr>
          </w:p>
        </w:tc>
      </w:tr>
    </w:tbl>
    <w:p w14:paraId="63D532AB" w14:textId="77777777" w:rsidR="00C561F7" w:rsidRPr="00F4544C" w:rsidRDefault="00C561F7" w:rsidP="00C561F7">
      <w:pPr>
        <w:jc w:val="both"/>
        <w:rPr>
          <w:color w:val="FF0000"/>
          <w:lang w:eastAsia="en-US"/>
        </w:rPr>
      </w:pPr>
    </w:p>
    <w:p w14:paraId="0505C7DB" w14:textId="77777777" w:rsidR="00C561F7" w:rsidRPr="00F4544C" w:rsidRDefault="00C561F7" w:rsidP="00C561F7">
      <w:pPr>
        <w:jc w:val="both"/>
        <w:rPr>
          <w:color w:val="FF0000"/>
        </w:rPr>
      </w:pPr>
    </w:p>
    <w:p w14:paraId="49D0C817"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699908A6" w14:textId="77777777" w:rsidR="00C561F7" w:rsidRPr="00F4544C" w:rsidRDefault="00C561F7" w:rsidP="00C561F7">
      <w:pPr>
        <w:jc w:val="both"/>
        <w:rPr>
          <w:color w:val="000000" w:themeColor="text1"/>
        </w:rPr>
      </w:pPr>
      <w:r w:rsidRPr="00F4544C">
        <w:rPr>
          <w:color w:val="000000" w:themeColor="text1"/>
        </w:rPr>
        <w:t xml:space="preserve"> </w:t>
      </w:r>
    </w:p>
    <w:p w14:paraId="2EEDB088" w14:textId="77777777" w:rsidR="00C561F7" w:rsidRPr="00F4544C" w:rsidRDefault="00C561F7" w:rsidP="00C561F7">
      <w:pPr>
        <w:jc w:val="both"/>
        <w:rPr>
          <w:color w:val="000000" w:themeColor="text1"/>
        </w:rPr>
      </w:pPr>
    </w:p>
    <w:p w14:paraId="6F9A1E48"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068897F0" w14:textId="77777777" w:rsidR="00C561F7" w:rsidRPr="00F4544C" w:rsidRDefault="00C561F7" w:rsidP="00C561F7">
      <w:pPr>
        <w:jc w:val="both"/>
        <w:rPr>
          <w:color w:val="000000" w:themeColor="text1"/>
        </w:rPr>
      </w:pPr>
    </w:p>
    <w:p w14:paraId="41397554" w14:textId="77777777" w:rsidR="00C561F7" w:rsidRPr="00F4544C" w:rsidRDefault="00C561F7" w:rsidP="00C561F7">
      <w:pPr>
        <w:jc w:val="both"/>
        <w:rPr>
          <w:color w:val="000000" w:themeColor="text1"/>
        </w:rPr>
      </w:pPr>
    </w:p>
    <w:p w14:paraId="5456F89F" w14:textId="77777777" w:rsidR="00C561F7" w:rsidRPr="00F4544C" w:rsidRDefault="00C561F7" w:rsidP="00C561F7">
      <w:pPr>
        <w:jc w:val="both"/>
        <w:rPr>
          <w:color w:val="000000" w:themeColor="text1"/>
        </w:rPr>
      </w:pPr>
    </w:p>
    <w:p w14:paraId="278CD530"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60DB5BB7" w14:textId="77777777" w:rsidR="00C561F7" w:rsidRPr="00F4544C" w:rsidRDefault="00C561F7" w:rsidP="00C561F7">
      <w:pPr>
        <w:keepNext/>
        <w:keepLines/>
        <w:spacing w:line="240" w:lineRule="auto"/>
        <w:rPr>
          <w:rFonts w:cs="Tahoma"/>
          <w:b/>
          <w:color w:val="auto"/>
          <w:sz w:val="20"/>
          <w:szCs w:val="20"/>
        </w:rPr>
      </w:pPr>
    </w:p>
    <w:p w14:paraId="5A5A6E0B"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5A3C91C8" w14:textId="77777777" w:rsidR="00C561F7" w:rsidRPr="00F4544C" w:rsidRDefault="00C561F7" w:rsidP="00C561F7">
      <w:pPr>
        <w:jc w:val="both"/>
        <w:rPr>
          <w:color w:val="000000" w:themeColor="text1"/>
        </w:rPr>
      </w:pPr>
    </w:p>
    <w:p w14:paraId="60B1942C" w14:textId="77777777" w:rsidR="00C561F7" w:rsidRPr="00F4544C" w:rsidRDefault="00C561F7" w:rsidP="00C561F7">
      <w:pPr>
        <w:jc w:val="both"/>
        <w:rPr>
          <w:color w:val="000000" w:themeColor="text1"/>
        </w:rPr>
      </w:pPr>
    </w:p>
    <w:p w14:paraId="178E591E" w14:textId="77777777" w:rsidR="00C561F7" w:rsidRPr="00F4544C" w:rsidRDefault="00C561F7" w:rsidP="00C561F7">
      <w:pPr>
        <w:jc w:val="both"/>
        <w:rPr>
          <w:color w:val="000000" w:themeColor="text1"/>
        </w:rPr>
      </w:pPr>
      <w:r w:rsidRPr="00F4544C">
        <w:rPr>
          <w:color w:val="000000" w:themeColor="text1"/>
        </w:rPr>
        <w:t>OPOMBA:</w:t>
      </w:r>
    </w:p>
    <w:p w14:paraId="4AFD9469"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1CE3E864" w14:textId="77777777" w:rsidR="00752125" w:rsidRDefault="00752125">
      <w:pPr>
        <w:spacing w:line="240" w:lineRule="auto"/>
        <w:rPr>
          <w:b/>
          <w:bCs/>
          <w:color w:val="000000" w:themeColor="text1"/>
          <w:u w:val="single"/>
        </w:rPr>
      </w:pPr>
      <w:r>
        <w:rPr>
          <w:b/>
          <w:bCs/>
          <w:color w:val="000000" w:themeColor="text1"/>
          <w:u w:val="single"/>
        </w:rPr>
        <w:br w:type="page"/>
      </w:r>
    </w:p>
    <w:p w14:paraId="7D33690A" w14:textId="53707922"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3851B03A" w14:textId="77777777" w:rsidR="00C561F7" w:rsidRPr="00F4544C" w:rsidRDefault="00C561F7" w:rsidP="00C561F7">
      <w:pPr>
        <w:jc w:val="both"/>
        <w:rPr>
          <w:b/>
          <w:bCs/>
          <w:color w:val="000000" w:themeColor="text1"/>
          <w:u w:val="single"/>
        </w:rPr>
      </w:pPr>
    </w:p>
    <w:p w14:paraId="30E263D5"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781CB625" w14:textId="77777777" w:rsidR="00C561F7" w:rsidRPr="00F4544C" w:rsidRDefault="00C561F7" w:rsidP="00C561F7">
      <w:pPr>
        <w:jc w:val="both"/>
        <w:rPr>
          <w:rFonts w:eastAsia="Calibri" w:cs="Times New Roman"/>
          <w:b/>
          <w:bCs/>
          <w:color w:val="000000" w:themeColor="text1"/>
          <w:u w:val="single"/>
          <w:lang w:eastAsia="en-US"/>
        </w:rPr>
      </w:pPr>
    </w:p>
    <w:p w14:paraId="0084AC7F"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7CDA2BC5" w14:textId="77777777" w:rsidR="00C561F7" w:rsidRPr="00F4544C" w:rsidRDefault="00C561F7" w:rsidP="00C561F7">
      <w:pPr>
        <w:keepNext/>
        <w:keepLines/>
        <w:spacing w:line="240" w:lineRule="auto"/>
        <w:ind w:left="714"/>
        <w:jc w:val="both"/>
        <w:rPr>
          <w:rFonts w:cs="Tahoma"/>
        </w:rPr>
      </w:pPr>
    </w:p>
    <w:p w14:paraId="58CE2824"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77E6D0F4" w14:textId="77777777" w:rsidR="00C561F7" w:rsidRPr="00F4544C" w:rsidRDefault="00C561F7" w:rsidP="00C561F7">
      <w:pPr>
        <w:keepNext/>
        <w:keepLines/>
        <w:spacing w:line="240" w:lineRule="auto"/>
        <w:rPr>
          <w:rFonts w:cs="Tahoma"/>
          <w:b/>
        </w:rPr>
      </w:pPr>
    </w:p>
    <w:p w14:paraId="6CEB25B6"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1412A7BD" w14:textId="77777777" w:rsidR="00C561F7" w:rsidRPr="00F4544C" w:rsidRDefault="00C561F7" w:rsidP="00C561F7">
      <w:pPr>
        <w:jc w:val="both"/>
        <w:rPr>
          <w:color w:val="000000" w:themeColor="text1"/>
        </w:rPr>
      </w:pPr>
    </w:p>
    <w:p w14:paraId="2AB9B170"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30D8DCDF" w14:textId="77777777" w:rsidR="00C561F7" w:rsidRPr="00F4544C" w:rsidRDefault="00C561F7" w:rsidP="00C561F7">
      <w:pPr>
        <w:jc w:val="both"/>
        <w:rPr>
          <w:color w:val="000000" w:themeColor="text1"/>
        </w:rPr>
      </w:pPr>
    </w:p>
    <w:p w14:paraId="0A9E1FEC"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6F3B4A18" w14:textId="77777777" w:rsidR="00C561F7" w:rsidRPr="00F4544C" w:rsidRDefault="00C561F7" w:rsidP="00C561F7">
      <w:pPr>
        <w:jc w:val="both"/>
        <w:rPr>
          <w:color w:val="000000" w:themeColor="text1"/>
        </w:rPr>
      </w:pPr>
    </w:p>
    <w:p w14:paraId="50965EBF"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33BDB21C" w14:textId="77777777" w:rsidR="00C561F7" w:rsidRPr="00F4544C" w:rsidRDefault="00C561F7" w:rsidP="00C561F7">
      <w:pPr>
        <w:jc w:val="both"/>
        <w:rPr>
          <w:color w:val="000000" w:themeColor="text1"/>
        </w:rPr>
      </w:pPr>
    </w:p>
    <w:p w14:paraId="0F66A528"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6FDA9FDB" w14:textId="77777777" w:rsidR="00C561F7" w:rsidRPr="00F4544C" w:rsidRDefault="00C561F7" w:rsidP="00C561F7">
      <w:pPr>
        <w:jc w:val="both"/>
        <w:rPr>
          <w:color w:val="000000" w:themeColor="text1"/>
        </w:rPr>
      </w:pPr>
    </w:p>
    <w:p w14:paraId="31339AD5" w14:textId="77777777" w:rsidR="00C561F7" w:rsidRPr="00F4544C" w:rsidRDefault="00C561F7" w:rsidP="00C561F7">
      <w:pPr>
        <w:jc w:val="both"/>
        <w:rPr>
          <w:color w:val="000000" w:themeColor="text1"/>
          <w:sz w:val="20"/>
          <w:szCs w:val="20"/>
        </w:rPr>
      </w:pPr>
    </w:p>
    <w:p w14:paraId="23C7A40A" w14:textId="77777777" w:rsidR="00C561F7" w:rsidRPr="00F4544C" w:rsidRDefault="00C561F7" w:rsidP="00C561F7">
      <w:pPr>
        <w:jc w:val="both"/>
        <w:rPr>
          <w:color w:val="000000" w:themeColor="text1"/>
          <w:sz w:val="20"/>
          <w:szCs w:val="20"/>
        </w:rPr>
      </w:pPr>
    </w:p>
    <w:p w14:paraId="3CECD220" w14:textId="77777777" w:rsidR="00C561F7" w:rsidRPr="00F4544C" w:rsidRDefault="00C561F7" w:rsidP="00C561F7">
      <w:pPr>
        <w:tabs>
          <w:tab w:val="center" w:pos="4536"/>
          <w:tab w:val="right" w:pos="9072"/>
        </w:tabs>
        <w:spacing w:line="240" w:lineRule="auto"/>
        <w:jc w:val="both"/>
        <w:rPr>
          <w:iCs/>
          <w:color w:val="000000" w:themeColor="text1"/>
        </w:rPr>
      </w:pPr>
    </w:p>
    <w:p w14:paraId="6445DBD5"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6F2F90AF" w14:textId="77777777" w:rsidTr="006C1460">
        <w:trPr>
          <w:trHeight w:val="353"/>
          <w:jc w:val="center"/>
        </w:trPr>
        <w:tc>
          <w:tcPr>
            <w:tcW w:w="2722" w:type="dxa"/>
            <w:hideMark/>
          </w:tcPr>
          <w:p w14:paraId="670F5BC9"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53410CF4"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019ACBCE"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2A89452D"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39885B2F" w14:textId="77777777" w:rsidTr="006C1460">
        <w:trPr>
          <w:jc w:val="center"/>
        </w:trPr>
        <w:tc>
          <w:tcPr>
            <w:tcW w:w="2722" w:type="dxa"/>
            <w:tcBorders>
              <w:top w:val="nil"/>
              <w:left w:val="nil"/>
              <w:bottom w:val="single" w:sz="4" w:space="0" w:color="auto"/>
              <w:right w:val="nil"/>
            </w:tcBorders>
          </w:tcPr>
          <w:p w14:paraId="0ECE7DE7"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22C0CD94"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599B6541"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3F1EFB7B" w14:textId="77777777" w:rsidR="00C561F7" w:rsidRDefault="00C561F7" w:rsidP="00C561F7">
      <w:pPr>
        <w:spacing w:line="240" w:lineRule="auto"/>
        <w:rPr>
          <w:rFonts w:cs="Arial"/>
          <w:b/>
          <w:sz w:val="20"/>
        </w:rPr>
      </w:pPr>
      <w:r>
        <w:rPr>
          <w:rFonts w:cs="Arial"/>
          <w:b/>
          <w:sz w:val="20"/>
        </w:rPr>
        <w:br w:type="page"/>
      </w:r>
    </w:p>
    <w:p w14:paraId="1F2A82A5" w14:textId="473F4D10" w:rsidR="00C561F7" w:rsidRPr="00752125" w:rsidRDefault="00752125" w:rsidP="00C561F7">
      <w:pPr>
        <w:rPr>
          <w:b/>
          <w:bCs/>
          <w:color w:val="auto"/>
        </w:rPr>
      </w:pPr>
      <w:r>
        <w:rPr>
          <w:b/>
          <w:bCs/>
        </w:rPr>
        <w:lastRenderedPageBreak/>
        <w:t>S</w:t>
      </w:r>
      <w:r w:rsidRPr="00752125">
        <w:rPr>
          <w:b/>
          <w:bCs/>
        </w:rPr>
        <w:t>klop št. 28: laserski izrez lemežev za pluge zimske službe</w:t>
      </w:r>
      <w:r w:rsidR="00C561F7" w:rsidRPr="00752125">
        <w:rPr>
          <w:b/>
          <w:bCs/>
          <w:szCs w:val="18"/>
        </w:rPr>
        <w:t xml:space="preserve"> </w:t>
      </w:r>
      <w:r w:rsidR="00C561F7" w:rsidRPr="00752125">
        <w:rPr>
          <w:b/>
          <w:bCs/>
        </w:rPr>
        <w:t xml:space="preserve"> </w:t>
      </w:r>
    </w:p>
    <w:p w14:paraId="3CE2A612" w14:textId="77777777" w:rsidR="00C561F7" w:rsidRPr="00F4544C" w:rsidRDefault="00C561F7" w:rsidP="00C561F7">
      <w:pPr>
        <w:jc w:val="both"/>
        <w:rPr>
          <w:bCs/>
          <w:color w:val="FF0000"/>
        </w:rPr>
      </w:pPr>
    </w:p>
    <w:p w14:paraId="5E09C7DF" w14:textId="77777777" w:rsidR="00C561F7" w:rsidRPr="00F4544C" w:rsidRDefault="00C561F7" w:rsidP="00C561F7">
      <w:pPr>
        <w:jc w:val="both"/>
        <w:rPr>
          <w:bCs/>
          <w:color w:val="FF0000"/>
        </w:rPr>
      </w:pPr>
    </w:p>
    <w:p w14:paraId="38458CDB"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5F39750A" w14:textId="77777777" w:rsidR="00C561F7" w:rsidRPr="00F4544C" w:rsidRDefault="00C561F7" w:rsidP="00C561F7">
      <w:pPr>
        <w:jc w:val="both"/>
        <w:rPr>
          <w:b/>
          <w:color w:val="000000" w:themeColor="text1"/>
        </w:rPr>
      </w:pPr>
    </w:p>
    <w:p w14:paraId="3A4BE569"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0B963B5E"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0CACD2C0"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5D1DCEEA"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5B97C591" w14:textId="77777777" w:rsidR="00C561F7" w:rsidRPr="00F4544C" w:rsidRDefault="00C561F7" w:rsidP="006C1460">
            <w:pPr>
              <w:jc w:val="center"/>
              <w:rPr>
                <w:b/>
              </w:rPr>
            </w:pPr>
            <w:r w:rsidRPr="00F4544C">
              <w:rPr>
                <w:b/>
              </w:rPr>
              <w:t xml:space="preserve">Cena na enoto mere </w:t>
            </w:r>
          </w:p>
          <w:p w14:paraId="68832E5B" w14:textId="77777777" w:rsidR="00C561F7" w:rsidRPr="00F4544C" w:rsidRDefault="00C561F7" w:rsidP="006C1460">
            <w:pPr>
              <w:jc w:val="center"/>
              <w:rPr>
                <w:b/>
              </w:rPr>
            </w:pPr>
            <w:r w:rsidRPr="00F4544C">
              <w:rPr>
                <w:b/>
              </w:rPr>
              <w:t>v EUR (brez DDV)</w:t>
            </w:r>
          </w:p>
        </w:tc>
      </w:tr>
      <w:tr w:rsidR="00C561F7" w:rsidRPr="00F4544C" w14:paraId="512D773E"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1D70449D" w14:textId="40F48236" w:rsidR="00C561F7" w:rsidRPr="00F4544C" w:rsidRDefault="00F94538" w:rsidP="006C1460">
            <w:pPr>
              <w:rPr>
                <w:bCs/>
              </w:rPr>
            </w:pPr>
            <w:r>
              <w:rPr>
                <w:bCs/>
              </w:rPr>
              <w:t>Delovna ura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77050F1A"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18215102" w14:textId="77777777" w:rsidR="00C561F7" w:rsidRPr="00F4544C" w:rsidRDefault="00C561F7" w:rsidP="006C1460">
            <w:pPr>
              <w:rPr>
                <w:color w:val="auto"/>
              </w:rPr>
            </w:pPr>
          </w:p>
        </w:tc>
      </w:tr>
    </w:tbl>
    <w:p w14:paraId="5844643B" w14:textId="77777777" w:rsidR="00C561F7" w:rsidRPr="00F4544C" w:rsidRDefault="00C561F7" w:rsidP="00C561F7">
      <w:pPr>
        <w:jc w:val="both"/>
        <w:rPr>
          <w:color w:val="FF0000"/>
          <w:lang w:eastAsia="en-US"/>
        </w:rPr>
      </w:pPr>
    </w:p>
    <w:p w14:paraId="52C61C0D" w14:textId="77777777" w:rsidR="00C561F7" w:rsidRPr="00F4544C" w:rsidRDefault="00C561F7" w:rsidP="00C561F7">
      <w:pPr>
        <w:jc w:val="both"/>
        <w:rPr>
          <w:color w:val="FF0000"/>
        </w:rPr>
      </w:pPr>
    </w:p>
    <w:p w14:paraId="152EF8CA"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460B1D99" w14:textId="77777777" w:rsidR="00C561F7" w:rsidRPr="00F4544C" w:rsidRDefault="00C561F7" w:rsidP="00C561F7">
      <w:pPr>
        <w:jc w:val="both"/>
        <w:rPr>
          <w:color w:val="000000" w:themeColor="text1"/>
        </w:rPr>
      </w:pPr>
      <w:r w:rsidRPr="00F4544C">
        <w:rPr>
          <w:color w:val="000000" w:themeColor="text1"/>
        </w:rPr>
        <w:t xml:space="preserve"> </w:t>
      </w:r>
    </w:p>
    <w:p w14:paraId="337B439C" w14:textId="77777777" w:rsidR="00C561F7" w:rsidRPr="00F4544C" w:rsidRDefault="00C561F7" w:rsidP="00C561F7">
      <w:pPr>
        <w:jc w:val="both"/>
        <w:rPr>
          <w:color w:val="000000" w:themeColor="text1"/>
        </w:rPr>
      </w:pPr>
    </w:p>
    <w:p w14:paraId="1ADD8706"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3F91B25E" w14:textId="77777777" w:rsidR="00C561F7" w:rsidRPr="00F4544C" w:rsidRDefault="00C561F7" w:rsidP="00C561F7">
      <w:pPr>
        <w:jc w:val="both"/>
        <w:rPr>
          <w:color w:val="000000" w:themeColor="text1"/>
        </w:rPr>
      </w:pPr>
    </w:p>
    <w:p w14:paraId="53749B09" w14:textId="77777777" w:rsidR="00C561F7" w:rsidRPr="00F4544C" w:rsidRDefault="00C561F7" w:rsidP="00C561F7">
      <w:pPr>
        <w:jc w:val="both"/>
        <w:rPr>
          <w:color w:val="000000" w:themeColor="text1"/>
        </w:rPr>
      </w:pPr>
    </w:p>
    <w:p w14:paraId="3B6C8EC6" w14:textId="77777777" w:rsidR="00C561F7" w:rsidRPr="00F4544C" w:rsidRDefault="00C561F7" w:rsidP="00C561F7">
      <w:pPr>
        <w:jc w:val="both"/>
        <w:rPr>
          <w:color w:val="000000" w:themeColor="text1"/>
        </w:rPr>
      </w:pPr>
    </w:p>
    <w:p w14:paraId="4EAE07FD"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05754862" w14:textId="77777777" w:rsidR="00C561F7" w:rsidRPr="00F4544C" w:rsidRDefault="00C561F7" w:rsidP="00C561F7">
      <w:pPr>
        <w:keepNext/>
        <w:keepLines/>
        <w:spacing w:line="240" w:lineRule="auto"/>
        <w:rPr>
          <w:rFonts w:cs="Tahoma"/>
          <w:b/>
          <w:color w:val="auto"/>
          <w:sz w:val="20"/>
          <w:szCs w:val="20"/>
        </w:rPr>
      </w:pPr>
    </w:p>
    <w:p w14:paraId="7F669869"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1DF1F8EB" w14:textId="77777777" w:rsidR="00C561F7" w:rsidRPr="00F4544C" w:rsidRDefault="00C561F7" w:rsidP="00C561F7">
      <w:pPr>
        <w:jc w:val="both"/>
        <w:rPr>
          <w:color w:val="000000" w:themeColor="text1"/>
        </w:rPr>
      </w:pPr>
    </w:p>
    <w:p w14:paraId="66E7241D" w14:textId="77777777" w:rsidR="00C561F7" w:rsidRPr="00F4544C" w:rsidRDefault="00C561F7" w:rsidP="00C561F7">
      <w:pPr>
        <w:jc w:val="both"/>
        <w:rPr>
          <w:color w:val="000000" w:themeColor="text1"/>
        </w:rPr>
      </w:pPr>
    </w:p>
    <w:p w14:paraId="4C615715" w14:textId="77777777" w:rsidR="00C561F7" w:rsidRPr="00F4544C" w:rsidRDefault="00C561F7" w:rsidP="00C561F7">
      <w:pPr>
        <w:jc w:val="both"/>
        <w:rPr>
          <w:color w:val="000000" w:themeColor="text1"/>
        </w:rPr>
      </w:pPr>
      <w:r w:rsidRPr="00F4544C">
        <w:rPr>
          <w:color w:val="000000" w:themeColor="text1"/>
        </w:rPr>
        <w:t>OPOMBA:</w:t>
      </w:r>
    </w:p>
    <w:p w14:paraId="4D56A5B5"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555390C9" w14:textId="77777777" w:rsidR="00752125" w:rsidRDefault="00752125">
      <w:pPr>
        <w:spacing w:line="240" w:lineRule="auto"/>
        <w:rPr>
          <w:b/>
          <w:bCs/>
          <w:color w:val="000000" w:themeColor="text1"/>
          <w:u w:val="single"/>
        </w:rPr>
      </w:pPr>
      <w:r>
        <w:rPr>
          <w:b/>
          <w:bCs/>
          <w:color w:val="000000" w:themeColor="text1"/>
          <w:u w:val="single"/>
        </w:rPr>
        <w:br w:type="page"/>
      </w:r>
    </w:p>
    <w:p w14:paraId="101FEBDF" w14:textId="627C4AEF"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33A878B1" w14:textId="77777777" w:rsidR="00C561F7" w:rsidRPr="00F4544C" w:rsidRDefault="00C561F7" w:rsidP="00C561F7">
      <w:pPr>
        <w:jc w:val="both"/>
        <w:rPr>
          <w:b/>
          <w:bCs/>
          <w:color w:val="000000" w:themeColor="text1"/>
          <w:u w:val="single"/>
        </w:rPr>
      </w:pPr>
    </w:p>
    <w:p w14:paraId="612AFE5B"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496CE404" w14:textId="77777777" w:rsidR="00C561F7" w:rsidRPr="00F4544C" w:rsidRDefault="00C561F7" w:rsidP="00C561F7">
      <w:pPr>
        <w:jc w:val="both"/>
        <w:rPr>
          <w:rFonts w:eastAsia="Calibri" w:cs="Times New Roman"/>
          <w:b/>
          <w:bCs/>
          <w:color w:val="000000" w:themeColor="text1"/>
          <w:u w:val="single"/>
          <w:lang w:eastAsia="en-US"/>
        </w:rPr>
      </w:pPr>
    </w:p>
    <w:p w14:paraId="71744A10"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154A3523" w14:textId="77777777" w:rsidR="00C561F7" w:rsidRPr="00F4544C" w:rsidRDefault="00C561F7" w:rsidP="00C561F7">
      <w:pPr>
        <w:keepNext/>
        <w:keepLines/>
        <w:spacing w:line="240" w:lineRule="auto"/>
        <w:ind w:left="714"/>
        <w:jc w:val="both"/>
        <w:rPr>
          <w:rFonts w:cs="Tahoma"/>
        </w:rPr>
      </w:pPr>
    </w:p>
    <w:p w14:paraId="5AE533CA"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2600AF71" w14:textId="77777777" w:rsidR="00C561F7" w:rsidRPr="00F4544C" w:rsidRDefault="00C561F7" w:rsidP="00C561F7">
      <w:pPr>
        <w:keepNext/>
        <w:keepLines/>
        <w:spacing w:line="240" w:lineRule="auto"/>
        <w:rPr>
          <w:rFonts w:cs="Tahoma"/>
          <w:b/>
        </w:rPr>
      </w:pPr>
    </w:p>
    <w:p w14:paraId="03573A7A"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446B052E" w14:textId="77777777" w:rsidR="00C561F7" w:rsidRPr="00F4544C" w:rsidRDefault="00C561F7" w:rsidP="00C561F7">
      <w:pPr>
        <w:jc w:val="both"/>
        <w:rPr>
          <w:color w:val="000000" w:themeColor="text1"/>
        </w:rPr>
      </w:pPr>
    </w:p>
    <w:p w14:paraId="58B28BA7"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54A46C9E" w14:textId="77777777" w:rsidR="00C561F7" w:rsidRPr="00F4544C" w:rsidRDefault="00C561F7" w:rsidP="00C561F7">
      <w:pPr>
        <w:jc w:val="both"/>
        <w:rPr>
          <w:color w:val="000000" w:themeColor="text1"/>
        </w:rPr>
      </w:pPr>
    </w:p>
    <w:p w14:paraId="42E7D944"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5386E6CF" w14:textId="77777777" w:rsidR="00C561F7" w:rsidRPr="00F4544C" w:rsidRDefault="00C561F7" w:rsidP="00C561F7">
      <w:pPr>
        <w:jc w:val="both"/>
        <w:rPr>
          <w:color w:val="000000" w:themeColor="text1"/>
        </w:rPr>
      </w:pPr>
    </w:p>
    <w:p w14:paraId="79517C9F"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4626CF68" w14:textId="77777777" w:rsidR="00C561F7" w:rsidRPr="00F4544C" w:rsidRDefault="00C561F7" w:rsidP="00C561F7">
      <w:pPr>
        <w:jc w:val="both"/>
        <w:rPr>
          <w:color w:val="000000" w:themeColor="text1"/>
        </w:rPr>
      </w:pPr>
    </w:p>
    <w:p w14:paraId="59EF9522"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573916B6" w14:textId="77777777" w:rsidR="00C561F7" w:rsidRPr="00F4544C" w:rsidRDefault="00C561F7" w:rsidP="00C561F7">
      <w:pPr>
        <w:jc w:val="both"/>
        <w:rPr>
          <w:color w:val="000000" w:themeColor="text1"/>
        </w:rPr>
      </w:pPr>
    </w:p>
    <w:p w14:paraId="44292A65" w14:textId="77777777" w:rsidR="00C561F7" w:rsidRPr="00F4544C" w:rsidRDefault="00C561F7" w:rsidP="00C561F7">
      <w:pPr>
        <w:jc w:val="both"/>
        <w:rPr>
          <w:color w:val="000000" w:themeColor="text1"/>
          <w:sz w:val="20"/>
          <w:szCs w:val="20"/>
        </w:rPr>
      </w:pPr>
    </w:p>
    <w:p w14:paraId="7A4C3C34" w14:textId="77777777" w:rsidR="00C561F7" w:rsidRPr="00F4544C" w:rsidRDefault="00C561F7" w:rsidP="00C561F7">
      <w:pPr>
        <w:jc w:val="both"/>
        <w:rPr>
          <w:color w:val="000000" w:themeColor="text1"/>
          <w:sz w:val="20"/>
          <w:szCs w:val="20"/>
        </w:rPr>
      </w:pPr>
    </w:p>
    <w:p w14:paraId="59AE9D16" w14:textId="77777777" w:rsidR="00C561F7" w:rsidRPr="00F4544C" w:rsidRDefault="00C561F7" w:rsidP="00C561F7">
      <w:pPr>
        <w:tabs>
          <w:tab w:val="center" w:pos="4536"/>
          <w:tab w:val="right" w:pos="9072"/>
        </w:tabs>
        <w:spacing w:line="240" w:lineRule="auto"/>
        <w:jc w:val="both"/>
        <w:rPr>
          <w:iCs/>
          <w:color w:val="000000" w:themeColor="text1"/>
        </w:rPr>
      </w:pPr>
    </w:p>
    <w:p w14:paraId="1ACD3B1F"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26FD98DB" w14:textId="77777777" w:rsidTr="006C1460">
        <w:trPr>
          <w:trHeight w:val="353"/>
          <w:jc w:val="center"/>
        </w:trPr>
        <w:tc>
          <w:tcPr>
            <w:tcW w:w="2722" w:type="dxa"/>
            <w:hideMark/>
          </w:tcPr>
          <w:p w14:paraId="4E61DDD7"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1B88692F"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5B37EF03"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0BD9361C"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20D2A8B9" w14:textId="77777777" w:rsidTr="006C1460">
        <w:trPr>
          <w:jc w:val="center"/>
        </w:trPr>
        <w:tc>
          <w:tcPr>
            <w:tcW w:w="2722" w:type="dxa"/>
            <w:tcBorders>
              <w:top w:val="nil"/>
              <w:left w:val="nil"/>
              <w:bottom w:val="single" w:sz="4" w:space="0" w:color="auto"/>
              <w:right w:val="nil"/>
            </w:tcBorders>
          </w:tcPr>
          <w:p w14:paraId="69DDC460"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7BC38744"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1729273A"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4C9F9414" w14:textId="77777777" w:rsidR="00C561F7" w:rsidRDefault="00C561F7" w:rsidP="00C561F7">
      <w:pPr>
        <w:spacing w:line="240" w:lineRule="auto"/>
        <w:rPr>
          <w:rFonts w:cs="Arial"/>
          <w:b/>
          <w:sz w:val="20"/>
        </w:rPr>
      </w:pPr>
      <w:r>
        <w:rPr>
          <w:rFonts w:cs="Arial"/>
          <w:b/>
          <w:sz w:val="20"/>
        </w:rPr>
        <w:br w:type="page"/>
      </w:r>
    </w:p>
    <w:p w14:paraId="4CBC998A" w14:textId="2DB23AAF" w:rsidR="00C561F7" w:rsidRPr="00752125" w:rsidRDefault="00752125" w:rsidP="00C561F7">
      <w:pPr>
        <w:rPr>
          <w:b/>
          <w:color w:val="auto"/>
        </w:rPr>
      </w:pPr>
      <w:r w:rsidRPr="00752125">
        <w:rPr>
          <w:b/>
          <w:iCs/>
        </w:rPr>
        <w:lastRenderedPageBreak/>
        <w:t xml:space="preserve">Sklop št. 29: obnova starih ščetin in izdelava novih ščetin po naročilu za </w:t>
      </w:r>
      <w:proofErr w:type="spellStart"/>
      <w:r w:rsidRPr="00752125">
        <w:rPr>
          <w:b/>
          <w:iCs/>
        </w:rPr>
        <w:t>pometalne</w:t>
      </w:r>
      <w:proofErr w:type="spellEnd"/>
      <w:r w:rsidRPr="00752125">
        <w:rPr>
          <w:b/>
          <w:iCs/>
        </w:rPr>
        <w:t xml:space="preserve"> metle in vozil in ostalih strojev podjetja</w:t>
      </w:r>
      <w:r w:rsidR="00C561F7" w:rsidRPr="00752125">
        <w:rPr>
          <w:b/>
          <w:szCs w:val="18"/>
        </w:rPr>
        <w:t xml:space="preserve"> </w:t>
      </w:r>
      <w:r w:rsidR="00C561F7" w:rsidRPr="00752125">
        <w:rPr>
          <w:b/>
        </w:rPr>
        <w:t xml:space="preserve"> </w:t>
      </w:r>
    </w:p>
    <w:p w14:paraId="7A5B1121" w14:textId="77777777" w:rsidR="00C561F7" w:rsidRPr="00F4544C" w:rsidRDefault="00C561F7" w:rsidP="00C561F7">
      <w:pPr>
        <w:jc w:val="both"/>
        <w:rPr>
          <w:bCs/>
          <w:color w:val="FF0000"/>
        </w:rPr>
      </w:pPr>
    </w:p>
    <w:p w14:paraId="12AD2291" w14:textId="77777777" w:rsidR="00C561F7" w:rsidRPr="00F4544C" w:rsidRDefault="00C561F7" w:rsidP="00C561F7">
      <w:pPr>
        <w:jc w:val="both"/>
        <w:rPr>
          <w:bCs/>
          <w:color w:val="FF0000"/>
        </w:rPr>
      </w:pPr>
    </w:p>
    <w:p w14:paraId="1713C6A8" w14:textId="77777777" w:rsidR="00C561F7" w:rsidRPr="00F4544C" w:rsidRDefault="00C561F7" w:rsidP="00C561F7">
      <w:pPr>
        <w:jc w:val="both"/>
        <w:rPr>
          <w:b/>
          <w:color w:val="000000" w:themeColor="text1"/>
          <w:u w:val="single"/>
        </w:rPr>
      </w:pPr>
      <w:r w:rsidRPr="00F4544C">
        <w:rPr>
          <w:b/>
          <w:color w:val="000000" w:themeColor="text1"/>
          <w:u w:val="single"/>
        </w:rPr>
        <w:t>PONUDBENA VREDNOST</w:t>
      </w:r>
    </w:p>
    <w:p w14:paraId="6CB8D46D" w14:textId="77777777" w:rsidR="00C561F7" w:rsidRPr="00F4544C" w:rsidRDefault="00C561F7" w:rsidP="00C561F7">
      <w:pPr>
        <w:jc w:val="both"/>
        <w:rPr>
          <w:b/>
          <w:color w:val="000000" w:themeColor="text1"/>
        </w:rPr>
      </w:pPr>
    </w:p>
    <w:p w14:paraId="09BA38AF" w14:textId="77777777" w:rsidR="00C561F7" w:rsidRPr="00F4544C" w:rsidRDefault="00C561F7" w:rsidP="00C561F7">
      <w:pPr>
        <w:jc w:val="both"/>
        <w:rPr>
          <w:bCs/>
          <w:color w:val="FF000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675"/>
        <w:gridCol w:w="1417"/>
        <w:gridCol w:w="1559"/>
      </w:tblGrid>
      <w:tr w:rsidR="00C561F7" w:rsidRPr="00F4544C" w14:paraId="553AF6A9" w14:textId="77777777" w:rsidTr="006C1460">
        <w:trPr>
          <w:jc w:val="center"/>
        </w:trPr>
        <w:tc>
          <w:tcPr>
            <w:tcW w:w="3675"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81D5862" w14:textId="77777777" w:rsidR="00C561F7" w:rsidRPr="00F4544C" w:rsidRDefault="00C561F7" w:rsidP="006C1460">
            <w:pPr>
              <w:jc w:val="center"/>
              <w:rPr>
                <w:b/>
                <w:color w:val="auto"/>
              </w:rPr>
            </w:pPr>
            <w:r w:rsidRPr="00F4544C">
              <w:rPr>
                <w:b/>
              </w:rPr>
              <w:t>Opis storitve</w:t>
            </w:r>
          </w:p>
        </w:tc>
        <w:tc>
          <w:tcPr>
            <w:tcW w:w="1417"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8D47408" w14:textId="77777777" w:rsidR="00C561F7" w:rsidRPr="00F4544C" w:rsidRDefault="00C561F7" w:rsidP="006C1460">
            <w:pPr>
              <w:jc w:val="center"/>
              <w:rPr>
                <w:b/>
              </w:rPr>
            </w:pPr>
            <w:r w:rsidRPr="00F4544C">
              <w:rPr>
                <w:b/>
              </w:rPr>
              <w:t>Enota mere</w:t>
            </w:r>
          </w:p>
        </w:tc>
        <w:tc>
          <w:tcPr>
            <w:tcW w:w="1559"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797414DE" w14:textId="77777777" w:rsidR="00C561F7" w:rsidRPr="00F4544C" w:rsidRDefault="00C561F7" w:rsidP="006C1460">
            <w:pPr>
              <w:jc w:val="center"/>
              <w:rPr>
                <w:b/>
              </w:rPr>
            </w:pPr>
            <w:r w:rsidRPr="00F4544C">
              <w:rPr>
                <w:b/>
              </w:rPr>
              <w:t xml:space="preserve">Cena na enoto mere </w:t>
            </w:r>
          </w:p>
          <w:p w14:paraId="7551912A" w14:textId="77777777" w:rsidR="00C561F7" w:rsidRPr="00F4544C" w:rsidRDefault="00C561F7" w:rsidP="006C1460">
            <w:pPr>
              <w:jc w:val="center"/>
              <w:rPr>
                <w:b/>
              </w:rPr>
            </w:pPr>
            <w:r w:rsidRPr="00F4544C">
              <w:rPr>
                <w:b/>
              </w:rPr>
              <w:t>v EUR (brez DDV)</w:t>
            </w:r>
          </w:p>
        </w:tc>
      </w:tr>
      <w:tr w:rsidR="00C561F7" w:rsidRPr="00F4544C" w14:paraId="2D68C062" w14:textId="77777777" w:rsidTr="006C1460">
        <w:trPr>
          <w:trHeight w:val="554"/>
          <w:jc w:val="center"/>
        </w:trPr>
        <w:tc>
          <w:tcPr>
            <w:tcW w:w="3675" w:type="dxa"/>
            <w:tcBorders>
              <w:top w:val="double" w:sz="4" w:space="0" w:color="auto"/>
              <w:left w:val="double" w:sz="4" w:space="0" w:color="auto"/>
              <w:bottom w:val="double" w:sz="4" w:space="0" w:color="auto"/>
              <w:right w:val="single" w:sz="4" w:space="0" w:color="000000"/>
            </w:tcBorders>
            <w:vAlign w:val="center"/>
            <w:hideMark/>
          </w:tcPr>
          <w:p w14:paraId="52159BB8" w14:textId="43DC0D75" w:rsidR="00C561F7" w:rsidRPr="00F4544C" w:rsidRDefault="00F94538" w:rsidP="006C1460">
            <w:pPr>
              <w:rPr>
                <w:bCs/>
              </w:rPr>
            </w:pPr>
            <w:r>
              <w:rPr>
                <w:bCs/>
              </w:rPr>
              <w:t>Delovna ura za avtomehanična in ostala dela</w:t>
            </w:r>
          </w:p>
        </w:tc>
        <w:tc>
          <w:tcPr>
            <w:tcW w:w="1417" w:type="dxa"/>
            <w:tcBorders>
              <w:top w:val="double" w:sz="4" w:space="0" w:color="auto"/>
              <w:left w:val="single" w:sz="4" w:space="0" w:color="000000"/>
              <w:bottom w:val="double" w:sz="4" w:space="0" w:color="auto"/>
              <w:right w:val="single" w:sz="4" w:space="0" w:color="000000"/>
            </w:tcBorders>
            <w:vAlign w:val="center"/>
            <w:hideMark/>
          </w:tcPr>
          <w:p w14:paraId="2203B205" w14:textId="77777777" w:rsidR="00C561F7" w:rsidRPr="00F4544C" w:rsidRDefault="00C561F7" w:rsidP="006C1460">
            <w:pPr>
              <w:jc w:val="both"/>
              <w:rPr>
                <w:bCs/>
                <w:color w:val="000000" w:themeColor="text1"/>
              </w:rPr>
            </w:pPr>
            <w:r w:rsidRPr="00F4544C">
              <w:rPr>
                <w:bCs/>
              </w:rPr>
              <w:t>Delovna ura</w:t>
            </w:r>
          </w:p>
        </w:tc>
        <w:tc>
          <w:tcPr>
            <w:tcW w:w="1559" w:type="dxa"/>
            <w:tcBorders>
              <w:top w:val="double" w:sz="4" w:space="0" w:color="auto"/>
              <w:left w:val="single" w:sz="4" w:space="0" w:color="000000"/>
              <w:bottom w:val="double" w:sz="4" w:space="0" w:color="auto"/>
              <w:right w:val="double" w:sz="4" w:space="0" w:color="auto"/>
            </w:tcBorders>
            <w:vAlign w:val="bottom"/>
          </w:tcPr>
          <w:p w14:paraId="02D12AEF" w14:textId="77777777" w:rsidR="00C561F7" w:rsidRPr="00F4544C" w:rsidRDefault="00C561F7" w:rsidP="006C1460">
            <w:pPr>
              <w:rPr>
                <w:color w:val="auto"/>
              </w:rPr>
            </w:pPr>
          </w:p>
        </w:tc>
      </w:tr>
    </w:tbl>
    <w:p w14:paraId="26A933DE" w14:textId="77777777" w:rsidR="00C561F7" w:rsidRPr="00F4544C" w:rsidRDefault="00C561F7" w:rsidP="00C561F7">
      <w:pPr>
        <w:jc w:val="both"/>
        <w:rPr>
          <w:color w:val="FF0000"/>
          <w:lang w:eastAsia="en-US"/>
        </w:rPr>
      </w:pPr>
    </w:p>
    <w:p w14:paraId="443781F9" w14:textId="77777777" w:rsidR="00C561F7" w:rsidRPr="00F4544C" w:rsidRDefault="00C561F7" w:rsidP="00C561F7">
      <w:pPr>
        <w:jc w:val="both"/>
        <w:rPr>
          <w:color w:val="FF0000"/>
        </w:rPr>
      </w:pPr>
    </w:p>
    <w:p w14:paraId="2081FB62" w14:textId="77777777" w:rsidR="00C561F7" w:rsidRPr="00F4544C" w:rsidRDefault="00C561F7" w:rsidP="00C561F7">
      <w:pPr>
        <w:jc w:val="both"/>
        <w:rPr>
          <w:color w:val="000000" w:themeColor="text1"/>
        </w:rPr>
      </w:pPr>
      <w:r w:rsidRPr="00F4544C">
        <w:rPr>
          <w:b/>
          <w:bCs/>
          <w:color w:val="000000" w:themeColor="text1"/>
        </w:rPr>
        <w:t>Vgrajeni originalni nadomestni deli in potrošni material</w:t>
      </w:r>
      <w:r w:rsidRPr="00F4544C">
        <w:rPr>
          <w:color w:val="000000" w:themeColor="text1"/>
        </w:rPr>
        <w:t xml:space="preserve"> se bodo obračunali v skladu z veljavno ceno iz uradnega cenika ponudnika, znižano za popust v višini ____% (navede ponudnik). </w:t>
      </w:r>
    </w:p>
    <w:p w14:paraId="3595B4D8" w14:textId="77777777" w:rsidR="00C561F7" w:rsidRPr="00F4544C" w:rsidRDefault="00C561F7" w:rsidP="00C561F7">
      <w:pPr>
        <w:jc w:val="both"/>
        <w:rPr>
          <w:color w:val="000000" w:themeColor="text1"/>
        </w:rPr>
      </w:pPr>
      <w:r w:rsidRPr="00F4544C">
        <w:rPr>
          <w:color w:val="000000" w:themeColor="text1"/>
        </w:rPr>
        <w:t xml:space="preserve"> </w:t>
      </w:r>
    </w:p>
    <w:p w14:paraId="4B479EEE" w14:textId="77777777" w:rsidR="00C561F7" w:rsidRPr="00F4544C" w:rsidRDefault="00C561F7" w:rsidP="00C561F7">
      <w:pPr>
        <w:jc w:val="both"/>
        <w:rPr>
          <w:color w:val="000000" w:themeColor="text1"/>
        </w:rPr>
      </w:pPr>
    </w:p>
    <w:p w14:paraId="15A8EFD9" w14:textId="77777777" w:rsidR="00C561F7" w:rsidRPr="00F4544C" w:rsidRDefault="00C561F7" w:rsidP="00C561F7">
      <w:pPr>
        <w:jc w:val="both"/>
        <w:rPr>
          <w:color w:val="FF0000"/>
        </w:rPr>
      </w:pPr>
      <w:r w:rsidRPr="00F4544C">
        <w:rPr>
          <w:b/>
          <w:bCs/>
          <w:color w:val="000000" w:themeColor="text1"/>
        </w:rPr>
        <w:t>Vgrajeni neoriginalni nadomestni deli in potrošni material</w:t>
      </w:r>
      <w:r w:rsidRPr="00F4544C">
        <w:rPr>
          <w:color w:val="000000" w:themeColor="text1"/>
        </w:rPr>
        <w:t xml:space="preserve"> se bodo obračunali v skladu s ponujeno ceno ponudnika, znižano za popust v višini ____% (navede ponudnik).</w:t>
      </w:r>
    </w:p>
    <w:p w14:paraId="0D061414" w14:textId="77777777" w:rsidR="00C561F7" w:rsidRPr="00F4544C" w:rsidRDefault="00C561F7" w:rsidP="00C561F7">
      <w:pPr>
        <w:jc w:val="both"/>
        <w:rPr>
          <w:color w:val="000000" w:themeColor="text1"/>
        </w:rPr>
      </w:pPr>
    </w:p>
    <w:p w14:paraId="3D3CF83E" w14:textId="77777777" w:rsidR="00C561F7" w:rsidRPr="00F4544C" w:rsidRDefault="00C561F7" w:rsidP="00C561F7">
      <w:pPr>
        <w:jc w:val="both"/>
        <w:rPr>
          <w:color w:val="000000" w:themeColor="text1"/>
        </w:rPr>
      </w:pPr>
    </w:p>
    <w:p w14:paraId="670C261B" w14:textId="77777777" w:rsidR="00C561F7" w:rsidRPr="00F4544C" w:rsidRDefault="00C561F7" w:rsidP="00C561F7">
      <w:pPr>
        <w:jc w:val="both"/>
        <w:rPr>
          <w:color w:val="000000" w:themeColor="text1"/>
        </w:rPr>
      </w:pPr>
    </w:p>
    <w:p w14:paraId="581ED3DE" w14:textId="77777777" w:rsidR="00C561F7" w:rsidRPr="00F4544C" w:rsidRDefault="00C561F7" w:rsidP="00C561F7">
      <w:pPr>
        <w:jc w:val="both"/>
        <w:rPr>
          <w:b/>
          <w:bCs/>
          <w:color w:val="000000" w:themeColor="text1"/>
          <w:u w:val="single"/>
        </w:rPr>
      </w:pPr>
      <w:r w:rsidRPr="00F4544C">
        <w:rPr>
          <w:b/>
          <w:bCs/>
          <w:color w:val="000000" w:themeColor="text1"/>
          <w:u w:val="single"/>
        </w:rPr>
        <w:t>RAZDALJA PONUDNIKA OD NAROČNIKA</w:t>
      </w:r>
    </w:p>
    <w:p w14:paraId="31B2C15E" w14:textId="77777777" w:rsidR="00C561F7" w:rsidRPr="00F4544C" w:rsidRDefault="00C561F7" w:rsidP="00C561F7">
      <w:pPr>
        <w:keepNext/>
        <w:keepLines/>
        <w:spacing w:line="240" w:lineRule="auto"/>
        <w:rPr>
          <w:rFonts w:cs="Tahoma"/>
          <w:b/>
          <w:color w:val="auto"/>
          <w:sz w:val="20"/>
          <w:szCs w:val="20"/>
        </w:rPr>
      </w:pPr>
    </w:p>
    <w:p w14:paraId="31B10532" w14:textId="77777777" w:rsidR="00C561F7" w:rsidRPr="00F4544C" w:rsidRDefault="00C561F7" w:rsidP="00C561F7">
      <w:pPr>
        <w:jc w:val="both"/>
        <w:rPr>
          <w:rFonts w:eastAsia="Calibri" w:cs="Times New Roman"/>
          <w:color w:val="000000" w:themeColor="text1"/>
          <w:lang w:eastAsia="en-US"/>
        </w:rPr>
      </w:pPr>
      <w:r w:rsidRPr="00F4544C">
        <w:rPr>
          <w:color w:val="000000" w:themeColor="text1"/>
        </w:rPr>
        <w:t xml:space="preserve">Storitve, ki so predmet javnega naročila bomo izvajali na lokaciji: __________________ (polni naslov), ki je od lokacije sedeža naročnika (NIGRAD, komunalno podjetje, d. d., Zagrebška cesta 30, 2000 Maribor),  oddaljena _______ kilometrov (navede ponudnik).  </w:t>
      </w:r>
    </w:p>
    <w:p w14:paraId="6F212508" w14:textId="77777777" w:rsidR="00C561F7" w:rsidRPr="00F4544C" w:rsidRDefault="00C561F7" w:rsidP="00C561F7">
      <w:pPr>
        <w:jc w:val="both"/>
        <w:rPr>
          <w:color w:val="000000" w:themeColor="text1"/>
        </w:rPr>
      </w:pPr>
    </w:p>
    <w:p w14:paraId="659683E3" w14:textId="77777777" w:rsidR="00C561F7" w:rsidRPr="00F4544C" w:rsidRDefault="00C561F7" w:rsidP="00C561F7">
      <w:pPr>
        <w:jc w:val="both"/>
        <w:rPr>
          <w:color w:val="000000" w:themeColor="text1"/>
        </w:rPr>
      </w:pPr>
    </w:p>
    <w:p w14:paraId="5A4E8F87" w14:textId="77777777" w:rsidR="00C561F7" w:rsidRPr="00F4544C" w:rsidRDefault="00C561F7" w:rsidP="00C561F7">
      <w:pPr>
        <w:jc w:val="both"/>
        <w:rPr>
          <w:color w:val="000000" w:themeColor="text1"/>
        </w:rPr>
      </w:pPr>
      <w:r w:rsidRPr="00F4544C">
        <w:rPr>
          <w:color w:val="000000" w:themeColor="text1"/>
        </w:rPr>
        <w:t>OPOMBA:</w:t>
      </w:r>
    </w:p>
    <w:p w14:paraId="12E515BF" w14:textId="77777777" w:rsidR="00C561F7" w:rsidRPr="00F4544C" w:rsidRDefault="00C561F7" w:rsidP="00C561F7">
      <w:pPr>
        <w:pStyle w:val="Odstavekseznama"/>
        <w:numPr>
          <w:ilvl w:val="0"/>
          <w:numId w:val="35"/>
        </w:numPr>
        <w:spacing w:line="276" w:lineRule="auto"/>
        <w:rPr>
          <w:rFonts w:ascii="Titillium Web" w:hAnsi="Titillium Web"/>
          <w:color w:val="000000" w:themeColor="text1"/>
        </w:rPr>
      </w:pPr>
      <w:r w:rsidRPr="00F4544C">
        <w:rPr>
          <w:rFonts w:ascii="Titillium Web" w:hAnsi="Titillium Web"/>
          <w:color w:val="000000" w:themeColor="text1"/>
        </w:rPr>
        <w:t>Kilometrina znaša največ 0,37 EUR/km – stroškov »vozne ure serviserja in servisnega vozila« ne priznavamo.</w:t>
      </w:r>
    </w:p>
    <w:p w14:paraId="798002D8" w14:textId="77777777" w:rsidR="00C561F7" w:rsidRPr="00F4544C" w:rsidRDefault="00C561F7" w:rsidP="00C561F7">
      <w:pPr>
        <w:jc w:val="both"/>
        <w:rPr>
          <w:b/>
          <w:bCs/>
          <w:color w:val="000000" w:themeColor="text1"/>
          <w:u w:val="single"/>
        </w:rPr>
      </w:pPr>
      <w:r w:rsidRPr="00F4544C">
        <w:rPr>
          <w:b/>
          <w:bCs/>
          <w:color w:val="000000" w:themeColor="text1"/>
          <w:u w:val="single"/>
        </w:rPr>
        <w:lastRenderedPageBreak/>
        <w:t>GARANCIJSKI ROK</w:t>
      </w:r>
    </w:p>
    <w:p w14:paraId="3EFA1D18" w14:textId="77777777" w:rsidR="00C561F7" w:rsidRPr="00F4544C" w:rsidRDefault="00C561F7" w:rsidP="00C561F7">
      <w:pPr>
        <w:jc w:val="both"/>
        <w:rPr>
          <w:b/>
          <w:bCs/>
          <w:color w:val="000000" w:themeColor="text1"/>
          <w:u w:val="single"/>
        </w:rPr>
      </w:pPr>
    </w:p>
    <w:p w14:paraId="1C3AE8AE" w14:textId="77777777" w:rsidR="00C561F7" w:rsidRPr="00F4544C" w:rsidRDefault="00C561F7" w:rsidP="00C561F7">
      <w:pPr>
        <w:jc w:val="both"/>
        <w:rPr>
          <w:rFonts w:cs="Tahoma"/>
          <w:b/>
          <w:color w:val="auto"/>
        </w:rPr>
      </w:pPr>
      <w:r w:rsidRPr="00F4544C">
        <w:rPr>
          <w:rFonts w:cs="Tahoma"/>
          <w:b/>
        </w:rPr>
        <w:t>Za izvedene storitve oziroma nadomestne dele zagotavljamo naslednje garancijske roke:</w:t>
      </w:r>
    </w:p>
    <w:p w14:paraId="1AFD0F37" w14:textId="77777777" w:rsidR="00C561F7" w:rsidRPr="00F4544C" w:rsidRDefault="00C561F7" w:rsidP="00C561F7">
      <w:pPr>
        <w:jc w:val="both"/>
        <w:rPr>
          <w:rFonts w:eastAsia="Calibri" w:cs="Times New Roman"/>
          <w:b/>
          <w:bCs/>
          <w:color w:val="000000" w:themeColor="text1"/>
          <w:u w:val="single"/>
          <w:lang w:eastAsia="en-US"/>
        </w:rPr>
      </w:pPr>
    </w:p>
    <w:p w14:paraId="793D66B3" w14:textId="77777777" w:rsidR="00C561F7" w:rsidRPr="00F4544C" w:rsidRDefault="00C561F7" w:rsidP="00C561F7">
      <w:pPr>
        <w:keepNext/>
        <w:keepLines/>
        <w:numPr>
          <w:ilvl w:val="0"/>
          <w:numId w:val="36"/>
        </w:numPr>
        <w:spacing w:line="240" w:lineRule="auto"/>
        <w:ind w:left="714" w:hanging="357"/>
        <w:jc w:val="both"/>
        <w:rPr>
          <w:rFonts w:cs="Tahoma"/>
          <w:color w:val="auto"/>
        </w:rPr>
      </w:pPr>
      <w:r w:rsidRPr="00F4544C">
        <w:rPr>
          <w:rFonts w:cs="Tahoma"/>
        </w:rPr>
        <w:t>____________ (najmanj 12 (dvanajst)) mesecev za originalne vgrajene nadomestne dele in material;</w:t>
      </w:r>
    </w:p>
    <w:p w14:paraId="4399EA4C" w14:textId="77777777" w:rsidR="00C561F7" w:rsidRPr="00F4544C" w:rsidRDefault="00C561F7" w:rsidP="00C561F7">
      <w:pPr>
        <w:keepNext/>
        <w:keepLines/>
        <w:spacing w:line="240" w:lineRule="auto"/>
        <w:ind w:left="714"/>
        <w:jc w:val="both"/>
        <w:rPr>
          <w:rFonts w:cs="Tahoma"/>
        </w:rPr>
      </w:pPr>
    </w:p>
    <w:p w14:paraId="02BE3676"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___________ (najmanj 6 (šest)) mesecev za dobro izvedbo del oz. storitev;</w:t>
      </w:r>
    </w:p>
    <w:p w14:paraId="563BFFF8" w14:textId="77777777" w:rsidR="00C561F7" w:rsidRPr="00F4544C" w:rsidRDefault="00C561F7" w:rsidP="00C561F7">
      <w:pPr>
        <w:keepNext/>
        <w:keepLines/>
        <w:spacing w:line="240" w:lineRule="auto"/>
        <w:rPr>
          <w:rFonts w:cs="Tahoma"/>
          <w:b/>
        </w:rPr>
      </w:pPr>
    </w:p>
    <w:p w14:paraId="56D7A24A" w14:textId="77777777" w:rsidR="00C561F7" w:rsidRPr="00F4544C" w:rsidRDefault="00C561F7" w:rsidP="00C561F7">
      <w:pPr>
        <w:keepNext/>
        <w:keepLines/>
        <w:numPr>
          <w:ilvl w:val="0"/>
          <w:numId w:val="36"/>
        </w:numPr>
        <w:spacing w:line="240" w:lineRule="auto"/>
        <w:ind w:left="714" w:hanging="357"/>
        <w:jc w:val="both"/>
        <w:rPr>
          <w:rFonts w:cs="Tahoma"/>
        </w:rPr>
      </w:pPr>
      <w:r w:rsidRPr="00F4544C">
        <w:rPr>
          <w:rFonts w:cs="Tahoma"/>
        </w:rPr>
        <w:t>za vgrajene neoriginalne rezervne dele in material zagotavljamo garancijo v skladu z veljavno zakonodajo in garancijo kot jo zagotavlja proizvajalec neoriginalnih rezervnih delov in materiala.</w:t>
      </w:r>
    </w:p>
    <w:p w14:paraId="2979CF85" w14:textId="77777777" w:rsidR="00C561F7" w:rsidRPr="00F4544C" w:rsidRDefault="00C561F7" w:rsidP="00C561F7">
      <w:pPr>
        <w:jc w:val="both"/>
        <w:rPr>
          <w:color w:val="000000" w:themeColor="text1"/>
        </w:rPr>
      </w:pPr>
    </w:p>
    <w:p w14:paraId="411AE49A" w14:textId="77777777" w:rsidR="00C561F7" w:rsidRPr="00F4544C" w:rsidRDefault="00C561F7" w:rsidP="00C561F7">
      <w:pPr>
        <w:jc w:val="both"/>
        <w:rPr>
          <w:b/>
          <w:bCs/>
          <w:color w:val="000000" w:themeColor="text1"/>
          <w:u w:val="single"/>
        </w:rPr>
      </w:pPr>
      <w:r w:rsidRPr="00F4544C">
        <w:rPr>
          <w:b/>
          <w:bCs/>
          <w:color w:val="000000" w:themeColor="text1"/>
          <w:u w:val="single"/>
        </w:rPr>
        <w:t>VELJAVNOST PONUDBE</w:t>
      </w:r>
    </w:p>
    <w:p w14:paraId="3FC0C621" w14:textId="77777777" w:rsidR="00C561F7" w:rsidRPr="00F4544C" w:rsidRDefault="00C561F7" w:rsidP="00C561F7">
      <w:pPr>
        <w:jc w:val="both"/>
        <w:rPr>
          <w:color w:val="000000" w:themeColor="text1"/>
        </w:rPr>
      </w:pPr>
    </w:p>
    <w:p w14:paraId="617DC630" w14:textId="77777777" w:rsidR="00C561F7" w:rsidRPr="00F4544C" w:rsidRDefault="00C561F7" w:rsidP="00C561F7">
      <w:pPr>
        <w:jc w:val="both"/>
        <w:rPr>
          <w:color w:val="000000" w:themeColor="text1"/>
        </w:rPr>
      </w:pPr>
      <w:r w:rsidRPr="00F4544C">
        <w:rPr>
          <w:color w:val="000000" w:themeColor="text1"/>
        </w:rPr>
        <w:t xml:space="preserve">Ponudba velja: </w:t>
      </w:r>
      <w:r>
        <w:rPr>
          <w:color w:val="000000" w:themeColor="text1"/>
        </w:rPr>
        <w:t xml:space="preserve">najmanj </w:t>
      </w:r>
      <w:r w:rsidRPr="00F4544C">
        <w:rPr>
          <w:color w:val="000000" w:themeColor="text1"/>
        </w:rPr>
        <w:t>do 23. 5. 2022. V izjemnih okoliščinah lahko naročnik zahteva, da ponudnik podaljša čas veljavnosti ponudbe za določeno dodatno obdobje.</w:t>
      </w:r>
    </w:p>
    <w:p w14:paraId="3129165A" w14:textId="77777777" w:rsidR="00C561F7" w:rsidRPr="00F4544C" w:rsidRDefault="00C561F7" w:rsidP="00C561F7">
      <w:pPr>
        <w:jc w:val="both"/>
        <w:rPr>
          <w:color w:val="000000" w:themeColor="text1"/>
        </w:rPr>
      </w:pPr>
    </w:p>
    <w:p w14:paraId="104B384A" w14:textId="77777777" w:rsidR="00C561F7" w:rsidRPr="00F4544C" w:rsidRDefault="00C561F7" w:rsidP="00C561F7">
      <w:pPr>
        <w:jc w:val="both"/>
        <w:rPr>
          <w:b/>
          <w:bCs/>
          <w:color w:val="000000" w:themeColor="text1"/>
          <w:u w:val="single"/>
        </w:rPr>
      </w:pPr>
      <w:r w:rsidRPr="00F4544C">
        <w:rPr>
          <w:b/>
          <w:bCs/>
          <w:color w:val="000000" w:themeColor="text1"/>
          <w:u w:val="single"/>
        </w:rPr>
        <w:t>PLAČILNI POGOJI</w:t>
      </w:r>
    </w:p>
    <w:p w14:paraId="30BB2E33" w14:textId="77777777" w:rsidR="00C561F7" w:rsidRPr="00F4544C" w:rsidRDefault="00C561F7" w:rsidP="00C561F7">
      <w:pPr>
        <w:jc w:val="both"/>
        <w:rPr>
          <w:color w:val="000000" w:themeColor="text1"/>
        </w:rPr>
      </w:pPr>
    </w:p>
    <w:p w14:paraId="17E820AA" w14:textId="77777777" w:rsidR="00C561F7" w:rsidRPr="00F4544C" w:rsidRDefault="00C561F7" w:rsidP="00C561F7">
      <w:pPr>
        <w:jc w:val="both"/>
        <w:rPr>
          <w:color w:val="000000" w:themeColor="text1"/>
        </w:rPr>
      </w:pPr>
      <w:r w:rsidRPr="00F4544C">
        <w:rPr>
          <w:color w:val="000000" w:themeColor="text1"/>
        </w:rPr>
        <w:t xml:space="preserve">Plačilni pogoji: </w:t>
      </w:r>
      <w:r>
        <w:rPr>
          <w:color w:val="000000" w:themeColor="text1"/>
        </w:rPr>
        <w:t>devetdeset (</w:t>
      </w:r>
      <w:r w:rsidRPr="00F4544C">
        <w:rPr>
          <w:color w:val="000000" w:themeColor="text1"/>
        </w:rPr>
        <w:t>90</w:t>
      </w:r>
      <w:r>
        <w:rPr>
          <w:color w:val="000000" w:themeColor="text1"/>
        </w:rPr>
        <w:t>)</w:t>
      </w:r>
      <w:r w:rsidRPr="00F4544C">
        <w:rPr>
          <w:color w:val="000000" w:themeColor="text1"/>
        </w:rPr>
        <w:t xml:space="preserve"> dni od prejema pravilno izstavljenega računa, potrjenega s strani naročnika.</w:t>
      </w:r>
    </w:p>
    <w:p w14:paraId="3F39CDD5" w14:textId="77777777" w:rsidR="00C561F7" w:rsidRPr="00F4544C" w:rsidRDefault="00C561F7" w:rsidP="00C561F7">
      <w:pPr>
        <w:jc w:val="both"/>
        <w:rPr>
          <w:color w:val="000000" w:themeColor="text1"/>
        </w:rPr>
      </w:pPr>
    </w:p>
    <w:p w14:paraId="279A4770" w14:textId="77777777" w:rsidR="00C561F7" w:rsidRPr="00F4544C" w:rsidRDefault="00C561F7" w:rsidP="00C561F7">
      <w:pPr>
        <w:jc w:val="both"/>
        <w:rPr>
          <w:color w:val="000000" w:themeColor="text1"/>
          <w:sz w:val="20"/>
          <w:szCs w:val="20"/>
        </w:rPr>
      </w:pPr>
    </w:p>
    <w:p w14:paraId="64B34C1B" w14:textId="77777777" w:rsidR="00C561F7" w:rsidRPr="00F4544C" w:rsidRDefault="00C561F7" w:rsidP="00C561F7">
      <w:pPr>
        <w:jc w:val="both"/>
        <w:rPr>
          <w:color w:val="000000" w:themeColor="text1"/>
          <w:sz w:val="20"/>
          <w:szCs w:val="20"/>
        </w:rPr>
      </w:pPr>
    </w:p>
    <w:p w14:paraId="4D7B9F65" w14:textId="77777777" w:rsidR="00C561F7" w:rsidRPr="00F4544C" w:rsidRDefault="00C561F7" w:rsidP="00C561F7">
      <w:pPr>
        <w:tabs>
          <w:tab w:val="center" w:pos="4536"/>
          <w:tab w:val="right" w:pos="9072"/>
        </w:tabs>
        <w:spacing w:line="240" w:lineRule="auto"/>
        <w:jc w:val="both"/>
        <w:rPr>
          <w:iCs/>
          <w:color w:val="000000" w:themeColor="text1"/>
        </w:rPr>
      </w:pPr>
    </w:p>
    <w:p w14:paraId="1A9EBBA3" w14:textId="77777777" w:rsidR="00C561F7" w:rsidRPr="00F4544C" w:rsidRDefault="00C561F7" w:rsidP="00C561F7">
      <w:pPr>
        <w:tabs>
          <w:tab w:val="center" w:pos="4536"/>
          <w:tab w:val="right" w:pos="9072"/>
        </w:tabs>
        <w:spacing w:line="240" w:lineRule="auto"/>
        <w:jc w:val="both"/>
        <w:rPr>
          <w:iCs/>
          <w:color w:val="000000" w:themeColor="text1"/>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561F7" w:rsidRPr="00F4544C" w14:paraId="18A58EDB" w14:textId="77777777" w:rsidTr="006C1460">
        <w:trPr>
          <w:trHeight w:val="353"/>
          <w:jc w:val="center"/>
        </w:trPr>
        <w:tc>
          <w:tcPr>
            <w:tcW w:w="2722" w:type="dxa"/>
            <w:hideMark/>
          </w:tcPr>
          <w:p w14:paraId="56911CCD"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180AD458"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7280EEB6"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5752A58A" w14:textId="77777777" w:rsidR="00C561F7" w:rsidRPr="00F4544C" w:rsidRDefault="00C561F7" w:rsidP="006C1460">
            <w:pPr>
              <w:tabs>
                <w:tab w:val="left" w:pos="4395"/>
                <w:tab w:val="center" w:pos="4536"/>
                <w:tab w:val="right" w:pos="9072"/>
              </w:tabs>
              <w:spacing w:line="240" w:lineRule="auto"/>
              <w:jc w:val="center"/>
              <w:rPr>
                <w:rFonts w:cs="Tahoma"/>
                <w:color w:val="000000" w:themeColor="text1"/>
                <w:szCs w:val="20"/>
              </w:rPr>
            </w:pPr>
          </w:p>
        </w:tc>
      </w:tr>
      <w:tr w:rsidR="00C561F7" w:rsidRPr="00F4544C" w14:paraId="562DE8BB" w14:textId="77777777" w:rsidTr="006C1460">
        <w:trPr>
          <w:jc w:val="center"/>
        </w:trPr>
        <w:tc>
          <w:tcPr>
            <w:tcW w:w="2722" w:type="dxa"/>
            <w:tcBorders>
              <w:top w:val="nil"/>
              <w:left w:val="nil"/>
              <w:bottom w:val="single" w:sz="4" w:space="0" w:color="auto"/>
              <w:right w:val="nil"/>
            </w:tcBorders>
          </w:tcPr>
          <w:p w14:paraId="2266145E"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Pr>
          <w:p w14:paraId="41282574"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3C319BAC" w14:textId="77777777" w:rsidR="00C561F7" w:rsidRPr="00F4544C" w:rsidRDefault="00C561F7" w:rsidP="006C1460">
            <w:pPr>
              <w:tabs>
                <w:tab w:val="left" w:pos="4395"/>
                <w:tab w:val="center" w:pos="4536"/>
                <w:tab w:val="right" w:pos="9072"/>
              </w:tabs>
              <w:spacing w:line="240" w:lineRule="auto"/>
              <w:jc w:val="both"/>
              <w:rPr>
                <w:rFonts w:cs="Tahoma"/>
                <w:color w:val="FF0000"/>
                <w:szCs w:val="20"/>
              </w:rPr>
            </w:pPr>
          </w:p>
        </w:tc>
      </w:tr>
    </w:tbl>
    <w:p w14:paraId="64DB1950" w14:textId="77777777" w:rsidR="008C6202" w:rsidRDefault="008C6202" w:rsidP="00C561F7">
      <w:pPr>
        <w:spacing w:line="240" w:lineRule="auto"/>
        <w:rPr>
          <w:rFonts w:cs="Arial"/>
          <w:b/>
          <w:sz w:val="20"/>
        </w:rPr>
      </w:pPr>
    </w:p>
    <w:p w14:paraId="3C88C22D" w14:textId="77777777" w:rsidR="008C6202" w:rsidRDefault="008C6202">
      <w:pPr>
        <w:spacing w:line="240" w:lineRule="auto"/>
        <w:rPr>
          <w:rFonts w:cs="Arial"/>
          <w:b/>
          <w:sz w:val="20"/>
        </w:rPr>
      </w:pPr>
      <w:r>
        <w:rPr>
          <w:rFonts w:cs="Arial"/>
          <w:b/>
          <w:sz w:val="20"/>
        </w:rPr>
        <w:br w:type="page"/>
      </w:r>
    </w:p>
    <w:p w14:paraId="3A462035" w14:textId="0C273DDB" w:rsidR="00C561F7" w:rsidRDefault="00C561F7" w:rsidP="00C561F7">
      <w:pPr>
        <w:spacing w:line="240" w:lineRule="auto"/>
        <w:rPr>
          <w:rFonts w:cs="Arial"/>
          <w:b/>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173A4" w14:paraId="23AEF4D7" w14:textId="77777777" w:rsidTr="000173A4">
        <w:tc>
          <w:tcPr>
            <w:tcW w:w="1559" w:type="dxa"/>
            <w:tcBorders>
              <w:top w:val="single" w:sz="4" w:space="0" w:color="000000"/>
              <w:left w:val="single" w:sz="4" w:space="0" w:color="000000"/>
              <w:bottom w:val="single" w:sz="4" w:space="0" w:color="000000"/>
              <w:right w:val="single" w:sz="4" w:space="0" w:color="000000"/>
            </w:tcBorders>
            <w:vAlign w:val="center"/>
            <w:hideMark/>
          </w:tcPr>
          <w:p w14:paraId="3D19D937" w14:textId="5CFB717D" w:rsidR="000173A4" w:rsidRDefault="000173A4">
            <w:pPr>
              <w:jc w:val="both"/>
              <w:rPr>
                <w:b/>
                <w:color w:val="auto"/>
                <w:szCs w:val="24"/>
                <w:lang w:eastAsia="en-US"/>
              </w:rPr>
            </w:pPr>
            <w:r>
              <w:rPr>
                <w:b/>
              </w:rPr>
              <w:t>Obrazec št. 4</w:t>
            </w:r>
          </w:p>
        </w:tc>
      </w:tr>
    </w:tbl>
    <w:p w14:paraId="09F39820" w14:textId="77777777" w:rsidR="000173A4" w:rsidRDefault="000173A4" w:rsidP="000173A4">
      <w:pPr>
        <w:rPr>
          <w:rFonts w:cs="Arial"/>
          <w:sz w:val="20"/>
          <w:szCs w:val="20"/>
          <w:lang w:eastAsia="en-US"/>
        </w:rPr>
      </w:pPr>
    </w:p>
    <w:p w14:paraId="611FCA0E" w14:textId="77777777" w:rsidR="000173A4" w:rsidRDefault="000173A4" w:rsidP="000173A4">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0173A4" w14:paraId="67B16268" w14:textId="77777777" w:rsidTr="000173A4">
        <w:tc>
          <w:tcPr>
            <w:tcW w:w="1106" w:type="dxa"/>
            <w:hideMark/>
          </w:tcPr>
          <w:p w14:paraId="1B977166" w14:textId="77777777" w:rsidR="000173A4" w:rsidRDefault="000173A4">
            <w:pPr>
              <w:jc w:val="both"/>
              <w:rPr>
                <w:color w:val="auto"/>
              </w:rPr>
            </w:pPr>
            <w:r>
              <w:t>Ponudnik:</w:t>
            </w:r>
          </w:p>
        </w:tc>
        <w:tc>
          <w:tcPr>
            <w:tcW w:w="8109" w:type="dxa"/>
            <w:tcBorders>
              <w:top w:val="nil"/>
              <w:left w:val="nil"/>
              <w:bottom w:val="single" w:sz="4" w:space="0" w:color="auto"/>
              <w:right w:val="nil"/>
            </w:tcBorders>
          </w:tcPr>
          <w:p w14:paraId="1BE628A1" w14:textId="77777777" w:rsidR="000173A4" w:rsidRDefault="000173A4">
            <w:pPr>
              <w:widowControl w:val="0"/>
              <w:tabs>
                <w:tab w:val="left" w:pos="90"/>
                <w:tab w:val="left" w:pos="964"/>
              </w:tabs>
              <w:autoSpaceDE w:val="0"/>
              <w:autoSpaceDN w:val="0"/>
              <w:adjustRightInd w:val="0"/>
              <w:jc w:val="both"/>
            </w:pPr>
          </w:p>
        </w:tc>
      </w:tr>
    </w:tbl>
    <w:p w14:paraId="18B440DB" w14:textId="77777777" w:rsidR="000173A4" w:rsidRDefault="000173A4">
      <w:pPr>
        <w:spacing w:line="240" w:lineRule="auto"/>
      </w:pPr>
    </w:p>
    <w:p w14:paraId="76A86A17" w14:textId="77777777" w:rsidR="000173A4" w:rsidRDefault="000173A4">
      <w:pPr>
        <w:spacing w:line="240" w:lineRule="auto"/>
      </w:pPr>
    </w:p>
    <w:p w14:paraId="09560F3F" w14:textId="77777777" w:rsidR="000173A4" w:rsidRPr="000173A4" w:rsidRDefault="000173A4" w:rsidP="000173A4">
      <w:pPr>
        <w:spacing w:line="240" w:lineRule="auto"/>
      </w:pPr>
      <w:r w:rsidRPr="000173A4">
        <w:t xml:space="preserve">Predmet javnega naročila: </w:t>
      </w:r>
      <w:r w:rsidRPr="000173A4">
        <w:rPr>
          <w:b/>
          <w:iCs/>
        </w:rPr>
        <w:t>Vzdrževanje vozil in strojev ter dobava rezervnih delov</w:t>
      </w:r>
    </w:p>
    <w:p w14:paraId="45939244" w14:textId="77777777" w:rsidR="000173A4" w:rsidRPr="000173A4" w:rsidRDefault="000173A4" w:rsidP="000173A4">
      <w:pPr>
        <w:spacing w:line="240" w:lineRule="auto"/>
      </w:pPr>
    </w:p>
    <w:p w14:paraId="6CB46E84" w14:textId="77777777" w:rsidR="000173A4" w:rsidRPr="000173A4" w:rsidRDefault="000173A4" w:rsidP="000173A4">
      <w:pPr>
        <w:spacing w:line="240" w:lineRule="auto"/>
      </w:pPr>
    </w:p>
    <w:p w14:paraId="6100BCA8" w14:textId="77777777" w:rsidR="000173A4" w:rsidRPr="000173A4" w:rsidRDefault="000173A4" w:rsidP="000173A4">
      <w:pPr>
        <w:spacing w:line="240" w:lineRule="auto"/>
        <w:jc w:val="center"/>
        <w:rPr>
          <w:b/>
          <w:sz w:val="24"/>
          <w:szCs w:val="24"/>
        </w:rPr>
      </w:pPr>
      <w:r w:rsidRPr="000173A4">
        <w:rPr>
          <w:b/>
          <w:sz w:val="24"/>
          <w:szCs w:val="24"/>
        </w:rPr>
        <w:t>DOKAZILO O USPOSOBLJENOSTI</w:t>
      </w:r>
    </w:p>
    <w:p w14:paraId="1627FC57" w14:textId="77777777" w:rsidR="000173A4" w:rsidRPr="000173A4" w:rsidRDefault="000173A4" w:rsidP="000173A4">
      <w:pPr>
        <w:spacing w:line="240" w:lineRule="auto"/>
      </w:pPr>
    </w:p>
    <w:p w14:paraId="1708585F" w14:textId="77777777" w:rsidR="000173A4" w:rsidRPr="000173A4" w:rsidRDefault="000173A4" w:rsidP="000173A4">
      <w:pPr>
        <w:spacing w:line="240" w:lineRule="auto"/>
      </w:pPr>
    </w:p>
    <w:p w14:paraId="3632E1EB" w14:textId="77777777" w:rsidR="000173A4" w:rsidRPr="000173A4" w:rsidRDefault="000173A4" w:rsidP="000173A4">
      <w:pPr>
        <w:spacing w:line="240" w:lineRule="auto"/>
        <w:jc w:val="both"/>
      </w:pPr>
      <w:r w:rsidRPr="000173A4">
        <w:t>Ponudnik predloži dokazilo o usposobljenosti (certifikat usposobljenosti) za tisti sklop, za katerega naročnik to zahteva in na katerega se ponudnik prijavlja (ponudnik ustrezno označi predloženo dokazilo z X). Kjer je zahtevano dokazilo o usposobljenosti, ga ponudnik priloži k ponudbeni dokumentaciji.</w:t>
      </w:r>
    </w:p>
    <w:p w14:paraId="5911D10E" w14:textId="77777777" w:rsidR="000173A4" w:rsidRPr="000173A4" w:rsidRDefault="000173A4" w:rsidP="000173A4">
      <w:pPr>
        <w:spacing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3774"/>
        <w:gridCol w:w="2053"/>
        <w:gridCol w:w="2053"/>
      </w:tblGrid>
      <w:tr w:rsidR="000173A4" w:rsidRPr="000173A4" w14:paraId="04297385" w14:textId="77777777" w:rsidTr="007C6507">
        <w:trPr>
          <w:tblHeader/>
          <w:jc w:val="center"/>
        </w:trPr>
        <w:tc>
          <w:tcPr>
            <w:tcW w:w="1132" w:type="dxa"/>
            <w:shd w:val="clear" w:color="auto" w:fill="C6D9F1"/>
            <w:vAlign w:val="center"/>
            <w:hideMark/>
          </w:tcPr>
          <w:p w14:paraId="1B8DFA61" w14:textId="77777777" w:rsidR="000173A4" w:rsidRPr="000173A4" w:rsidRDefault="000173A4" w:rsidP="000173A4">
            <w:pPr>
              <w:spacing w:line="240" w:lineRule="auto"/>
              <w:jc w:val="center"/>
              <w:rPr>
                <w:b/>
              </w:rPr>
            </w:pPr>
            <w:r w:rsidRPr="000173A4">
              <w:rPr>
                <w:b/>
              </w:rPr>
              <w:t>Št. sklopa</w:t>
            </w:r>
          </w:p>
        </w:tc>
        <w:tc>
          <w:tcPr>
            <w:tcW w:w="3774" w:type="dxa"/>
            <w:shd w:val="clear" w:color="auto" w:fill="C6D9F1"/>
            <w:vAlign w:val="center"/>
            <w:hideMark/>
          </w:tcPr>
          <w:p w14:paraId="30CB0B1E" w14:textId="41299B3D" w:rsidR="000173A4" w:rsidRPr="000173A4" w:rsidRDefault="000173A4" w:rsidP="000173A4">
            <w:pPr>
              <w:spacing w:line="240" w:lineRule="auto"/>
              <w:jc w:val="center"/>
              <w:rPr>
                <w:b/>
              </w:rPr>
            </w:pPr>
            <w:r>
              <w:rPr>
                <w:b/>
              </w:rPr>
              <w:t>Naziv sklopa</w:t>
            </w:r>
          </w:p>
        </w:tc>
        <w:tc>
          <w:tcPr>
            <w:tcW w:w="2053" w:type="dxa"/>
            <w:shd w:val="clear" w:color="auto" w:fill="C6D9F1"/>
            <w:vAlign w:val="center"/>
            <w:hideMark/>
          </w:tcPr>
          <w:p w14:paraId="78765A5B" w14:textId="77777777" w:rsidR="000173A4" w:rsidRPr="000173A4" w:rsidRDefault="000173A4" w:rsidP="000173A4">
            <w:pPr>
              <w:spacing w:line="240" w:lineRule="auto"/>
              <w:jc w:val="center"/>
              <w:rPr>
                <w:b/>
              </w:rPr>
            </w:pPr>
            <w:r w:rsidRPr="000173A4">
              <w:rPr>
                <w:b/>
              </w:rPr>
              <w:t>Zahtevano dokazilo</w:t>
            </w:r>
          </w:p>
        </w:tc>
        <w:tc>
          <w:tcPr>
            <w:tcW w:w="2053" w:type="dxa"/>
            <w:shd w:val="clear" w:color="auto" w:fill="C6D9F1"/>
            <w:vAlign w:val="center"/>
            <w:hideMark/>
          </w:tcPr>
          <w:p w14:paraId="6F755ACE" w14:textId="539FD30D" w:rsidR="000173A4" w:rsidRPr="000173A4" w:rsidRDefault="000173A4" w:rsidP="000173A4">
            <w:pPr>
              <w:spacing w:line="240" w:lineRule="auto"/>
              <w:jc w:val="center"/>
              <w:rPr>
                <w:b/>
              </w:rPr>
            </w:pPr>
            <w:r w:rsidRPr="000173A4">
              <w:rPr>
                <w:b/>
              </w:rPr>
              <w:t>Predloženo dokazilo</w:t>
            </w:r>
          </w:p>
        </w:tc>
      </w:tr>
      <w:tr w:rsidR="000173A4" w:rsidRPr="000173A4" w14:paraId="7AA5B6AC" w14:textId="77777777" w:rsidTr="000173A4">
        <w:trPr>
          <w:trHeight w:val="554"/>
          <w:jc w:val="center"/>
        </w:trPr>
        <w:tc>
          <w:tcPr>
            <w:tcW w:w="9012" w:type="dxa"/>
            <w:gridSpan w:val="4"/>
            <w:vAlign w:val="center"/>
            <w:hideMark/>
          </w:tcPr>
          <w:p w14:paraId="45417155" w14:textId="77777777" w:rsidR="000173A4" w:rsidRPr="000173A4" w:rsidRDefault="000173A4" w:rsidP="007C6507">
            <w:pPr>
              <w:spacing w:line="240" w:lineRule="auto"/>
              <w:jc w:val="center"/>
            </w:pPr>
            <w:r w:rsidRPr="000173A4">
              <w:rPr>
                <w:b/>
              </w:rPr>
              <w:t>VOZILA</w:t>
            </w:r>
          </w:p>
        </w:tc>
      </w:tr>
      <w:tr w:rsidR="000173A4" w:rsidRPr="000173A4" w14:paraId="1C5C15F5" w14:textId="77777777" w:rsidTr="000173A4">
        <w:trPr>
          <w:trHeight w:val="554"/>
          <w:jc w:val="center"/>
        </w:trPr>
        <w:tc>
          <w:tcPr>
            <w:tcW w:w="1132" w:type="dxa"/>
            <w:vAlign w:val="center"/>
            <w:hideMark/>
          </w:tcPr>
          <w:p w14:paraId="425DDACC" w14:textId="77777777" w:rsidR="000173A4" w:rsidRPr="000173A4" w:rsidRDefault="000173A4" w:rsidP="000173A4">
            <w:pPr>
              <w:spacing w:line="240" w:lineRule="auto"/>
              <w:rPr>
                <w:b/>
              </w:rPr>
            </w:pPr>
            <w:r w:rsidRPr="000173A4">
              <w:rPr>
                <w:b/>
              </w:rPr>
              <w:t>1.</w:t>
            </w:r>
          </w:p>
        </w:tc>
        <w:tc>
          <w:tcPr>
            <w:tcW w:w="3774" w:type="dxa"/>
            <w:vAlign w:val="center"/>
            <w:hideMark/>
          </w:tcPr>
          <w:p w14:paraId="259F96C2" w14:textId="6796A486" w:rsidR="000173A4" w:rsidRPr="000173A4" w:rsidRDefault="007C6507" w:rsidP="000173A4">
            <w:pPr>
              <w:spacing w:line="240" w:lineRule="auto"/>
            </w:pPr>
            <w:r w:rsidRPr="007C6507">
              <w:t xml:space="preserve">Vzdrževanje vozil znamke </w:t>
            </w:r>
            <w:proofErr w:type="spellStart"/>
            <w:r w:rsidRPr="007C6507">
              <w:t>Iveco</w:t>
            </w:r>
            <w:proofErr w:type="spellEnd"/>
            <w:r w:rsidRPr="007C6507">
              <w:t xml:space="preserve"> in dobava rezervnih delov</w:t>
            </w:r>
          </w:p>
        </w:tc>
        <w:tc>
          <w:tcPr>
            <w:tcW w:w="2053" w:type="dxa"/>
            <w:vAlign w:val="center"/>
            <w:hideMark/>
          </w:tcPr>
          <w:p w14:paraId="7667515D" w14:textId="77777777" w:rsidR="000173A4" w:rsidRPr="000173A4" w:rsidRDefault="000173A4" w:rsidP="000173A4">
            <w:pPr>
              <w:spacing w:line="240" w:lineRule="auto"/>
              <w:jc w:val="center"/>
            </w:pPr>
            <w:r w:rsidRPr="000173A4">
              <w:t>DA</w:t>
            </w:r>
          </w:p>
        </w:tc>
        <w:tc>
          <w:tcPr>
            <w:tcW w:w="2053" w:type="dxa"/>
          </w:tcPr>
          <w:p w14:paraId="74A94229" w14:textId="77777777" w:rsidR="000173A4" w:rsidRPr="000173A4" w:rsidRDefault="000173A4" w:rsidP="000173A4">
            <w:pPr>
              <w:spacing w:line="240" w:lineRule="auto"/>
            </w:pPr>
          </w:p>
        </w:tc>
      </w:tr>
      <w:tr w:rsidR="000173A4" w:rsidRPr="000173A4" w14:paraId="475E0FEF" w14:textId="77777777" w:rsidTr="000173A4">
        <w:trPr>
          <w:trHeight w:val="659"/>
          <w:jc w:val="center"/>
        </w:trPr>
        <w:tc>
          <w:tcPr>
            <w:tcW w:w="1132" w:type="dxa"/>
            <w:vAlign w:val="center"/>
            <w:hideMark/>
          </w:tcPr>
          <w:p w14:paraId="13C3239C" w14:textId="77777777" w:rsidR="000173A4" w:rsidRPr="000173A4" w:rsidRDefault="000173A4" w:rsidP="000173A4">
            <w:pPr>
              <w:spacing w:line="240" w:lineRule="auto"/>
              <w:rPr>
                <w:b/>
              </w:rPr>
            </w:pPr>
            <w:r w:rsidRPr="000173A4">
              <w:rPr>
                <w:b/>
              </w:rPr>
              <w:t>2.</w:t>
            </w:r>
          </w:p>
        </w:tc>
        <w:tc>
          <w:tcPr>
            <w:tcW w:w="3774" w:type="dxa"/>
            <w:vAlign w:val="center"/>
            <w:hideMark/>
          </w:tcPr>
          <w:p w14:paraId="4039D5B6" w14:textId="198D873F" w:rsidR="000173A4" w:rsidRPr="000173A4" w:rsidRDefault="007C6507" w:rsidP="000173A4">
            <w:pPr>
              <w:spacing w:line="240" w:lineRule="auto"/>
            </w:pPr>
            <w:r w:rsidRPr="007C6507">
              <w:t>Vzdrževanje težjih tovornih vozil znamke Renault in dobava rezervnih delov</w:t>
            </w:r>
          </w:p>
        </w:tc>
        <w:tc>
          <w:tcPr>
            <w:tcW w:w="2053" w:type="dxa"/>
            <w:vAlign w:val="center"/>
            <w:hideMark/>
          </w:tcPr>
          <w:p w14:paraId="05C8903F" w14:textId="77777777" w:rsidR="000173A4" w:rsidRPr="000173A4" w:rsidRDefault="000173A4" w:rsidP="000173A4">
            <w:pPr>
              <w:spacing w:line="240" w:lineRule="auto"/>
              <w:jc w:val="center"/>
            </w:pPr>
            <w:r w:rsidRPr="000173A4">
              <w:t>DA</w:t>
            </w:r>
          </w:p>
        </w:tc>
        <w:tc>
          <w:tcPr>
            <w:tcW w:w="2053" w:type="dxa"/>
          </w:tcPr>
          <w:p w14:paraId="7A526E4A" w14:textId="77777777" w:rsidR="000173A4" w:rsidRPr="000173A4" w:rsidRDefault="000173A4" w:rsidP="000173A4">
            <w:pPr>
              <w:spacing w:line="240" w:lineRule="auto"/>
            </w:pPr>
          </w:p>
        </w:tc>
      </w:tr>
      <w:tr w:rsidR="000173A4" w:rsidRPr="000173A4" w14:paraId="41CD0056" w14:textId="77777777" w:rsidTr="000173A4">
        <w:trPr>
          <w:trHeight w:val="554"/>
          <w:jc w:val="center"/>
        </w:trPr>
        <w:tc>
          <w:tcPr>
            <w:tcW w:w="1132" w:type="dxa"/>
            <w:vAlign w:val="center"/>
            <w:hideMark/>
          </w:tcPr>
          <w:p w14:paraId="7E9611D2" w14:textId="77777777" w:rsidR="000173A4" w:rsidRPr="000173A4" w:rsidRDefault="000173A4" w:rsidP="000173A4">
            <w:pPr>
              <w:spacing w:line="240" w:lineRule="auto"/>
              <w:rPr>
                <w:b/>
              </w:rPr>
            </w:pPr>
            <w:r w:rsidRPr="000173A4">
              <w:rPr>
                <w:b/>
              </w:rPr>
              <w:t>3.</w:t>
            </w:r>
          </w:p>
        </w:tc>
        <w:tc>
          <w:tcPr>
            <w:tcW w:w="3774" w:type="dxa"/>
            <w:vAlign w:val="center"/>
            <w:hideMark/>
          </w:tcPr>
          <w:p w14:paraId="5E36A8DD" w14:textId="4CE0201D" w:rsidR="000173A4" w:rsidRPr="000173A4" w:rsidRDefault="007C6507" w:rsidP="000173A4">
            <w:pPr>
              <w:spacing w:line="240" w:lineRule="auto"/>
            </w:pPr>
            <w:r w:rsidRPr="007C6507">
              <w:t>Vzdrževanje težjih tovornih vozil znamke M.A.N in Mercedes in dobava rezervnih delov</w:t>
            </w:r>
          </w:p>
        </w:tc>
        <w:tc>
          <w:tcPr>
            <w:tcW w:w="2053" w:type="dxa"/>
            <w:vAlign w:val="center"/>
            <w:hideMark/>
          </w:tcPr>
          <w:p w14:paraId="71F8FE9F" w14:textId="77777777" w:rsidR="000173A4" w:rsidRPr="000173A4" w:rsidRDefault="000173A4" w:rsidP="000173A4">
            <w:pPr>
              <w:spacing w:line="240" w:lineRule="auto"/>
              <w:jc w:val="center"/>
            </w:pPr>
            <w:r w:rsidRPr="000173A4">
              <w:t>DA</w:t>
            </w:r>
          </w:p>
        </w:tc>
        <w:tc>
          <w:tcPr>
            <w:tcW w:w="2053" w:type="dxa"/>
          </w:tcPr>
          <w:p w14:paraId="784D1FE1" w14:textId="77777777" w:rsidR="000173A4" w:rsidRPr="000173A4" w:rsidRDefault="000173A4" w:rsidP="000173A4">
            <w:pPr>
              <w:spacing w:line="240" w:lineRule="auto"/>
            </w:pPr>
          </w:p>
        </w:tc>
      </w:tr>
      <w:tr w:rsidR="000173A4" w:rsidRPr="000173A4" w14:paraId="5127BE88" w14:textId="77777777" w:rsidTr="000173A4">
        <w:trPr>
          <w:trHeight w:val="554"/>
          <w:jc w:val="center"/>
        </w:trPr>
        <w:tc>
          <w:tcPr>
            <w:tcW w:w="1132" w:type="dxa"/>
            <w:vAlign w:val="center"/>
            <w:hideMark/>
          </w:tcPr>
          <w:p w14:paraId="7092B7FC" w14:textId="77777777" w:rsidR="000173A4" w:rsidRPr="000173A4" w:rsidRDefault="000173A4" w:rsidP="000173A4">
            <w:pPr>
              <w:spacing w:line="240" w:lineRule="auto"/>
              <w:rPr>
                <w:b/>
              </w:rPr>
            </w:pPr>
            <w:r w:rsidRPr="000173A4">
              <w:rPr>
                <w:b/>
              </w:rPr>
              <w:t>4.</w:t>
            </w:r>
          </w:p>
        </w:tc>
        <w:tc>
          <w:tcPr>
            <w:tcW w:w="3774" w:type="dxa"/>
            <w:vAlign w:val="center"/>
            <w:hideMark/>
          </w:tcPr>
          <w:p w14:paraId="47A92918" w14:textId="47916C8E" w:rsidR="000173A4" w:rsidRPr="000173A4" w:rsidRDefault="007C6507" w:rsidP="000173A4">
            <w:pPr>
              <w:spacing w:line="240" w:lineRule="auto"/>
            </w:pPr>
            <w:r w:rsidRPr="007C6507">
              <w:t>Vzdrževanje vozil znamke Ford in dobava rezervnih delov</w:t>
            </w:r>
          </w:p>
        </w:tc>
        <w:tc>
          <w:tcPr>
            <w:tcW w:w="2053" w:type="dxa"/>
            <w:vAlign w:val="center"/>
            <w:hideMark/>
          </w:tcPr>
          <w:p w14:paraId="3F9A62F2" w14:textId="77777777" w:rsidR="000173A4" w:rsidRPr="000173A4" w:rsidRDefault="000173A4" w:rsidP="000173A4">
            <w:pPr>
              <w:spacing w:line="240" w:lineRule="auto"/>
              <w:jc w:val="center"/>
            </w:pPr>
            <w:r w:rsidRPr="000173A4">
              <w:t>DA</w:t>
            </w:r>
          </w:p>
        </w:tc>
        <w:tc>
          <w:tcPr>
            <w:tcW w:w="2053" w:type="dxa"/>
          </w:tcPr>
          <w:p w14:paraId="20D2C6F7" w14:textId="77777777" w:rsidR="000173A4" w:rsidRPr="000173A4" w:rsidRDefault="000173A4" w:rsidP="000173A4">
            <w:pPr>
              <w:spacing w:line="240" w:lineRule="auto"/>
            </w:pPr>
          </w:p>
        </w:tc>
      </w:tr>
      <w:tr w:rsidR="000173A4" w:rsidRPr="000173A4" w14:paraId="60B39356" w14:textId="77777777" w:rsidTr="000173A4">
        <w:trPr>
          <w:trHeight w:val="554"/>
          <w:jc w:val="center"/>
        </w:trPr>
        <w:tc>
          <w:tcPr>
            <w:tcW w:w="1132" w:type="dxa"/>
            <w:vAlign w:val="center"/>
            <w:hideMark/>
          </w:tcPr>
          <w:p w14:paraId="7CC54836" w14:textId="77777777" w:rsidR="000173A4" w:rsidRPr="000173A4" w:rsidRDefault="000173A4" w:rsidP="000173A4">
            <w:pPr>
              <w:spacing w:line="240" w:lineRule="auto"/>
              <w:rPr>
                <w:b/>
              </w:rPr>
            </w:pPr>
            <w:r w:rsidRPr="000173A4">
              <w:rPr>
                <w:b/>
              </w:rPr>
              <w:t>5.</w:t>
            </w:r>
          </w:p>
        </w:tc>
        <w:tc>
          <w:tcPr>
            <w:tcW w:w="3774" w:type="dxa"/>
            <w:vAlign w:val="center"/>
            <w:hideMark/>
          </w:tcPr>
          <w:p w14:paraId="37703388" w14:textId="7F5165CB" w:rsidR="000173A4" w:rsidRPr="000173A4" w:rsidRDefault="007C6507" w:rsidP="000173A4">
            <w:pPr>
              <w:spacing w:line="240" w:lineRule="auto"/>
            </w:pPr>
            <w:r w:rsidRPr="007C6507">
              <w:t xml:space="preserve">Vzdrževanje vozil znamke Renault in </w:t>
            </w:r>
            <w:proofErr w:type="spellStart"/>
            <w:r w:rsidRPr="007C6507">
              <w:t>Dacia</w:t>
            </w:r>
            <w:proofErr w:type="spellEnd"/>
            <w:r w:rsidRPr="007C6507">
              <w:t xml:space="preserve"> ter dobava rezervnih delov</w:t>
            </w:r>
          </w:p>
        </w:tc>
        <w:tc>
          <w:tcPr>
            <w:tcW w:w="2053" w:type="dxa"/>
            <w:vAlign w:val="center"/>
            <w:hideMark/>
          </w:tcPr>
          <w:p w14:paraId="6675C23E" w14:textId="77777777" w:rsidR="000173A4" w:rsidRPr="000173A4" w:rsidRDefault="000173A4" w:rsidP="000173A4">
            <w:pPr>
              <w:spacing w:line="240" w:lineRule="auto"/>
              <w:jc w:val="center"/>
            </w:pPr>
            <w:r w:rsidRPr="000173A4">
              <w:t>DA</w:t>
            </w:r>
          </w:p>
        </w:tc>
        <w:tc>
          <w:tcPr>
            <w:tcW w:w="2053" w:type="dxa"/>
          </w:tcPr>
          <w:p w14:paraId="4EA9BC8F" w14:textId="77777777" w:rsidR="000173A4" w:rsidRPr="000173A4" w:rsidRDefault="000173A4" w:rsidP="000173A4">
            <w:pPr>
              <w:spacing w:line="240" w:lineRule="auto"/>
            </w:pPr>
          </w:p>
        </w:tc>
      </w:tr>
      <w:tr w:rsidR="000173A4" w:rsidRPr="000173A4" w14:paraId="4F104D51" w14:textId="77777777" w:rsidTr="000173A4">
        <w:trPr>
          <w:trHeight w:val="554"/>
          <w:jc w:val="center"/>
        </w:trPr>
        <w:tc>
          <w:tcPr>
            <w:tcW w:w="1132" w:type="dxa"/>
            <w:vAlign w:val="center"/>
            <w:hideMark/>
          </w:tcPr>
          <w:p w14:paraId="64283ED4" w14:textId="77777777" w:rsidR="000173A4" w:rsidRPr="000173A4" w:rsidRDefault="000173A4" w:rsidP="000173A4">
            <w:pPr>
              <w:spacing w:line="240" w:lineRule="auto"/>
              <w:rPr>
                <w:b/>
              </w:rPr>
            </w:pPr>
            <w:r w:rsidRPr="000173A4">
              <w:rPr>
                <w:b/>
              </w:rPr>
              <w:t>6.</w:t>
            </w:r>
          </w:p>
        </w:tc>
        <w:tc>
          <w:tcPr>
            <w:tcW w:w="3774" w:type="dxa"/>
            <w:vAlign w:val="center"/>
            <w:hideMark/>
          </w:tcPr>
          <w:p w14:paraId="76FF3D21" w14:textId="35483956" w:rsidR="000173A4" w:rsidRPr="000173A4" w:rsidRDefault="007C6507" w:rsidP="000173A4">
            <w:pPr>
              <w:spacing w:line="240" w:lineRule="auto"/>
            </w:pPr>
            <w:r w:rsidRPr="007C6507">
              <w:t>Vzdrževanje vozil znamke Volkswagen in dobava rezervnih delov</w:t>
            </w:r>
          </w:p>
        </w:tc>
        <w:tc>
          <w:tcPr>
            <w:tcW w:w="2053" w:type="dxa"/>
            <w:vAlign w:val="center"/>
            <w:hideMark/>
          </w:tcPr>
          <w:p w14:paraId="38D90D54" w14:textId="77777777" w:rsidR="000173A4" w:rsidRPr="000173A4" w:rsidRDefault="000173A4" w:rsidP="000173A4">
            <w:pPr>
              <w:spacing w:line="240" w:lineRule="auto"/>
              <w:jc w:val="center"/>
            </w:pPr>
            <w:r w:rsidRPr="000173A4">
              <w:t>DA</w:t>
            </w:r>
          </w:p>
        </w:tc>
        <w:tc>
          <w:tcPr>
            <w:tcW w:w="2053" w:type="dxa"/>
          </w:tcPr>
          <w:p w14:paraId="79E1308B" w14:textId="77777777" w:rsidR="000173A4" w:rsidRPr="000173A4" w:rsidRDefault="000173A4" w:rsidP="000173A4">
            <w:pPr>
              <w:spacing w:line="240" w:lineRule="auto"/>
            </w:pPr>
          </w:p>
        </w:tc>
      </w:tr>
      <w:tr w:rsidR="000173A4" w:rsidRPr="000173A4" w14:paraId="39BABFB3" w14:textId="77777777" w:rsidTr="000173A4">
        <w:trPr>
          <w:trHeight w:val="554"/>
          <w:jc w:val="center"/>
        </w:trPr>
        <w:tc>
          <w:tcPr>
            <w:tcW w:w="1132" w:type="dxa"/>
            <w:vAlign w:val="center"/>
            <w:hideMark/>
          </w:tcPr>
          <w:p w14:paraId="3F72E9FA" w14:textId="77777777" w:rsidR="000173A4" w:rsidRPr="000173A4" w:rsidRDefault="000173A4" w:rsidP="000173A4">
            <w:pPr>
              <w:spacing w:line="240" w:lineRule="auto"/>
              <w:rPr>
                <w:b/>
              </w:rPr>
            </w:pPr>
            <w:r w:rsidRPr="000173A4">
              <w:rPr>
                <w:b/>
              </w:rPr>
              <w:t>7.</w:t>
            </w:r>
          </w:p>
        </w:tc>
        <w:tc>
          <w:tcPr>
            <w:tcW w:w="3774" w:type="dxa"/>
            <w:vAlign w:val="center"/>
            <w:hideMark/>
          </w:tcPr>
          <w:p w14:paraId="3686F596" w14:textId="254939C1" w:rsidR="000173A4" w:rsidRPr="000173A4" w:rsidRDefault="007C6507" w:rsidP="000173A4">
            <w:pPr>
              <w:spacing w:line="240" w:lineRule="auto"/>
            </w:pPr>
            <w:r w:rsidRPr="007C6507">
              <w:t>Vzdrževanje vozil znamke Citroen in dobava rezervnih delov</w:t>
            </w:r>
          </w:p>
        </w:tc>
        <w:tc>
          <w:tcPr>
            <w:tcW w:w="2053" w:type="dxa"/>
            <w:vAlign w:val="center"/>
            <w:hideMark/>
          </w:tcPr>
          <w:p w14:paraId="72884631" w14:textId="77777777" w:rsidR="000173A4" w:rsidRPr="000173A4" w:rsidRDefault="000173A4" w:rsidP="000173A4">
            <w:pPr>
              <w:spacing w:line="240" w:lineRule="auto"/>
              <w:jc w:val="center"/>
            </w:pPr>
            <w:r w:rsidRPr="000173A4">
              <w:t>DA</w:t>
            </w:r>
          </w:p>
        </w:tc>
        <w:tc>
          <w:tcPr>
            <w:tcW w:w="2053" w:type="dxa"/>
          </w:tcPr>
          <w:p w14:paraId="70F9C9AC" w14:textId="77777777" w:rsidR="000173A4" w:rsidRPr="000173A4" w:rsidRDefault="000173A4" w:rsidP="000173A4">
            <w:pPr>
              <w:spacing w:line="240" w:lineRule="auto"/>
            </w:pPr>
          </w:p>
        </w:tc>
      </w:tr>
      <w:tr w:rsidR="000173A4" w:rsidRPr="000173A4" w14:paraId="6536CD47" w14:textId="77777777" w:rsidTr="000173A4">
        <w:trPr>
          <w:trHeight w:val="554"/>
          <w:jc w:val="center"/>
        </w:trPr>
        <w:tc>
          <w:tcPr>
            <w:tcW w:w="1132" w:type="dxa"/>
            <w:vAlign w:val="center"/>
            <w:hideMark/>
          </w:tcPr>
          <w:p w14:paraId="4C590560" w14:textId="77777777" w:rsidR="000173A4" w:rsidRPr="000173A4" w:rsidRDefault="000173A4" w:rsidP="000173A4">
            <w:pPr>
              <w:spacing w:line="240" w:lineRule="auto"/>
              <w:rPr>
                <w:b/>
              </w:rPr>
            </w:pPr>
            <w:r w:rsidRPr="000173A4">
              <w:rPr>
                <w:b/>
              </w:rPr>
              <w:lastRenderedPageBreak/>
              <w:t>8.</w:t>
            </w:r>
          </w:p>
        </w:tc>
        <w:tc>
          <w:tcPr>
            <w:tcW w:w="3774" w:type="dxa"/>
            <w:vAlign w:val="center"/>
            <w:hideMark/>
          </w:tcPr>
          <w:p w14:paraId="0E301B6E" w14:textId="4C7A3921" w:rsidR="000173A4" w:rsidRPr="000173A4" w:rsidRDefault="007C6507" w:rsidP="000173A4">
            <w:pPr>
              <w:spacing w:line="240" w:lineRule="auto"/>
              <w:rPr>
                <w:rFonts w:ascii="Calibri" w:hAnsi="Calibri"/>
              </w:rPr>
            </w:pPr>
            <w:r>
              <w:rPr>
                <w:rFonts w:ascii="Calibri" w:hAnsi="Calibri"/>
              </w:rPr>
              <w:t xml:space="preserve">Vzdrževanje avtodvigal znamke </w:t>
            </w:r>
            <w:proofErr w:type="spellStart"/>
            <w:r>
              <w:rPr>
                <w:rFonts w:ascii="Calibri" w:hAnsi="Calibri"/>
              </w:rPr>
              <w:t>Palfinger</w:t>
            </w:r>
            <w:proofErr w:type="spellEnd"/>
            <w:r>
              <w:rPr>
                <w:rFonts w:ascii="Calibri" w:hAnsi="Calibri"/>
              </w:rPr>
              <w:t xml:space="preserve"> ter drugih dvižnih košar in dobava rezervnih delov</w:t>
            </w:r>
          </w:p>
        </w:tc>
        <w:tc>
          <w:tcPr>
            <w:tcW w:w="2053" w:type="dxa"/>
            <w:vAlign w:val="center"/>
            <w:hideMark/>
          </w:tcPr>
          <w:p w14:paraId="6698FF7C" w14:textId="77777777" w:rsidR="000173A4" w:rsidRPr="000173A4" w:rsidRDefault="000173A4" w:rsidP="000173A4">
            <w:pPr>
              <w:spacing w:line="240" w:lineRule="auto"/>
              <w:jc w:val="center"/>
            </w:pPr>
            <w:r w:rsidRPr="000173A4">
              <w:t>DA</w:t>
            </w:r>
          </w:p>
        </w:tc>
        <w:tc>
          <w:tcPr>
            <w:tcW w:w="2053" w:type="dxa"/>
          </w:tcPr>
          <w:p w14:paraId="168E1E8D" w14:textId="77777777" w:rsidR="000173A4" w:rsidRPr="000173A4" w:rsidRDefault="000173A4" w:rsidP="000173A4">
            <w:pPr>
              <w:spacing w:line="240" w:lineRule="auto"/>
            </w:pPr>
          </w:p>
        </w:tc>
      </w:tr>
      <w:tr w:rsidR="000173A4" w:rsidRPr="000173A4" w14:paraId="414F89D0" w14:textId="77777777" w:rsidTr="00AF30DD">
        <w:trPr>
          <w:trHeight w:val="554"/>
          <w:jc w:val="center"/>
        </w:trPr>
        <w:tc>
          <w:tcPr>
            <w:tcW w:w="1132" w:type="dxa"/>
            <w:vAlign w:val="center"/>
            <w:hideMark/>
          </w:tcPr>
          <w:p w14:paraId="026E16A1" w14:textId="77777777" w:rsidR="000173A4" w:rsidRPr="000173A4" w:rsidRDefault="000173A4" w:rsidP="000173A4">
            <w:pPr>
              <w:spacing w:line="240" w:lineRule="auto"/>
              <w:rPr>
                <w:b/>
              </w:rPr>
            </w:pPr>
            <w:r w:rsidRPr="000173A4">
              <w:rPr>
                <w:b/>
              </w:rPr>
              <w:t>9.</w:t>
            </w:r>
          </w:p>
        </w:tc>
        <w:tc>
          <w:tcPr>
            <w:tcW w:w="3774" w:type="dxa"/>
            <w:vAlign w:val="center"/>
            <w:hideMark/>
          </w:tcPr>
          <w:p w14:paraId="5466DF4D" w14:textId="6CEC4B8F" w:rsidR="000173A4" w:rsidRPr="000173A4" w:rsidRDefault="007C6507" w:rsidP="000173A4">
            <w:pPr>
              <w:spacing w:line="240" w:lineRule="auto"/>
            </w:pPr>
            <w:r w:rsidRPr="007C6507">
              <w:t>Vzdrževanje vozil DAF</w:t>
            </w:r>
          </w:p>
        </w:tc>
        <w:tc>
          <w:tcPr>
            <w:tcW w:w="2053" w:type="dxa"/>
            <w:vAlign w:val="center"/>
            <w:hideMark/>
          </w:tcPr>
          <w:p w14:paraId="09916B63" w14:textId="77777777" w:rsidR="000173A4" w:rsidRPr="000173A4" w:rsidRDefault="000173A4" w:rsidP="00AF30DD">
            <w:pPr>
              <w:spacing w:line="240" w:lineRule="auto"/>
              <w:jc w:val="center"/>
            </w:pPr>
            <w:r w:rsidRPr="000173A4">
              <w:t>DA</w:t>
            </w:r>
          </w:p>
        </w:tc>
        <w:tc>
          <w:tcPr>
            <w:tcW w:w="2053" w:type="dxa"/>
          </w:tcPr>
          <w:p w14:paraId="2AD17A5A" w14:textId="77777777" w:rsidR="000173A4" w:rsidRPr="000173A4" w:rsidRDefault="000173A4" w:rsidP="000173A4">
            <w:pPr>
              <w:spacing w:line="240" w:lineRule="auto"/>
            </w:pPr>
          </w:p>
        </w:tc>
      </w:tr>
      <w:tr w:rsidR="000173A4" w:rsidRPr="000173A4" w14:paraId="61305179" w14:textId="77777777" w:rsidTr="00AF30DD">
        <w:trPr>
          <w:trHeight w:val="554"/>
          <w:jc w:val="center"/>
        </w:trPr>
        <w:tc>
          <w:tcPr>
            <w:tcW w:w="1132" w:type="dxa"/>
            <w:vAlign w:val="center"/>
            <w:hideMark/>
          </w:tcPr>
          <w:p w14:paraId="65191B24" w14:textId="77777777" w:rsidR="000173A4" w:rsidRPr="000173A4" w:rsidRDefault="000173A4" w:rsidP="000173A4">
            <w:pPr>
              <w:spacing w:line="240" w:lineRule="auto"/>
              <w:rPr>
                <w:b/>
              </w:rPr>
            </w:pPr>
            <w:r w:rsidRPr="000173A4">
              <w:rPr>
                <w:b/>
              </w:rPr>
              <w:t>10.</w:t>
            </w:r>
          </w:p>
        </w:tc>
        <w:tc>
          <w:tcPr>
            <w:tcW w:w="3774" w:type="dxa"/>
            <w:vAlign w:val="center"/>
            <w:hideMark/>
          </w:tcPr>
          <w:p w14:paraId="0F331843" w14:textId="3DE8AC7D" w:rsidR="000173A4" w:rsidRPr="000173A4" w:rsidRDefault="007C6507" w:rsidP="000173A4">
            <w:pPr>
              <w:spacing w:line="240" w:lineRule="auto"/>
            </w:pPr>
            <w:r w:rsidRPr="007C6507">
              <w:t xml:space="preserve">Vzdrževanje gradbenih strojev znamke </w:t>
            </w:r>
            <w:proofErr w:type="spellStart"/>
            <w:r w:rsidRPr="007C6507">
              <w:t>Rubble</w:t>
            </w:r>
            <w:proofErr w:type="spellEnd"/>
            <w:r w:rsidRPr="007C6507">
              <w:t xml:space="preserve"> </w:t>
            </w:r>
            <w:proofErr w:type="spellStart"/>
            <w:r w:rsidRPr="007C6507">
              <w:t>Master</w:t>
            </w:r>
            <w:proofErr w:type="spellEnd"/>
            <w:r w:rsidRPr="007C6507">
              <w:t xml:space="preserve"> in dobava rezervnih delov</w:t>
            </w:r>
          </w:p>
        </w:tc>
        <w:tc>
          <w:tcPr>
            <w:tcW w:w="2053" w:type="dxa"/>
            <w:vAlign w:val="center"/>
            <w:hideMark/>
          </w:tcPr>
          <w:p w14:paraId="36367032" w14:textId="77777777" w:rsidR="000173A4" w:rsidRPr="000173A4" w:rsidRDefault="000173A4" w:rsidP="00AF30DD">
            <w:pPr>
              <w:spacing w:line="240" w:lineRule="auto"/>
              <w:jc w:val="center"/>
            </w:pPr>
            <w:r w:rsidRPr="000173A4">
              <w:t>DA</w:t>
            </w:r>
          </w:p>
          <w:p w14:paraId="617B0E4C" w14:textId="77777777" w:rsidR="000173A4" w:rsidRPr="000173A4" w:rsidRDefault="000173A4" w:rsidP="00AF30DD">
            <w:pPr>
              <w:spacing w:line="240" w:lineRule="auto"/>
              <w:jc w:val="center"/>
            </w:pPr>
            <w:r w:rsidRPr="000173A4">
              <w:t>(dokazilo o usposobljenosti za stroje do letnika 2016)</w:t>
            </w:r>
          </w:p>
        </w:tc>
        <w:tc>
          <w:tcPr>
            <w:tcW w:w="2053" w:type="dxa"/>
          </w:tcPr>
          <w:p w14:paraId="48E0552C" w14:textId="77777777" w:rsidR="000173A4" w:rsidRPr="000173A4" w:rsidRDefault="000173A4" w:rsidP="000173A4">
            <w:pPr>
              <w:spacing w:line="240" w:lineRule="auto"/>
            </w:pPr>
          </w:p>
        </w:tc>
      </w:tr>
      <w:tr w:rsidR="000173A4" w:rsidRPr="000173A4" w14:paraId="1B2AA1C6" w14:textId="77777777" w:rsidTr="00AF30DD">
        <w:trPr>
          <w:trHeight w:val="554"/>
          <w:jc w:val="center"/>
        </w:trPr>
        <w:tc>
          <w:tcPr>
            <w:tcW w:w="1132" w:type="dxa"/>
            <w:vAlign w:val="center"/>
            <w:hideMark/>
          </w:tcPr>
          <w:p w14:paraId="15B27CA8" w14:textId="77777777" w:rsidR="000173A4" w:rsidRPr="000173A4" w:rsidRDefault="000173A4" w:rsidP="000173A4">
            <w:pPr>
              <w:spacing w:line="240" w:lineRule="auto"/>
              <w:rPr>
                <w:b/>
              </w:rPr>
            </w:pPr>
            <w:r w:rsidRPr="000173A4">
              <w:rPr>
                <w:b/>
              </w:rPr>
              <w:t>11.</w:t>
            </w:r>
          </w:p>
        </w:tc>
        <w:tc>
          <w:tcPr>
            <w:tcW w:w="3774" w:type="dxa"/>
            <w:vAlign w:val="center"/>
            <w:hideMark/>
          </w:tcPr>
          <w:p w14:paraId="7B64E982" w14:textId="26B4E70C" w:rsidR="000173A4" w:rsidRPr="000173A4" w:rsidRDefault="007C6507" w:rsidP="000173A4">
            <w:pPr>
              <w:spacing w:line="240" w:lineRule="auto"/>
            </w:pPr>
            <w:r w:rsidRPr="007C6507">
              <w:t xml:space="preserve">Vzdrževanje gradbenih strojev znamke </w:t>
            </w:r>
            <w:proofErr w:type="spellStart"/>
            <w:r w:rsidRPr="007C6507">
              <w:t>Ammann</w:t>
            </w:r>
            <w:proofErr w:type="spellEnd"/>
            <w:r w:rsidRPr="007C6507">
              <w:t xml:space="preserve"> in dobava rezervnih delov</w:t>
            </w:r>
          </w:p>
        </w:tc>
        <w:tc>
          <w:tcPr>
            <w:tcW w:w="2053" w:type="dxa"/>
            <w:vAlign w:val="center"/>
            <w:hideMark/>
          </w:tcPr>
          <w:p w14:paraId="695F0E12" w14:textId="77777777" w:rsidR="000173A4" w:rsidRPr="000173A4" w:rsidRDefault="000173A4" w:rsidP="00AF30DD">
            <w:pPr>
              <w:spacing w:line="240" w:lineRule="auto"/>
              <w:jc w:val="center"/>
            </w:pPr>
            <w:r w:rsidRPr="000173A4">
              <w:t>NE</w:t>
            </w:r>
          </w:p>
        </w:tc>
        <w:tc>
          <w:tcPr>
            <w:tcW w:w="2053" w:type="dxa"/>
          </w:tcPr>
          <w:p w14:paraId="7EABAD77" w14:textId="77777777" w:rsidR="000173A4" w:rsidRPr="000173A4" w:rsidRDefault="000173A4" w:rsidP="000173A4">
            <w:pPr>
              <w:spacing w:line="240" w:lineRule="auto"/>
            </w:pPr>
          </w:p>
        </w:tc>
      </w:tr>
      <w:tr w:rsidR="000173A4" w:rsidRPr="000173A4" w14:paraId="5C2A7951" w14:textId="77777777" w:rsidTr="00AF30DD">
        <w:trPr>
          <w:trHeight w:val="554"/>
          <w:jc w:val="center"/>
        </w:trPr>
        <w:tc>
          <w:tcPr>
            <w:tcW w:w="1132" w:type="dxa"/>
            <w:vAlign w:val="center"/>
            <w:hideMark/>
          </w:tcPr>
          <w:p w14:paraId="4D8CE000" w14:textId="77777777" w:rsidR="000173A4" w:rsidRPr="000173A4" w:rsidRDefault="000173A4" w:rsidP="000173A4">
            <w:pPr>
              <w:spacing w:line="240" w:lineRule="auto"/>
              <w:rPr>
                <w:b/>
              </w:rPr>
            </w:pPr>
            <w:r w:rsidRPr="000173A4">
              <w:rPr>
                <w:b/>
              </w:rPr>
              <w:t xml:space="preserve">12. </w:t>
            </w:r>
          </w:p>
        </w:tc>
        <w:tc>
          <w:tcPr>
            <w:tcW w:w="3774" w:type="dxa"/>
            <w:vAlign w:val="center"/>
            <w:hideMark/>
          </w:tcPr>
          <w:p w14:paraId="307A4D3F" w14:textId="6D442641" w:rsidR="000173A4" w:rsidRPr="000173A4" w:rsidRDefault="007C6507" w:rsidP="000173A4">
            <w:pPr>
              <w:spacing w:line="240" w:lineRule="auto"/>
            </w:pPr>
            <w:r w:rsidRPr="007C6507">
              <w:t>Vzdrževanje zimske opreme (</w:t>
            </w:r>
            <w:proofErr w:type="spellStart"/>
            <w:r w:rsidRPr="007C6507">
              <w:t>posipalci</w:t>
            </w:r>
            <w:proofErr w:type="spellEnd"/>
            <w:r w:rsidRPr="007C6507">
              <w:t xml:space="preserve"> in plugi, …) znamke </w:t>
            </w:r>
            <w:proofErr w:type="spellStart"/>
            <w:r w:rsidRPr="007C6507">
              <w:t>Rasco</w:t>
            </w:r>
            <w:proofErr w:type="spellEnd"/>
            <w:r w:rsidRPr="007C6507">
              <w:t xml:space="preserve"> in dobava rezervnih delov</w:t>
            </w:r>
          </w:p>
        </w:tc>
        <w:tc>
          <w:tcPr>
            <w:tcW w:w="2053" w:type="dxa"/>
            <w:vAlign w:val="center"/>
            <w:hideMark/>
          </w:tcPr>
          <w:p w14:paraId="5EF23D48" w14:textId="77777777" w:rsidR="000173A4" w:rsidRPr="000173A4" w:rsidRDefault="000173A4" w:rsidP="00AF30DD">
            <w:pPr>
              <w:spacing w:line="240" w:lineRule="auto"/>
              <w:jc w:val="center"/>
            </w:pPr>
            <w:r w:rsidRPr="000173A4">
              <w:t>DA</w:t>
            </w:r>
          </w:p>
        </w:tc>
        <w:tc>
          <w:tcPr>
            <w:tcW w:w="2053" w:type="dxa"/>
          </w:tcPr>
          <w:p w14:paraId="0E25D35E" w14:textId="77777777" w:rsidR="000173A4" w:rsidRPr="000173A4" w:rsidRDefault="000173A4" w:rsidP="000173A4">
            <w:pPr>
              <w:spacing w:line="240" w:lineRule="auto"/>
            </w:pPr>
          </w:p>
        </w:tc>
      </w:tr>
      <w:tr w:rsidR="000173A4" w:rsidRPr="000173A4" w14:paraId="56720A47" w14:textId="77777777" w:rsidTr="00AF30DD">
        <w:trPr>
          <w:trHeight w:val="554"/>
          <w:jc w:val="center"/>
        </w:trPr>
        <w:tc>
          <w:tcPr>
            <w:tcW w:w="1132" w:type="dxa"/>
            <w:vAlign w:val="center"/>
            <w:hideMark/>
          </w:tcPr>
          <w:p w14:paraId="647CECCB" w14:textId="77777777" w:rsidR="000173A4" w:rsidRPr="000173A4" w:rsidRDefault="000173A4" w:rsidP="000173A4">
            <w:pPr>
              <w:spacing w:line="240" w:lineRule="auto"/>
              <w:rPr>
                <w:b/>
              </w:rPr>
            </w:pPr>
            <w:r w:rsidRPr="000173A4">
              <w:rPr>
                <w:b/>
              </w:rPr>
              <w:t>13.</w:t>
            </w:r>
          </w:p>
        </w:tc>
        <w:tc>
          <w:tcPr>
            <w:tcW w:w="3774" w:type="dxa"/>
            <w:vAlign w:val="center"/>
            <w:hideMark/>
          </w:tcPr>
          <w:p w14:paraId="279515D1" w14:textId="4515C3C4" w:rsidR="000173A4" w:rsidRPr="000173A4" w:rsidRDefault="007C6507" w:rsidP="000173A4">
            <w:pPr>
              <w:spacing w:line="240" w:lineRule="auto"/>
            </w:pPr>
            <w:r w:rsidRPr="007C6507">
              <w:t xml:space="preserve">Vzdrževanje gradbenih strojev znamke </w:t>
            </w:r>
            <w:proofErr w:type="spellStart"/>
            <w:r w:rsidRPr="007C6507">
              <w:t>Takeuchi</w:t>
            </w:r>
            <w:proofErr w:type="spellEnd"/>
            <w:r w:rsidRPr="007C6507">
              <w:t xml:space="preserve"> in dobava rezervnih delov</w:t>
            </w:r>
          </w:p>
        </w:tc>
        <w:tc>
          <w:tcPr>
            <w:tcW w:w="2053" w:type="dxa"/>
            <w:vAlign w:val="center"/>
            <w:hideMark/>
          </w:tcPr>
          <w:p w14:paraId="1D72C640" w14:textId="77777777" w:rsidR="000173A4" w:rsidRPr="000173A4" w:rsidRDefault="000173A4" w:rsidP="00AF30DD">
            <w:pPr>
              <w:spacing w:line="240" w:lineRule="auto"/>
              <w:jc w:val="center"/>
            </w:pPr>
            <w:r w:rsidRPr="000173A4">
              <w:t>DA</w:t>
            </w:r>
          </w:p>
        </w:tc>
        <w:tc>
          <w:tcPr>
            <w:tcW w:w="2053" w:type="dxa"/>
          </w:tcPr>
          <w:p w14:paraId="572C3820" w14:textId="77777777" w:rsidR="000173A4" w:rsidRPr="000173A4" w:rsidRDefault="000173A4" w:rsidP="000173A4">
            <w:pPr>
              <w:spacing w:line="240" w:lineRule="auto"/>
            </w:pPr>
          </w:p>
        </w:tc>
      </w:tr>
      <w:tr w:rsidR="000173A4" w:rsidRPr="000173A4" w14:paraId="753A910B" w14:textId="77777777" w:rsidTr="00AF30DD">
        <w:trPr>
          <w:trHeight w:val="554"/>
          <w:jc w:val="center"/>
        </w:trPr>
        <w:tc>
          <w:tcPr>
            <w:tcW w:w="1132" w:type="dxa"/>
            <w:vAlign w:val="center"/>
            <w:hideMark/>
          </w:tcPr>
          <w:p w14:paraId="700119C9" w14:textId="77777777" w:rsidR="000173A4" w:rsidRPr="000173A4" w:rsidRDefault="000173A4" w:rsidP="000173A4">
            <w:pPr>
              <w:spacing w:line="240" w:lineRule="auto"/>
              <w:rPr>
                <w:b/>
              </w:rPr>
            </w:pPr>
            <w:r w:rsidRPr="000173A4">
              <w:rPr>
                <w:b/>
              </w:rPr>
              <w:t>14.</w:t>
            </w:r>
          </w:p>
        </w:tc>
        <w:tc>
          <w:tcPr>
            <w:tcW w:w="3774" w:type="dxa"/>
            <w:vAlign w:val="center"/>
            <w:hideMark/>
          </w:tcPr>
          <w:p w14:paraId="7547259C" w14:textId="1A1B9BD1" w:rsidR="000173A4" w:rsidRPr="000173A4" w:rsidRDefault="007C6507" w:rsidP="000173A4">
            <w:pPr>
              <w:spacing w:line="240" w:lineRule="auto"/>
            </w:pPr>
            <w:r w:rsidRPr="007C6507">
              <w:t xml:space="preserve">Vzdrževanje strojev znamke </w:t>
            </w:r>
            <w:proofErr w:type="spellStart"/>
            <w:r w:rsidRPr="007C6507">
              <w:t>Liebherr</w:t>
            </w:r>
            <w:proofErr w:type="spellEnd"/>
            <w:r w:rsidRPr="007C6507">
              <w:t xml:space="preserve"> ter dobava rezervnih delov</w:t>
            </w:r>
          </w:p>
        </w:tc>
        <w:tc>
          <w:tcPr>
            <w:tcW w:w="2053" w:type="dxa"/>
            <w:vAlign w:val="center"/>
            <w:hideMark/>
          </w:tcPr>
          <w:p w14:paraId="457AB999" w14:textId="77777777" w:rsidR="000173A4" w:rsidRPr="000173A4" w:rsidRDefault="000173A4" w:rsidP="00AF30DD">
            <w:pPr>
              <w:spacing w:line="240" w:lineRule="auto"/>
              <w:jc w:val="center"/>
            </w:pPr>
            <w:r w:rsidRPr="000173A4">
              <w:t>DA</w:t>
            </w:r>
          </w:p>
        </w:tc>
        <w:tc>
          <w:tcPr>
            <w:tcW w:w="2053" w:type="dxa"/>
          </w:tcPr>
          <w:p w14:paraId="102EFA07" w14:textId="77777777" w:rsidR="000173A4" w:rsidRPr="000173A4" w:rsidRDefault="000173A4" w:rsidP="000173A4">
            <w:pPr>
              <w:spacing w:line="240" w:lineRule="auto"/>
            </w:pPr>
          </w:p>
        </w:tc>
      </w:tr>
      <w:tr w:rsidR="000173A4" w:rsidRPr="000173A4" w14:paraId="4251BA0E" w14:textId="77777777" w:rsidTr="00AF30DD">
        <w:trPr>
          <w:trHeight w:val="554"/>
          <w:jc w:val="center"/>
        </w:trPr>
        <w:tc>
          <w:tcPr>
            <w:tcW w:w="1132" w:type="dxa"/>
            <w:vAlign w:val="center"/>
            <w:hideMark/>
          </w:tcPr>
          <w:p w14:paraId="62DB3D2B" w14:textId="77777777" w:rsidR="000173A4" w:rsidRPr="000173A4" w:rsidRDefault="000173A4" w:rsidP="000173A4">
            <w:pPr>
              <w:spacing w:line="240" w:lineRule="auto"/>
              <w:rPr>
                <w:b/>
              </w:rPr>
            </w:pPr>
            <w:r w:rsidRPr="000173A4">
              <w:rPr>
                <w:b/>
              </w:rPr>
              <w:t>15.</w:t>
            </w:r>
          </w:p>
        </w:tc>
        <w:tc>
          <w:tcPr>
            <w:tcW w:w="3774" w:type="dxa"/>
            <w:vAlign w:val="center"/>
            <w:hideMark/>
          </w:tcPr>
          <w:p w14:paraId="0FC6834D" w14:textId="59424DBF" w:rsidR="000173A4" w:rsidRPr="000173A4" w:rsidRDefault="00AF30DD" w:rsidP="000173A4">
            <w:pPr>
              <w:spacing w:line="240" w:lineRule="auto"/>
            </w:pPr>
            <w:r w:rsidRPr="00AF30DD">
              <w:t xml:space="preserve">Vzdrževanje gradbenih strojev znamke </w:t>
            </w:r>
            <w:proofErr w:type="spellStart"/>
            <w:r w:rsidRPr="00AF30DD">
              <w:t>Caterpillar</w:t>
            </w:r>
            <w:proofErr w:type="spellEnd"/>
            <w:r w:rsidRPr="00AF30DD">
              <w:t xml:space="preserve"> in dobava rezervnih delov</w:t>
            </w:r>
          </w:p>
        </w:tc>
        <w:tc>
          <w:tcPr>
            <w:tcW w:w="2053" w:type="dxa"/>
            <w:vAlign w:val="center"/>
            <w:hideMark/>
          </w:tcPr>
          <w:p w14:paraId="4DA7CAEF" w14:textId="77777777" w:rsidR="000173A4" w:rsidRPr="000173A4" w:rsidRDefault="000173A4" w:rsidP="00AF30DD">
            <w:pPr>
              <w:spacing w:line="240" w:lineRule="auto"/>
              <w:jc w:val="center"/>
            </w:pPr>
            <w:r w:rsidRPr="000173A4">
              <w:t>NE</w:t>
            </w:r>
          </w:p>
        </w:tc>
        <w:tc>
          <w:tcPr>
            <w:tcW w:w="2053" w:type="dxa"/>
          </w:tcPr>
          <w:p w14:paraId="392101E0" w14:textId="77777777" w:rsidR="000173A4" w:rsidRPr="000173A4" w:rsidRDefault="000173A4" w:rsidP="000173A4">
            <w:pPr>
              <w:spacing w:line="240" w:lineRule="auto"/>
            </w:pPr>
          </w:p>
        </w:tc>
      </w:tr>
      <w:tr w:rsidR="000173A4" w:rsidRPr="000173A4" w14:paraId="6AFD4E9A" w14:textId="77777777" w:rsidTr="00AF30DD">
        <w:trPr>
          <w:trHeight w:val="554"/>
          <w:jc w:val="center"/>
        </w:trPr>
        <w:tc>
          <w:tcPr>
            <w:tcW w:w="1132" w:type="dxa"/>
            <w:vAlign w:val="center"/>
            <w:hideMark/>
          </w:tcPr>
          <w:p w14:paraId="545B7018" w14:textId="77777777" w:rsidR="000173A4" w:rsidRPr="000173A4" w:rsidRDefault="000173A4" w:rsidP="000173A4">
            <w:pPr>
              <w:spacing w:line="240" w:lineRule="auto"/>
              <w:rPr>
                <w:b/>
              </w:rPr>
            </w:pPr>
            <w:r w:rsidRPr="000173A4">
              <w:rPr>
                <w:b/>
              </w:rPr>
              <w:t>16.</w:t>
            </w:r>
          </w:p>
        </w:tc>
        <w:tc>
          <w:tcPr>
            <w:tcW w:w="3774" w:type="dxa"/>
            <w:vAlign w:val="center"/>
            <w:hideMark/>
          </w:tcPr>
          <w:p w14:paraId="52E82DB9" w14:textId="7ECA537A" w:rsidR="000173A4" w:rsidRPr="000173A4" w:rsidRDefault="00AF30DD" w:rsidP="000173A4">
            <w:pPr>
              <w:spacing w:line="240" w:lineRule="auto"/>
            </w:pPr>
            <w:r w:rsidRPr="00AF30DD">
              <w:t xml:space="preserve">Vzdrževanje gradbenih strojev znamke </w:t>
            </w:r>
            <w:proofErr w:type="spellStart"/>
            <w:r w:rsidRPr="00AF30DD">
              <w:t>Wacker</w:t>
            </w:r>
            <w:proofErr w:type="spellEnd"/>
            <w:r w:rsidRPr="00AF30DD">
              <w:t xml:space="preserve"> in dobava rezervnih delov</w:t>
            </w:r>
          </w:p>
        </w:tc>
        <w:tc>
          <w:tcPr>
            <w:tcW w:w="2053" w:type="dxa"/>
            <w:vAlign w:val="center"/>
            <w:hideMark/>
          </w:tcPr>
          <w:p w14:paraId="302EE65A" w14:textId="7F838493" w:rsidR="000173A4" w:rsidRPr="000173A4" w:rsidRDefault="00AF30DD" w:rsidP="00AF30DD">
            <w:pPr>
              <w:spacing w:line="240" w:lineRule="auto"/>
              <w:jc w:val="center"/>
            </w:pPr>
            <w:r>
              <w:t>DA</w:t>
            </w:r>
          </w:p>
        </w:tc>
        <w:tc>
          <w:tcPr>
            <w:tcW w:w="2053" w:type="dxa"/>
          </w:tcPr>
          <w:p w14:paraId="1247E3DD" w14:textId="77777777" w:rsidR="000173A4" w:rsidRPr="000173A4" w:rsidRDefault="000173A4" w:rsidP="000173A4">
            <w:pPr>
              <w:spacing w:line="240" w:lineRule="auto"/>
            </w:pPr>
          </w:p>
        </w:tc>
      </w:tr>
      <w:tr w:rsidR="000173A4" w:rsidRPr="000173A4" w14:paraId="71F9E84E" w14:textId="77777777" w:rsidTr="00AF30DD">
        <w:trPr>
          <w:trHeight w:val="554"/>
          <w:jc w:val="center"/>
        </w:trPr>
        <w:tc>
          <w:tcPr>
            <w:tcW w:w="1132" w:type="dxa"/>
            <w:vAlign w:val="center"/>
            <w:hideMark/>
          </w:tcPr>
          <w:p w14:paraId="12BD686D" w14:textId="77777777" w:rsidR="000173A4" w:rsidRPr="000173A4" w:rsidRDefault="000173A4" w:rsidP="000173A4">
            <w:pPr>
              <w:spacing w:line="240" w:lineRule="auto"/>
              <w:rPr>
                <w:b/>
              </w:rPr>
            </w:pPr>
            <w:r w:rsidRPr="000173A4">
              <w:rPr>
                <w:b/>
              </w:rPr>
              <w:t>17.</w:t>
            </w:r>
          </w:p>
        </w:tc>
        <w:tc>
          <w:tcPr>
            <w:tcW w:w="3774" w:type="dxa"/>
            <w:vAlign w:val="center"/>
            <w:hideMark/>
          </w:tcPr>
          <w:p w14:paraId="075BE874" w14:textId="1CD74C48" w:rsidR="000173A4" w:rsidRPr="000173A4" w:rsidRDefault="00AF30DD" w:rsidP="000173A4">
            <w:pPr>
              <w:spacing w:line="240" w:lineRule="auto"/>
            </w:pPr>
            <w:r w:rsidRPr="00AF30DD">
              <w:t xml:space="preserve">Vzdrževanje gradbenih strojev znamke </w:t>
            </w:r>
            <w:proofErr w:type="spellStart"/>
            <w:r w:rsidRPr="00AF30DD">
              <w:t>Neuson</w:t>
            </w:r>
            <w:proofErr w:type="spellEnd"/>
            <w:r w:rsidRPr="00AF30DD">
              <w:t xml:space="preserve"> in dobava rezervnih delov</w:t>
            </w:r>
          </w:p>
        </w:tc>
        <w:tc>
          <w:tcPr>
            <w:tcW w:w="2053" w:type="dxa"/>
            <w:vAlign w:val="center"/>
            <w:hideMark/>
          </w:tcPr>
          <w:p w14:paraId="6BF16F39" w14:textId="77777777" w:rsidR="000173A4" w:rsidRPr="000173A4" w:rsidRDefault="000173A4" w:rsidP="00AF30DD">
            <w:pPr>
              <w:spacing w:line="240" w:lineRule="auto"/>
              <w:jc w:val="center"/>
            </w:pPr>
            <w:r w:rsidRPr="000173A4">
              <w:t>DA</w:t>
            </w:r>
          </w:p>
        </w:tc>
        <w:tc>
          <w:tcPr>
            <w:tcW w:w="2053" w:type="dxa"/>
          </w:tcPr>
          <w:p w14:paraId="2844C9AE" w14:textId="77777777" w:rsidR="000173A4" w:rsidRPr="000173A4" w:rsidRDefault="000173A4" w:rsidP="000173A4">
            <w:pPr>
              <w:spacing w:line="240" w:lineRule="auto"/>
            </w:pPr>
          </w:p>
        </w:tc>
      </w:tr>
      <w:tr w:rsidR="000173A4" w:rsidRPr="000173A4" w14:paraId="7D6A9D33" w14:textId="77777777" w:rsidTr="00AF30DD">
        <w:trPr>
          <w:trHeight w:val="554"/>
          <w:jc w:val="center"/>
        </w:trPr>
        <w:tc>
          <w:tcPr>
            <w:tcW w:w="1132" w:type="dxa"/>
            <w:vAlign w:val="center"/>
            <w:hideMark/>
          </w:tcPr>
          <w:p w14:paraId="1B51FF36" w14:textId="77777777" w:rsidR="000173A4" w:rsidRPr="000173A4" w:rsidRDefault="000173A4" w:rsidP="000173A4">
            <w:pPr>
              <w:spacing w:line="240" w:lineRule="auto"/>
              <w:rPr>
                <w:b/>
              </w:rPr>
            </w:pPr>
            <w:r w:rsidRPr="000173A4">
              <w:rPr>
                <w:b/>
              </w:rPr>
              <w:t>18.</w:t>
            </w:r>
          </w:p>
        </w:tc>
        <w:tc>
          <w:tcPr>
            <w:tcW w:w="3774" w:type="dxa"/>
            <w:vAlign w:val="center"/>
            <w:hideMark/>
          </w:tcPr>
          <w:p w14:paraId="33B86C4C" w14:textId="5D9DC6E2" w:rsidR="000173A4" w:rsidRPr="000173A4" w:rsidRDefault="00AF30DD" w:rsidP="000173A4">
            <w:pPr>
              <w:spacing w:line="240" w:lineRule="auto"/>
            </w:pPr>
            <w:r w:rsidRPr="00AF30DD">
              <w:t>Vzdrževanje nadgradnje znamke CREINA za vzdrževanje kanalizacijskega omrežja in čistilnih naprav in dobava rezervnih delov</w:t>
            </w:r>
          </w:p>
        </w:tc>
        <w:tc>
          <w:tcPr>
            <w:tcW w:w="2053" w:type="dxa"/>
            <w:vAlign w:val="center"/>
            <w:hideMark/>
          </w:tcPr>
          <w:p w14:paraId="451F637F" w14:textId="77777777" w:rsidR="000173A4" w:rsidRPr="000173A4" w:rsidRDefault="000173A4" w:rsidP="00AF30DD">
            <w:pPr>
              <w:spacing w:line="240" w:lineRule="auto"/>
              <w:jc w:val="center"/>
            </w:pPr>
            <w:r w:rsidRPr="000173A4">
              <w:t>DA</w:t>
            </w:r>
          </w:p>
        </w:tc>
        <w:tc>
          <w:tcPr>
            <w:tcW w:w="2053" w:type="dxa"/>
          </w:tcPr>
          <w:p w14:paraId="6038C857" w14:textId="77777777" w:rsidR="000173A4" w:rsidRPr="000173A4" w:rsidRDefault="000173A4" w:rsidP="000173A4">
            <w:pPr>
              <w:spacing w:line="240" w:lineRule="auto"/>
            </w:pPr>
          </w:p>
        </w:tc>
      </w:tr>
      <w:tr w:rsidR="000173A4" w:rsidRPr="000173A4" w14:paraId="69217076" w14:textId="77777777" w:rsidTr="00AF30DD">
        <w:trPr>
          <w:trHeight w:val="554"/>
          <w:jc w:val="center"/>
        </w:trPr>
        <w:tc>
          <w:tcPr>
            <w:tcW w:w="1132" w:type="dxa"/>
            <w:vAlign w:val="center"/>
            <w:hideMark/>
          </w:tcPr>
          <w:p w14:paraId="7E1DA76F" w14:textId="77777777" w:rsidR="000173A4" w:rsidRPr="000173A4" w:rsidRDefault="000173A4" w:rsidP="000173A4">
            <w:pPr>
              <w:spacing w:line="240" w:lineRule="auto"/>
              <w:rPr>
                <w:b/>
              </w:rPr>
            </w:pPr>
            <w:r w:rsidRPr="000173A4">
              <w:rPr>
                <w:b/>
              </w:rPr>
              <w:t>19.</w:t>
            </w:r>
          </w:p>
        </w:tc>
        <w:tc>
          <w:tcPr>
            <w:tcW w:w="3774" w:type="dxa"/>
            <w:vAlign w:val="center"/>
            <w:hideMark/>
          </w:tcPr>
          <w:p w14:paraId="52AD3B8B" w14:textId="2756A54E" w:rsidR="000173A4" w:rsidRPr="000173A4" w:rsidRDefault="00AF30DD" w:rsidP="000173A4">
            <w:pPr>
              <w:spacing w:line="240" w:lineRule="auto"/>
            </w:pPr>
            <w:r w:rsidRPr="00AF30DD">
              <w:t xml:space="preserve">Vzdrževanje nadgradenj znamke </w:t>
            </w:r>
            <w:proofErr w:type="spellStart"/>
            <w:r w:rsidRPr="00AF30DD">
              <w:t>Capellotto</w:t>
            </w:r>
            <w:proofErr w:type="spellEnd"/>
            <w:r w:rsidRPr="00AF30DD">
              <w:t xml:space="preserve"> za vzdrževanje kanalizacijskega omrežja in čistilnih naprav in dobava rezervnih delov</w:t>
            </w:r>
          </w:p>
        </w:tc>
        <w:tc>
          <w:tcPr>
            <w:tcW w:w="2053" w:type="dxa"/>
            <w:vAlign w:val="center"/>
            <w:hideMark/>
          </w:tcPr>
          <w:p w14:paraId="5AD224D4" w14:textId="77777777" w:rsidR="000173A4" w:rsidRPr="000173A4" w:rsidRDefault="000173A4" w:rsidP="00AF30DD">
            <w:pPr>
              <w:spacing w:line="240" w:lineRule="auto"/>
              <w:jc w:val="center"/>
            </w:pPr>
            <w:r w:rsidRPr="000173A4">
              <w:t>NE</w:t>
            </w:r>
          </w:p>
        </w:tc>
        <w:tc>
          <w:tcPr>
            <w:tcW w:w="2053" w:type="dxa"/>
          </w:tcPr>
          <w:p w14:paraId="4ADBB0FB" w14:textId="77777777" w:rsidR="000173A4" w:rsidRPr="000173A4" w:rsidRDefault="000173A4" w:rsidP="000173A4">
            <w:pPr>
              <w:spacing w:line="240" w:lineRule="auto"/>
            </w:pPr>
          </w:p>
        </w:tc>
      </w:tr>
      <w:tr w:rsidR="000173A4" w:rsidRPr="000173A4" w14:paraId="6759ABC5" w14:textId="77777777" w:rsidTr="00AF30DD">
        <w:trPr>
          <w:trHeight w:val="554"/>
          <w:jc w:val="center"/>
        </w:trPr>
        <w:tc>
          <w:tcPr>
            <w:tcW w:w="1132" w:type="dxa"/>
            <w:vAlign w:val="center"/>
            <w:hideMark/>
          </w:tcPr>
          <w:p w14:paraId="42E4528E" w14:textId="77777777" w:rsidR="000173A4" w:rsidRPr="000173A4" w:rsidRDefault="000173A4" w:rsidP="000173A4">
            <w:pPr>
              <w:spacing w:line="240" w:lineRule="auto"/>
              <w:rPr>
                <w:b/>
              </w:rPr>
            </w:pPr>
            <w:r w:rsidRPr="000173A4">
              <w:rPr>
                <w:b/>
              </w:rPr>
              <w:lastRenderedPageBreak/>
              <w:t>20.</w:t>
            </w:r>
          </w:p>
        </w:tc>
        <w:tc>
          <w:tcPr>
            <w:tcW w:w="3774" w:type="dxa"/>
            <w:vAlign w:val="center"/>
            <w:hideMark/>
          </w:tcPr>
          <w:p w14:paraId="4C3FFCCF" w14:textId="74B80AEE" w:rsidR="000173A4" w:rsidRPr="000173A4" w:rsidRDefault="00AF30DD" w:rsidP="000173A4">
            <w:pPr>
              <w:spacing w:line="240" w:lineRule="auto"/>
            </w:pPr>
            <w:r w:rsidRPr="00AF30DD">
              <w:t>Vzdrževanje gradbenih strojev znamke JCB in dobava rezervnih delov</w:t>
            </w:r>
          </w:p>
        </w:tc>
        <w:tc>
          <w:tcPr>
            <w:tcW w:w="2053" w:type="dxa"/>
            <w:vAlign w:val="center"/>
            <w:hideMark/>
          </w:tcPr>
          <w:p w14:paraId="4DD26844" w14:textId="77777777" w:rsidR="000173A4" w:rsidRPr="000173A4" w:rsidRDefault="000173A4" w:rsidP="00AF30DD">
            <w:pPr>
              <w:spacing w:line="240" w:lineRule="auto"/>
              <w:jc w:val="center"/>
            </w:pPr>
            <w:r w:rsidRPr="000173A4">
              <w:t>DA</w:t>
            </w:r>
          </w:p>
        </w:tc>
        <w:tc>
          <w:tcPr>
            <w:tcW w:w="2053" w:type="dxa"/>
          </w:tcPr>
          <w:p w14:paraId="1BF6D518" w14:textId="77777777" w:rsidR="000173A4" w:rsidRPr="000173A4" w:rsidRDefault="000173A4" w:rsidP="000173A4">
            <w:pPr>
              <w:spacing w:line="240" w:lineRule="auto"/>
            </w:pPr>
          </w:p>
        </w:tc>
      </w:tr>
      <w:tr w:rsidR="000173A4" w:rsidRPr="000173A4" w14:paraId="4D83E0DA" w14:textId="77777777" w:rsidTr="00AF30DD">
        <w:trPr>
          <w:trHeight w:val="554"/>
          <w:jc w:val="center"/>
        </w:trPr>
        <w:tc>
          <w:tcPr>
            <w:tcW w:w="1132" w:type="dxa"/>
            <w:vAlign w:val="center"/>
            <w:hideMark/>
          </w:tcPr>
          <w:p w14:paraId="761F8B4A" w14:textId="77777777" w:rsidR="000173A4" w:rsidRPr="000173A4" w:rsidRDefault="000173A4" w:rsidP="000173A4">
            <w:pPr>
              <w:spacing w:line="240" w:lineRule="auto"/>
              <w:rPr>
                <w:b/>
              </w:rPr>
            </w:pPr>
            <w:r w:rsidRPr="000173A4">
              <w:rPr>
                <w:b/>
              </w:rPr>
              <w:t>21.</w:t>
            </w:r>
          </w:p>
        </w:tc>
        <w:tc>
          <w:tcPr>
            <w:tcW w:w="3774" w:type="dxa"/>
            <w:vAlign w:val="center"/>
            <w:hideMark/>
          </w:tcPr>
          <w:p w14:paraId="332F9736" w14:textId="62E8181F" w:rsidR="000173A4" w:rsidRPr="000173A4" w:rsidRDefault="00AF30DD" w:rsidP="000173A4">
            <w:pPr>
              <w:spacing w:line="240" w:lineRule="auto"/>
            </w:pPr>
            <w:r w:rsidRPr="00AF30DD">
              <w:t xml:space="preserve">Vzdrževanje traktorjev znamke John </w:t>
            </w:r>
            <w:proofErr w:type="spellStart"/>
            <w:r w:rsidRPr="00AF30DD">
              <w:t>Deere</w:t>
            </w:r>
            <w:proofErr w:type="spellEnd"/>
            <w:r w:rsidRPr="00AF30DD">
              <w:t xml:space="preserve">, profesionalnih parkovnih kosilnic BCS in </w:t>
            </w:r>
            <w:proofErr w:type="spellStart"/>
            <w:r w:rsidRPr="00AF30DD">
              <w:t>Gianni</w:t>
            </w:r>
            <w:proofErr w:type="spellEnd"/>
            <w:r w:rsidRPr="00AF30DD">
              <w:t xml:space="preserve"> Ferrari, </w:t>
            </w:r>
            <w:proofErr w:type="spellStart"/>
            <w:r w:rsidRPr="00AF30DD">
              <w:t>mulčarjev</w:t>
            </w:r>
            <w:proofErr w:type="spellEnd"/>
            <w:r w:rsidRPr="00AF30DD">
              <w:t xml:space="preserve"> </w:t>
            </w:r>
            <w:proofErr w:type="spellStart"/>
            <w:r w:rsidRPr="00AF30DD">
              <w:t>Peruzzo</w:t>
            </w:r>
            <w:proofErr w:type="spellEnd"/>
            <w:r w:rsidRPr="00AF30DD">
              <w:t>, … in dobava rezervnih delov</w:t>
            </w:r>
          </w:p>
        </w:tc>
        <w:tc>
          <w:tcPr>
            <w:tcW w:w="2053" w:type="dxa"/>
            <w:vAlign w:val="center"/>
            <w:hideMark/>
          </w:tcPr>
          <w:p w14:paraId="43C8B9E0" w14:textId="77777777" w:rsidR="000173A4" w:rsidRPr="000173A4" w:rsidRDefault="000173A4" w:rsidP="00AF30DD">
            <w:pPr>
              <w:spacing w:line="240" w:lineRule="auto"/>
              <w:jc w:val="center"/>
            </w:pPr>
            <w:r w:rsidRPr="000173A4">
              <w:t>DA</w:t>
            </w:r>
          </w:p>
        </w:tc>
        <w:tc>
          <w:tcPr>
            <w:tcW w:w="2053" w:type="dxa"/>
          </w:tcPr>
          <w:p w14:paraId="068F9641" w14:textId="77777777" w:rsidR="000173A4" w:rsidRPr="000173A4" w:rsidRDefault="000173A4" w:rsidP="000173A4">
            <w:pPr>
              <w:spacing w:line="240" w:lineRule="auto"/>
            </w:pPr>
          </w:p>
        </w:tc>
      </w:tr>
      <w:tr w:rsidR="000173A4" w:rsidRPr="000173A4" w14:paraId="20D18913" w14:textId="77777777" w:rsidTr="00AF30DD">
        <w:trPr>
          <w:trHeight w:val="554"/>
          <w:jc w:val="center"/>
        </w:trPr>
        <w:tc>
          <w:tcPr>
            <w:tcW w:w="1132" w:type="dxa"/>
            <w:vAlign w:val="center"/>
            <w:hideMark/>
          </w:tcPr>
          <w:p w14:paraId="5755EF99" w14:textId="77777777" w:rsidR="000173A4" w:rsidRPr="000173A4" w:rsidRDefault="000173A4" w:rsidP="000173A4">
            <w:pPr>
              <w:spacing w:line="240" w:lineRule="auto"/>
              <w:rPr>
                <w:b/>
              </w:rPr>
            </w:pPr>
            <w:r w:rsidRPr="000173A4">
              <w:rPr>
                <w:b/>
              </w:rPr>
              <w:t>22.</w:t>
            </w:r>
          </w:p>
        </w:tc>
        <w:tc>
          <w:tcPr>
            <w:tcW w:w="3774" w:type="dxa"/>
            <w:vAlign w:val="center"/>
            <w:hideMark/>
          </w:tcPr>
          <w:p w14:paraId="16D5A9B6" w14:textId="5587C5BA" w:rsidR="000173A4" w:rsidRPr="000173A4" w:rsidRDefault="00AF30DD" w:rsidP="000173A4">
            <w:pPr>
              <w:spacing w:line="240" w:lineRule="auto"/>
            </w:pPr>
            <w:r w:rsidRPr="00AF30DD">
              <w:t xml:space="preserve">Vzdrževanje strojev za talne označbe znamke </w:t>
            </w:r>
            <w:proofErr w:type="spellStart"/>
            <w:r w:rsidRPr="00AF30DD">
              <w:t>Hoffmann</w:t>
            </w:r>
            <w:proofErr w:type="spellEnd"/>
            <w:r w:rsidRPr="00AF30DD">
              <w:t xml:space="preserve"> in dobava rezervnih delov</w:t>
            </w:r>
          </w:p>
        </w:tc>
        <w:tc>
          <w:tcPr>
            <w:tcW w:w="2053" w:type="dxa"/>
            <w:vAlign w:val="center"/>
            <w:hideMark/>
          </w:tcPr>
          <w:p w14:paraId="1DDC5887" w14:textId="2AA7DF40" w:rsidR="000173A4" w:rsidRPr="000173A4" w:rsidRDefault="00AF30DD" w:rsidP="00AF30DD">
            <w:pPr>
              <w:spacing w:line="240" w:lineRule="auto"/>
              <w:jc w:val="center"/>
            </w:pPr>
            <w:r>
              <w:t>DA</w:t>
            </w:r>
          </w:p>
        </w:tc>
        <w:tc>
          <w:tcPr>
            <w:tcW w:w="2053" w:type="dxa"/>
          </w:tcPr>
          <w:p w14:paraId="293CE95E" w14:textId="77777777" w:rsidR="000173A4" w:rsidRPr="000173A4" w:rsidRDefault="000173A4" w:rsidP="000173A4">
            <w:pPr>
              <w:spacing w:line="240" w:lineRule="auto"/>
            </w:pPr>
          </w:p>
        </w:tc>
      </w:tr>
      <w:tr w:rsidR="000173A4" w:rsidRPr="000173A4" w14:paraId="324200FA" w14:textId="77777777" w:rsidTr="00AF30DD">
        <w:trPr>
          <w:trHeight w:val="554"/>
          <w:jc w:val="center"/>
        </w:trPr>
        <w:tc>
          <w:tcPr>
            <w:tcW w:w="1132" w:type="dxa"/>
            <w:vAlign w:val="center"/>
            <w:hideMark/>
          </w:tcPr>
          <w:p w14:paraId="21847426" w14:textId="77777777" w:rsidR="000173A4" w:rsidRPr="000173A4" w:rsidRDefault="000173A4" w:rsidP="000173A4">
            <w:pPr>
              <w:spacing w:line="240" w:lineRule="auto"/>
              <w:rPr>
                <w:b/>
              </w:rPr>
            </w:pPr>
            <w:r w:rsidRPr="000173A4">
              <w:rPr>
                <w:b/>
              </w:rPr>
              <w:t>23.</w:t>
            </w:r>
          </w:p>
        </w:tc>
        <w:tc>
          <w:tcPr>
            <w:tcW w:w="3774" w:type="dxa"/>
            <w:vAlign w:val="center"/>
            <w:hideMark/>
          </w:tcPr>
          <w:p w14:paraId="71688BE6" w14:textId="6F96D880" w:rsidR="000173A4" w:rsidRPr="000173A4" w:rsidRDefault="00AF30DD" w:rsidP="000173A4">
            <w:pPr>
              <w:spacing w:line="240" w:lineRule="auto"/>
            </w:pPr>
            <w:r w:rsidRPr="00AF30DD">
              <w:t xml:space="preserve">Servisiranje in dobava rezervnih delov za pralne avtomate Krpan in stroje </w:t>
            </w:r>
            <w:proofErr w:type="spellStart"/>
            <w:r w:rsidRPr="00AF30DD">
              <w:t>Weidner</w:t>
            </w:r>
            <w:proofErr w:type="spellEnd"/>
            <w:r w:rsidRPr="00AF30DD">
              <w:t xml:space="preserve"> ter visokotlačnih vodnih črpalk </w:t>
            </w:r>
            <w:proofErr w:type="spellStart"/>
            <w:r w:rsidRPr="00AF30DD">
              <w:t>Uraca</w:t>
            </w:r>
            <w:proofErr w:type="spellEnd"/>
            <w:r w:rsidRPr="00AF30DD">
              <w:t xml:space="preserve"> in </w:t>
            </w:r>
            <w:proofErr w:type="spellStart"/>
            <w:r w:rsidRPr="00AF30DD">
              <w:t>Pratisoli</w:t>
            </w:r>
            <w:proofErr w:type="spellEnd"/>
          </w:p>
        </w:tc>
        <w:tc>
          <w:tcPr>
            <w:tcW w:w="2053" w:type="dxa"/>
            <w:vAlign w:val="center"/>
            <w:hideMark/>
          </w:tcPr>
          <w:p w14:paraId="52CBFC4D" w14:textId="617C4006" w:rsidR="000173A4" w:rsidRPr="000173A4" w:rsidRDefault="00AF30DD" w:rsidP="00AF30DD">
            <w:pPr>
              <w:spacing w:line="240" w:lineRule="auto"/>
              <w:jc w:val="center"/>
            </w:pPr>
            <w:r>
              <w:t>NE</w:t>
            </w:r>
          </w:p>
        </w:tc>
        <w:tc>
          <w:tcPr>
            <w:tcW w:w="2053" w:type="dxa"/>
          </w:tcPr>
          <w:p w14:paraId="769AF8A6" w14:textId="77777777" w:rsidR="000173A4" w:rsidRPr="000173A4" w:rsidRDefault="000173A4" w:rsidP="000173A4">
            <w:pPr>
              <w:spacing w:line="240" w:lineRule="auto"/>
            </w:pPr>
          </w:p>
        </w:tc>
      </w:tr>
      <w:tr w:rsidR="000173A4" w:rsidRPr="000173A4" w14:paraId="366E05C9" w14:textId="77777777" w:rsidTr="00AF30DD">
        <w:trPr>
          <w:trHeight w:val="554"/>
          <w:jc w:val="center"/>
        </w:trPr>
        <w:tc>
          <w:tcPr>
            <w:tcW w:w="1132" w:type="dxa"/>
            <w:vAlign w:val="center"/>
            <w:hideMark/>
          </w:tcPr>
          <w:p w14:paraId="292C3649" w14:textId="77777777" w:rsidR="000173A4" w:rsidRPr="000173A4" w:rsidRDefault="000173A4" w:rsidP="000173A4">
            <w:pPr>
              <w:spacing w:line="240" w:lineRule="auto"/>
              <w:rPr>
                <w:b/>
              </w:rPr>
            </w:pPr>
            <w:r w:rsidRPr="000173A4">
              <w:rPr>
                <w:b/>
              </w:rPr>
              <w:t>24.</w:t>
            </w:r>
          </w:p>
        </w:tc>
        <w:tc>
          <w:tcPr>
            <w:tcW w:w="3774" w:type="dxa"/>
            <w:vAlign w:val="center"/>
            <w:hideMark/>
          </w:tcPr>
          <w:p w14:paraId="202B6297" w14:textId="2669B6AD" w:rsidR="000173A4" w:rsidRPr="000173A4" w:rsidRDefault="00AF30DD" w:rsidP="000173A4">
            <w:pPr>
              <w:spacing w:line="240" w:lineRule="auto"/>
            </w:pPr>
            <w:r w:rsidRPr="00AF30DD">
              <w:t xml:space="preserve">Vzdrževanje gradbenih strojev znamke </w:t>
            </w:r>
            <w:proofErr w:type="spellStart"/>
            <w:r w:rsidRPr="00AF30DD">
              <w:t>Wirtgen</w:t>
            </w:r>
            <w:proofErr w:type="spellEnd"/>
            <w:r w:rsidRPr="00AF30DD">
              <w:t xml:space="preserve">, </w:t>
            </w:r>
            <w:proofErr w:type="spellStart"/>
            <w:r w:rsidRPr="00AF30DD">
              <w:t>Vogele</w:t>
            </w:r>
            <w:proofErr w:type="spellEnd"/>
            <w:r w:rsidRPr="00AF30DD">
              <w:t xml:space="preserve"> in </w:t>
            </w:r>
            <w:proofErr w:type="spellStart"/>
            <w:r w:rsidRPr="00AF30DD">
              <w:t>Hamm</w:t>
            </w:r>
            <w:proofErr w:type="spellEnd"/>
            <w:r w:rsidRPr="00AF30DD">
              <w:t xml:space="preserve"> ter dobava rezervnih delov</w:t>
            </w:r>
          </w:p>
        </w:tc>
        <w:tc>
          <w:tcPr>
            <w:tcW w:w="2053" w:type="dxa"/>
            <w:vAlign w:val="center"/>
            <w:hideMark/>
          </w:tcPr>
          <w:p w14:paraId="3B720D0D" w14:textId="389B3E5C" w:rsidR="000173A4" w:rsidRPr="000173A4" w:rsidRDefault="00AF30DD" w:rsidP="00AF30DD">
            <w:pPr>
              <w:spacing w:line="240" w:lineRule="auto"/>
              <w:jc w:val="center"/>
            </w:pPr>
            <w:r>
              <w:t>Da</w:t>
            </w:r>
          </w:p>
        </w:tc>
        <w:tc>
          <w:tcPr>
            <w:tcW w:w="2053" w:type="dxa"/>
          </w:tcPr>
          <w:p w14:paraId="216B8F88" w14:textId="77777777" w:rsidR="000173A4" w:rsidRPr="000173A4" w:rsidRDefault="000173A4" w:rsidP="000173A4">
            <w:pPr>
              <w:spacing w:line="240" w:lineRule="auto"/>
            </w:pPr>
          </w:p>
        </w:tc>
      </w:tr>
      <w:tr w:rsidR="000173A4" w:rsidRPr="000173A4" w14:paraId="616FE7D9" w14:textId="77777777" w:rsidTr="00AF30DD">
        <w:trPr>
          <w:trHeight w:val="554"/>
          <w:jc w:val="center"/>
        </w:trPr>
        <w:tc>
          <w:tcPr>
            <w:tcW w:w="1132" w:type="dxa"/>
            <w:vAlign w:val="center"/>
            <w:hideMark/>
          </w:tcPr>
          <w:p w14:paraId="35E0BE65" w14:textId="77777777" w:rsidR="000173A4" w:rsidRPr="000173A4" w:rsidRDefault="000173A4" w:rsidP="000173A4">
            <w:pPr>
              <w:spacing w:line="240" w:lineRule="auto"/>
              <w:rPr>
                <w:b/>
              </w:rPr>
            </w:pPr>
            <w:r w:rsidRPr="000173A4">
              <w:rPr>
                <w:b/>
              </w:rPr>
              <w:t>25.</w:t>
            </w:r>
          </w:p>
        </w:tc>
        <w:tc>
          <w:tcPr>
            <w:tcW w:w="3774" w:type="dxa"/>
            <w:vAlign w:val="center"/>
            <w:hideMark/>
          </w:tcPr>
          <w:p w14:paraId="09F50262" w14:textId="2D2A783A" w:rsidR="000173A4" w:rsidRPr="000173A4" w:rsidRDefault="00AF30DD" w:rsidP="000173A4">
            <w:pPr>
              <w:spacing w:line="240" w:lineRule="auto"/>
            </w:pPr>
            <w:r w:rsidRPr="00AF30DD">
              <w:t xml:space="preserve">Vzdrževanje strojev za talne označbe proizvajalca </w:t>
            </w:r>
            <w:proofErr w:type="spellStart"/>
            <w:r w:rsidRPr="00AF30DD">
              <w:t>Graco</w:t>
            </w:r>
            <w:proofErr w:type="spellEnd"/>
            <w:r w:rsidRPr="00AF30DD">
              <w:t xml:space="preserve"> (</w:t>
            </w:r>
            <w:proofErr w:type="spellStart"/>
            <w:r w:rsidRPr="00AF30DD">
              <w:t>LineLazer</w:t>
            </w:r>
            <w:proofErr w:type="spellEnd"/>
            <w:r w:rsidRPr="00AF30DD">
              <w:t>) in dobava rezervnih delov</w:t>
            </w:r>
          </w:p>
        </w:tc>
        <w:tc>
          <w:tcPr>
            <w:tcW w:w="2053" w:type="dxa"/>
            <w:vAlign w:val="center"/>
            <w:hideMark/>
          </w:tcPr>
          <w:p w14:paraId="17692D57" w14:textId="77777777" w:rsidR="000173A4" w:rsidRPr="000173A4" w:rsidRDefault="000173A4" w:rsidP="00AF30DD">
            <w:pPr>
              <w:spacing w:line="240" w:lineRule="auto"/>
              <w:jc w:val="center"/>
            </w:pPr>
            <w:r w:rsidRPr="000173A4">
              <w:t>DA</w:t>
            </w:r>
          </w:p>
        </w:tc>
        <w:tc>
          <w:tcPr>
            <w:tcW w:w="2053" w:type="dxa"/>
          </w:tcPr>
          <w:p w14:paraId="38FD1DE0" w14:textId="77777777" w:rsidR="000173A4" w:rsidRPr="000173A4" w:rsidRDefault="000173A4" w:rsidP="000173A4">
            <w:pPr>
              <w:spacing w:line="240" w:lineRule="auto"/>
            </w:pPr>
          </w:p>
        </w:tc>
      </w:tr>
      <w:tr w:rsidR="000173A4" w:rsidRPr="000173A4" w14:paraId="13D25083" w14:textId="77777777" w:rsidTr="00AF30DD">
        <w:trPr>
          <w:trHeight w:val="554"/>
          <w:jc w:val="center"/>
        </w:trPr>
        <w:tc>
          <w:tcPr>
            <w:tcW w:w="1132" w:type="dxa"/>
            <w:vAlign w:val="center"/>
            <w:hideMark/>
          </w:tcPr>
          <w:p w14:paraId="1D1E68FE" w14:textId="77777777" w:rsidR="000173A4" w:rsidRPr="000173A4" w:rsidRDefault="000173A4" w:rsidP="000173A4">
            <w:pPr>
              <w:spacing w:line="240" w:lineRule="auto"/>
              <w:rPr>
                <w:b/>
              </w:rPr>
            </w:pPr>
            <w:r w:rsidRPr="000173A4">
              <w:rPr>
                <w:b/>
              </w:rPr>
              <w:t>26.</w:t>
            </w:r>
          </w:p>
        </w:tc>
        <w:tc>
          <w:tcPr>
            <w:tcW w:w="3774" w:type="dxa"/>
            <w:vAlign w:val="center"/>
            <w:hideMark/>
          </w:tcPr>
          <w:p w14:paraId="32AEA719" w14:textId="6D4FB46D" w:rsidR="000173A4" w:rsidRPr="000173A4" w:rsidRDefault="00AF30DD" w:rsidP="000173A4">
            <w:pPr>
              <w:spacing w:line="240" w:lineRule="auto"/>
            </w:pPr>
            <w:r w:rsidRPr="00AF30DD">
              <w:t xml:space="preserve">Vzdrževanje in dobava rezervnih delov za </w:t>
            </w:r>
            <w:proofErr w:type="spellStart"/>
            <w:r w:rsidRPr="00AF30DD">
              <w:t>demperje</w:t>
            </w:r>
            <w:proofErr w:type="spellEnd"/>
            <w:r w:rsidRPr="00AF30DD">
              <w:t xml:space="preserve"> znamke </w:t>
            </w:r>
            <w:proofErr w:type="spellStart"/>
            <w:r w:rsidRPr="00AF30DD">
              <w:t>Terex</w:t>
            </w:r>
            <w:proofErr w:type="spellEnd"/>
          </w:p>
        </w:tc>
        <w:tc>
          <w:tcPr>
            <w:tcW w:w="2053" w:type="dxa"/>
            <w:vAlign w:val="center"/>
            <w:hideMark/>
          </w:tcPr>
          <w:p w14:paraId="714D4737" w14:textId="77777777" w:rsidR="000173A4" w:rsidRPr="000173A4" w:rsidRDefault="000173A4" w:rsidP="00AF30DD">
            <w:pPr>
              <w:spacing w:line="240" w:lineRule="auto"/>
              <w:jc w:val="center"/>
            </w:pPr>
            <w:r w:rsidRPr="000173A4">
              <w:t>DA</w:t>
            </w:r>
          </w:p>
        </w:tc>
        <w:tc>
          <w:tcPr>
            <w:tcW w:w="2053" w:type="dxa"/>
          </w:tcPr>
          <w:p w14:paraId="3CB200B7" w14:textId="77777777" w:rsidR="000173A4" w:rsidRPr="000173A4" w:rsidRDefault="000173A4" w:rsidP="000173A4">
            <w:pPr>
              <w:spacing w:line="240" w:lineRule="auto"/>
            </w:pPr>
          </w:p>
        </w:tc>
      </w:tr>
      <w:tr w:rsidR="00AF30DD" w:rsidRPr="000173A4" w14:paraId="6A5F8874" w14:textId="77777777" w:rsidTr="00AF30DD">
        <w:trPr>
          <w:trHeight w:val="554"/>
          <w:jc w:val="center"/>
        </w:trPr>
        <w:tc>
          <w:tcPr>
            <w:tcW w:w="1132" w:type="dxa"/>
            <w:vAlign w:val="center"/>
          </w:tcPr>
          <w:p w14:paraId="6AC4ABD7" w14:textId="345B2C4D" w:rsidR="00AF30DD" w:rsidRPr="000173A4" w:rsidRDefault="00AF30DD" w:rsidP="000173A4">
            <w:pPr>
              <w:spacing w:line="240" w:lineRule="auto"/>
              <w:rPr>
                <w:b/>
              </w:rPr>
            </w:pPr>
            <w:r>
              <w:rPr>
                <w:b/>
              </w:rPr>
              <w:t>27.</w:t>
            </w:r>
          </w:p>
        </w:tc>
        <w:tc>
          <w:tcPr>
            <w:tcW w:w="3774" w:type="dxa"/>
            <w:vAlign w:val="center"/>
          </w:tcPr>
          <w:p w14:paraId="160139DD" w14:textId="1FE28AD9" w:rsidR="00AF30DD" w:rsidRPr="00AF30DD" w:rsidRDefault="00AF30DD" w:rsidP="000173A4">
            <w:pPr>
              <w:spacing w:line="240" w:lineRule="auto"/>
            </w:pPr>
            <w:r w:rsidRPr="00AF30DD">
              <w:t xml:space="preserve">Popravilo štarterjev </w:t>
            </w:r>
            <w:proofErr w:type="spellStart"/>
            <w:r w:rsidRPr="00AF30DD">
              <w:t>altenatorjev</w:t>
            </w:r>
            <w:proofErr w:type="spellEnd"/>
            <w:r w:rsidRPr="00AF30DD">
              <w:t>,…in dobava rezervnih delov</w:t>
            </w:r>
          </w:p>
        </w:tc>
        <w:tc>
          <w:tcPr>
            <w:tcW w:w="2053" w:type="dxa"/>
            <w:vAlign w:val="center"/>
          </w:tcPr>
          <w:p w14:paraId="48159632" w14:textId="37EABE76" w:rsidR="00AF30DD" w:rsidRPr="000173A4" w:rsidRDefault="00AF30DD" w:rsidP="00AF30DD">
            <w:pPr>
              <w:spacing w:line="240" w:lineRule="auto"/>
              <w:jc w:val="center"/>
            </w:pPr>
            <w:r>
              <w:t>NE</w:t>
            </w:r>
          </w:p>
        </w:tc>
        <w:tc>
          <w:tcPr>
            <w:tcW w:w="2053" w:type="dxa"/>
          </w:tcPr>
          <w:p w14:paraId="7F2FDDDE" w14:textId="77777777" w:rsidR="00AF30DD" w:rsidRPr="000173A4" w:rsidRDefault="00AF30DD" w:rsidP="000173A4">
            <w:pPr>
              <w:spacing w:line="240" w:lineRule="auto"/>
            </w:pPr>
          </w:p>
        </w:tc>
      </w:tr>
      <w:tr w:rsidR="00AF30DD" w:rsidRPr="000173A4" w14:paraId="35E4E022" w14:textId="77777777" w:rsidTr="00AF30DD">
        <w:trPr>
          <w:trHeight w:val="554"/>
          <w:jc w:val="center"/>
        </w:trPr>
        <w:tc>
          <w:tcPr>
            <w:tcW w:w="1132" w:type="dxa"/>
            <w:vAlign w:val="center"/>
          </w:tcPr>
          <w:p w14:paraId="787BE709" w14:textId="3C1A449E" w:rsidR="00AF30DD" w:rsidRPr="000173A4" w:rsidRDefault="00AF30DD" w:rsidP="000173A4">
            <w:pPr>
              <w:spacing w:line="240" w:lineRule="auto"/>
              <w:rPr>
                <w:b/>
              </w:rPr>
            </w:pPr>
            <w:r>
              <w:rPr>
                <w:b/>
              </w:rPr>
              <w:t>28.</w:t>
            </w:r>
          </w:p>
        </w:tc>
        <w:tc>
          <w:tcPr>
            <w:tcW w:w="3774" w:type="dxa"/>
            <w:vAlign w:val="center"/>
          </w:tcPr>
          <w:p w14:paraId="445B2B72" w14:textId="3AED5383" w:rsidR="00AF30DD" w:rsidRPr="00AF30DD" w:rsidRDefault="00AF30DD" w:rsidP="000173A4">
            <w:pPr>
              <w:spacing w:line="240" w:lineRule="auto"/>
            </w:pPr>
            <w:r w:rsidRPr="00AF30DD">
              <w:t>Laserski izrez lemežev za pluge zimske službe</w:t>
            </w:r>
          </w:p>
        </w:tc>
        <w:tc>
          <w:tcPr>
            <w:tcW w:w="2053" w:type="dxa"/>
            <w:vAlign w:val="center"/>
          </w:tcPr>
          <w:p w14:paraId="789E92E5" w14:textId="10F8EB17" w:rsidR="00AF30DD" w:rsidRPr="000173A4" w:rsidRDefault="00AF30DD" w:rsidP="00AF30DD">
            <w:pPr>
              <w:spacing w:line="240" w:lineRule="auto"/>
              <w:jc w:val="center"/>
            </w:pPr>
            <w:r>
              <w:t>NE</w:t>
            </w:r>
          </w:p>
        </w:tc>
        <w:tc>
          <w:tcPr>
            <w:tcW w:w="2053" w:type="dxa"/>
          </w:tcPr>
          <w:p w14:paraId="76765D44" w14:textId="77777777" w:rsidR="00AF30DD" w:rsidRPr="000173A4" w:rsidRDefault="00AF30DD" w:rsidP="000173A4">
            <w:pPr>
              <w:spacing w:line="240" w:lineRule="auto"/>
            </w:pPr>
          </w:p>
        </w:tc>
      </w:tr>
      <w:tr w:rsidR="00AF30DD" w:rsidRPr="000173A4" w14:paraId="4D91734D" w14:textId="77777777" w:rsidTr="00AF30DD">
        <w:trPr>
          <w:trHeight w:val="554"/>
          <w:jc w:val="center"/>
        </w:trPr>
        <w:tc>
          <w:tcPr>
            <w:tcW w:w="1132" w:type="dxa"/>
            <w:vAlign w:val="center"/>
          </w:tcPr>
          <w:p w14:paraId="531BE206" w14:textId="21F92EE8" w:rsidR="00AF30DD" w:rsidRPr="000173A4" w:rsidRDefault="00AF30DD" w:rsidP="000173A4">
            <w:pPr>
              <w:spacing w:line="240" w:lineRule="auto"/>
              <w:rPr>
                <w:b/>
              </w:rPr>
            </w:pPr>
            <w:r>
              <w:rPr>
                <w:b/>
              </w:rPr>
              <w:t>29.</w:t>
            </w:r>
          </w:p>
        </w:tc>
        <w:tc>
          <w:tcPr>
            <w:tcW w:w="3774" w:type="dxa"/>
            <w:vAlign w:val="center"/>
          </w:tcPr>
          <w:p w14:paraId="6FBADF1C" w14:textId="5C16FAD6" w:rsidR="00AF30DD" w:rsidRPr="00AF30DD" w:rsidRDefault="00AF30DD" w:rsidP="000173A4">
            <w:pPr>
              <w:spacing w:line="240" w:lineRule="auto"/>
            </w:pPr>
            <w:r w:rsidRPr="00AF30DD">
              <w:t xml:space="preserve">Obnova starih ščetin in izdelava novih ščetin po naročilu za </w:t>
            </w:r>
            <w:proofErr w:type="spellStart"/>
            <w:r w:rsidRPr="00AF30DD">
              <w:t>pometalne</w:t>
            </w:r>
            <w:proofErr w:type="spellEnd"/>
            <w:r w:rsidRPr="00AF30DD">
              <w:t xml:space="preserve"> metle in vozil in ostalih strojev podjetja</w:t>
            </w:r>
          </w:p>
        </w:tc>
        <w:tc>
          <w:tcPr>
            <w:tcW w:w="2053" w:type="dxa"/>
            <w:vAlign w:val="center"/>
          </w:tcPr>
          <w:p w14:paraId="6F0E3AB1" w14:textId="39F3933B" w:rsidR="00AF30DD" w:rsidRPr="000173A4" w:rsidRDefault="00AF30DD" w:rsidP="00AF30DD">
            <w:pPr>
              <w:spacing w:line="240" w:lineRule="auto"/>
              <w:jc w:val="center"/>
            </w:pPr>
            <w:r>
              <w:t>NE</w:t>
            </w:r>
          </w:p>
        </w:tc>
        <w:tc>
          <w:tcPr>
            <w:tcW w:w="2053" w:type="dxa"/>
          </w:tcPr>
          <w:p w14:paraId="0FEE8C85" w14:textId="77777777" w:rsidR="00AF30DD" w:rsidRPr="000173A4" w:rsidRDefault="00AF30DD" w:rsidP="000173A4">
            <w:pPr>
              <w:spacing w:line="240" w:lineRule="auto"/>
            </w:pPr>
          </w:p>
        </w:tc>
      </w:tr>
    </w:tbl>
    <w:p w14:paraId="694F97DF" w14:textId="222471C1" w:rsidR="008C6202" w:rsidRDefault="008C6202">
      <w:pPr>
        <w:spacing w:line="240" w:lineRule="auto"/>
      </w:pPr>
    </w:p>
    <w:p w14:paraId="6B2CBE0C" w14:textId="77777777" w:rsidR="008C6202" w:rsidRDefault="008C6202">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C6202" w:rsidRPr="00F4544C" w14:paraId="53C07022" w14:textId="77777777" w:rsidTr="006C1460">
        <w:trPr>
          <w:trHeight w:val="353"/>
          <w:jc w:val="center"/>
        </w:trPr>
        <w:tc>
          <w:tcPr>
            <w:tcW w:w="2722" w:type="dxa"/>
            <w:hideMark/>
          </w:tcPr>
          <w:p w14:paraId="2D822818" w14:textId="77777777" w:rsidR="008C6202" w:rsidRPr="00F4544C" w:rsidRDefault="008C6202"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7548F1A3" w14:textId="77777777" w:rsidR="008C6202" w:rsidRPr="00F4544C" w:rsidRDefault="008C6202"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0A6B0104" w14:textId="77777777" w:rsidR="008C6202" w:rsidRPr="00F4544C" w:rsidRDefault="008C6202"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4612A13D" w14:textId="77777777" w:rsidR="008C6202" w:rsidRPr="00F4544C" w:rsidRDefault="008C6202" w:rsidP="006C1460">
            <w:pPr>
              <w:tabs>
                <w:tab w:val="left" w:pos="4395"/>
                <w:tab w:val="center" w:pos="4536"/>
                <w:tab w:val="right" w:pos="9072"/>
              </w:tabs>
              <w:spacing w:line="240" w:lineRule="auto"/>
              <w:jc w:val="center"/>
              <w:rPr>
                <w:rFonts w:cs="Tahoma"/>
                <w:color w:val="000000" w:themeColor="text1"/>
                <w:szCs w:val="20"/>
              </w:rPr>
            </w:pPr>
          </w:p>
        </w:tc>
      </w:tr>
      <w:tr w:rsidR="008C6202" w:rsidRPr="00F4544C" w14:paraId="10DBBD33" w14:textId="77777777" w:rsidTr="006C1460">
        <w:trPr>
          <w:jc w:val="center"/>
        </w:trPr>
        <w:tc>
          <w:tcPr>
            <w:tcW w:w="2722" w:type="dxa"/>
            <w:tcBorders>
              <w:top w:val="nil"/>
              <w:left w:val="nil"/>
              <w:bottom w:val="single" w:sz="4" w:space="0" w:color="auto"/>
              <w:right w:val="nil"/>
            </w:tcBorders>
          </w:tcPr>
          <w:p w14:paraId="189AB36D" w14:textId="77777777" w:rsidR="008C6202" w:rsidRPr="00F4544C" w:rsidRDefault="008C6202" w:rsidP="006C1460">
            <w:pPr>
              <w:tabs>
                <w:tab w:val="left" w:pos="4395"/>
                <w:tab w:val="center" w:pos="4536"/>
                <w:tab w:val="right" w:pos="9072"/>
              </w:tabs>
              <w:spacing w:line="240" w:lineRule="auto"/>
              <w:jc w:val="both"/>
              <w:rPr>
                <w:rFonts w:cs="Tahoma"/>
                <w:color w:val="FF0000"/>
                <w:szCs w:val="20"/>
              </w:rPr>
            </w:pPr>
          </w:p>
        </w:tc>
        <w:tc>
          <w:tcPr>
            <w:tcW w:w="2749" w:type="dxa"/>
          </w:tcPr>
          <w:p w14:paraId="01E225BB" w14:textId="77777777" w:rsidR="008C6202" w:rsidRPr="00F4544C" w:rsidRDefault="008C6202"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5BCE3533" w14:textId="77777777" w:rsidR="008C6202" w:rsidRPr="00F4544C" w:rsidRDefault="008C6202" w:rsidP="006C1460">
            <w:pPr>
              <w:tabs>
                <w:tab w:val="left" w:pos="4395"/>
                <w:tab w:val="center" w:pos="4536"/>
                <w:tab w:val="right" w:pos="9072"/>
              </w:tabs>
              <w:spacing w:line="240" w:lineRule="auto"/>
              <w:jc w:val="both"/>
              <w:rPr>
                <w:rFonts w:cs="Tahoma"/>
                <w:color w:val="FF0000"/>
                <w:szCs w:val="20"/>
              </w:rPr>
            </w:pPr>
          </w:p>
        </w:tc>
      </w:tr>
    </w:tbl>
    <w:p w14:paraId="18305A79" w14:textId="77777777" w:rsidR="008C6202" w:rsidRDefault="008C6202">
      <w:pPr>
        <w:spacing w:line="240" w:lineRule="auto"/>
      </w:pPr>
    </w:p>
    <w:p w14:paraId="63345282" w14:textId="77777777" w:rsidR="008C6202" w:rsidRDefault="008C6202">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8C6202" w14:paraId="753E5E84" w14:textId="77777777" w:rsidTr="002F518B">
        <w:tc>
          <w:tcPr>
            <w:tcW w:w="1730" w:type="dxa"/>
            <w:tcBorders>
              <w:top w:val="single" w:sz="4" w:space="0" w:color="000000"/>
              <w:left w:val="single" w:sz="4" w:space="0" w:color="000000"/>
              <w:bottom w:val="single" w:sz="4" w:space="0" w:color="000000"/>
              <w:right w:val="single" w:sz="4" w:space="0" w:color="000000"/>
            </w:tcBorders>
            <w:vAlign w:val="center"/>
            <w:hideMark/>
          </w:tcPr>
          <w:p w14:paraId="694E2069" w14:textId="139A66EE" w:rsidR="008C6202" w:rsidRDefault="008C6202" w:rsidP="006C1460">
            <w:pPr>
              <w:jc w:val="both"/>
              <w:rPr>
                <w:b/>
                <w:color w:val="auto"/>
                <w:szCs w:val="24"/>
                <w:lang w:eastAsia="en-US"/>
              </w:rPr>
            </w:pPr>
            <w:r>
              <w:rPr>
                <w:b/>
              </w:rPr>
              <w:lastRenderedPageBreak/>
              <w:t>Obrazec št. 4/1</w:t>
            </w:r>
          </w:p>
        </w:tc>
      </w:tr>
    </w:tbl>
    <w:p w14:paraId="74BCF040" w14:textId="77777777" w:rsidR="008C6202" w:rsidRDefault="008C6202" w:rsidP="008C6202">
      <w:pPr>
        <w:rPr>
          <w:rFonts w:cs="Arial"/>
          <w:sz w:val="20"/>
          <w:szCs w:val="20"/>
          <w:lang w:eastAsia="en-US"/>
        </w:rPr>
      </w:pPr>
    </w:p>
    <w:p w14:paraId="0F59C2A9" w14:textId="77777777" w:rsidR="008C6202" w:rsidRDefault="008C6202" w:rsidP="008C6202">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8C6202" w14:paraId="368F1DC8" w14:textId="77777777" w:rsidTr="006C1460">
        <w:tc>
          <w:tcPr>
            <w:tcW w:w="1106" w:type="dxa"/>
            <w:hideMark/>
          </w:tcPr>
          <w:p w14:paraId="018D872B" w14:textId="77777777" w:rsidR="008C6202" w:rsidRDefault="008C6202" w:rsidP="006C1460">
            <w:pPr>
              <w:jc w:val="both"/>
              <w:rPr>
                <w:color w:val="auto"/>
              </w:rPr>
            </w:pPr>
            <w:r>
              <w:t>Ponudnik:</w:t>
            </w:r>
          </w:p>
        </w:tc>
        <w:tc>
          <w:tcPr>
            <w:tcW w:w="8109" w:type="dxa"/>
            <w:tcBorders>
              <w:top w:val="nil"/>
              <w:left w:val="nil"/>
              <w:bottom w:val="single" w:sz="4" w:space="0" w:color="auto"/>
              <w:right w:val="nil"/>
            </w:tcBorders>
          </w:tcPr>
          <w:p w14:paraId="2D8731D2" w14:textId="77777777" w:rsidR="008C6202" w:rsidRDefault="008C6202" w:rsidP="006C1460">
            <w:pPr>
              <w:widowControl w:val="0"/>
              <w:tabs>
                <w:tab w:val="left" w:pos="90"/>
                <w:tab w:val="left" w:pos="964"/>
              </w:tabs>
              <w:autoSpaceDE w:val="0"/>
              <w:autoSpaceDN w:val="0"/>
              <w:adjustRightInd w:val="0"/>
              <w:jc w:val="both"/>
            </w:pPr>
          </w:p>
        </w:tc>
      </w:tr>
    </w:tbl>
    <w:p w14:paraId="2B76547E" w14:textId="77777777" w:rsidR="008C6202" w:rsidRDefault="008C6202" w:rsidP="008C6202">
      <w:pPr>
        <w:spacing w:line="240" w:lineRule="auto"/>
      </w:pPr>
    </w:p>
    <w:p w14:paraId="759424DC" w14:textId="77777777" w:rsidR="008C6202" w:rsidRDefault="008C6202" w:rsidP="008C6202">
      <w:pPr>
        <w:spacing w:line="240" w:lineRule="auto"/>
      </w:pPr>
    </w:p>
    <w:p w14:paraId="4F5709E0" w14:textId="77777777" w:rsidR="008C6202" w:rsidRPr="000173A4" w:rsidRDefault="008C6202" w:rsidP="008C6202">
      <w:pPr>
        <w:spacing w:line="240" w:lineRule="auto"/>
      </w:pPr>
      <w:r w:rsidRPr="000173A4">
        <w:t xml:space="preserve">Predmet javnega naročila: </w:t>
      </w:r>
      <w:r w:rsidRPr="000173A4">
        <w:rPr>
          <w:b/>
          <w:iCs/>
        </w:rPr>
        <w:t>Vzdrževanje vozil in strojev ter dobava rezervnih delov</w:t>
      </w:r>
    </w:p>
    <w:p w14:paraId="5922BD40" w14:textId="77777777" w:rsidR="008C6202" w:rsidRPr="000173A4" w:rsidRDefault="008C6202" w:rsidP="008C6202">
      <w:pPr>
        <w:spacing w:line="240" w:lineRule="auto"/>
      </w:pPr>
    </w:p>
    <w:p w14:paraId="24C32927" w14:textId="77777777" w:rsidR="008C6202" w:rsidRPr="000173A4" w:rsidRDefault="008C6202" w:rsidP="008C6202">
      <w:pPr>
        <w:spacing w:line="240" w:lineRule="auto"/>
      </w:pPr>
    </w:p>
    <w:p w14:paraId="6E0E7C08" w14:textId="44E647CD" w:rsidR="008C6202" w:rsidRPr="008C6202" w:rsidRDefault="008C6202" w:rsidP="008C6202">
      <w:pPr>
        <w:spacing w:line="240" w:lineRule="auto"/>
        <w:jc w:val="center"/>
        <w:rPr>
          <w:b/>
          <w:sz w:val="24"/>
          <w:szCs w:val="24"/>
        </w:rPr>
      </w:pPr>
      <w:r w:rsidRPr="000173A4">
        <w:rPr>
          <w:b/>
          <w:sz w:val="24"/>
          <w:szCs w:val="24"/>
        </w:rPr>
        <w:t>DOKAZILO O</w:t>
      </w:r>
      <w:r w:rsidRPr="008C6202">
        <w:rPr>
          <w:b/>
          <w:sz w:val="24"/>
          <w:szCs w:val="24"/>
        </w:rPr>
        <w:t xml:space="preserve"> izpolnjevanju pogojev</w:t>
      </w:r>
    </w:p>
    <w:p w14:paraId="515D634E" w14:textId="17A5218F" w:rsidR="008C6202" w:rsidRPr="000173A4" w:rsidRDefault="008C6202" w:rsidP="008C6202">
      <w:pPr>
        <w:spacing w:line="240" w:lineRule="auto"/>
        <w:jc w:val="center"/>
        <w:rPr>
          <w:b/>
          <w:sz w:val="24"/>
          <w:szCs w:val="24"/>
        </w:rPr>
      </w:pPr>
      <w:r w:rsidRPr="008C6202">
        <w:rPr>
          <w:b/>
          <w:sz w:val="24"/>
          <w:szCs w:val="24"/>
        </w:rPr>
        <w:t>(za sklop št. 1, 2, 4, 5, 6, 7, 8 in 9)</w:t>
      </w:r>
    </w:p>
    <w:p w14:paraId="3CB927F5" w14:textId="35052864" w:rsidR="008C6202" w:rsidRDefault="008C6202" w:rsidP="008C6202">
      <w:pPr>
        <w:spacing w:line="240" w:lineRule="auto"/>
      </w:pPr>
    </w:p>
    <w:p w14:paraId="07037244" w14:textId="77777777" w:rsidR="008C6202" w:rsidRDefault="008C6202" w:rsidP="008C6202">
      <w:pPr>
        <w:spacing w:line="240" w:lineRule="auto"/>
        <w:jc w:val="both"/>
      </w:pPr>
      <w:r>
        <w:t>Pod kazensko in materialno odgovornostjo izjavljamo, da:</w:t>
      </w:r>
    </w:p>
    <w:p w14:paraId="2A436183" w14:textId="77777777" w:rsidR="008C6202" w:rsidRDefault="008C6202" w:rsidP="008C6202">
      <w:pPr>
        <w:spacing w:line="240" w:lineRule="auto"/>
        <w:jc w:val="both"/>
      </w:pPr>
    </w:p>
    <w:p w14:paraId="7600AB04" w14:textId="321EFAC7" w:rsidR="008C6202" w:rsidRPr="008C6202" w:rsidRDefault="008C6202" w:rsidP="008C6202">
      <w:pPr>
        <w:pStyle w:val="Odstavekseznama"/>
        <w:numPr>
          <w:ilvl w:val="0"/>
          <w:numId w:val="37"/>
        </w:numPr>
        <w:spacing w:line="240" w:lineRule="auto"/>
        <w:rPr>
          <w:rFonts w:ascii="Titillium Web" w:hAnsi="Titillium Web"/>
        </w:rPr>
      </w:pPr>
      <w:r w:rsidRPr="008C6202">
        <w:rPr>
          <w:rFonts w:ascii="Titillium Web" w:hAnsi="Titillium Web"/>
        </w:rPr>
        <w:t>smo kvalitetno in strokovno izpolnjevali pogodbene obveznosti iz prejšnjih pogodb sklenjenih v zadnjih treh letih,</w:t>
      </w:r>
    </w:p>
    <w:p w14:paraId="12AD9CC9" w14:textId="0CFE8403" w:rsidR="008C6202" w:rsidRPr="008C6202" w:rsidRDefault="008C6202" w:rsidP="008C6202">
      <w:pPr>
        <w:pStyle w:val="Odstavekseznama"/>
        <w:numPr>
          <w:ilvl w:val="0"/>
          <w:numId w:val="37"/>
        </w:numPr>
        <w:spacing w:line="240" w:lineRule="auto"/>
        <w:rPr>
          <w:rFonts w:ascii="Titillium Web" w:hAnsi="Titillium Web"/>
        </w:rPr>
      </w:pPr>
      <w:r w:rsidRPr="008C6202">
        <w:rPr>
          <w:rFonts w:ascii="Titillium Web" w:hAnsi="Titillium Web"/>
        </w:rPr>
        <w:t>bomo zagotovili ustrezne kadrovske in tehnične zmogljivosti za kvalitetno izvedbo celotnega naročila v predvidenem roku, ki ga doreče naročnik, v skladu z zahtevami iz dokumentacije v zvezi z javnim naročanjem, pravili stroke ter določili predpisov in standardov s področja predmeta naročila,</w:t>
      </w:r>
    </w:p>
    <w:p w14:paraId="296486E4" w14:textId="4149F92D" w:rsidR="008C6202" w:rsidRPr="008C6202" w:rsidRDefault="008C6202" w:rsidP="008C6202">
      <w:pPr>
        <w:pStyle w:val="Odstavekseznama"/>
        <w:numPr>
          <w:ilvl w:val="0"/>
          <w:numId w:val="37"/>
        </w:numPr>
        <w:spacing w:line="240" w:lineRule="auto"/>
        <w:rPr>
          <w:rFonts w:ascii="Titillium Web" w:hAnsi="Titillium Web"/>
        </w:rPr>
      </w:pPr>
      <w:r w:rsidRPr="008C6202">
        <w:rPr>
          <w:rFonts w:ascii="Titillium Web" w:hAnsi="Titillium Web"/>
        </w:rPr>
        <w:t>bomo zagotovili ustrezno orodje in opremo za servisiranje,</w:t>
      </w:r>
    </w:p>
    <w:p w14:paraId="10979154" w14:textId="7F640AD9" w:rsidR="008C6202" w:rsidRPr="008C6202" w:rsidRDefault="008C6202" w:rsidP="008C6202">
      <w:pPr>
        <w:pStyle w:val="Odstavekseznama"/>
        <w:numPr>
          <w:ilvl w:val="0"/>
          <w:numId w:val="37"/>
        </w:numPr>
        <w:spacing w:line="240" w:lineRule="auto"/>
        <w:rPr>
          <w:rFonts w:ascii="Titillium Web" w:hAnsi="Titillium Web"/>
        </w:rPr>
      </w:pPr>
      <w:r w:rsidRPr="008C6202">
        <w:rPr>
          <w:rFonts w:ascii="Titillium Web" w:hAnsi="Titillium Web"/>
        </w:rPr>
        <w:t>bomo zagotovili dostavo rezervnih delov v 2. dneh,</w:t>
      </w:r>
    </w:p>
    <w:p w14:paraId="21AEF558" w14:textId="23300ED3" w:rsidR="008C6202" w:rsidRPr="008C6202" w:rsidRDefault="008C6202" w:rsidP="008C6202">
      <w:pPr>
        <w:pStyle w:val="Odstavekseznama"/>
        <w:numPr>
          <w:ilvl w:val="0"/>
          <w:numId w:val="37"/>
        </w:numPr>
        <w:spacing w:line="240" w:lineRule="auto"/>
        <w:rPr>
          <w:rFonts w:ascii="Titillium Web" w:hAnsi="Titillium Web"/>
        </w:rPr>
      </w:pPr>
      <w:r w:rsidRPr="008C6202">
        <w:rPr>
          <w:rFonts w:ascii="Titillium Web" w:hAnsi="Titillium Web"/>
        </w:rPr>
        <w:t xml:space="preserve">bomo zagotavljali čas odzivnosti za začetek popravila </w:t>
      </w:r>
      <w:r w:rsidR="002F518B">
        <w:rPr>
          <w:rFonts w:ascii="Titillium Web" w:hAnsi="Titillium Web"/>
        </w:rPr>
        <w:t>največ</w:t>
      </w:r>
      <w:r w:rsidRPr="008C6202">
        <w:rPr>
          <w:rFonts w:ascii="Titillium Web" w:hAnsi="Titillium Web"/>
        </w:rPr>
        <w:t xml:space="preserve"> 4 ure;</w:t>
      </w:r>
    </w:p>
    <w:p w14:paraId="500702CA" w14:textId="7B25C6AB" w:rsidR="008C6202" w:rsidRPr="008C6202" w:rsidRDefault="008C6202" w:rsidP="008C6202">
      <w:pPr>
        <w:pStyle w:val="Odstavekseznama"/>
        <w:numPr>
          <w:ilvl w:val="0"/>
          <w:numId w:val="37"/>
        </w:numPr>
        <w:spacing w:line="240" w:lineRule="auto"/>
        <w:rPr>
          <w:rFonts w:ascii="Titillium Web" w:hAnsi="Titillium Web"/>
        </w:rPr>
      </w:pPr>
      <w:r w:rsidRPr="008C6202">
        <w:rPr>
          <w:rFonts w:ascii="Titillium Web" w:hAnsi="Titillium Web"/>
        </w:rPr>
        <w:t>bomo zagotavljali tehnološko opremljenost za diagnosticiranje napak vozil,</w:t>
      </w:r>
    </w:p>
    <w:p w14:paraId="21EB5C12" w14:textId="2662BB47" w:rsidR="008C6202" w:rsidRPr="008C6202" w:rsidRDefault="008C6202" w:rsidP="008C6202">
      <w:pPr>
        <w:pStyle w:val="Odstavekseznama"/>
        <w:numPr>
          <w:ilvl w:val="0"/>
          <w:numId w:val="37"/>
        </w:numPr>
        <w:spacing w:line="240" w:lineRule="auto"/>
        <w:rPr>
          <w:rFonts w:ascii="Titillium Web" w:hAnsi="Titillium Web"/>
        </w:rPr>
      </w:pPr>
      <w:r w:rsidRPr="008C6202">
        <w:rPr>
          <w:rFonts w:ascii="Titillium Web" w:hAnsi="Titillium Web"/>
        </w:rPr>
        <w:t>bomo dobavili blago, ki bo skladno s tehničnimi zahtevami naročnika, dobavljeno v primerni embalaži in označeno na način, ki omogoča nedvoumno identifikacijo blaga s kataloškimi številkami proizvajalcev originalnih rezervnih delov in podatki na ceniku, ki je veljal v času naročila blaga.</w:t>
      </w:r>
    </w:p>
    <w:p w14:paraId="34B746DF" w14:textId="05B56FC6" w:rsidR="008C6202" w:rsidRDefault="008C6202" w:rsidP="008C6202">
      <w:pPr>
        <w:pStyle w:val="Odstavekseznama"/>
        <w:spacing w:line="240" w:lineRule="auto"/>
        <w:ind w:left="720"/>
        <w:rPr>
          <w:rFonts w:ascii="Titillium Web" w:hAnsi="Titillium Web"/>
        </w:rPr>
      </w:pPr>
    </w:p>
    <w:p w14:paraId="1C8DBE79" w14:textId="77777777" w:rsidR="002F518B" w:rsidRPr="008C6202" w:rsidRDefault="002F518B" w:rsidP="008C6202">
      <w:pPr>
        <w:pStyle w:val="Odstavekseznama"/>
        <w:spacing w:line="240" w:lineRule="auto"/>
        <w:ind w:left="720"/>
        <w:rPr>
          <w:rFonts w:ascii="Titillium Web" w:hAnsi="Titillium Web"/>
        </w:rPr>
      </w:pPr>
    </w:p>
    <w:p w14:paraId="263EAEF5" w14:textId="77777777" w:rsidR="008C6202" w:rsidRPr="000173A4" w:rsidRDefault="008C6202" w:rsidP="008C6202">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C6202" w:rsidRPr="00F4544C" w14:paraId="47398199" w14:textId="77777777" w:rsidTr="006C1460">
        <w:trPr>
          <w:trHeight w:val="353"/>
          <w:jc w:val="center"/>
        </w:trPr>
        <w:tc>
          <w:tcPr>
            <w:tcW w:w="2722" w:type="dxa"/>
            <w:hideMark/>
          </w:tcPr>
          <w:p w14:paraId="55579451" w14:textId="77777777" w:rsidR="008C6202" w:rsidRPr="00F4544C" w:rsidRDefault="008C6202"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1BE1D8CB" w14:textId="77777777" w:rsidR="008C6202" w:rsidRPr="00F4544C" w:rsidRDefault="008C6202"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4246B6C4" w14:textId="77777777" w:rsidR="008C6202" w:rsidRPr="00F4544C" w:rsidRDefault="008C6202"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2DDE60EF" w14:textId="77777777" w:rsidR="008C6202" w:rsidRPr="00F4544C" w:rsidRDefault="008C6202" w:rsidP="006C1460">
            <w:pPr>
              <w:tabs>
                <w:tab w:val="left" w:pos="4395"/>
                <w:tab w:val="center" w:pos="4536"/>
                <w:tab w:val="right" w:pos="9072"/>
              </w:tabs>
              <w:spacing w:line="240" w:lineRule="auto"/>
              <w:jc w:val="center"/>
              <w:rPr>
                <w:rFonts w:cs="Tahoma"/>
                <w:color w:val="000000" w:themeColor="text1"/>
                <w:szCs w:val="20"/>
              </w:rPr>
            </w:pPr>
          </w:p>
        </w:tc>
      </w:tr>
      <w:tr w:rsidR="008C6202" w:rsidRPr="00F4544C" w14:paraId="65531DD6" w14:textId="77777777" w:rsidTr="006C1460">
        <w:trPr>
          <w:jc w:val="center"/>
        </w:trPr>
        <w:tc>
          <w:tcPr>
            <w:tcW w:w="2722" w:type="dxa"/>
            <w:tcBorders>
              <w:top w:val="nil"/>
              <w:left w:val="nil"/>
              <w:bottom w:val="single" w:sz="4" w:space="0" w:color="auto"/>
              <w:right w:val="nil"/>
            </w:tcBorders>
          </w:tcPr>
          <w:p w14:paraId="042D9D15" w14:textId="77777777" w:rsidR="008C6202" w:rsidRPr="00F4544C" w:rsidRDefault="008C6202" w:rsidP="006C1460">
            <w:pPr>
              <w:tabs>
                <w:tab w:val="left" w:pos="4395"/>
                <w:tab w:val="center" w:pos="4536"/>
                <w:tab w:val="right" w:pos="9072"/>
              </w:tabs>
              <w:spacing w:line="240" w:lineRule="auto"/>
              <w:jc w:val="both"/>
              <w:rPr>
                <w:rFonts w:cs="Tahoma"/>
                <w:color w:val="FF0000"/>
                <w:szCs w:val="20"/>
              </w:rPr>
            </w:pPr>
          </w:p>
        </w:tc>
        <w:tc>
          <w:tcPr>
            <w:tcW w:w="2749" w:type="dxa"/>
          </w:tcPr>
          <w:p w14:paraId="64EFE194" w14:textId="77777777" w:rsidR="008C6202" w:rsidRPr="00F4544C" w:rsidRDefault="008C6202"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61ADD862" w14:textId="77777777" w:rsidR="008C6202" w:rsidRPr="00F4544C" w:rsidRDefault="008C6202" w:rsidP="006C1460">
            <w:pPr>
              <w:tabs>
                <w:tab w:val="left" w:pos="4395"/>
                <w:tab w:val="center" w:pos="4536"/>
                <w:tab w:val="right" w:pos="9072"/>
              </w:tabs>
              <w:spacing w:line="240" w:lineRule="auto"/>
              <w:jc w:val="both"/>
              <w:rPr>
                <w:rFonts w:cs="Tahoma"/>
                <w:color w:val="FF0000"/>
                <w:szCs w:val="20"/>
              </w:rPr>
            </w:pPr>
          </w:p>
        </w:tc>
      </w:tr>
    </w:tbl>
    <w:p w14:paraId="5BAD00ED" w14:textId="77777777" w:rsidR="002F518B" w:rsidRDefault="002F518B">
      <w:pPr>
        <w:spacing w:line="240" w:lineRule="auto"/>
      </w:pPr>
    </w:p>
    <w:p w14:paraId="5EF24003" w14:textId="77777777" w:rsidR="002F518B" w:rsidRDefault="002F518B">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2F518B" w14:paraId="2B03F149" w14:textId="77777777" w:rsidTr="006C1460">
        <w:tc>
          <w:tcPr>
            <w:tcW w:w="1730" w:type="dxa"/>
            <w:tcBorders>
              <w:top w:val="single" w:sz="4" w:space="0" w:color="000000"/>
              <w:left w:val="single" w:sz="4" w:space="0" w:color="000000"/>
              <w:bottom w:val="single" w:sz="4" w:space="0" w:color="000000"/>
              <w:right w:val="single" w:sz="4" w:space="0" w:color="000000"/>
            </w:tcBorders>
            <w:vAlign w:val="center"/>
            <w:hideMark/>
          </w:tcPr>
          <w:p w14:paraId="37A40942" w14:textId="0CEC64CF" w:rsidR="002F518B" w:rsidRDefault="002F518B" w:rsidP="006C1460">
            <w:pPr>
              <w:jc w:val="both"/>
              <w:rPr>
                <w:b/>
                <w:color w:val="auto"/>
                <w:szCs w:val="24"/>
                <w:lang w:eastAsia="en-US"/>
              </w:rPr>
            </w:pPr>
            <w:r>
              <w:rPr>
                <w:b/>
              </w:rPr>
              <w:lastRenderedPageBreak/>
              <w:t>Obrazec št. 4/2</w:t>
            </w:r>
          </w:p>
        </w:tc>
      </w:tr>
    </w:tbl>
    <w:p w14:paraId="514C3BDC" w14:textId="77777777" w:rsidR="002F518B" w:rsidRDefault="002F518B" w:rsidP="002F518B">
      <w:pPr>
        <w:rPr>
          <w:rFonts w:cs="Arial"/>
          <w:sz w:val="20"/>
          <w:szCs w:val="20"/>
          <w:lang w:eastAsia="en-US"/>
        </w:rPr>
      </w:pPr>
    </w:p>
    <w:p w14:paraId="74A1458E" w14:textId="77777777" w:rsidR="002F518B" w:rsidRDefault="002F518B" w:rsidP="002F518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2F518B" w14:paraId="6FBEA420" w14:textId="77777777" w:rsidTr="006C1460">
        <w:tc>
          <w:tcPr>
            <w:tcW w:w="1106" w:type="dxa"/>
            <w:hideMark/>
          </w:tcPr>
          <w:p w14:paraId="69F6423C" w14:textId="77777777" w:rsidR="002F518B" w:rsidRDefault="002F518B" w:rsidP="006C1460">
            <w:pPr>
              <w:jc w:val="both"/>
              <w:rPr>
                <w:color w:val="auto"/>
              </w:rPr>
            </w:pPr>
            <w:r>
              <w:t>Ponudnik:</w:t>
            </w:r>
          </w:p>
        </w:tc>
        <w:tc>
          <w:tcPr>
            <w:tcW w:w="8109" w:type="dxa"/>
            <w:tcBorders>
              <w:top w:val="nil"/>
              <w:left w:val="nil"/>
              <w:bottom w:val="single" w:sz="4" w:space="0" w:color="auto"/>
              <w:right w:val="nil"/>
            </w:tcBorders>
          </w:tcPr>
          <w:p w14:paraId="2757D622" w14:textId="77777777" w:rsidR="002F518B" w:rsidRDefault="002F518B" w:rsidP="006C1460">
            <w:pPr>
              <w:widowControl w:val="0"/>
              <w:tabs>
                <w:tab w:val="left" w:pos="90"/>
                <w:tab w:val="left" w:pos="964"/>
              </w:tabs>
              <w:autoSpaceDE w:val="0"/>
              <w:autoSpaceDN w:val="0"/>
              <w:adjustRightInd w:val="0"/>
              <w:jc w:val="both"/>
            </w:pPr>
          </w:p>
        </w:tc>
      </w:tr>
    </w:tbl>
    <w:p w14:paraId="7FAB4E4A" w14:textId="77777777" w:rsidR="002F518B" w:rsidRDefault="002F518B" w:rsidP="002F518B">
      <w:pPr>
        <w:spacing w:line="240" w:lineRule="auto"/>
      </w:pPr>
    </w:p>
    <w:p w14:paraId="69E77806" w14:textId="77777777" w:rsidR="002F518B" w:rsidRDefault="002F518B" w:rsidP="002F518B">
      <w:pPr>
        <w:spacing w:line="240" w:lineRule="auto"/>
      </w:pPr>
    </w:p>
    <w:p w14:paraId="6FF463DB" w14:textId="77777777" w:rsidR="002F518B" w:rsidRPr="000173A4" w:rsidRDefault="002F518B" w:rsidP="002F518B">
      <w:pPr>
        <w:spacing w:line="240" w:lineRule="auto"/>
      </w:pPr>
      <w:r w:rsidRPr="000173A4">
        <w:t xml:space="preserve">Predmet javnega naročila: </w:t>
      </w:r>
      <w:r w:rsidRPr="000173A4">
        <w:rPr>
          <w:b/>
          <w:iCs/>
        </w:rPr>
        <w:t>Vzdrževanje vozil in strojev ter dobava rezervnih delov</w:t>
      </w:r>
    </w:p>
    <w:p w14:paraId="0DA7B50F" w14:textId="77777777" w:rsidR="002F518B" w:rsidRPr="000173A4" w:rsidRDefault="002F518B" w:rsidP="002F518B">
      <w:pPr>
        <w:spacing w:line="240" w:lineRule="auto"/>
      </w:pPr>
    </w:p>
    <w:p w14:paraId="75D9B485" w14:textId="77777777" w:rsidR="002F518B" w:rsidRPr="000173A4" w:rsidRDefault="002F518B" w:rsidP="002F518B">
      <w:pPr>
        <w:spacing w:line="240" w:lineRule="auto"/>
      </w:pPr>
    </w:p>
    <w:p w14:paraId="3BEF5BBC" w14:textId="77777777" w:rsidR="002F518B" w:rsidRPr="008C6202" w:rsidRDefault="002F518B" w:rsidP="002F518B">
      <w:pPr>
        <w:spacing w:line="240" w:lineRule="auto"/>
        <w:jc w:val="center"/>
        <w:rPr>
          <w:b/>
          <w:sz w:val="24"/>
          <w:szCs w:val="24"/>
        </w:rPr>
      </w:pPr>
      <w:r w:rsidRPr="000173A4">
        <w:rPr>
          <w:b/>
          <w:sz w:val="24"/>
          <w:szCs w:val="24"/>
        </w:rPr>
        <w:t>DOKAZILO O</w:t>
      </w:r>
      <w:r w:rsidRPr="008C6202">
        <w:rPr>
          <w:b/>
          <w:sz w:val="24"/>
          <w:szCs w:val="24"/>
        </w:rPr>
        <w:t xml:space="preserve"> izpolnjevanju pogojev</w:t>
      </w:r>
    </w:p>
    <w:p w14:paraId="689F1A3B" w14:textId="414274EF" w:rsidR="002F518B" w:rsidRPr="000173A4" w:rsidRDefault="002F518B" w:rsidP="002F518B">
      <w:pPr>
        <w:spacing w:line="240" w:lineRule="auto"/>
        <w:jc w:val="center"/>
        <w:rPr>
          <w:b/>
          <w:sz w:val="24"/>
          <w:szCs w:val="24"/>
        </w:rPr>
      </w:pPr>
      <w:r w:rsidRPr="008C6202">
        <w:rPr>
          <w:b/>
          <w:sz w:val="24"/>
          <w:szCs w:val="24"/>
        </w:rPr>
        <w:t xml:space="preserve">(za sklop št. </w:t>
      </w:r>
      <w:r>
        <w:rPr>
          <w:b/>
          <w:sz w:val="24"/>
          <w:szCs w:val="24"/>
        </w:rPr>
        <w:t>3</w:t>
      </w:r>
      <w:r w:rsidRPr="008C6202">
        <w:rPr>
          <w:b/>
          <w:sz w:val="24"/>
          <w:szCs w:val="24"/>
        </w:rPr>
        <w:t>)</w:t>
      </w:r>
    </w:p>
    <w:p w14:paraId="3ABE2898" w14:textId="77777777" w:rsidR="002F518B" w:rsidRDefault="002F518B" w:rsidP="002F518B">
      <w:pPr>
        <w:spacing w:line="240" w:lineRule="auto"/>
      </w:pPr>
    </w:p>
    <w:p w14:paraId="2C281CEC" w14:textId="77777777" w:rsidR="002F518B" w:rsidRDefault="002F518B" w:rsidP="002F518B">
      <w:pPr>
        <w:spacing w:line="240" w:lineRule="auto"/>
        <w:jc w:val="both"/>
      </w:pPr>
      <w:r>
        <w:t>Pod kazensko in materialno odgovornostjo izjavljamo, da:</w:t>
      </w:r>
    </w:p>
    <w:p w14:paraId="19EA4B13" w14:textId="77777777" w:rsidR="002F518B" w:rsidRPr="00EF1EEB" w:rsidRDefault="002F518B" w:rsidP="002F518B">
      <w:pPr>
        <w:spacing w:line="240" w:lineRule="auto"/>
        <w:jc w:val="both"/>
      </w:pPr>
    </w:p>
    <w:p w14:paraId="4C8C57AF" w14:textId="1BBF99AB"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smo kvalitetno in strokovno izpolnjevali pogodbene obveznosti iz prejšnjih pogodb sklenjenih v zadnjih treh letih</w:t>
      </w:r>
      <w:r w:rsidR="00EF1EEB" w:rsidRPr="00EF1EEB">
        <w:rPr>
          <w:rFonts w:ascii="Titillium Web" w:hAnsi="Titillium Web"/>
          <w:iCs/>
          <w:color w:val="000000" w:themeColor="text1"/>
        </w:rPr>
        <w:t>,</w:t>
      </w:r>
    </w:p>
    <w:p w14:paraId="3F0CC2B8" w14:textId="2102DB6B"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bomo zagotovili ustrezne kadrovske in tehnične zmogljivosti za kvalitetno izvedbo celotnega naročila v predvidenem roku, ki ga doreče naročnik, v skladu z zahtevami iz dokumentacije v zvezi z javnim naročanjem, pravili stroke ter določili predpisov in standardov s področja predmeta naročila</w:t>
      </w:r>
    </w:p>
    <w:p w14:paraId="6796E721" w14:textId="4F42D9AD"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bomo zagotovili ustrezno orodje in opremo za servisiranje vozil MAN in Mercedes</w:t>
      </w:r>
      <w:r w:rsidR="00EF1EEB" w:rsidRPr="00EF1EEB">
        <w:rPr>
          <w:rFonts w:ascii="Titillium Web" w:hAnsi="Titillium Web"/>
          <w:iCs/>
          <w:color w:val="000000" w:themeColor="text1"/>
        </w:rPr>
        <w:t>,</w:t>
      </w:r>
    </w:p>
    <w:p w14:paraId="232DD879" w14:textId="469FAB7A"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 xml:space="preserve">zagotavljamo </w:t>
      </w:r>
      <w:r w:rsidR="00EF1EEB" w:rsidRPr="00EF1EEB">
        <w:rPr>
          <w:rFonts w:ascii="Titillium Web" w:hAnsi="Titillium Web"/>
          <w:iCs/>
          <w:color w:val="000000" w:themeColor="text1"/>
        </w:rPr>
        <w:t xml:space="preserve">vsaj </w:t>
      </w:r>
      <w:r w:rsidRPr="00EF1EEB">
        <w:rPr>
          <w:rFonts w:ascii="Titillium Web" w:hAnsi="Titillium Web"/>
          <w:iCs/>
          <w:color w:val="000000" w:themeColor="text1"/>
        </w:rPr>
        <w:t>4 zaposlene mehanike</w:t>
      </w:r>
      <w:r w:rsidR="00EF1EEB" w:rsidRPr="00EF1EEB">
        <w:rPr>
          <w:rFonts w:ascii="Titillium Web" w:hAnsi="Titillium Web"/>
          <w:iCs/>
          <w:color w:val="000000" w:themeColor="text1"/>
        </w:rPr>
        <w:t>,</w:t>
      </w:r>
    </w:p>
    <w:p w14:paraId="30D65A9F" w14:textId="2E61055E"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zagotavljamo normative za posamezne storitve popravil na vozilih MAN in Mercedes</w:t>
      </w:r>
      <w:r w:rsidR="00EF1EEB" w:rsidRPr="00EF1EEB">
        <w:rPr>
          <w:rFonts w:ascii="Titillium Web" w:hAnsi="Titillium Web"/>
          <w:iCs/>
          <w:color w:val="000000" w:themeColor="text1"/>
        </w:rPr>
        <w:t>,</w:t>
      </w:r>
    </w:p>
    <w:p w14:paraId="2A5F563D" w14:textId="019119FF"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bomo zagotovili dostavo rezervnih delov v 2. dneh</w:t>
      </w:r>
      <w:r w:rsidR="00EF1EEB" w:rsidRPr="00EF1EEB">
        <w:rPr>
          <w:rFonts w:ascii="Titillium Web" w:hAnsi="Titillium Web"/>
          <w:iCs/>
          <w:color w:val="000000" w:themeColor="text1"/>
        </w:rPr>
        <w:t>,</w:t>
      </w:r>
    </w:p>
    <w:p w14:paraId="267C18C9" w14:textId="0B034762"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zagotavljamo skladišče rezervnih delov</w:t>
      </w:r>
      <w:r w:rsidR="00EF1EEB" w:rsidRPr="00EF1EEB">
        <w:rPr>
          <w:rFonts w:ascii="Titillium Web" w:hAnsi="Titillium Web"/>
          <w:iCs/>
          <w:color w:val="000000" w:themeColor="text1"/>
        </w:rPr>
        <w:t>,</w:t>
      </w:r>
    </w:p>
    <w:p w14:paraId="01CF9A76" w14:textId="3E2B389F"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 xml:space="preserve">bomo zagotavljali čas odzivnosti za začetek popravila </w:t>
      </w:r>
      <w:r w:rsidR="00EF1EEB" w:rsidRPr="00EF1EEB">
        <w:rPr>
          <w:rFonts w:ascii="Titillium Web" w:hAnsi="Titillium Web"/>
          <w:iCs/>
          <w:color w:val="000000" w:themeColor="text1"/>
        </w:rPr>
        <w:t>največ</w:t>
      </w:r>
      <w:r w:rsidRPr="00EF1EEB">
        <w:rPr>
          <w:rFonts w:ascii="Titillium Web" w:hAnsi="Titillium Web"/>
          <w:iCs/>
          <w:color w:val="000000" w:themeColor="text1"/>
        </w:rPr>
        <w:t xml:space="preserve"> 4 ure</w:t>
      </w:r>
      <w:r w:rsidR="00EF1EEB" w:rsidRPr="00EF1EEB">
        <w:rPr>
          <w:rFonts w:ascii="Titillium Web" w:hAnsi="Titillium Web"/>
          <w:iCs/>
          <w:color w:val="000000" w:themeColor="text1"/>
        </w:rPr>
        <w:t>,</w:t>
      </w:r>
    </w:p>
    <w:p w14:paraId="14654044" w14:textId="5B8F8557"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bomo zagotavljali 24 urni servis ter servisno vozilo za popravila na terenu</w:t>
      </w:r>
      <w:r w:rsidR="00EF1EEB" w:rsidRPr="00EF1EEB">
        <w:rPr>
          <w:rFonts w:ascii="Titillium Web" w:hAnsi="Titillium Web"/>
          <w:iCs/>
          <w:color w:val="000000" w:themeColor="text1"/>
        </w:rPr>
        <w:t>,</w:t>
      </w:r>
    </w:p>
    <w:p w14:paraId="0B5F284E" w14:textId="3CEB8936"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 xml:space="preserve">imamo možnost izvedbe računalniške </w:t>
      </w:r>
      <w:proofErr w:type="spellStart"/>
      <w:r w:rsidRPr="00EF1EEB">
        <w:rPr>
          <w:rFonts w:ascii="Titillium Web" w:hAnsi="Titillium Web"/>
          <w:iCs/>
          <w:color w:val="000000" w:themeColor="text1"/>
        </w:rPr>
        <w:t>defektaže</w:t>
      </w:r>
      <w:proofErr w:type="spellEnd"/>
      <w:r w:rsidRPr="00EF1EEB">
        <w:rPr>
          <w:rFonts w:ascii="Titillium Web" w:hAnsi="Titillium Web"/>
          <w:iCs/>
          <w:color w:val="000000" w:themeColor="text1"/>
        </w:rPr>
        <w:t xml:space="preserve"> okvare, ki se izvrši preko računalniške centrale MAN in Mercedes</w:t>
      </w:r>
      <w:r w:rsidR="00EF1EEB" w:rsidRPr="00EF1EEB">
        <w:rPr>
          <w:rFonts w:ascii="Titillium Web" w:hAnsi="Titillium Web"/>
          <w:iCs/>
          <w:color w:val="000000" w:themeColor="text1"/>
        </w:rPr>
        <w:t>,</w:t>
      </w:r>
    </w:p>
    <w:p w14:paraId="5C99FA45" w14:textId="3B60F418"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zagotavljamo delovni prostor: pokrite delavnice, vsaj en 12 m dolg kanal, vsaj en 8 m dolg kanal, stropno dvigalo, vsaj en komplet štirih stebrnih dvigal skupne nosilnosti 26 ton</w:t>
      </w:r>
      <w:r w:rsidR="00EF1EEB" w:rsidRPr="00EF1EEB">
        <w:rPr>
          <w:rFonts w:ascii="Titillium Web" w:hAnsi="Titillium Web"/>
          <w:iCs/>
          <w:color w:val="000000" w:themeColor="text1"/>
        </w:rPr>
        <w:t>,</w:t>
      </w:r>
    </w:p>
    <w:p w14:paraId="1A232347" w14:textId="5538C6F0"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 xml:space="preserve">zagotavljamo v delavnici prostore, kjer se lahko izvajajo naslednje storitve na vozilih MAN in Mercedes: mehanska dela, električna in elektronska dela, kleparska dela, ličarska dela (komora), ključavničarsko-strugarska dela, </w:t>
      </w:r>
      <w:proofErr w:type="spellStart"/>
      <w:r w:rsidRPr="00EF1EEB">
        <w:rPr>
          <w:rFonts w:ascii="Titillium Web" w:hAnsi="Titillium Web"/>
          <w:iCs/>
          <w:color w:val="000000" w:themeColor="text1"/>
        </w:rPr>
        <w:t>vulkanizerska</w:t>
      </w:r>
      <w:proofErr w:type="spellEnd"/>
      <w:r w:rsidRPr="00EF1EEB">
        <w:rPr>
          <w:rFonts w:ascii="Titillium Web" w:hAnsi="Titillium Web"/>
          <w:iCs/>
          <w:color w:val="000000" w:themeColor="text1"/>
        </w:rPr>
        <w:t xml:space="preserve"> dela</w:t>
      </w:r>
      <w:r w:rsidR="00EF1EEB" w:rsidRPr="00EF1EEB">
        <w:rPr>
          <w:rFonts w:ascii="Titillium Web" w:hAnsi="Titillium Web"/>
          <w:iCs/>
          <w:color w:val="000000" w:themeColor="text1"/>
        </w:rPr>
        <w:t>,</w:t>
      </w:r>
    </w:p>
    <w:p w14:paraId="510D1815" w14:textId="77777777" w:rsidR="002F518B" w:rsidRPr="00EF1EEB" w:rsidRDefault="002F518B" w:rsidP="00EF1EEB">
      <w:pPr>
        <w:pStyle w:val="Odstavekseznama"/>
        <w:numPr>
          <w:ilvl w:val="0"/>
          <w:numId w:val="37"/>
        </w:numPr>
        <w:spacing w:line="240" w:lineRule="auto"/>
        <w:rPr>
          <w:rFonts w:ascii="Titillium Web" w:hAnsi="Titillium Web"/>
          <w:iCs/>
          <w:color w:val="000000" w:themeColor="text1"/>
          <w:szCs w:val="22"/>
        </w:rPr>
      </w:pPr>
      <w:r w:rsidRPr="00EF1EEB">
        <w:rPr>
          <w:rFonts w:ascii="Titillium Web" w:hAnsi="Titillium Web"/>
          <w:iCs/>
          <w:color w:val="000000" w:themeColor="text1"/>
        </w:rPr>
        <w:t>bomo dobavili blago, ki bo skladno s tehničnimi zahtevami naročnika, dobavljeno v primerni embalaži in označeno na način, ki omogoča nedvoumno identifikacijo blaga s kataloškimi številkami proizvajalcev originalnih rezervnih delov in podatki na ceniku, ki je veljal v času naročila blaga.</w:t>
      </w:r>
    </w:p>
    <w:p w14:paraId="4AE8FAFC" w14:textId="77777777" w:rsidR="002F518B" w:rsidRDefault="002F518B" w:rsidP="002F518B">
      <w:pPr>
        <w:pStyle w:val="Odstavekseznama"/>
        <w:spacing w:line="240" w:lineRule="auto"/>
        <w:ind w:left="720"/>
        <w:rPr>
          <w:rFonts w:ascii="Titillium Web" w:hAnsi="Titillium Web"/>
        </w:rPr>
      </w:pPr>
    </w:p>
    <w:p w14:paraId="66F1844A" w14:textId="77777777" w:rsidR="002F518B" w:rsidRPr="008C6202" w:rsidRDefault="002F518B" w:rsidP="002F518B">
      <w:pPr>
        <w:pStyle w:val="Odstavekseznama"/>
        <w:spacing w:line="240" w:lineRule="auto"/>
        <w:ind w:left="720"/>
        <w:rPr>
          <w:rFonts w:ascii="Titillium Web" w:hAnsi="Titillium Web"/>
        </w:rPr>
      </w:pPr>
    </w:p>
    <w:p w14:paraId="5A6CF68E" w14:textId="77777777" w:rsidR="002F518B" w:rsidRPr="000173A4" w:rsidRDefault="002F518B" w:rsidP="002F518B">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2F518B" w:rsidRPr="00F4544C" w14:paraId="49F3DB02" w14:textId="77777777" w:rsidTr="006C1460">
        <w:trPr>
          <w:trHeight w:val="353"/>
          <w:jc w:val="center"/>
        </w:trPr>
        <w:tc>
          <w:tcPr>
            <w:tcW w:w="2722" w:type="dxa"/>
            <w:hideMark/>
          </w:tcPr>
          <w:p w14:paraId="213B801A" w14:textId="77777777" w:rsidR="002F518B" w:rsidRPr="00F4544C" w:rsidRDefault="002F518B"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Datum:</w:t>
            </w:r>
          </w:p>
        </w:tc>
        <w:tc>
          <w:tcPr>
            <w:tcW w:w="2749" w:type="dxa"/>
            <w:hideMark/>
          </w:tcPr>
          <w:p w14:paraId="02AE291C" w14:textId="77777777" w:rsidR="002F518B" w:rsidRPr="00F4544C" w:rsidRDefault="002F518B"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Žig:</w:t>
            </w:r>
          </w:p>
        </w:tc>
        <w:tc>
          <w:tcPr>
            <w:tcW w:w="2749" w:type="dxa"/>
          </w:tcPr>
          <w:p w14:paraId="6E6BCB78" w14:textId="77777777" w:rsidR="002F518B" w:rsidRPr="00F4544C" w:rsidRDefault="002F518B" w:rsidP="006C1460">
            <w:pPr>
              <w:tabs>
                <w:tab w:val="left" w:pos="4395"/>
                <w:tab w:val="center" w:pos="4536"/>
                <w:tab w:val="right" w:pos="9072"/>
              </w:tabs>
              <w:spacing w:line="240" w:lineRule="auto"/>
              <w:jc w:val="center"/>
              <w:rPr>
                <w:rFonts w:cs="Tahoma"/>
                <w:color w:val="000000" w:themeColor="text1"/>
                <w:szCs w:val="20"/>
              </w:rPr>
            </w:pPr>
            <w:r w:rsidRPr="00F4544C">
              <w:rPr>
                <w:rFonts w:cs="Tahoma"/>
                <w:color w:val="000000" w:themeColor="text1"/>
                <w:szCs w:val="20"/>
              </w:rPr>
              <w:t>Podpis:</w:t>
            </w:r>
          </w:p>
          <w:p w14:paraId="3869B28F" w14:textId="77777777" w:rsidR="002F518B" w:rsidRPr="00F4544C" w:rsidRDefault="002F518B" w:rsidP="006C1460">
            <w:pPr>
              <w:tabs>
                <w:tab w:val="left" w:pos="4395"/>
                <w:tab w:val="center" w:pos="4536"/>
                <w:tab w:val="right" w:pos="9072"/>
              </w:tabs>
              <w:spacing w:line="240" w:lineRule="auto"/>
              <w:jc w:val="center"/>
              <w:rPr>
                <w:rFonts w:cs="Tahoma"/>
                <w:color w:val="000000" w:themeColor="text1"/>
                <w:szCs w:val="20"/>
              </w:rPr>
            </w:pPr>
          </w:p>
        </w:tc>
      </w:tr>
      <w:tr w:rsidR="002F518B" w:rsidRPr="00F4544C" w14:paraId="56053A70" w14:textId="77777777" w:rsidTr="006C1460">
        <w:trPr>
          <w:jc w:val="center"/>
        </w:trPr>
        <w:tc>
          <w:tcPr>
            <w:tcW w:w="2722" w:type="dxa"/>
            <w:tcBorders>
              <w:top w:val="nil"/>
              <w:left w:val="nil"/>
              <w:bottom w:val="single" w:sz="4" w:space="0" w:color="auto"/>
              <w:right w:val="nil"/>
            </w:tcBorders>
          </w:tcPr>
          <w:p w14:paraId="2B25CB5F" w14:textId="77777777" w:rsidR="002F518B" w:rsidRPr="00F4544C" w:rsidRDefault="002F518B" w:rsidP="006C1460">
            <w:pPr>
              <w:tabs>
                <w:tab w:val="left" w:pos="4395"/>
                <w:tab w:val="center" w:pos="4536"/>
                <w:tab w:val="right" w:pos="9072"/>
              </w:tabs>
              <w:spacing w:line="240" w:lineRule="auto"/>
              <w:jc w:val="both"/>
              <w:rPr>
                <w:rFonts w:cs="Tahoma"/>
                <w:color w:val="FF0000"/>
                <w:szCs w:val="20"/>
              </w:rPr>
            </w:pPr>
          </w:p>
        </w:tc>
        <w:tc>
          <w:tcPr>
            <w:tcW w:w="2749" w:type="dxa"/>
          </w:tcPr>
          <w:p w14:paraId="63F7C7B6" w14:textId="77777777" w:rsidR="002F518B" w:rsidRPr="00F4544C" w:rsidRDefault="002F518B" w:rsidP="006C1460">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33B586E8" w14:textId="77777777" w:rsidR="002F518B" w:rsidRPr="00F4544C" w:rsidRDefault="002F518B" w:rsidP="006C1460">
            <w:pPr>
              <w:tabs>
                <w:tab w:val="left" w:pos="4395"/>
                <w:tab w:val="center" w:pos="4536"/>
                <w:tab w:val="right" w:pos="9072"/>
              </w:tabs>
              <w:spacing w:line="240" w:lineRule="auto"/>
              <w:jc w:val="both"/>
              <w:rPr>
                <w:rFonts w:cs="Tahoma"/>
                <w:color w:val="FF0000"/>
                <w:szCs w:val="20"/>
              </w:rPr>
            </w:pPr>
          </w:p>
        </w:tc>
      </w:tr>
    </w:tbl>
    <w:p w14:paraId="219FB175" w14:textId="77777777" w:rsidR="002F518B" w:rsidRDefault="002F518B" w:rsidP="002F518B">
      <w:pPr>
        <w:spacing w:line="240" w:lineRule="auto"/>
      </w:pPr>
    </w:p>
    <w:p w14:paraId="643B5B1A" w14:textId="77777777" w:rsidR="00EF1EEB" w:rsidRDefault="00EF1EEB">
      <w:pPr>
        <w:spacing w:line="240" w:lineRule="auto"/>
      </w:pPr>
    </w:p>
    <w:p w14:paraId="565657EF" w14:textId="77777777" w:rsidR="00EF1EEB" w:rsidRDefault="00EF1EEB">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EF1EEB" w14:paraId="4C441B39" w14:textId="77777777" w:rsidTr="00EF1EEB">
        <w:tc>
          <w:tcPr>
            <w:tcW w:w="1730" w:type="dxa"/>
            <w:tcBorders>
              <w:top w:val="single" w:sz="4" w:space="0" w:color="000000"/>
              <w:left w:val="single" w:sz="4" w:space="0" w:color="000000"/>
              <w:bottom w:val="single" w:sz="4" w:space="0" w:color="000000"/>
              <w:right w:val="single" w:sz="4" w:space="0" w:color="000000"/>
            </w:tcBorders>
            <w:vAlign w:val="center"/>
            <w:hideMark/>
          </w:tcPr>
          <w:p w14:paraId="14383B35" w14:textId="4D8142CB" w:rsidR="00EF1EEB" w:rsidRDefault="00EF1EEB">
            <w:pPr>
              <w:jc w:val="both"/>
              <w:rPr>
                <w:b/>
                <w:color w:val="auto"/>
                <w:szCs w:val="24"/>
                <w:lang w:eastAsia="en-US"/>
              </w:rPr>
            </w:pPr>
            <w:r>
              <w:rPr>
                <w:b/>
              </w:rPr>
              <w:lastRenderedPageBreak/>
              <w:t>Obrazec št. 4/3</w:t>
            </w:r>
          </w:p>
        </w:tc>
      </w:tr>
    </w:tbl>
    <w:p w14:paraId="6BD531AC" w14:textId="77777777" w:rsidR="00EF1EEB" w:rsidRDefault="00EF1EEB" w:rsidP="00EF1EEB">
      <w:pPr>
        <w:rPr>
          <w:rFonts w:cs="Arial"/>
          <w:sz w:val="20"/>
          <w:szCs w:val="20"/>
          <w:lang w:eastAsia="en-US"/>
        </w:rPr>
      </w:pPr>
    </w:p>
    <w:p w14:paraId="6CDF76C3" w14:textId="77777777" w:rsidR="00EF1EEB" w:rsidRDefault="00EF1EEB" w:rsidP="00EF1EE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EF1EEB" w14:paraId="1134F989" w14:textId="77777777" w:rsidTr="00EF1EEB">
        <w:tc>
          <w:tcPr>
            <w:tcW w:w="1106" w:type="dxa"/>
            <w:hideMark/>
          </w:tcPr>
          <w:p w14:paraId="53DC0A9A" w14:textId="77777777" w:rsidR="00EF1EEB" w:rsidRDefault="00EF1EEB">
            <w:pPr>
              <w:jc w:val="both"/>
              <w:rPr>
                <w:color w:val="auto"/>
              </w:rPr>
            </w:pPr>
            <w:r>
              <w:t>Ponudnik:</w:t>
            </w:r>
          </w:p>
        </w:tc>
        <w:tc>
          <w:tcPr>
            <w:tcW w:w="8109" w:type="dxa"/>
            <w:tcBorders>
              <w:top w:val="nil"/>
              <w:left w:val="nil"/>
              <w:bottom w:val="single" w:sz="4" w:space="0" w:color="auto"/>
              <w:right w:val="nil"/>
            </w:tcBorders>
          </w:tcPr>
          <w:p w14:paraId="3B8FA836" w14:textId="77777777" w:rsidR="00EF1EEB" w:rsidRDefault="00EF1EEB">
            <w:pPr>
              <w:widowControl w:val="0"/>
              <w:tabs>
                <w:tab w:val="left" w:pos="90"/>
                <w:tab w:val="left" w:pos="964"/>
              </w:tabs>
              <w:autoSpaceDE w:val="0"/>
              <w:autoSpaceDN w:val="0"/>
              <w:adjustRightInd w:val="0"/>
              <w:jc w:val="both"/>
            </w:pPr>
          </w:p>
        </w:tc>
      </w:tr>
    </w:tbl>
    <w:p w14:paraId="3855AF0C" w14:textId="77777777" w:rsidR="00EF1EEB" w:rsidRDefault="00EF1EEB" w:rsidP="00EF1EEB">
      <w:pPr>
        <w:spacing w:line="240" w:lineRule="auto"/>
      </w:pPr>
    </w:p>
    <w:p w14:paraId="4A2934A1" w14:textId="77777777" w:rsidR="00EF1EEB" w:rsidRDefault="00EF1EEB" w:rsidP="00EF1EEB">
      <w:pPr>
        <w:spacing w:line="240" w:lineRule="auto"/>
      </w:pPr>
    </w:p>
    <w:p w14:paraId="29D4D317" w14:textId="77777777" w:rsidR="00EF1EEB" w:rsidRDefault="00EF1EEB" w:rsidP="00EF1EEB">
      <w:pPr>
        <w:spacing w:line="240" w:lineRule="auto"/>
      </w:pPr>
      <w:r>
        <w:t xml:space="preserve">Predmet javnega naročila: </w:t>
      </w:r>
      <w:r>
        <w:rPr>
          <w:b/>
          <w:iCs/>
        </w:rPr>
        <w:t>Vzdrževanje vozil in strojev ter dobava rezervnih delov</w:t>
      </w:r>
    </w:p>
    <w:p w14:paraId="64B2E196" w14:textId="77777777" w:rsidR="00EF1EEB" w:rsidRDefault="00EF1EEB" w:rsidP="00EF1EEB">
      <w:pPr>
        <w:spacing w:line="240" w:lineRule="auto"/>
      </w:pPr>
    </w:p>
    <w:p w14:paraId="3D85153A" w14:textId="77777777" w:rsidR="00EF1EEB" w:rsidRDefault="00EF1EEB" w:rsidP="00EF1EEB">
      <w:pPr>
        <w:spacing w:line="240" w:lineRule="auto"/>
      </w:pPr>
    </w:p>
    <w:p w14:paraId="358C34D4" w14:textId="77777777" w:rsidR="00EF1EEB" w:rsidRDefault="00EF1EEB" w:rsidP="00EF1EEB">
      <w:pPr>
        <w:spacing w:line="240" w:lineRule="auto"/>
        <w:jc w:val="center"/>
        <w:rPr>
          <w:b/>
          <w:sz w:val="24"/>
          <w:szCs w:val="24"/>
        </w:rPr>
      </w:pPr>
      <w:r>
        <w:rPr>
          <w:b/>
          <w:sz w:val="24"/>
          <w:szCs w:val="24"/>
        </w:rPr>
        <w:t>DOKAZILO O izpolnjevanju pogojev</w:t>
      </w:r>
    </w:p>
    <w:p w14:paraId="5ED36BED" w14:textId="30AC91DB" w:rsidR="00EF1EEB" w:rsidRDefault="00EF1EEB" w:rsidP="00EF1EEB">
      <w:pPr>
        <w:spacing w:line="240" w:lineRule="auto"/>
        <w:jc w:val="center"/>
        <w:rPr>
          <w:b/>
          <w:sz w:val="24"/>
          <w:szCs w:val="24"/>
        </w:rPr>
      </w:pPr>
      <w:r>
        <w:rPr>
          <w:b/>
          <w:sz w:val="24"/>
          <w:szCs w:val="24"/>
        </w:rPr>
        <w:t>(za sklop št. 9, 10, 11, 12, 13, 14, 15, 16, 17, 18, 19, 20, 21, 22, 23, 24, 25, 26, 27, 28 in 29)</w:t>
      </w:r>
    </w:p>
    <w:p w14:paraId="6FE044CD" w14:textId="77777777" w:rsidR="00EF1EEB" w:rsidRDefault="00EF1EEB" w:rsidP="00EF1EEB">
      <w:pPr>
        <w:spacing w:line="240" w:lineRule="auto"/>
      </w:pPr>
    </w:p>
    <w:p w14:paraId="09BC6749" w14:textId="77777777" w:rsidR="00EF1EEB" w:rsidRDefault="00EF1EEB" w:rsidP="00EF1EEB">
      <w:pPr>
        <w:spacing w:line="240" w:lineRule="auto"/>
        <w:jc w:val="both"/>
      </w:pPr>
      <w:r>
        <w:t>Pod kazensko in materialno odgovornostjo izjavljamo, da:</w:t>
      </w:r>
    </w:p>
    <w:p w14:paraId="1BD303E9" w14:textId="77777777" w:rsidR="00EF1EEB" w:rsidRDefault="00EF1EEB" w:rsidP="00EF1EEB">
      <w:pPr>
        <w:spacing w:line="240" w:lineRule="auto"/>
        <w:jc w:val="both"/>
      </w:pPr>
    </w:p>
    <w:p w14:paraId="0CD58947" w14:textId="60C21CF2" w:rsidR="00EF1EEB" w:rsidRPr="00EF1EEB" w:rsidRDefault="00EF1EEB" w:rsidP="00EF1EEB">
      <w:pPr>
        <w:pStyle w:val="Odstavekseznama"/>
        <w:numPr>
          <w:ilvl w:val="0"/>
          <w:numId w:val="37"/>
        </w:numPr>
        <w:spacing w:line="240" w:lineRule="auto"/>
        <w:rPr>
          <w:rFonts w:ascii="Titillium Web" w:hAnsi="Titillium Web"/>
          <w:iCs/>
          <w:szCs w:val="22"/>
        </w:rPr>
      </w:pPr>
      <w:r w:rsidRPr="00EF1EEB">
        <w:rPr>
          <w:rFonts w:ascii="Titillium Web" w:hAnsi="Titillium Web"/>
          <w:iCs/>
        </w:rPr>
        <w:t>smo kvalitetno in strokovno izpolnjevali pogodbene obveznosti iz prejšnjih pogodb sklenjenih v zadnjih treh letih,</w:t>
      </w:r>
    </w:p>
    <w:p w14:paraId="77001692" w14:textId="306F7DA9" w:rsidR="00EF1EEB" w:rsidRPr="00EF1EEB" w:rsidRDefault="00EF1EEB" w:rsidP="00EF1EEB">
      <w:pPr>
        <w:pStyle w:val="Odstavekseznama"/>
        <w:numPr>
          <w:ilvl w:val="0"/>
          <w:numId w:val="37"/>
        </w:numPr>
        <w:spacing w:line="240" w:lineRule="auto"/>
        <w:rPr>
          <w:rFonts w:ascii="Titillium Web" w:hAnsi="Titillium Web"/>
          <w:iCs/>
          <w:szCs w:val="22"/>
        </w:rPr>
      </w:pPr>
      <w:r w:rsidRPr="00EF1EEB">
        <w:rPr>
          <w:rFonts w:ascii="Titillium Web" w:hAnsi="Titillium Web"/>
          <w:iCs/>
        </w:rPr>
        <w:t>bomo zagotovili ustrezne kadrovske in tehnične zmogljivosti za kvalitetno izvedbo celotnega naročila v predvidenem roku, ki ga doreče naročnik, v skladu z zahtevami iz dokumentacije v zvezi z javnim naročanjem, pravili stroke ter določili predpisov in standardov s področja predmeta naročila,</w:t>
      </w:r>
    </w:p>
    <w:p w14:paraId="596EDE91" w14:textId="0B58AA8B" w:rsidR="00EF1EEB" w:rsidRPr="00EF1EEB" w:rsidRDefault="00EF1EEB" w:rsidP="00EF1EEB">
      <w:pPr>
        <w:pStyle w:val="Odstavekseznama"/>
        <w:numPr>
          <w:ilvl w:val="0"/>
          <w:numId w:val="37"/>
        </w:numPr>
        <w:spacing w:line="240" w:lineRule="auto"/>
        <w:rPr>
          <w:rFonts w:ascii="Titillium Web" w:hAnsi="Titillium Web"/>
          <w:iCs/>
          <w:szCs w:val="22"/>
        </w:rPr>
      </w:pPr>
      <w:r w:rsidRPr="00EF1EEB">
        <w:rPr>
          <w:rFonts w:ascii="Titillium Web" w:hAnsi="Titillium Web"/>
          <w:iCs/>
        </w:rPr>
        <w:t>bomo posamezne servisne storitve, kjer bo to zahteval naročnik, opravljali na zahtevani lokaciji naročnika,</w:t>
      </w:r>
    </w:p>
    <w:p w14:paraId="0D5D4083" w14:textId="0E525897" w:rsidR="00EF1EEB" w:rsidRPr="00EF1EEB" w:rsidRDefault="00EF1EEB" w:rsidP="00EF1EEB">
      <w:pPr>
        <w:pStyle w:val="Odstavekseznama"/>
        <w:numPr>
          <w:ilvl w:val="0"/>
          <w:numId w:val="37"/>
        </w:numPr>
        <w:spacing w:line="240" w:lineRule="auto"/>
        <w:rPr>
          <w:rFonts w:ascii="Titillium Web" w:hAnsi="Titillium Web"/>
          <w:iCs/>
          <w:szCs w:val="22"/>
        </w:rPr>
      </w:pPr>
      <w:r w:rsidRPr="00EF1EEB">
        <w:rPr>
          <w:rFonts w:ascii="Titillium Web" w:hAnsi="Titillium Web"/>
          <w:iCs/>
        </w:rPr>
        <w:t>bomo v primeru izvajanja storitev servisiranja na lokaciji naročnika zagotovili vso potrebno opremo in mobilno servisno vozilo,</w:t>
      </w:r>
    </w:p>
    <w:p w14:paraId="4D80A147" w14:textId="77777777" w:rsidR="00EF1EEB" w:rsidRPr="00EF1EEB" w:rsidRDefault="00EF1EEB" w:rsidP="00EF1EEB">
      <w:pPr>
        <w:pStyle w:val="Odstavekseznama"/>
        <w:numPr>
          <w:ilvl w:val="0"/>
          <w:numId w:val="37"/>
        </w:numPr>
        <w:spacing w:line="240" w:lineRule="auto"/>
        <w:rPr>
          <w:rFonts w:ascii="Titillium Web" w:hAnsi="Titillium Web"/>
          <w:iCs/>
          <w:szCs w:val="22"/>
        </w:rPr>
      </w:pPr>
      <w:r w:rsidRPr="00EF1EEB">
        <w:rPr>
          <w:rFonts w:ascii="Titillium Web" w:hAnsi="Titillium Web"/>
          <w:iCs/>
        </w:rPr>
        <w:t>bomo dobavili blago, ki bo skladno s tehničnimi zahtevami naročnika, dobavljeno v primerni embalaži in označeno na način, ki omogoča nedvoumno identifikacijo blaga s kataloškimi številkami proizvajalcev originalnih rezervnih delov in podatki na ceniku, ki je veljal v času naročila blaga.</w:t>
      </w:r>
    </w:p>
    <w:p w14:paraId="046080B8" w14:textId="77777777" w:rsidR="00EF1EEB" w:rsidRDefault="00EF1EEB" w:rsidP="00EF1EEB">
      <w:pPr>
        <w:pStyle w:val="Odstavekseznama"/>
        <w:spacing w:line="240" w:lineRule="auto"/>
        <w:ind w:left="720"/>
        <w:rPr>
          <w:rFonts w:ascii="Titillium Web" w:hAnsi="Titillium Web"/>
        </w:rPr>
      </w:pPr>
    </w:p>
    <w:p w14:paraId="0536D8D5" w14:textId="77777777" w:rsidR="00EF1EEB" w:rsidRDefault="00EF1EEB" w:rsidP="00EF1EEB">
      <w:pPr>
        <w:pStyle w:val="Odstavekseznama"/>
        <w:spacing w:line="240" w:lineRule="auto"/>
        <w:ind w:left="720"/>
        <w:rPr>
          <w:rFonts w:ascii="Titillium Web" w:hAnsi="Titillium Web"/>
        </w:rPr>
      </w:pPr>
    </w:p>
    <w:p w14:paraId="24290985" w14:textId="77777777" w:rsidR="00EF1EEB" w:rsidRDefault="00EF1EEB" w:rsidP="00EF1EEB">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EF1EEB" w14:paraId="50EE6C7A" w14:textId="77777777" w:rsidTr="00EF1EEB">
        <w:trPr>
          <w:trHeight w:val="353"/>
          <w:jc w:val="center"/>
        </w:trPr>
        <w:tc>
          <w:tcPr>
            <w:tcW w:w="2722" w:type="dxa"/>
            <w:hideMark/>
          </w:tcPr>
          <w:p w14:paraId="555EF840" w14:textId="77777777" w:rsidR="00EF1EEB" w:rsidRDefault="00EF1EEB">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Datum:</w:t>
            </w:r>
          </w:p>
        </w:tc>
        <w:tc>
          <w:tcPr>
            <w:tcW w:w="2749" w:type="dxa"/>
            <w:hideMark/>
          </w:tcPr>
          <w:p w14:paraId="37668D49" w14:textId="77777777" w:rsidR="00EF1EEB" w:rsidRDefault="00EF1EEB">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Žig:</w:t>
            </w:r>
          </w:p>
        </w:tc>
        <w:tc>
          <w:tcPr>
            <w:tcW w:w="2749" w:type="dxa"/>
          </w:tcPr>
          <w:p w14:paraId="744701C8" w14:textId="77777777" w:rsidR="00EF1EEB" w:rsidRDefault="00EF1EEB">
            <w:pPr>
              <w:tabs>
                <w:tab w:val="left" w:pos="4395"/>
                <w:tab w:val="center" w:pos="4536"/>
                <w:tab w:val="right" w:pos="9072"/>
              </w:tabs>
              <w:spacing w:line="240" w:lineRule="auto"/>
              <w:jc w:val="center"/>
              <w:rPr>
                <w:rFonts w:cs="Tahoma"/>
                <w:color w:val="000000" w:themeColor="text1"/>
                <w:szCs w:val="20"/>
              </w:rPr>
            </w:pPr>
            <w:r>
              <w:rPr>
                <w:rFonts w:cs="Tahoma"/>
                <w:color w:val="000000" w:themeColor="text1"/>
                <w:szCs w:val="20"/>
              </w:rPr>
              <w:t>Podpis:</w:t>
            </w:r>
          </w:p>
          <w:p w14:paraId="631C54CF" w14:textId="77777777" w:rsidR="00EF1EEB" w:rsidRDefault="00EF1EEB">
            <w:pPr>
              <w:tabs>
                <w:tab w:val="left" w:pos="4395"/>
                <w:tab w:val="center" w:pos="4536"/>
                <w:tab w:val="right" w:pos="9072"/>
              </w:tabs>
              <w:spacing w:line="240" w:lineRule="auto"/>
              <w:jc w:val="center"/>
              <w:rPr>
                <w:rFonts w:cs="Tahoma"/>
                <w:color w:val="000000" w:themeColor="text1"/>
                <w:szCs w:val="20"/>
              </w:rPr>
            </w:pPr>
          </w:p>
        </w:tc>
      </w:tr>
      <w:tr w:rsidR="00EF1EEB" w14:paraId="3636305B" w14:textId="77777777" w:rsidTr="00EF1EEB">
        <w:trPr>
          <w:jc w:val="center"/>
        </w:trPr>
        <w:tc>
          <w:tcPr>
            <w:tcW w:w="2722" w:type="dxa"/>
            <w:tcBorders>
              <w:top w:val="nil"/>
              <w:left w:val="nil"/>
              <w:bottom w:val="single" w:sz="4" w:space="0" w:color="auto"/>
              <w:right w:val="nil"/>
            </w:tcBorders>
          </w:tcPr>
          <w:p w14:paraId="65C47802" w14:textId="77777777" w:rsidR="00EF1EEB" w:rsidRDefault="00EF1EEB">
            <w:pPr>
              <w:tabs>
                <w:tab w:val="left" w:pos="4395"/>
                <w:tab w:val="center" w:pos="4536"/>
                <w:tab w:val="right" w:pos="9072"/>
              </w:tabs>
              <w:spacing w:line="240" w:lineRule="auto"/>
              <w:jc w:val="both"/>
              <w:rPr>
                <w:rFonts w:cs="Tahoma"/>
                <w:color w:val="FF0000"/>
                <w:szCs w:val="20"/>
              </w:rPr>
            </w:pPr>
          </w:p>
        </w:tc>
        <w:tc>
          <w:tcPr>
            <w:tcW w:w="2749" w:type="dxa"/>
          </w:tcPr>
          <w:p w14:paraId="3D3CCFF3" w14:textId="77777777" w:rsidR="00EF1EEB" w:rsidRDefault="00EF1EEB">
            <w:pPr>
              <w:tabs>
                <w:tab w:val="left" w:pos="4395"/>
                <w:tab w:val="center" w:pos="4536"/>
                <w:tab w:val="right" w:pos="9072"/>
              </w:tabs>
              <w:spacing w:line="240" w:lineRule="auto"/>
              <w:jc w:val="both"/>
              <w:rPr>
                <w:rFonts w:cs="Tahoma"/>
                <w:color w:val="FF0000"/>
                <w:szCs w:val="20"/>
              </w:rPr>
            </w:pPr>
          </w:p>
        </w:tc>
        <w:tc>
          <w:tcPr>
            <w:tcW w:w="2749" w:type="dxa"/>
            <w:tcBorders>
              <w:top w:val="nil"/>
              <w:left w:val="nil"/>
              <w:bottom w:val="single" w:sz="4" w:space="0" w:color="auto"/>
              <w:right w:val="nil"/>
            </w:tcBorders>
          </w:tcPr>
          <w:p w14:paraId="61027458" w14:textId="77777777" w:rsidR="00EF1EEB" w:rsidRDefault="00EF1EEB">
            <w:pPr>
              <w:tabs>
                <w:tab w:val="left" w:pos="4395"/>
                <w:tab w:val="center" w:pos="4536"/>
                <w:tab w:val="right" w:pos="9072"/>
              </w:tabs>
              <w:spacing w:line="240" w:lineRule="auto"/>
              <w:jc w:val="both"/>
              <w:rPr>
                <w:rFonts w:cs="Tahoma"/>
                <w:color w:val="FF0000"/>
                <w:szCs w:val="20"/>
              </w:rPr>
            </w:pPr>
          </w:p>
        </w:tc>
      </w:tr>
    </w:tbl>
    <w:p w14:paraId="57E9EB79" w14:textId="77777777" w:rsidR="00EF1EEB" w:rsidRDefault="00EF1EEB" w:rsidP="00EF1EEB">
      <w:pPr>
        <w:spacing w:line="240" w:lineRule="auto"/>
      </w:pPr>
    </w:p>
    <w:p w14:paraId="75E2889B" w14:textId="5422CE6F" w:rsidR="000173A4" w:rsidRDefault="000173A4">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E1855" w:rsidRPr="009D3095" w14:paraId="2A4B84AA" w14:textId="77777777" w:rsidTr="00FE1855">
        <w:tc>
          <w:tcPr>
            <w:tcW w:w="1740" w:type="dxa"/>
            <w:tcBorders>
              <w:top w:val="single" w:sz="4" w:space="0" w:color="000000"/>
              <w:left w:val="single" w:sz="4" w:space="0" w:color="000000"/>
              <w:bottom w:val="single" w:sz="4" w:space="0" w:color="000000"/>
              <w:right w:val="single" w:sz="4" w:space="0" w:color="000000"/>
            </w:tcBorders>
            <w:vAlign w:val="center"/>
            <w:hideMark/>
          </w:tcPr>
          <w:p w14:paraId="69E8FD55" w14:textId="5D1612C9" w:rsidR="00FE1855" w:rsidRPr="009D3095" w:rsidRDefault="00FE1855">
            <w:pPr>
              <w:rPr>
                <w:rFonts w:cs="Times New Roman"/>
                <w:b/>
              </w:rPr>
            </w:pPr>
            <w:r w:rsidRPr="009D3095">
              <w:rPr>
                <w:b/>
              </w:rPr>
              <w:lastRenderedPageBreak/>
              <w:t xml:space="preserve">Obrazec št. </w:t>
            </w:r>
            <w:r w:rsidR="00EF1EEB">
              <w:rPr>
                <w:b/>
              </w:rPr>
              <w:t>5</w:t>
            </w:r>
          </w:p>
        </w:tc>
      </w:tr>
    </w:tbl>
    <w:p w14:paraId="2E2D3EFB" w14:textId="77777777" w:rsidR="00FE1855" w:rsidRPr="009D3095" w:rsidRDefault="00FE1855" w:rsidP="00FE1855">
      <w:pPr>
        <w:rPr>
          <w:sz w:val="20"/>
          <w:lang w:eastAsia="en-US"/>
        </w:rPr>
      </w:pPr>
    </w:p>
    <w:p w14:paraId="18D5F921" w14:textId="77777777" w:rsidR="00FE1855" w:rsidRPr="009D3095" w:rsidRDefault="00FE1855" w:rsidP="00EF1EEB">
      <w:pPr>
        <w:jc w:val="both"/>
      </w:pPr>
      <w:r w:rsidRPr="009D3095">
        <w:t xml:space="preserve">Zaradi zagotovitve transparentnosti posla in preprečitve korupcijskih tveganj pri sklepanju poslov v skladu s 6. odstavkom 14. člena </w:t>
      </w:r>
      <w:proofErr w:type="spellStart"/>
      <w:r w:rsidRPr="009D3095">
        <w:t>ZintPK</w:t>
      </w:r>
      <w:proofErr w:type="spellEnd"/>
      <w:r w:rsidRPr="009D3095">
        <w:t xml:space="preserve"> (Uradni list RS, št. 45/10, 26/11, 43/11 in 158/20</w:t>
      </w:r>
      <w:r w:rsidRPr="009D3095">
        <w:rPr>
          <w:rFonts w:cs="Arial"/>
        </w:rPr>
        <w:t xml:space="preserve">; v nadaljevanju </w:t>
      </w:r>
      <w:proofErr w:type="spellStart"/>
      <w:r w:rsidRPr="009D3095">
        <w:rPr>
          <w:rFonts w:cs="Arial"/>
        </w:rPr>
        <w:t>ZintPK</w:t>
      </w:r>
      <w:proofErr w:type="spellEnd"/>
      <w:r w:rsidRPr="009D3095">
        <w:t>), kot zakoniti zastopnik ponudnika (samostojni ponudnik/vsak partner v skupni ponudbi) v postopku oddaje naročila št. JN-0002/2022, katerega predmet je »Vzdrževanje vozil in strojev ter dobava rezervnih delov« podajam naslednjo</w:t>
      </w:r>
    </w:p>
    <w:p w14:paraId="63C32793" w14:textId="77777777" w:rsidR="00FE1855" w:rsidRPr="009D3095" w:rsidRDefault="00FE1855" w:rsidP="00FE1855"/>
    <w:p w14:paraId="50D22245" w14:textId="77777777" w:rsidR="00FE1855" w:rsidRPr="009D3095" w:rsidRDefault="00FE1855" w:rsidP="00FE1855">
      <w:pPr>
        <w:autoSpaceDE w:val="0"/>
        <w:autoSpaceDN w:val="0"/>
        <w:adjustRightInd w:val="0"/>
        <w:jc w:val="center"/>
        <w:rPr>
          <w:rFonts w:cs="Arial"/>
          <w:b/>
          <w:bCs/>
          <w:sz w:val="24"/>
        </w:rPr>
      </w:pPr>
      <w:r w:rsidRPr="009D3095">
        <w:rPr>
          <w:rFonts w:cs="Arial"/>
          <w:b/>
          <w:bCs/>
          <w:sz w:val="24"/>
        </w:rPr>
        <w:t>IZJAVO O UDELEŽBI FIZIČNIH IN PRAVNIH OSEB V LASTNIŠTVU PONUDNIKA</w:t>
      </w:r>
    </w:p>
    <w:p w14:paraId="2879922D" w14:textId="77777777" w:rsidR="00FE1855" w:rsidRPr="009D3095" w:rsidRDefault="00FE1855" w:rsidP="00FE1855">
      <w:pPr>
        <w:autoSpaceDE w:val="0"/>
        <w:autoSpaceDN w:val="0"/>
        <w:adjustRightInd w:val="0"/>
        <w:rPr>
          <w:rFonts w:cs="Arial"/>
          <w:sz w:val="20"/>
          <w:szCs w:val="20"/>
        </w:rPr>
      </w:pPr>
    </w:p>
    <w:p w14:paraId="5AE98B68" w14:textId="77777777" w:rsidR="00FE1855" w:rsidRPr="009D3095" w:rsidRDefault="00FE1855" w:rsidP="00FE1855">
      <w:pPr>
        <w:autoSpaceDE w:val="0"/>
        <w:autoSpaceDN w:val="0"/>
        <w:adjustRightInd w:val="0"/>
        <w:rPr>
          <w:rFonts w:cs="Arial"/>
          <w:szCs w:val="24"/>
        </w:rPr>
      </w:pPr>
      <w:r w:rsidRPr="009D3095">
        <w:rPr>
          <w:rFonts w:cs="Arial"/>
          <w:b/>
          <w:bCs/>
        </w:rPr>
        <w:t>PODATKI O PONUDNIKU:</w:t>
      </w:r>
    </w:p>
    <w:p w14:paraId="4C96046D" w14:textId="77777777" w:rsidR="00FE1855" w:rsidRPr="009D3095" w:rsidRDefault="00FE1855" w:rsidP="00FE1855">
      <w:pPr>
        <w:autoSpaceDE w:val="0"/>
        <w:autoSpaceDN w:val="0"/>
        <w:adjustRightInd w:val="0"/>
        <w:rPr>
          <w:rFonts w:cs="Arial"/>
          <w:iCs/>
          <w:sz w:val="18"/>
          <w:szCs w:val="18"/>
        </w:rPr>
      </w:pPr>
      <w:r w:rsidRPr="009D3095">
        <w:rPr>
          <w:rFonts w:cs="Arial"/>
          <w:iCs/>
          <w:sz w:val="18"/>
          <w:szCs w:val="18"/>
        </w:rPr>
        <w:t xml:space="preserve">Opomba: vpisati podatke o pravni osebi zasebnega ali javnega prava, fizični osebi – samostojnem podjetniku posamezniku, društvu, združenju, … </w:t>
      </w:r>
    </w:p>
    <w:p w14:paraId="323495CD" w14:textId="77777777" w:rsidR="00FE1855" w:rsidRPr="009D3095" w:rsidRDefault="00FE1855" w:rsidP="00FE1855">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FE1855" w:rsidRPr="009D3095" w14:paraId="0DF2E7E3" w14:textId="77777777" w:rsidTr="00FE185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63A8E6" w14:textId="77777777" w:rsidR="00FE1855" w:rsidRPr="009D3095" w:rsidRDefault="00FE1855">
            <w:pPr>
              <w:autoSpaceDE w:val="0"/>
              <w:autoSpaceDN w:val="0"/>
              <w:adjustRightInd w:val="0"/>
              <w:rPr>
                <w:rFonts w:cs="Arial"/>
                <w:iCs/>
                <w:sz w:val="20"/>
                <w:szCs w:val="24"/>
              </w:rPr>
            </w:pPr>
            <w:r w:rsidRPr="009D3095">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85347B6" w14:textId="77777777" w:rsidR="00FE1855" w:rsidRPr="009D3095" w:rsidRDefault="00FE1855">
            <w:pPr>
              <w:autoSpaceDE w:val="0"/>
              <w:autoSpaceDN w:val="0"/>
              <w:adjustRightInd w:val="0"/>
              <w:rPr>
                <w:rFonts w:cs="Arial"/>
                <w:b/>
              </w:rPr>
            </w:pPr>
          </w:p>
        </w:tc>
      </w:tr>
      <w:tr w:rsidR="00FE1855" w:rsidRPr="009D3095" w14:paraId="00316213" w14:textId="77777777" w:rsidTr="00FE185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B6AFFB" w14:textId="77777777" w:rsidR="00FE1855" w:rsidRPr="009D3095" w:rsidRDefault="00FE1855">
            <w:pPr>
              <w:autoSpaceDE w:val="0"/>
              <w:autoSpaceDN w:val="0"/>
              <w:adjustRightInd w:val="0"/>
              <w:rPr>
                <w:rFonts w:cs="Arial"/>
                <w:iCs/>
              </w:rPr>
            </w:pPr>
            <w:r w:rsidRPr="009D3095">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D89F2B9" w14:textId="77777777" w:rsidR="00FE1855" w:rsidRPr="009D3095" w:rsidRDefault="00FE1855">
            <w:pPr>
              <w:autoSpaceDE w:val="0"/>
              <w:autoSpaceDN w:val="0"/>
              <w:adjustRightInd w:val="0"/>
              <w:rPr>
                <w:rFonts w:cs="Arial"/>
                <w:b/>
              </w:rPr>
            </w:pPr>
          </w:p>
        </w:tc>
      </w:tr>
      <w:tr w:rsidR="00FE1855" w:rsidRPr="009D3095" w14:paraId="7E695235" w14:textId="77777777" w:rsidTr="00FE185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8C3598" w14:textId="77777777" w:rsidR="00FE1855" w:rsidRPr="009D3095" w:rsidRDefault="00FE1855">
            <w:pPr>
              <w:autoSpaceDE w:val="0"/>
              <w:autoSpaceDN w:val="0"/>
              <w:adjustRightInd w:val="0"/>
              <w:rPr>
                <w:rFonts w:cs="Arial"/>
                <w:iCs/>
              </w:rPr>
            </w:pPr>
            <w:r w:rsidRPr="009D3095">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AF0AEA8" w14:textId="77777777" w:rsidR="00FE1855" w:rsidRPr="009D3095" w:rsidRDefault="00FE1855">
            <w:pPr>
              <w:autoSpaceDE w:val="0"/>
              <w:autoSpaceDN w:val="0"/>
              <w:adjustRightInd w:val="0"/>
              <w:rPr>
                <w:rFonts w:cs="Arial"/>
                <w:b/>
              </w:rPr>
            </w:pPr>
          </w:p>
        </w:tc>
      </w:tr>
    </w:tbl>
    <w:p w14:paraId="2983C580" w14:textId="77777777" w:rsidR="00FE1855" w:rsidRPr="009D3095" w:rsidRDefault="00FE1855" w:rsidP="00FE1855">
      <w:pPr>
        <w:autoSpaceDE w:val="0"/>
        <w:autoSpaceDN w:val="0"/>
        <w:adjustRightInd w:val="0"/>
        <w:rPr>
          <w:rFonts w:cs="Arial"/>
          <w:sz w:val="20"/>
          <w:lang w:eastAsia="en-US"/>
        </w:rPr>
      </w:pPr>
    </w:p>
    <w:p w14:paraId="3F3C77EC" w14:textId="77777777" w:rsidR="00FE1855" w:rsidRPr="009D3095" w:rsidRDefault="00FE1855" w:rsidP="00FE1855">
      <w:pPr>
        <w:autoSpaceDE w:val="0"/>
        <w:autoSpaceDN w:val="0"/>
        <w:adjustRightInd w:val="0"/>
        <w:rPr>
          <w:rFonts w:cs="Arial"/>
        </w:rPr>
      </w:pPr>
      <w:r w:rsidRPr="009D3095">
        <w:rPr>
          <w:rFonts w:cs="Arial"/>
          <w:b/>
          <w:bCs/>
        </w:rPr>
        <w:t>UDELEŽBA FIZIČNIH IN PRAVNIH OSEB V LASTNIŠTVU PONUDNIKA</w:t>
      </w:r>
    </w:p>
    <w:p w14:paraId="0DD169F6" w14:textId="77777777" w:rsidR="00FE1855" w:rsidRPr="009D3095" w:rsidRDefault="00FE1855" w:rsidP="00FE1855">
      <w:pPr>
        <w:autoSpaceDE w:val="0"/>
        <w:autoSpaceDN w:val="0"/>
        <w:adjustRightInd w:val="0"/>
        <w:rPr>
          <w:rFonts w:cs="Arial"/>
          <w:sz w:val="18"/>
          <w:szCs w:val="18"/>
        </w:rPr>
      </w:pPr>
      <w:r w:rsidRPr="009D3095">
        <w:rPr>
          <w:rFonts w:cs="Arial"/>
          <w:iCs/>
          <w:sz w:val="18"/>
          <w:szCs w:val="18"/>
        </w:rPr>
        <w:t xml:space="preserve">Opomba: vpisati je potrebno naslednje podatke o udeležbi fizičnih in pravnih oseb v lastništvu ponudnika: </w:t>
      </w:r>
    </w:p>
    <w:p w14:paraId="35DAB1F3" w14:textId="77777777" w:rsidR="00FE1855" w:rsidRPr="009D3095" w:rsidRDefault="00FE1855" w:rsidP="00FE1855">
      <w:pPr>
        <w:numPr>
          <w:ilvl w:val="0"/>
          <w:numId w:val="15"/>
        </w:numPr>
        <w:autoSpaceDE w:val="0"/>
        <w:autoSpaceDN w:val="0"/>
        <w:adjustRightInd w:val="0"/>
        <w:spacing w:line="240" w:lineRule="auto"/>
        <w:jc w:val="both"/>
        <w:rPr>
          <w:rFonts w:cs="Arial"/>
          <w:iCs/>
          <w:sz w:val="18"/>
          <w:szCs w:val="18"/>
        </w:rPr>
      </w:pPr>
      <w:r w:rsidRPr="009D3095">
        <w:rPr>
          <w:rFonts w:cs="Arial"/>
          <w:iCs/>
          <w:sz w:val="18"/>
          <w:szCs w:val="18"/>
        </w:rPr>
        <w:t xml:space="preserve">za fizične osebe: ime in priimek, naslov prebivališča in delež lastništva; </w:t>
      </w:r>
    </w:p>
    <w:p w14:paraId="21E977DE" w14:textId="77777777" w:rsidR="00FE1855" w:rsidRPr="009D3095" w:rsidRDefault="00FE1855" w:rsidP="00FE1855">
      <w:pPr>
        <w:numPr>
          <w:ilvl w:val="0"/>
          <w:numId w:val="15"/>
        </w:numPr>
        <w:autoSpaceDE w:val="0"/>
        <w:autoSpaceDN w:val="0"/>
        <w:adjustRightInd w:val="0"/>
        <w:spacing w:line="240" w:lineRule="auto"/>
        <w:jc w:val="both"/>
        <w:rPr>
          <w:rFonts w:cs="Arial"/>
          <w:iCs/>
          <w:sz w:val="18"/>
          <w:szCs w:val="18"/>
        </w:rPr>
      </w:pPr>
      <w:r w:rsidRPr="009D3095">
        <w:rPr>
          <w:rFonts w:cs="Arial"/>
          <w:iCs/>
          <w:sz w:val="18"/>
          <w:szCs w:val="18"/>
        </w:rPr>
        <w:t xml:space="preserve">za pravne osebe: naziv in naslov pravne osebe in delež lastništva. </w:t>
      </w:r>
    </w:p>
    <w:p w14:paraId="14A84928" w14:textId="77777777" w:rsidR="00FE1855" w:rsidRPr="009D3095" w:rsidRDefault="00FE1855" w:rsidP="00FE1855">
      <w:pPr>
        <w:autoSpaceDE w:val="0"/>
        <w:autoSpaceDN w:val="0"/>
        <w:adjustRightInd w:val="0"/>
        <w:rPr>
          <w:rFonts w:cs="Arial"/>
          <w:sz w:val="20"/>
          <w:szCs w:val="24"/>
        </w:rPr>
      </w:pPr>
    </w:p>
    <w:p w14:paraId="170B3E47" w14:textId="77777777" w:rsidR="00FE1855" w:rsidRPr="009D3095" w:rsidRDefault="00FE1855" w:rsidP="00FE1855">
      <w:pPr>
        <w:autoSpaceDE w:val="0"/>
        <w:autoSpaceDN w:val="0"/>
        <w:adjustRightInd w:val="0"/>
        <w:rPr>
          <w:rFonts w:cs="Arial"/>
          <w:iCs/>
          <w:sz w:val="18"/>
          <w:szCs w:val="18"/>
        </w:rPr>
      </w:pPr>
      <w:r w:rsidRPr="009D3095">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560ECDB" w14:textId="77777777" w:rsidR="00FE1855" w:rsidRPr="009D3095" w:rsidRDefault="00FE1855" w:rsidP="00FE1855">
      <w:pPr>
        <w:autoSpaceDE w:val="0"/>
        <w:autoSpaceDN w:val="0"/>
        <w:adjustRightInd w:val="0"/>
        <w:rPr>
          <w:rFonts w:cs="Arial"/>
          <w:iCs/>
          <w:sz w:val="18"/>
          <w:szCs w:val="18"/>
        </w:rPr>
      </w:pPr>
    </w:p>
    <w:p w14:paraId="126B56D7" w14:textId="77777777" w:rsidR="00FE1855" w:rsidRPr="009D3095" w:rsidRDefault="00FE1855" w:rsidP="00FE1855">
      <w:pPr>
        <w:autoSpaceDE w:val="0"/>
        <w:autoSpaceDN w:val="0"/>
        <w:adjustRightInd w:val="0"/>
        <w:rPr>
          <w:rFonts w:cs="Arial"/>
          <w:b/>
          <w:iCs/>
          <w:sz w:val="20"/>
          <w:szCs w:val="24"/>
        </w:rPr>
      </w:pPr>
      <w:r w:rsidRPr="009D3095">
        <w:rPr>
          <w:rFonts w:cs="Arial"/>
          <w:b/>
          <w:iCs/>
        </w:rPr>
        <w:t>Spodaj podpisani zakoniti zastopnik izjavljam, da so pri lastništvu zgoraj navedenega ponudnika udeležene naslednje fizične osebe:</w:t>
      </w:r>
    </w:p>
    <w:p w14:paraId="3AEF424F" w14:textId="77777777" w:rsidR="00FE1855" w:rsidRPr="009D3095" w:rsidRDefault="00FE1855" w:rsidP="00FE185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E1855" w:rsidRPr="009D3095" w14:paraId="7B671F11"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7CFA021" w14:textId="77777777" w:rsidR="00FE1855" w:rsidRPr="009D3095" w:rsidRDefault="00FE185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3EB3C8" w14:textId="77777777" w:rsidR="00FE1855" w:rsidRPr="009D3095" w:rsidRDefault="00FE1855">
            <w:pPr>
              <w:autoSpaceDE w:val="0"/>
              <w:autoSpaceDN w:val="0"/>
              <w:adjustRightInd w:val="0"/>
              <w:rPr>
                <w:rFonts w:cs="Arial"/>
              </w:rPr>
            </w:pPr>
            <w:r w:rsidRPr="009D3095">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83D66C" w14:textId="77777777" w:rsidR="00FE1855" w:rsidRPr="009D3095" w:rsidRDefault="00FE1855">
            <w:pPr>
              <w:autoSpaceDE w:val="0"/>
              <w:autoSpaceDN w:val="0"/>
              <w:adjustRightInd w:val="0"/>
              <w:rPr>
                <w:rFonts w:cs="Arial"/>
              </w:rPr>
            </w:pPr>
            <w:r w:rsidRPr="009D3095">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C5D41C" w14:textId="77777777" w:rsidR="00FE1855" w:rsidRPr="009D3095" w:rsidRDefault="00FE1855">
            <w:pPr>
              <w:autoSpaceDE w:val="0"/>
              <w:autoSpaceDN w:val="0"/>
              <w:adjustRightInd w:val="0"/>
              <w:rPr>
                <w:rFonts w:cs="Arial"/>
                <w:b/>
                <w:bCs/>
              </w:rPr>
            </w:pPr>
            <w:r w:rsidRPr="009D3095">
              <w:rPr>
                <w:rFonts w:cs="Arial"/>
              </w:rPr>
              <w:t>Delež v %</w:t>
            </w:r>
          </w:p>
        </w:tc>
      </w:tr>
      <w:tr w:rsidR="00FE1855" w:rsidRPr="009D3095" w14:paraId="4C28D42E"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hideMark/>
          </w:tcPr>
          <w:p w14:paraId="3E1FDAC5" w14:textId="77777777" w:rsidR="00FE1855" w:rsidRPr="009D3095" w:rsidRDefault="00FE1855">
            <w:pPr>
              <w:autoSpaceDE w:val="0"/>
              <w:autoSpaceDN w:val="0"/>
              <w:adjustRightInd w:val="0"/>
              <w:rPr>
                <w:rFonts w:cs="Arial"/>
                <w:bCs/>
              </w:rPr>
            </w:pPr>
            <w:r w:rsidRPr="009D3095">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7187A53" w14:textId="77777777" w:rsidR="00FE1855" w:rsidRPr="009D3095" w:rsidRDefault="00FE185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119BC49" w14:textId="77777777" w:rsidR="00FE1855" w:rsidRPr="009D3095" w:rsidRDefault="00FE185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3591935" w14:textId="77777777" w:rsidR="00FE1855" w:rsidRPr="009D3095" w:rsidRDefault="00FE1855">
            <w:pPr>
              <w:autoSpaceDE w:val="0"/>
              <w:autoSpaceDN w:val="0"/>
              <w:adjustRightInd w:val="0"/>
              <w:rPr>
                <w:rFonts w:cs="Arial"/>
                <w:bCs/>
              </w:rPr>
            </w:pPr>
          </w:p>
        </w:tc>
      </w:tr>
      <w:tr w:rsidR="00FE1855" w:rsidRPr="009D3095" w14:paraId="54945CF8"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hideMark/>
          </w:tcPr>
          <w:p w14:paraId="5560BEF4" w14:textId="77777777" w:rsidR="00FE1855" w:rsidRPr="009D3095" w:rsidRDefault="00FE1855">
            <w:pPr>
              <w:autoSpaceDE w:val="0"/>
              <w:autoSpaceDN w:val="0"/>
              <w:adjustRightInd w:val="0"/>
              <w:rPr>
                <w:rFonts w:cs="Arial"/>
                <w:bCs/>
              </w:rPr>
            </w:pPr>
            <w:r w:rsidRPr="009D3095">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B8A7319" w14:textId="77777777" w:rsidR="00FE1855" w:rsidRPr="009D3095" w:rsidRDefault="00FE185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6E8BD5" w14:textId="77777777" w:rsidR="00FE1855" w:rsidRPr="009D3095" w:rsidRDefault="00FE185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F726B2" w14:textId="77777777" w:rsidR="00FE1855" w:rsidRPr="009D3095" w:rsidRDefault="00FE1855">
            <w:pPr>
              <w:autoSpaceDE w:val="0"/>
              <w:autoSpaceDN w:val="0"/>
              <w:adjustRightInd w:val="0"/>
              <w:rPr>
                <w:rFonts w:cs="Arial"/>
                <w:bCs/>
              </w:rPr>
            </w:pPr>
          </w:p>
        </w:tc>
      </w:tr>
      <w:tr w:rsidR="00FE1855" w:rsidRPr="009D3095" w14:paraId="3E9154BB"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hideMark/>
          </w:tcPr>
          <w:p w14:paraId="5ABF7BEC" w14:textId="77777777" w:rsidR="00FE1855" w:rsidRPr="009D3095" w:rsidRDefault="00FE1855">
            <w:pPr>
              <w:autoSpaceDE w:val="0"/>
              <w:autoSpaceDN w:val="0"/>
              <w:adjustRightInd w:val="0"/>
              <w:rPr>
                <w:rFonts w:cs="Arial"/>
                <w:bCs/>
              </w:rPr>
            </w:pPr>
            <w:r w:rsidRPr="009D3095">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F01E0CD" w14:textId="77777777" w:rsidR="00FE1855" w:rsidRPr="009D3095" w:rsidRDefault="00FE185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61A1109" w14:textId="77777777" w:rsidR="00FE1855" w:rsidRPr="009D3095" w:rsidRDefault="00FE185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10C43C9" w14:textId="77777777" w:rsidR="00FE1855" w:rsidRPr="009D3095" w:rsidRDefault="00FE1855">
            <w:pPr>
              <w:autoSpaceDE w:val="0"/>
              <w:autoSpaceDN w:val="0"/>
              <w:adjustRightInd w:val="0"/>
              <w:rPr>
                <w:rFonts w:cs="Arial"/>
                <w:bCs/>
              </w:rPr>
            </w:pPr>
          </w:p>
        </w:tc>
      </w:tr>
    </w:tbl>
    <w:p w14:paraId="686C542F" w14:textId="77777777" w:rsidR="00FE1855" w:rsidRPr="009D3095" w:rsidRDefault="00FE1855" w:rsidP="00FE1855">
      <w:pPr>
        <w:autoSpaceDE w:val="0"/>
        <w:autoSpaceDN w:val="0"/>
        <w:adjustRightInd w:val="0"/>
        <w:rPr>
          <w:rFonts w:cs="Arial"/>
          <w:bCs/>
          <w:sz w:val="20"/>
          <w:lang w:eastAsia="en-US"/>
        </w:rPr>
      </w:pPr>
    </w:p>
    <w:p w14:paraId="1EE68F81" w14:textId="77777777" w:rsidR="00FE1855" w:rsidRPr="009D3095" w:rsidRDefault="00FE1855" w:rsidP="00FE1855">
      <w:pPr>
        <w:autoSpaceDE w:val="0"/>
        <w:autoSpaceDN w:val="0"/>
        <w:adjustRightInd w:val="0"/>
        <w:rPr>
          <w:rFonts w:cs="Arial"/>
          <w:b/>
          <w:iCs/>
        </w:rPr>
      </w:pPr>
      <w:r w:rsidRPr="009D3095">
        <w:rPr>
          <w:rFonts w:cs="Arial"/>
          <w:b/>
          <w:iCs/>
        </w:rPr>
        <w:lastRenderedPageBreak/>
        <w:t>Spodaj podpisani zakoniti zastopnik izjavljam, da so pri lastništvu zgoraj navedenega ponudnika udeležene naslednje pravne osebe:</w:t>
      </w:r>
    </w:p>
    <w:p w14:paraId="0E1C0815" w14:textId="77777777" w:rsidR="00FE1855" w:rsidRPr="009D3095" w:rsidRDefault="00FE1855" w:rsidP="00FE185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E1855" w:rsidRPr="009D3095" w14:paraId="79E1F6A4"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46EB44A" w14:textId="77777777" w:rsidR="00FE1855" w:rsidRPr="009D3095" w:rsidRDefault="00FE185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077099" w14:textId="77777777" w:rsidR="00FE1855" w:rsidRPr="009D3095" w:rsidRDefault="00FE1855">
            <w:pPr>
              <w:autoSpaceDE w:val="0"/>
              <w:autoSpaceDN w:val="0"/>
              <w:adjustRightInd w:val="0"/>
              <w:rPr>
                <w:rFonts w:cs="Arial"/>
                <w:b/>
                <w:bCs/>
              </w:rPr>
            </w:pPr>
            <w:r w:rsidRPr="009D3095">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775EC5" w14:textId="77777777" w:rsidR="00FE1855" w:rsidRPr="009D3095" w:rsidRDefault="00FE1855">
            <w:pPr>
              <w:autoSpaceDE w:val="0"/>
              <w:autoSpaceDN w:val="0"/>
              <w:adjustRightInd w:val="0"/>
              <w:rPr>
                <w:rFonts w:cs="Arial"/>
                <w:b/>
                <w:bCs/>
              </w:rPr>
            </w:pPr>
            <w:r w:rsidRPr="009D3095">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7B8675" w14:textId="77777777" w:rsidR="00FE1855" w:rsidRPr="009D3095" w:rsidRDefault="00FE1855">
            <w:pPr>
              <w:autoSpaceDE w:val="0"/>
              <w:autoSpaceDN w:val="0"/>
              <w:adjustRightInd w:val="0"/>
              <w:rPr>
                <w:rFonts w:cs="Arial"/>
                <w:b/>
                <w:bCs/>
              </w:rPr>
            </w:pPr>
            <w:r w:rsidRPr="009D3095">
              <w:rPr>
                <w:rFonts w:cs="Arial"/>
              </w:rPr>
              <w:t>Delež v %</w:t>
            </w:r>
          </w:p>
        </w:tc>
      </w:tr>
      <w:tr w:rsidR="00FE1855" w:rsidRPr="009D3095" w14:paraId="1C04CBA9"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hideMark/>
          </w:tcPr>
          <w:p w14:paraId="6CBFDDFF" w14:textId="77777777" w:rsidR="00FE1855" w:rsidRPr="009D3095" w:rsidRDefault="00FE1855">
            <w:pPr>
              <w:autoSpaceDE w:val="0"/>
              <w:autoSpaceDN w:val="0"/>
              <w:adjustRightInd w:val="0"/>
              <w:rPr>
                <w:rFonts w:cs="Arial"/>
                <w:bCs/>
              </w:rPr>
            </w:pPr>
            <w:r w:rsidRPr="009D3095">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7B4798C" w14:textId="77777777" w:rsidR="00FE1855" w:rsidRPr="009D3095" w:rsidRDefault="00FE185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1A7B7B8" w14:textId="77777777" w:rsidR="00FE1855" w:rsidRPr="009D3095" w:rsidRDefault="00FE185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A3FC8BD" w14:textId="77777777" w:rsidR="00FE1855" w:rsidRPr="009D3095" w:rsidRDefault="00FE1855">
            <w:pPr>
              <w:autoSpaceDE w:val="0"/>
              <w:autoSpaceDN w:val="0"/>
              <w:adjustRightInd w:val="0"/>
              <w:rPr>
                <w:rFonts w:cs="Arial"/>
                <w:bCs/>
              </w:rPr>
            </w:pPr>
          </w:p>
        </w:tc>
      </w:tr>
      <w:tr w:rsidR="00FE1855" w:rsidRPr="009D3095" w14:paraId="089A9A86"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hideMark/>
          </w:tcPr>
          <w:p w14:paraId="7F05DEEE" w14:textId="77777777" w:rsidR="00FE1855" w:rsidRPr="009D3095" w:rsidRDefault="00FE1855">
            <w:pPr>
              <w:autoSpaceDE w:val="0"/>
              <w:autoSpaceDN w:val="0"/>
              <w:adjustRightInd w:val="0"/>
              <w:rPr>
                <w:rFonts w:cs="Arial"/>
                <w:bCs/>
              </w:rPr>
            </w:pPr>
            <w:r w:rsidRPr="009D3095">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F46526D" w14:textId="77777777" w:rsidR="00FE1855" w:rsidRPr="009D3095" w:rsidRDefault="00FE185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7D4E880" w14:textId="77777777" w:rsidR="00FE1855" w:rsidRPr="009D3095" w:rsidRDefault="00FE185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DE86C96" w14:textId="77777777" w:rsidR="00FE1855" w:rsidRPr="009D3095" w:rsidRDefault="00FE1855">
            <w:pPr>
              <w:autoSpaceDE w:val="0"/>
              <w:autoSpaceDN w:val="0"/>
              <w:adjustRightInd w:val="0"/>
              <w:rPr>
                <w:rFonts w:cs="Arial"/>
                <w:bCs/>
              </w:rPr>
            </w:pPr>
          </w:p>
        </w:tc>
      </w:tr>
      <w:tr w:rsidR="00FE1855" w:rsidRPr="009D3095" w14:paraId="022C6258"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hideMark/>
          </w:tcPr>
          <w:p w14:paraId="2E26CD0A" w14:textId="77777777" w:rsidR="00FE1855" w:rsidRPr="009D3095" w:rsidRDefault="00FE1855">
            <w:pPr>
              <w:autoSpaceDE w:val="0"/>
              <w:autoSpaceDN w:val="0"/>
              <w:adjustRightInd w:val="0"/>
              <w:rPr>
                <w:rFonts w:cs="Arial"/>
                <w:bCs/>
              </w:rPr>
            </w:pPr>
            <w:r w:rsidRPr="009D3095">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194C19D" w14:textId="77777777" w:rsidR="00FE1855" w:rsidRPr="009D3095" w:rsidRDefault="00FE185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2D47ABA" w14:textId="77777777" w:rsidR="00FE1855" w:rsidRPr="009D3095" w:rsidRDefault="00FE185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75117B" w14:textId="77777777" w:rsidR="00FE1855" w:rsidRPr="009D3095" w:rsidRDefault="00FE1855">
            <w:pPr>
              <w:autoSpaceDE w:val="0"/>
              <w:autoSpaceDN w:val="0"/>
              <w:adjustRightInd w:val="0"/>
              <w:rPr>
                <w:rFonts w:cs="Arial"/>
                <w:bCs/>
              </w:rPr>
            </w:pPr>
          </w:p>
        </w:tc>
      </w:tr>
    </w:tbl>
    <w:p w14:paraId="7BC58875" w14:textId="77777777" w:rsidR="00FE1855" w:rsidRPr="009D3095" w:rsidRDefault="00FE1855" w:rsidP="00FE1855">
      <w:pPr>
        <w:autoSpaceDE w:val="0"/>
        <w:autoSpaceDN w:val="0"/>
        <w:adjustRightInd w:val="0"/>
        <w:rPr>
          <w:rFonts w:cs="Arial"/>
          <w:bCs/>
          <w:sz w:val="20"/>
          <w:lang w:eastAsia="en-US"/>
        </w:rPr>
      </w:pPr>
    </w:p>
    <w:p w14:paraId="6410DD13" w14:textId="77777777" w:rsidR="00FE1855" w:rsidRPr="009D3095" w:rsidRDefault="00FE1855" w:rsidP="00FE1855">
      <w:pPr>
        <w:autoSpaceDE w:val="0"/>
        <w:autoSpaceDN w:val="0"/>
        <w:adjustRightInd w:val="0"/>
        <w:rPr>
          <w:rFonts w:cs="Arial"/>
          <w:b/>
          <w:bCs/>
        </w:rPr>
      </w:pPr>
      <w:r w:rsidRPr="009D3095">
        <w:rPr>
          <w:rFonts w:cs="Arial"/>
          <w:b/>
          <w:bCs/>
        </w:rPr>
        <w:t>POVEZANE DRUŽBE</w:t>
      </w:r>
    </w:p>
    <w:p w14:paraId="75FE1A4F" w14:textId="77777777" w:rsidR="00FE1855" w:rsidRPr="009D3095" w:rsidRDefault="00FE1855" w:rsidP="00FE1855">
      <w:pPr>
        <w:autoSpaceDE w:val="0"/>
        <w:autoSpaceDN w:val="0"/>
        <w:adjustRightInd w:val="0"/>
        <w:rPr>
          <w:rFonts w:cs="Arial"/>
          <w:sz w:val="18"/>
          <w:szCs w:val="18"/>
        </w:rPr>
      </w:pPr>
      <w:r w:rsidRPr="009D3095">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04444EE" w14:textId="77777777" w:rsidR="00FE1855" w:rsidRPr="009D3095" w:rsidRDefault="00FE1855" w:rsidP="00FE1855">
      <w:pPr>
        <w:numPr>
          <w:ilvl w:val="0"/>
          <w:numId w:val="15"/>
        </w:numPr>
        <w:autoSpaceDE w:val="0"/>
        <w:autoSpaceDN w:val="0"/>
        <w:adjustRightInd w:val="0"/>
        <w:spacing w:line="240" w:lineRule="auto"/>
        <w:jc w:val="both"/>
        <w:rPr>
          <w:rFonts w:cs="Arial"/>
          <w:iCs/>
          <w:sz w:val="18"/>
          <w:szCs w:val="18"/>
        </w:rPr>
      </w:pPr>
      <w:r w:rsidRPr="009D3095">
        <w:rPr>
          <w:rFonts w:cs="Arial"/>
          <w:iCs/>
          <w:sz w:val="18"/>
          <w:szCs w:val="18"/>
        </w:rPr>
        <w:t xml:space="preserve">naziv in naslov povezane družbe, </w:t>
      </w:r>
    </w:p>
    <w:p w14:paraId="46153E98" w14:textId="77777777" w:rsidR="00FE1855" w:rsidRPr="009D3095" w:rsidRDefault="00FE1855" w:rsidP="00FE1855">
      <w:pPr>
        <w:numPr>
          <w:ilvl w:val="0"/>
          <w:numId w:val="15"/>
        </w:numPr>
        <w:autoSpaceDE w:val="0"/>
        <w:autoSpaceDN w:val="0"/>
        <w:adjustRightInd w:val="0"/>
        <w:spacing w:line="240" w:lineRule="auto"/>
        <w:jc w:val="both"/>
        <w:rPr>
          <w:rFonts w:cs="Arial"/>
          <w:iCs/>
          <w:sz w:val="18"/>
          <w:szCs w:val="18"/>
        </w:rPr>
      </w:pPr>
      <w:r w:rsidRPr="009D3095">
        <w:rPr>
          <w:rFonts w:cs="Arial"/>
          <w:iCs/>
          <w:sz w:val="18"/>
          <w:szCs w:val="18"/>
        </w:rPr>
        <w:t>vrsta povezave in/ali delež lastništva.</w:t>
      </w:r>
    </w:p>
    <w:p w14:paraId="380F28C8" w14:textId="77777777" w:rsidR="00FE1855" w:rsidRPr="009D3095" w:rsidRDefault="00FE1855" w:rsidP="00FE1855">
      <w:pPr>
        <w:autoSpaceDE w:val="0"/>
        <w:autoSpaceDN w:val="0"/>
        <w:adjustRightInd w:val="0"/>
        <w:rPr>
          <w:rFonts w:cs="Arial"/>
          <w:sz w:val="18"/>
          <w:szCs w:val="18"/>
        </w:rPr>
      </w:pPr>
    </w:p>
    <w:p w14:paraId="389C5926" w14:textId="77777777" w:rsidR="00FE1855" w:rsidRPr="009D3095" w:rsidRDefault="00FE1855" w:rsidP="00FE1855">
      <w:pPr>
        <w:pStyle w:val="Telobesedila3"/>
        <w:rPr>
          <w:rFonts w:cs="Arial"/>
          <w:i/>
          <w:iCs/>
          <w:sz w:val="20"/>
          <w:szCs w:val="20"/>
        </w:rPr>
      </w:pPr>
      <w:r w:rsidRPr="009D3095">
        <w:rPr>
          <w:rFonts w:cs="Arial"/>
          <w:iCs/>
          <w:sz w:val="18"/>
          <w:szCs w:val="18"/>
        </w:rPr>
        <w:t>Podatke je potrebno vpisati za vse s ponudnikom povezane družbe.</w:t>
      </w:r>
      <w:r w:rsidRPr="009D3095">
        <w:rPr>
          <w:rFonts w:cs="Arial"/>
          <w:i/>
          <w:iCs/>
        </w:rPr>
        <w:t xml:space="preserve"> </w:t>
      </w:r>
    </w:p>
    <w:p w14:paraId="6114CE22" w14:textId="77777777" w:rsidR="00FE1855" w:rsidRPr="009D3095" w:rsidRDefault="00FE1855" w:rsidP="00FE1855">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FE1855" w:rsidRPr="009D3095" w14:paraId="14AF429E"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634EB8E" w14:textId="77777777" w:rsidR="00FE1855" w:rsidRPr="009D3095" w:rsidRDefault="00FE1855">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3D946E" w14:textId="77777777" w:rsidR="00FE1855" w:rsidRPr="009D3095" w:rsidRDefault="00FE1855">
            <w:pPr>
              <w:autoSpaceDE w:val="0"/>
              <w:autoSpaceDN w:val="0"/>
              <w:adjustRightInd w:val="0"/>
              <w:rPr>
                <w:rFonts w:cs="Arial"/>
                <w:b/>
                <w:bCs/>
              </w:rPr>
            </w:pPr>
            <w:r w:rsidRPr="009D3095">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7424E4" w14:textId="77777777" w:rsidR="00FE1855" w:rsidRPr="009D3095" w:rsidRDefault="00FE1855">
            <w:pPr>
              <w:autoSpaceDE w:val="0"/>
              <w:autoSpaceDN w:val="0"/>
              <w:adjustRightInd w:val="0"/>
              <w:rPr>
                <w:rFonts w:cs="Arial"/>
                <w:b/>
                <w:bCs/>
              </w:rPr>
            </w:pPr>
            <w:r w:rsidRPr="009D3095">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B80C01" w14:textId="77777777" w:rsidR="00FE1855" w:rsidRPr="009D3095" w:rsidRDefault="00FE1855">
            <w:pPr>
              <w:autoSpaceDE w:val="0"/>
              <w:autoSpaceDN w:val="0"/>
              <w:adjustRightInd w:val="0"/>
              <w:rPr>
                <w:rFonts w:cs="Arial"/>
              </w:rPr>
            </w:pPr>
            <w:r w:rsidRPr="009D3095">
              <w:rPr>
                <w:rFonts w:cs="Arial"/>
              </w:rPr>
              <w:t>Vrsta povezave/</w:t>
            </w:r>
          </w:p>
          <w:p w14:paraId="29B15FA7" w14:textId="77777777" w:rsidR="00FE1855" w:rsidRPr="009D3095" w:rsidRDefault="00FE1855">
            <w:pPr>
              <w:autoSpaceDE w:val="0"/>
              <w:autoSpaceDN w:val="0"/>
              <w:adjustRightInd w:val="0"/>
              <w:rPr>
                <w:rFonts w:cs="Arial"/>
                <w:b/>
                <w:bCs/>
              </w:rPr>
            </w:pPr>
            <w:r w:rsidRPr="009D3095">
              <w:rPr>
                <w:rFonts w:cs="Arial"/>
              </w:rPr>
              <w:t>Delež v %</w:t>
            </w:r>
          </w:p>
        </w:tc>
      </w:tr>
      <w:tr w:rsidR="00FE1855" w:rsidRPr="009D3095" w14:paraId="4DCDD06E"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hideMark/>
          </w:tcPr>
          <w:p w14:paraId="229B5CAD" w14:textId="77777777" w:rsidR="00FE1855" w:rsidRPr="009D3095" w:rsidRDefault="00FE1855">
            <w:pPr>
              <w:autoSpaceDE w:val="0"/>
              <w:autoSpaceDN w:val="0"/>
              <w:adjustRightInd w:val="0"/>
              <w:rPr>
                <w:rFonts w:cs="Arial"/>
                <w:bCs/>
              </w:rPr>
            </w:pPr>
            <w:r w:rsidRPr="009D3095">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D3F11F2" w14:textId="77777777" w:rsidR="00FE1855" w:rsidRPr="009D3095" w:rsidRDefault="00FE185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A03420" w14:textId="77777777" w:rsidR="00FE1855" w:rsidRPr="009D3095" w:rsidRDefault="00FE185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7FC86D8" w14:textId="77777777" w:rsidR="00FE1855" w:rsidRPr="009D3095" w:rsidRDefault="00FE1855">
            <w:pPr>
              <w:autoSpaceDE w:val="0"/>
              <w:autoSpaceDN w:val="0"/>
              <w:adjustRightInd w:val="0"/>
              <w:rPr>
                <w:rFonts w:cs="Arial"/>
                <w:bCs/>
              </w:rPr>
            </w:pPr>
          </w:p>
        </w:tc>
      </w:tr>
      <w:tr w:rsidR="00FE1855" w:rsidRPr="009D3095" w14:paraId="0C70495B"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hideMark/>
          </w:tcPr>
          <w:p w14:paraId="6BC1DC22" w14:textId="77777777" w:rsidR="00FE1855" w:rsidRPr="009D3095" w:rsidRDefault="00FE1855">
            <w:pPr>
              <w:autoSpaceDE w:val="0"/>
              <w:autoSpaceDN w:val="0"/>
              <w:adjustRightInd w:val="0"/>
              <w:rPr>
                <w:rFonts w:cs="Arial"/>
                <w:bCs/>
              </w:rPr>
            </w:pPr>
            <w:r w:rsidRPr="009D3095">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726EBD5" w14:textId="77777777" w:rsidR="00FE1855" w:rsidRPr="009D3095" w:rsidRDefault="00FE185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B31F802" w14:textId="77777777" w:rsidR="00FE1855" w:rsidRPr="009D3095" w:rsidRDefault="00FE185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045651" w14:textId="77777777" w:rsidR="00FE1855" w:rsidRPr="009D3095" w:rsidRDefault="00FE1855">
            <w:pPr>
              <w:autoSpaceDE w:val="0"/>
              <w:autoSpaceDN w:val="0"/>
              <w:adjustRightInd w:val="0"/>
              <w:rPr>
                <w:rFonts w:cs="Arial"/>
                <w:bCs/>
              </w:rPr>
            </w:pPr>
          </w:p>
        </w:tc>
      </w:tr>
      <w:tr w:rsidR="00FE1855" w:rsidRPr="009D3095" w14:paraId="0419E55F" w14:textId="77777777" w:rsidTr="00FE1855">
        <w:trPr>
          <w:trHeight w:val="454"/>
        </w:trPr>
        <w:tc>
          <w:tcPr>
            <w:tcW w:w="392" w:type="dxa"/>
            <w:tcBorders>
              <w:top w:val="single" w:sz="4" w:space="0" w:color="auto"/>
              <w:left w:val="single" w:sz="4" w:space="0" w:color="auto"/>
              <w:bottom w:val="single" w:sz="4" w:space="0" w:color="auto"/>
              <w:right w:val="single" w:sz="4" w:space="0" w:color="auto"/>
            </w:tcBorders>
            <w:hideMark/>
          </w:tcPr>
          <w:p w14:paraId="4ABAD910" w14:textId="77777777" w:rsidR="00FE1855" w:rsidRPr="009D3095" w:rsidRDefault="00FE1855">
            <w:pPr>
              <w:autoSpaceDE w:val="0"/>
              <w:autoSpaceDN w:val="0"/>
              <w:adjustRightInd w:val="0"/>
              <w:rPr>
                <w:rFonts w:cs="Arial"/>
                <w:bCs/>
              </w:rPr>
            </w:pPr>
            <w:r w:rsidRPr="009D3095">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D260CB5" w14:textId="77777777" w:rsidR="00FE1855" w:rsidRPr="009D3095" w:rsidRDefault="00FE185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C26A0D" w14:textId="77777777" w:rsidR="00FE1855" w:rsidRPr="009D3095" w:rsidRDefault="00FE185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86B3696" w14:textId="77777777" w:rsidR="00FE1855" w:rsidRPr="009D3095" w:rsidRDefault="00FE1855">
            <w:pPr>
              <w:autoSpaceDE w:val="0"/>
              <w:autoSpaceDN w:val="0"/>
              <w:adjustRightInd w:val="0"/>
              <w:rPr>
                <w:rFonts w:cs="Arial"/>
                <w:bCs/>
              </w:rPr>
            </w:pPr>
          </w:p>
        </w:tc>
      </w:tr>
    </w:tbl>
    <w:p w14:paraId="70812EEC" w14:textId="77777777" w:rsidR="00FE1855" w:rsidRPr="009D3095" w:rsidRDefault="00FE1855" w:rsidP="00FE1855">
      <w:pPr>
        <w:autoSpaceDE w:val="0"/>
        <w:autoSpaceDN w:val="0"/>
        <w:adjustRightInd w:val="0"/>
        <w:rPr>
          <w:rFonts w:cs="Arial"/>
          <w:bCs/>
          <w:sz w:val="20"/>
          <w:lang w:eastAsia="en-US"/>
        </w:rPr>
      </w:pPr>
    </w:p>
    <w:p w14:paraId="26F20387" w14:textId="77777777" w:rsidR="00FE1855" w:rsidRPr="009D3095" w:rsidRDefault="00FE1855" w:rsidP="00FE1855">
      <w:pPr>
        <w:autoSpaceDE w:val="0"/>
        <w:autoSpaceDN w:val="0"/>
        <w:adjustRightInd w:val="0"/>
        <w:rPr>
          <w:rFonts w:cs="Arial"/>
        </w:rPr>
      </w:pPr>
      <w:r w:rsidRPr="009D3095">
        <w:rPr>
          <w:rFonts w:cs="Arial"/>
          <w:b/>
          <w:bCs/>
        </w:rPr>
        <w:t>IZJAVA, DA NI POVEZANIH DRUŽB</w:t>
      </w:r>
    </w:p>
    <w:p w14:paraId="2D7E2C2F" w14:textId="77777777" w:rsidR="00FE1855" w:rsidRPr="009D3095" w:rsidRDefault="00FE1855" w:rsidP="00FE1855">
      <w:pPr>
        <w:autoSpaceDE w:val="0"/>
        <w:autoSpaceDN w:val="0"/>
        <w:adjustRightInd w:val="0"/>
        <w:rPr>
          <w:rFonts w:cs="Arial"/>
          <w:iCs/>
          <w:sz w:val="18"/>
          <w:szCs w:val="18"/>
        </w:rPr>
      </w:pPr>
      <w:r w:rsidRPr="009D3095">
        <w:rPr>
          <w:rFonts w:cs="Arial"/>
          <w:iCs/>
          <w:sz w:val="18"/>
          <w:szCs w:val="18"/>
        </w:rPr>
        <w:t>Opomba: v primeru, da povezanih družb s ponudnikom ni,  ponudnik poda naslednjo izjavo:</w:t>
      </w:r>
    </w:p>
    <w:p w14:paraId="5C71CE41" w14:textId="77777777" w:rsidR="00FE1855" w:rsidRPr="009D3095" w:rsidRDefault="00FE1855" w:rsidP="00FE1855">
      <w:pPr>
        <w:autoSpaceDE w:val="0"/>
        <w:autoSpaceDN w:val="0"/>
        <w:adjustRightInd w:val="0"/>
        <w:rPr>
          <w:rFonts w:cs="Arial"/>
          <w:sz w:val="18"/>
          <w:szCs w:val="18"/>
        </w:rPr>
      </w:pPr>
    </w:p>
    <w:p w14:paraId="150282E2" w14:textId="77777777" w:rsidR="00FE1855" w:rsidRPr="009D3095" w:rsidRDefault="00FE1855" w:rsidP="00FE1855">
      <w:pPr>
        <w:autoSpaceDE w:val="0"/>
        <w:autoSpaceDN w:val="0"/>
        <w:adjustRightInd w:val="0"/>
        <w:rPr>
          <w:rFonts w:cs="Arial"/>
          <w:sz w:val="20"/>
          <w:szCs w:val="24"/>
        </w:rPr>
      </w:pPr>
      <w:r w:rsidRPr="009D3095">
        <w:rPr>
          <w:rFonts w:cs="Arial"/>
          <w:b/>
        </w:rPr>
        <w:t>Izjavljam, da v celotni lastniški strukturi ponudnika</w:t>
      </w:r>
      <w:r w:rsidRPr="009D3095">
        <w:rPr>
          <w:rFonts w:cs="Arial"/>
        </w:rPr>
        <w:t xml:space="preserve"> </w:t>
      </w:r>
      <w:r w:rsidRPr="009D3095">
        <w:rPr>
          <w:rFonts w:cs="Arial"/>
          <w:i/>
          <w:iCs/>
        </w:rPr>
        <w:t>(naziv in naslov ponudnika)</w:t>
      </w:r>
      <w:r w:rsidRPr="009D3095">
        <w:rPr>
          <w:rFonts w:cs="Arial"/>
        </w:rPr>
        <w:t xml:space="preserve"> _______________</w:t>
      </w:r>
    </w:p>
    <w:p w14:paraId="1C63E7D4" w14:textId="77777777" w:rsidR="00FE1855" w:rsidRPr="009D3095" w:rsidRDefault="00FE1855" w:rsidP="00FE1855">
      <w:pPr>
        <w:autoSpaceDE w:val="0"/>
        <w:autoSpaceDN w:val="0"/>
        <w:adjustRightInd w:val="0"/>
        <w:rPr>
          <w:rFonts w:cs="Arial"/>
        </w:rPr>
      </w:pPr>
      <w:r w:rsidRPr="009D3095">
        <w:rPr>
          <w:rFonts w:cs="Arial"/>
        </w:rPr>
        <w:t>_________________________________________________________________________________</w:t>
      </w:r>
    </w:p>
    <w:p w14:paraId="3FC16DAF" w14:textId="77777777" w:rsidR="00FE1855" w:rsidRPr="009D3095" w:rsidRDefault="00FE1855" w:rsidP="00FE1855">
      <w:pPr>
        <w:autoSpaceDE w:val="0"/>
        <w:autoSpaceDN w:val="0"/>
        <w:adjustRightInd w:val="0"/>
        <w:rPr>
          <w:rFonts w:cs="Arial"/>
          <w:b/>
        </w:rPr>
      </w:pPr>
      <w:r w:rsidRPr="009D3095">
        <w:rPr>
          <w:rFonts w:cs="Arial"/>
          <w:b/>
          <w:bCs/>
        </w:rPr>
        <w:t>ni udeleženih drugih fizičnih ali pravnih oseb ter gospodarskih subjektov, za katere se glede na določbe zakona, ki ureja gospodarske družbe, šteje, da so povezane družbe.</w:t>
      </w:r>
    </w:p>
    <w:p w14:paraId="7A9998DB" w14:textId="77777777" w:rsidR="00FE1855" w:rsidRPr="009D3095" w:rsidRDefault="00FE1855" w:rsidP="00FE1855">
      <w:pPr>
        <w:autoSpaceDE w:val="0"/>
        <w:autoSpaceDN w:val="0"/>
        <w:adjustRightInd w:val="0"/>
        <w:rPr>
          <w:rFonts w:cs="Arial"/>
          <w:b/>
          <w:bCs/>
        </w:rPr>
      </w:pPr>
    </w:p>
    <w:p w14:paraId="7189F1EE" w14:textId="77777777" w:rsidR="00FE1855" w:rsidRPr="009D3095" w:rsidRDefault="00FE1855" w:rsidP="00FE1855">
      <w:pPr>
        <w:autoSpaceDE w:val="0"/>
        <w:autoSpaceDN w:val="0"/>
        <w:adjustRightInd w:val="0"/>
        <w:rPr>
          <w:rFonts w:cs="Arial"/>
          <w:b/>
          <w:bCs/>
        </w:rPr>
      </w:pPr>
      <w:r w:rsidRPr="009D3095">
        <w:rPr>
          <w:rFonts w:cs="Arial"/>
          <w:b/>
          <w:bCs/>
        </w:rPr>
        <w:t xml:space="preserve">S podpisom te izjave jamčim za točnost in resničnost podatkov ter za podano izjavo prevzemam polno odgovornost. Seznanjen sem z določbo </w:t>
      </w:r>
      <w:proofErr w:type="spellStart"/>
      <w:r w:rsidRPr="009D3095">
        <w:rPr>
          <w:rFonts w:cs="Arial"/>
          <w:b/>
          <w:bCs/>
        </w:rPr>
        <w:t>ZintPK</w:t>
      </w:r>
      <w:proofErr w:type="spellEnd"/>
      <w:r w:rsidRPr="009D3095">
        <w:rPr>
          <w:rFonts w:cs="Arial"/>
          <w:b/>
          <w:bCs/>
        </w:rPr>
        <w:t xml:space="preserve">, ki določa, da je pogodba v primeru lažne izjave ali </w:t>
      </w:r>
      <w:r w:rsidRPr="009D3095">
        <w:rPr>
          <w:rFonts w:cs="Arial"/>
          <w:b/>
          <w:bCs/>
        </w:rPr>
        <w:lastRenderedPageBreak/>
        <w:t>neresničnih podatkov o dejstvih v izjavi nična. Zavezujem se, da bom naročnika obvestil o vsaki spremembi posredovanih podatkov.</w:t>
      </w:r>
    </w:p>
    <w:p w14:paraId="541338B6" w14:textId="77777777" w:rsidR="00FE1855" w:rsidRPr="009D3095" w:rsidRDefault="00FE1855" w:rsidP="00FE1855">
      <w:pPr>
        <w:autoSpaceDE w:val="0"/>
        <w:autoSpaceDN w:val="0"/>
        <w:adjustRightInd w:val="0"/>
        <w:rPr>
          <w:rFonts w:cs="Arial"/>
          <w:bCs/>
        </w:rPr>
      </w:pPr>
    </w:p>
    <w:p w14:paraId="007384B3" w14:textId="77777777" w:rsidR="00FE1855" w:rsidRPr="009D3095" w:rsidRDefault="00FE1855" w:rsidP="00FE1855">
      <w:pPr>
        <w:rPr>
          <w:rFonts w:cs="Times New Roman"/>
          <w:color w:val="auto"/>
        </w:rPr>
      </w:pPr>
    </w:p>
    <w:p w14:paraId="6AB66DB0" w14:textId="77777777" w:rsidR="00FE1855" w:rsidRPr="009D3095" w:rsidRDefault="00FE1855" w:rsidP="00FE1855">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FE1855" w:rsidRPr="009D3095" w14:paraId="4DE0860F" w14:textId="77777777" w:rsidTr="00FE1855">
        <w:tc>
          <w:tcPr>
            <w:tcW w:w="3430" w:type="dxa"/>
            <w:hideMark/>
          </w:tcPr>
          <w:p w14:paraId="739AEEA6" w14:textId="77777777" w:rsidR="00FE1855" w:rsidRPr="009D3095" w:rsidRDefault="00FE1855">
            <w:pPr>
              <w:widowControl w:val="0"/>
              <w:tabs>
                <w:tab w:val="left" w:pos="5580"/>
              </w:tabs>
              <w:autoSpaceDE w:val="0"/>
              <w:autoSpaceDN w:val="0"/>
              <w:adjustRightInd w:val="0"/>
              <w:spacing w:before="48"/>
              <w:jc w:val="center"/>
              <w:rPr>
                <w:rFonts w:cs="Arial"/>
              </w:rPr>
            </w:pPr>
            <w:r w:rsidRPr="009D3095">
              <w:rPr>
                <w:rFonts w:cs="Arial"/>
              </w:rPr>
              <w:t>Datum in kraj:</w:t>
            </w:r>
          </w:p>
        </w:tc>
        <w:tc>
          <w:tcPr>
            <w:tcW w:w="2067" w:type="dxa"/>
          </w:tcPr>
          <w:p w14:paraId="19C24953" w14:textId="77777777" w:rsidR="00FE1855" w:rsidRPr="009D3095" w:rsidRDefault="00FE1855">
            <w:pPr>
              <w:widowControl w:val="0"/>
              <w:tabs>
                <w:tab w:val="left" w:pos="5580"/>
              </w:tabs>
              <w:autoSpaceDE w:val="0"/>
              <w:autoSpaceDN w:val="0"/>
              <w:adjustRightInd w:val="0"/>
              <w:spacing w:before="48"/>
              <w:jc w:val="center"/>
              <w:rPr>
                <w:rFonts w:cs="Arial"/>
              </w:rPr>
            </w:pPr>
          </w:p>
        </w:tc>
        <w:tc>
          <w:tcPr>
            <w:tcW w:w="3573" w:type="dxa"/>
            <w:hideMark/>
          </w:tcPr>
          <w:p w14:paraId="4D83A1BC" w14:textId="77777777" w:rsidR="00FE1855" w:rsidRPr="009D3095" w:rsidRDefault="00FE1855">
            <w:pPr>
              <w:widowControl w:val="0"/>
              <w:tabs>
                <w:tab w:val="left" w:pos="5580"/>
              </w:tabs>
              <w:autoSpaceDE w:val="0"/>
              <w:autoSpaceDN w:val="0"/>
              <w:adjustRightInd w:val="0"/>
              <w:spacing w:before="48"/>
              <w:jc w:val="center"/>
              <w:rPr>
                <w:rFonts w:cs="Arial"/>
              </w:rPr>
            </w:pPr>
            <w:r w:rsidRPr="009D3095">
              <w:rPr>
                <w:rFonts w:cs="Arial"/>
              </w:rPr>
              <w:t>Žig in podpis zakonitega zastopnika:</w:t>
            </w:r>
          </w:p>
        </w:tc>
      </w:tr>
      <w:tr w:rsidR="00FE1855" w:rsidRPr="009D3095" w14:paraId="76AA4C6D" w14:textId="77777777" w:rsidTr="00FE1855">
        <w:tc>
          <w:tcPr>
            <w:tcW w:w="3430" w:type="dxa"/>
            <w:tcBorders>
              <w:top w:val="nil"/>
              <w:left w:val="nil"/>
              <w:bottom w:val="single" w:sz="4" w:space="0" w:color="auto"/>
              <w:right w:val="nil"/>
            </w:tcBorders>
          </w:tcPr>
          <w:p w14:paraId="3983C258" w14:textId="77777777" w:rsidR="00FE1855" w:rsidRPr="009D3095" w:rsidRDefault="00FE1855">
            <w:pPr>
              <w:widowControl w:val="0"/>
              <w:tabs>
                <w:tab w:val="left" w:pos="5580"/>
              </w:tabs>
              <w:autoSpaceDE w:val="0"/>
              <w:autoSpaceDN w:val="0"/>
              <w:adjustRightInd w:val="0"/>
              <w:spacing w:before="48"/>
              <w:rPr>
                <w:rFonts w:cs="Arial"/>
              </w:rPr>
            </w:pPr>
          </w:p>
          <w:p w14:paraId="0EC37C18" w14:textId="77777777" w:rsidR="00FE1855" w:rsidRPr="009D3095" w:rsidRDefault="00FE1855">
            <w:pPr>
              <w:widowControl w:val="0"/>
              <w:tabs>
                <w:tab w:val="left" w:pos="5580"/>
              </w:tabs>
              <w:autoSpaceDE w:val="0"/>
              <w:autoSpaceDN w:val="0"/>
              <w:adjustRightInd w:val="0"/>
              <w:spacing w:before="48"/>
              <w:rPr>
                <w:rFonts w:cs="Arial"/>
              </w:rPr>
            </w:pPr>
          </w:p>
        </w:tc>
        <w:tc>
          <w:tcPr>
            <w:tcW w:w="2067" w:type="dxa"/>
          </w:tcPr>
          <w:p w14:paraId="7C7C5B30" w14:textId="77777777" w:rsidR="00FE1855" w:rsidRPr="009D3095" w:rsidRDefault="00FE185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9C342AA" w14:textId="77777777" w:rsidR="00FE1855" w:rsidRPr="009D3095" w:rsidRDefault="00FE1855">
            <w:pPr>
              <w:widowControl w:val="0"/>
              <w:tabs>
                <w:tab w:val="left" w:pos="5580"/>
              </w:tabs>
              <w:autoSpaceDE w:val="0"/>
              <w:autoSpaceDN w:val="0"/>
              <w:adjustRightInd w:val="0"/>
              <w:spacing w:before="48"/>
              <w:rPr>
                <w:rFonts w:cs="Arial"/>
              </w:rPr>
            </w:pPr>
          </w:p>
          <w:p w14:paraId="62E141E8" w14:textId="77777777" w:rsidR="00FE1855" w:rsidRPr="009D3095" w:rsidRDefault="00FE1855">
            <w:pPr>
              <w:widowControl w:val="0"/>
              <w:tabs>
                <w:tab w:val="left" w:pos="5580"/>
              </w:tabs>
              <w:autoSpaceDE w:val="0"/>
              <w:autoSpaceDN w:val="0"/>
              <w:adjustRightInd w:val="0"/>
              <w:spacing w:before="48"/>
              <w:rPr>
                <w:rFonts w:cs="Arial"/>
              </w:rPr>
            </w:pPr>
          </w:p>
        </w:tc>
      </w:tr>
    </w:tbl>
    <w:p w14:paraId="7E42E80E" w14:textId="77777777" w:rsidR="00FE1855" w:rsidRPr="009D3095" w:rsidRDefault="00FE1855" w:rsidP="00FE1855">
      <w:pPr>
        <w:rPr>
          <w:rFonts w:cs="Times New Roman"/>
          <w:color w:val="auto"/>
          <w:sz w:val="20"/>
          <w:lang w:eastAsia="en-US"/>
        </w:rPr>
      </w:pPr>
    </w:p>
    <w:p w14:paraId="2AF53E37" w14:textId="77777777" w:rsidR="00FE1855" w:rsidRPr="009D3095" w:rsidRDefault="00FE1855" w:rsidP="00FE1855">
      <w:pPr>
        <w:rPr>
          <w:rFonts w:cs="Arial"/>
          <w:color w:val="auto"/>
          <w:sz w:val="20"/>
          <w:szCs w:val="24"/>
        </w:rPr>
      </w:pPr>
      <w:r w:rsidRPr="009D309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E1855" w:rsidRPr="009D3095" w14:paraId="1BEA119D" w14:textId="77777777" w:rsidTr="00FE1855">
        <w:tc>
          <w:tcPr>
            <w:tcW w:w="1740" w:type="dxa"/>
            <w:tcBorders>
              <w:top w:val="single" w:sz="4" w:space="0" w:color="000000"/>
              <w:left w:val="single" w:sz="4" w:space="0" w:color="000000"/>
              <w:bottom w:val="single" w:sz="4" w:space="0" w:color="000000"/>
              <w:right w:val="single" w:sz="4" w:space="0" w:color="000000"/>
            </w:tcBorders>
            <w:vAlign w:val="center"/>
            <w:hideMark/>
          </w:tcPr>
          <w:p w14:paraId="1D608C10" w14:textId="771A3F92" w:rsidR="00FE1855" w:rsidRPr="009D3095" w:rsidRDefault="00FE1855">
            <w:pPr>
              <w:rPr>
                <w:rFonts w:cs="Times New Roman"/>
                <w:b/>
              </w:rPr>
            </w:pPr>
            <w:r w:rsidRPr="009D3095">
              <w:rPr>
                <w:b/>
              </w:rPr>
              <w:lastRenderedPageBreak/>
              <w:t xml:space="preserve">Obrazec št. </w:t>
            </w:r>
            <w:r w:rsidR="000F084E">
              <w:rPr>
                <w:b/>
              </w:rPr>
              <w:t>6</w:t>
            </w:r>
          </w:p>
        </w:tc>
      </w:tr>
    </w:tbl>
    <w:p w14:paraId="7DB278AB" w14:textId="77777777" w:rsidR="00FE1855" w:rsidRPr="009D3095" w:rsidRDefault="00FE1855" w:rsidP="00FE1855">
      <w:pPr>
        <w:rPr>
          <w:sz w:val="20"/>
          <w:lang w:eastAsia="en-US"/>
        </w:rPr>
      </w:pPr>
    </w:p>
    <w:p w14:paraId="42CC20A5" w14:textId="77777777" w:rsidR="00FE1855" w:rsidRPr="009D3095" w:rsidRDefault="00FE1855" w:rsidP="00FE1855"/>
    <w:p w14:paraId="2C0D42C5" w14:textId="77777777" w:rsidR="00FE1855" w:rsidRPr="009D3095" w:rsidRDefault="00FE1855" w:rsidP="00FE1855">
      <w:pPr>
        <w:jc w:val="center"/>
        <w:rPr>
          <w:b/>
          <w:sz w:val="24"/>
        </w:rPr>
      </w:pPr>
      <w:r w:rsidRPr="009D3095">
        <w:rPr>
          <w:b/>
          <w:sz w:val="24"/>
        </w:rPr>
        <w:t>SOGLASJE ZA PRIDOBITEV POTRDILA IZ KAZENSKE EVIDENCE</w:t>
      </w:r>
    </w:p>
    <w:p w14:paraId="13C73777" w14:textId="77777777" w:rsidR="00FE1855" w:rsidRPr="009D3095" w:rsidRDefault="00FE1855" w:rsidP="00FE1855">
      <w:pPr>
        <w:jc w:val="center"/>
        <w:rPr>
          <w:b/>
          <w:sz w:val="24"/>
        </w:rPr>
      </w:pPr>
      <w:r w:rsidRPr="009D3095">
        <w:rPr>
          <w:b/>
          <w:sz w:val="24"/>
        </w:rPr>
        <w:t>ZA PRAVNE OSEBE</w:t>
      </w:r>
    </w:p>
    <w:p w14:paraId="5CA79709" w14:textId="77777777" w:rsidR="00FE1855" w:rsidRPr="009D3095" w:rsidRDefault="00FE1855" w:rsidP="00FE1855">
      <w:pPr>
        <w:rPr>
          <w:sz w:val="20"/>
        </w:rPr>
      </w:pPr>
    </w:p>
    <w:p w14:paraId="31994EC8" w14:textId="77777777" w:rsidR="00FE1855" w:rsidRPr="009D3095" w:rsidRDefault="00FE1855" w:rsidP="00EF1EEB">
      <w:pPr>
        <w:jc w:val="both"/>
      </w:pPr>
      <w:r w:rsidRPr="009D3095">
        <w:t xml:space="preserve">_____________________________ (naziv pooblastitelja-ponudnika) dajemo soglasje naročniku, Nigrad, komunalno podjetje, d. o. o. , </w:t>
      </w:r>
      <w:r w:rsidRPr="009D3095">
        <w:rPr>
          <w:rFonts w:cs="Arial"/>
        </w:rPr>
        <w:t>skladno z 77. členom Zakona o javnem naročanju</w:t>
      </w:r>
      <w:r w:rsidRPr="009D3095">
        <w:t xml:space="preserve"> ZJN-3 in 22. členom Zakona o varstvu osebnih podatkov (ZVOP-1, Ur. l. RS 86/2004), da za potrebe preverjanja izpolnjevanja pogojev v postopku oddaje javnega naročila »Vzdrževanje vozil in strojev ter dobava rezervnih delov«, po odprtem postopku, od Ministrstva za pravosodje pridobi potrdilo iz kazenske evidence, da kot ponudnik nismo bili pravnomočno obsojeni zaradi kaznivih dejanj, ki so opredeljena v 75. členu ZJN-3.</w:t>
      </w:r>
    </w:p>
    <w:p w14:paraId="61700A73" w14:textId="77777777" w:rsidR="00FE1855" w:rsidRPr="009D3095" w:rsidRDefault="00FE1855" w:rsidP="00FE1855">
      <w:pPr>
        <w:rPr>
          <w:rFonts w:cs="Arial"/>
        </w:rPr>
      </w:pPr>
    </w:p>
    <w:p w14:paraId="224DB5AC" w14:textId="77777777" w:rsidR="00FE1855" w:rsidRPr="009D3095" w:rsidRDefault="00FE1855" w:rsidP="00FE1855">
      <w:pPr>
        <w:rPr>
          <w:rFonts w:cs="Arial"/>
        </w:rPr>
      </w:pPr>
    </w:p>
    <w:p w14:paraId="1A3F3D6F" w14:textId="77777777" w:rsidR="00FE1855" w:rsidRPr="009D3095" w:rsidRDefault="00FE1855" w:rsidP="00FE1855">
      <w:pPr>
        <w:outlineLvl w:val="0"/>
        <w:rPr>
          <w:rFonts w:cs="Times New Roman"/>
        </w:rPr>
      </w:pPr>
      <w:r w:rsidRPr="009D3095">
        <w:t>Podatki o pravni osebi:</w:t>
      </w:r>
    </w:p>
    <w:p w14:paraId="07249CC6" w14:textId="77777777" w:rsidR="00FE1855" w:rsidRPr="009D3095" w:rsidRDefault="00FE1855" w:rsidP="00FE1855">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FE1855" w:rsidRPr="009D3095" w14:paraId="7794D2A8" w14:textId="77777777" w:rsidTr="00FE1855">
        <w:tc>
          <w:tcPr>
            <w:tcW w:w="2665" w:type="dxa"/>
            <w:tcBorders>
              <w:top w:val="single" w:sz="4" w:space="0" w:color="auto"/>
              <w:left w:val="single" w:sz="4" w:space="0" w:color="auto"/>
              <w:bottom w:val="single" w:sz="4" w:space="0" w:color="auto"/>
              <w:right w:val="single" w:sz="4" w:space="0" w:color="auto"/>
            </w:tcBorders>
          </w:tcPr>
          <w:p w14:paraId="4D11E918" w14:textId="32DB9511" w:rsidR="00FE1855" w:rsidRPr="009D3095" w:rsidRDefault="00FE1855">
            <w:pPr>
              <w:rPr>
                <w:rFonts w:cs="Arial"/>
              </w:rPr>
            </w:pPr>
            <w:r w:rsidRPr="009D3095">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43282EB6" w14:textId="77777777" w:rsidR="00FE1855" w:rsidRPr="009D3095" w:rsidRDefault="00FE1855">
            <w:pPr>
              <w:rPr>
                <w:rFonts w:cs="Arial"/>
              </w:rPr>
            </w:pPr>
          </w:p>
        </w:tc>
      </w:tr>
      <w:tr w:rsidR="00FE1855" w:rsidRPr="009D3095" w14:paraId="0CF45E44" w14:textId="77777777" w:rsidTr="00FE1855">
        <w:tc>
          <w:tcPr>
            <w:tcW w:w="2665" w:type="dxa"/>
            <w:tcBorders>
              <w:top w:val="single" w:sz="4" w:space="0" w:color="auto"/>
              <w:left w:val="single" w:sz="4" w:space="0" w:color="auto"/>
              <w:bottom w:val="single" w:sz="4" w:space="0" w:color="auto"/>
              <w:right w:val="single" w:sz="4" w:space="0" w:color="auto"/>
            </w:tcBorders>
          </w:tcPr>
          <w:p w14:paraId="12573833" w14:textId="2CF2842B" w:rsidR="00FE1855" w:rsidRPr="009D3095" w:rsidRDefault="00FE1855">
            <w:pPr>
              <w:rPr>
                <w:rFonts w:cs="Arial"/>
              </w:rPr>
            </w:pPr>
            <w:r w:rsidRPr="009D3095">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3713C835" w14:textId="77777777" w:rsidR="00FE1855" w:rsidRPr="009D3095" w:rsidRDefault="00FE1855">
            <w:pPr>
              <w:rPr>
                <w:rFonts w:cs="Arial"/>
              </w:rPr>
            </w:pPr>
          </w:p>
        </w:tc>
      </w:tr>
      <w:tr w:rsidR="00FE1855" w:rsidRPr="009D3095" w14:paraId="0A8B0CB7" w14:textId="77777777" w:rsidTr="00FE1855">
        <w:tc>
          <w:tcPr>
            <w:tcW w:w="2665" w:type="dxa"/>
            <w:tcBorders>
              <w:top w:val="single" w:sz="4" w:space="0" w:color="auto"/>
              <w:left w:val="single" w:sz="4" w:space="0" w:color="auto"/>
              <w:bottom w:val="single" w:sz="4" w:space="0" w:color="auto"/>
              <w:right w:val="single" w:sz="4" w:space="0" w:color="auto"/>
            </w:tcBorders>
          </w:tcPr>
          <w:p w14:paraId="112CA51E" w14:textId="6EC53B09" w:rsidR="00FE1855" w:rsidRPr="009D3095" w:rsidRDefault="00FE1855">
            <w:pPr>
              <w:rPr>
                <w:rFonts w:cs="Arial"/>
              </w:rPr>
            </w:pPr>
            <w:r w:rsidRPr="009D3095">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78C722B2" w14:textId="77777777" w:rsidR="00FE1855" w:rsidRPr="009D3095" w:rsidRDefault="00FE1855">
            <w:pPr>
              <w:rPr>
                <w:rFonts w:cs="Arial"/>
              </w:rPr>
            </w:pPr>
          </w:p>
        </w:tc>
      </w:tr>
      <w:tr w:rsidR="00FE1855" w:rsidRPr="009D3095" w14:paraId="28C2A7A5" w14:textId="77777777" w:rsidTr="00FE1855">
        <w:tc>
          <w:tcPr>
            <w:tcW w:w="2665" w:type="dxa"/>
            <w:tcBorders>
              <w:top w:val="single" w:sz="4" w:space="0" w:color="auto"/>
              <w:left w:val="single" w:sz="4" w:space="0" w:color="auto"/>
              <w:bottom w:val="single" w:sz="4" w:space="0" w:color="auto"/>
              <w:right w:val="single" w:sz="4" w:space="0" w:color="auto"/>
            </w:tcBorders>
            <w:hideMark/>
          </w:tcPr>
          <w:p w14:paraId="13737A50" w14:textId="77777777" w:rsidR="00FE1855" w:rsidRPr="009D3095" w:rsidRDefault="00FE1855">
            <w:pPr>
              <w:rPr>
                <w:rFonts w:cs="Arial"/>
              </w:rPr>
            </w:pPr>
            <w:r w:rsidRPr="009D3095">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5027FA85" w14:textId="77777777" w:rsidR="00FE1855" w:rsidRPr="009D3095" w:rsidRDefault="00FE1855">
            <w:pPr>
              <w:rPr>
                <w:rFonts w:cs="Arial"/>
              </w:rPr>
            </w:pPr>
          </w:p>
        </w:tc>
      </w:tr>
      <w:tr w:rsidR="00FE1855" w:rsidRPr="009D3095" w14:paraId="7551AFC5" w14:textId="77777777" w:rsidTr="00FE1855">
        <w:tc>
          <w:tcPr>
            <w:tcW w:w="2665" w:type="dxa"/>
            <w:tcBorders>
              <w:top w:val="single" w:sz="4" w:space="0" w:color="auto"/>
              <w:left w:val="single" w:sz="4" w:space="0" w:color="auto"/>
              <w:bottom w:val="single" w:sz="4" w:space="0" w:color="auto"/>
              <w:right w:val="single" w:sz="4" w:space="0" w:color="auto"/>
            </w:tcBorders>
          </w:tcPr>
          <w:p w14:paraId="57C99299" w14:textId="1F76CB2C" w:rsidR="00FE1855" w:rsidRPr="009D3095" w:rsidRDefault="00FE1855">
            <w:pPr>
              <w:rPr>
                <w:rFonts w:cs="Arial"/>
              </w:rPr>
            </w:pPr>
            <w:r w:rsidRPr="009D3095">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6B09E2E1" w14:textId="77777777" w:rsidR="00FE1855" w:rsidRPr="009D3095" w:rsidRDefault="00FE1855">
            <w:pPr>
              <w:rPr>
                <w:rFonts w:cs="Arial"/>
              </w:rPr>
            </w:pPr>
          </w:p>
        </w:tc>
      </w:tr>
    </w:tbl>
    <w:p w14:paraId="59D11745" w14:textId="77777777" w:rsidR="00FE1855" w:rsidRPr="009D3095" w:rsidRDefault="00FE1855" w:rsidP="00FE1855">
      <w:pPr>
        <w:pStyle w:val="Telobesedila3"/>
        <w:rPr>
          <w:rFonts w:cs="Arial"/>
          <w:sz w:val="20"/>
        </w:rPr>
      </w:pPr>
    </w:p>
    <w:p w14:paraId="457691E6" w14:textId="77777777" w:rsidR="00FE1855" w:rsidRPr="009D3095" w:rsidRDefault="00FE1855" w:rsidP="00FE1855">
      <w:pPr>
        <w:pStyle w:val="Telobesedila3"/>
        <w:rPr>
          <w:rFonts w:cs="Arial"/>
        </w:rPr>
      </w:pPr>
    </w:p>
    <w:p w14:paraId="70C80A9B" w14:textId="77777777" w:rsidR="00FE1855" w:rsidRPr="009D3095" w:rsidRDefault="00FE1855" w:rsidP="00FE1855">
      <w:pPr>
        <w:pStyle w:val="Telobesedila3"/>
        <w:rPr>
          <w:rFonts w:cs="Arial"/>
        </w:rPr>
      </w:pPr>
    </w:p>
    <w:tbl>
      <w:tblPr>
        <w:tblW w:w="9285" w:type="dxa"/>
        <w:tblLayout w:type="fixed"/>
        <w:tblLook w:val="04A0" w:firstRow="1" w:lastRow="0" w:firstColumn="1" w:lastColumn="0" w:noHBand="0" w:noVBand="1"/>
      </w:tblPr>
      <w:tblGrid>
        <w:gridCol w:w="5202"/>
        <w:gridCol w:w="4083"/>
      </w:tblGrid>
      <w:tr w:rsidR="00FE1855" w:rsidRPr="009D3095" w14:paraId="4F638E76" w14:textId="77777777" w:rsidTr="00FE1855">
        <w:tc>
          <w:tcPr>
            <w:tcW w:w="5204" w:type="dxa"/>
            <w:hideMark/>
          </w:tcPr>
          <w:p w14:paraId="454BC548" w14:textId="77777777" w:rsidR="00FE1855" w:rsidRPr="009D3095" w:rsidRDefault="00FE1855">
            <w:pPr>
              <w:spacing w:line="360" w:lineRule="auto"/>
              <w:rPr>
                <w:rFonts w:cs="Arial"/>
              </w:rPr>
            </w:pPr>
            <w:r w:rsidRPr="009D3095">
              <w:rPr>
                <w:rFonts w:cs="Arial"/>
              </w:rPr>
              <w:t>Kraj in datum:</w:t>
            </w:r>
          </w:p>
          <w:p w14:paraId="06DC476E" w14:textId="77777777" w:rsidR="00FE1855" w:rsidRPr="009D3095" w:rsidRDefault="00FE1855">
            <w:pPr>
              <w:spacing w:line="360" w:lineRule="auto"/>
              <w:rPr>
                <w:rFonts w:cs="Arial"/>
              </w:rPr>
            </w:pPr>
            <w:r w:rsidRPr="009D3095">
              <w:rPr>
                <w:rFonts w:cs="Arial"/>
              </w:rPr>
              <w:t>___________________________</w:t>
            </w:r>
          </w:p>
        </w:tc>
        <w:tc>
          <w:tcPr>
            <w:tcW w:w="4084" w:type="dxa"/>
            <w:hideMark/>
          </w:tcPr>
          <w:p w14:paraId="4BAD0C7E" w14:textId="77777777" w:rsidR="00FE1855" w:rsidRPr="009D3095" w:rsidRDefault="00FE1855">
            <w:pPr>
              <w:spacing w:line="360" w:lineRule="auto"/>
              <w:rPr>
                <w:rFonts w:cs="Arial"/>
              </w:rPr>
            </w:pPr>
            <w:r w:rsidRPr="009D3095">
              <w:rPr>
                <w:rFonts w:cs="Arial"/>
              </w:rPr>
              <w:t>Pooblastitelj:</w:t>
            </w:r>
          </w:p>
          <w:p w14:paraId="48C52D31" w14:textId="20D91A0F" w:rsidR="00FE1855" w:rsidRPr="009D3095" w:rsidRDefault="00FE1855">
            <w:pPr>
              <w:spacing w:line="360" w:lineRule="auto"/>
              <w:rPr>
                <w:rFonts w:cs="Arial"/>
              </w:rPr>
            </w:pPr>
            <w:r w:rsidRPr="009D3095">
              <w:rPr>
                <w:rFonts w:cs="Arial"/>
              </w:rPr>
              <w:t>__________________________</w:t>
            </w:r>
          </w:p>
        </w:tc>
      </w:tr>
      <w:tr w:rsidR="00FE1855" w:rsidRPr="009D3095" w14:paraId="09871A24" w14:textId="77777777" w:rsidTr="00FE1855">
        <w:tc>
          <w:tcPr>
            <w:tcW w:w="5204" w:type="dxa"/>
          </w:tcPr>
          <w:p w14:paraId="395D20A8" w14:textId="77777777" w:rsidR="00FE1855" w:rsidRPr="009D3095" w:rsidRDefault="00FE1855">
            <w:pPr>
              <w:spacing w:line="360" w:lineRule="auto"/>
              <w:rPr>
                <w:rFonts w:cs="Arial"/>
              </w:rPr>
            </w:pPr>
            <w:r w:rsidRPr="009D3095">
              <w:rPr>
                <w:rFonts w:cs="Arial"/>
              </w:rPr>
              <w:t xml:space="preserve">                                                                     Žig:</w:t>
            </w:r>
          </w:p>
          <w:p w14:paraId="44BA9410" w14:textId="77777777" w:rsidR="00FE1855" w:rsidRPr="009D3095" w:rsidRDefault="00FE1855">
            <w:pPr>
              <w:spacing w:line="360" w:lineRule="auto"/>
              <w:rPr>
                <w:rFonts w:cs="Arial"/>
              </w:rPr>
            </w:pPr>
          </w:p>
        </w:tc>
        <w:tc>
          <w:tcPr>
            <w:tcW w:w="4084" w:type="dxa"/>
          </w:tcPr>
          <w:p w14:paraId="44CF0B25" w14:textId="77777777" w:rsidR="00FE1855" w:rsidRPr="009D3095" w:rsidRDefault="00FE1855">
            <w:pPr>
              <w:spacing w:line="360" w:lineRule="auto"/>
              <w:rPr>
                <w:rFonts w:cs="Arial"/>
              </w:rPr>
            </w:pPr>
          </w:p>
          <w:p w14:paraId="55EB6268" w14:textId="77777777" w:rsidR="00FE1855" w:rsidRPr="009D3095" w:rsidRDefault="00FE1855">
            <w:pPr>
              <w:spacing w:line="360" w:lineRule="auto"/>
              <w:rPr>
                <w:rFonts w:cs="Arial"/>
              </w:rPr>
            </w:pPr>
            <w:r w:rsidRPr="009D3095">
              <w:rPr>
                <w:rFonts w:cs="Arial"/>
              </w:rPr>
              <w:t>Podpis:</w:t>
            </w:r>
          </w:p>
          <w:p w14:paraId="422B1310" w14:textId="1E61968B" w:rsidR="00FE1855" w:rsidRPr="009D3095" w:rsidRDefault="00FE1855">
            <w:pPr>
              <w:spacing w:line="360" w:lineRule="auto"/>
              <w:rPr>
                <w:rFonts w:cs="Arial"/>
              </w:rPr>
            </w:pPr>
            <w:r w:rsidRPr="009D3095">
              <w:rPr>
                <w:rFonts w:cs="Arial"/>
              </w:rPr>
              <w:t>__________________________</w:t>
            </w:r>
          </w:p>
        </w:tc>
      </w:tr>
    </w:tbl>
    <w:p w14:paraId="1F029BF1" w14:textId="77777777" w:rsidR="00FE1855" w:rsidRPr="009D3095" w:rsidRDefault="00FE1855" w:rsidP="00FE1855">
      <w:pPr>
        <w:pStyle w:val="Telobesedila2"/>
        <w:rPr>
          <w:rFonts w:cs="Arial"/>
          <w:sz w:val="20"/>
        </w:rPr>
      </w:pPr>
    </w:p>
    <w:p w14:paraId="42251D41" w14:textId="77777777" w:rsidR="00FE1855" w:rsidRPr="009D3095" w:rsidRDefault="00FE1855" w:rsidP="00FE1855">
      <w:pPr>
        <w:jc w:val="center"/>
        <w:outlineLvl w:val="0"/>
        <w:rPr>
          <w:rFonts w:cs="Arial"/>
          <w:b/>
          <w:sz w:val="24"/>
        </w:rPr>
      </w:pPr>
      <w:r w:rsidRPr="009D3095">
        <w:rPr>
          <w:rFonts w:cs="Arial"/>
        </w:rPr>
        <w:br w:type="page"/>
      </w:r>
      <w:r w:rsidRPr="009D3095">
        <w:rPr>
          <w:rFonts w:cs="Arial"/>
          <w:b/>
          <w:sz w:val="24"/>
        </w:rPr>
        <w:lastRenderedPageBreak/>
        <w:t>SOGLASJE ZA PRIDOBITEV POTRDILA IZ KAZENSKE EVIDENCE</w:t>
      </w:r>
    </w:p>
    <w:p w14:paraId="24E02300" w14:textId="77777777" w:rsidR="00FE1855" w:rsidRPr="009D3095" w:rsidRDefault="00FE1855" w:rsidP="00FE1855">
      <w:pPr>
        <w:jc w:val="center"/>
        <w:rPr>
          <w:rFonts w:cs="Arial"/>
          <w:b/>
          <w:sz w:val="24"/>
        </w:rPr>
      </w:pPr>
      <w:r w:rsidRPr="009D3095">
        <w:rPr>
          <w:rFonts w:cs="Arial"/>
          <w:b/>
          <w:sz w:val="24"/>
        </w:rPr>
        <w:t>ZA FIZIČNE OSEBE (zakonite zastopnike)*</w:t>
      </w:r>
    </w:p>
    <w:p w14:paraId="61A9BC3C" w14:textId="77777777" w:rsidR="00FE1855" w:rsidRPr="009D3095" w:rsidRDefault="00FE1855" w:rsidP="00FE1855"/>
    <w:p w14:paraId="47A724C2" w14:textId="77777777" w:rsidR="00FE1855" w:rsidRPr="009D3095" w:rsidRDefault="00FE1855" w:rsidP="00EF1EEB">
      <w:pPr>
        <w:jc w:val="both"/>
        <w:rPr>
          <w:b/>
        </w:rPr>
      </w:pPr>
      <w:r w:rsidRPr="009D3095">
        <w:t xml:space="preserve">Spodaj podpisan-a _________________________ (ime in priimek) skladno </w:t>
      </w:r>
      <w:r w:rsidRPr="009D3095">
        <w:rPr>
          <w:rFonts w:cs="Arial"/>
        </w:rPr>
        <w:t>z 77. členom Zakona o javnem naročanju</w:t>
      </w:r>
      <w:r w:rsidRPr="009D3095">
        <w:t xml:space="preserve"> ZJN-3 in 22. členom Zakona o varstvu osebnih podatkov (ZVOP-1, Ur. l. RS 86/2004), pooblaščam Nigrad, komunalno podjetje, d. o. o. , da za potrebe preverjanja izpolnjevanja pogojev v postopku oddaje javnega naročila »Vzdrževanje vozil in strojev ter dobava rezervnih delov«, po odprtem postopku, od Ministrstva za pravosodje pridobi potrdilo iz kazenske evidence, da kot zakoniti zastopnik ponudnika nisem bil-a pravnomočno obsojen-a zaradi kaznivih dejanj, ki so opredeljena v 75. členu ZJN-3.</w:t>
      </w:r>
    </w:p>
    <w:p w14:paraId="391C1337" w14:textId="77777777" w:rsidR="00FE1855" w:rsidRPr="009D3095" w:rsidRDefault="00FE1855" w:rsidP="00FE1855"/>
    <w:p w14:paraId="0519F8D4" w14:textId="77777777" w:rsidR="00FE1855" w:rsidRPr="009D3095" w:rsidRDefault="00FE1855" w:rsidP="00FE1855">
      <w:r w:rsidRPr="009D3095">
        <w:t>Moji osebni podatki so naslednji:</w:t>
      </w:r>
    </w:p>
    <w:p w14:paraId="506B9A4E" w14:textId="77777777" w:rsidR="00FE1855" w:rsidRPr="009D3095" w:rsidRDefault="00FE1855" w:rsidP="00FE1855"/>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FE1855" w:rsidRPr="009D3095" w14:paraId="12562CE8" w14:textId="77777777" w:rsidTr="00FE1855">
        <w:tc>
          <w:tcPr>
            <w:tcW w:w="2608" w:type="dxa"/>
            <w:tcBorders>
              <w:top w:val="single" w:sz="4" w:space="0" w:color="auto"/>
              <w:left w:val="single" w:sz="4" w:space="0" w:color="auto"/>
              <w:bottom w:val="single" w:sz="4" w:space="0" w:color="auto"/>
              <w:right w:val="single" w:sz="4" w:space="0" w:color="auto"/>
            </w:tcBorders>
          </w:tcPr>
          <w:p w14:paraId="1600357C" w14:textId="43C96779" w:rsidR="00FE1855" w:rsidRPr="009D3095" w:rsidRDefault="00FE1855">
            <w:pPr>
              <w:rPr>
                <w:rFonts w:cs="Arial"/>
              </w:rPr>
            </w:pPr>
            <w:r w:rsidRPr="009D3095">
              <w:t>EMŠO</w:t>
            </w:r>
            <w:r w:rsidRPr="009D3095">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211088A0" w14:textId="77777777" w:rsidR="00FE1855" w:rsidRPr="009D3095" w:rsidRDefault="00FE1855">
            <w:pPr>
              <w:rPr>
                <w:rFonts w:cs="Arial"/>
              </w:rPr>
            </w:pPr>
          </w:p>
        </w:tc>
      </w:tr>
      <w:tr w:rsidR="00FE1855" w:rsidRPr="009D3095" w14:paraId="38F28B2F" w14:textId="77777777" w:rsidTr="00FE1855">
        <w:tc>
          <w:tcPr>
            <w:tcW w:w="2608" w:type="dxa"/>
            <w:tcBorders>
              <w:top w:val="single" w:sz="4" w:space="0" w:color="auto"/>
              <w:left w:val="single" w:sz="4" w:space="0" w:color="auto"/>
              <w:bottom w:val="single" w:sz="4" w:space="0" w:color="auto"/>
              <w:right w:val="single" w:sz="4" w:space="0" w:color="auto"/>
            </w:tcBorders>
          </w:tcPr>
          <w:p w14:paraId="60CED8C8" w14:textId="20936560" w:rsidR="00FE1855" w:rsidRPr="009D3095" w:rsidRDefault="00FE1855">
            <w:pPr>
              <w:rPr>
                <w:rFonts w:cs="Arial"/>
              </w:rPr>
            </w:pPr>
            <w:r w:rsidRPr="009D3095">
              <w:t>Ime in priimek</w:t>
            </w:r>
            <w:r w:rsidRPr="009D309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A5F66AA" w14:textId="77777777" w:rsidR="00FE1855" w:rsidRPr="009D3095" w:rsidRDefault="00FE1855">
            <w:pPr>
              <w:rPr>
                <w:rFonts w:cs="Arial"/>
              </w:rPr>
            </w:pPr>
          </w:p>
        </w:tc>
      </w:tr>
      <w:tr w:rsidR="00FE1855" w:rsidRPr="009D3095" w14:paraId="606615CE" w14:textId="77777777" w:rsidTr="00FE1855">
        <w:tc>
          <w:tcPr>
            <w:tcW w:w="2608" w:type="dxa"/>
            <w:tcBorders>
              <w:top w:val="single" w:sz="4" w:space="0" w:color="auto"/>
              <w:left w:val="single" w:sz="4" w:space="0" w:color="auto"/>
              <w:bottom w:val="single" w:sz="4" w:space="0" w:color="auto"/>
              <w:right w:val="single" w:sz="4" w:space="0" w:color="auto"/>
            </w:tcBorders>
          </w:tcPr>
          <w:p w14:paraId="5F057410" w14:textId="51A4D43D" w:rsidR="00FE1855" w:rsidRPr="009D3095" w:rsidRDefault="00FE1855">
            <w:pPr>
              <w:rPr>
                <w:rFonts w:cs="Arial"/>
              </w:rPr>
            </w:pPr>
            <w:r w:rsidRPr="009D3095">
              <w:t>Datum rojstva</w:t>
            </w:r>
            <w:r w:rsidRPr="009D309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F425FE7" w14:textId="77777777" w:rsidR="00FE1855" w:rsidRPr="009D3095" w:rsidRDefault="00FE1855">
            <w:pPr>
              <w:rPr>
                <w:rFonts w:cs="Arial"/>
              </w:rPr>
            </w:pPr>
          </w:p>
        </w:tc>
      </w:tr>
      <w:tr w:rsidR="00FE1855" w:rsidRPr="009D3095" w14:paraId="1D89C94A" w14:textId="77777777" w:rsidTr="00FE1855">
        <w:tc>
          <w:tcPr>
            <w:tcW w:w="2608" w:type="dxa"/>
            <w:tcBorders>
              <w:top w:val="single" w:sz="4" w:space="0" w:color="auto"/>
              <w:left w:val="single" w:sz="4" w:space="0" w:color="auto"/>
              <w:bottom w:val="single" w:sz="4" w:space="0" w:color="auto"/>
              <w:right w:val="single" w:sz="4" w:space="0" w:color="auto"/>
            </w:tcBorders>
          </w:tcPr>
          <w:p w14:paraId="3210FBBA" w14:textId="3B6F0320" w:rsidR="00FE1855" w:rsidRPr="009D3095" w:rsidRDefault="00FE1855">
            <w:pPr>
              <w:rPr>
                <w:rFonts w:cs="Arial"/>
              </w:rPr>
            </w:pPr>
            <w:r w:rsidRPr="009D3095">
              <w:t>Kraj rojstva</w:t>
            </w:r>
            <w:r w:rsidRPr="009D309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095CA96" w14:textId="77777777" w:rsidR="00FE1855" w:rsidRPr="009D3095" w:rsidRDefault="00FE1855">
            <w:pPr>
              <w:rPr>
                <w:rFonts w:cs="Arial"/>
              </w:rPr>
            </w:pPr>
          </w:p>
        </w:tc>
      </w:tr>
      <w:tr w:rsidR="00FE1855" w:rsidRPr="009D3095" w14:paraId="20333573" w14:textId="77777777" w:rsidTr="00FE1855">
        <w:tc>
          <w:tcPr>
            <w:tcW w:w="2608" w:type="dxa"/>
            <w:tcBorders>
              <w:top w:val="single" w:sz="4" w:space="0" w:color="auto"/>
              <w:left w:val="single" w:sz="4" w:space="0" w:color="auto"/>
              <w:bottom w:val="single" w:sz="4" w:space="0" w:color="auto"/>
              <w:right w:val="single" w:sz="4" w:space="0" w:color="auto"/>
            </w:tcBorders>
          </w:tcPr>
          <w:p w14:paraId="60931CF3" w14:textId="2CD7A9BC" w:rsidR="00FE1855" w:rsidRPr="009D3095" w:rsidRDefault="00FE1855">
            <w:pPr>
              <w:rPr>
                <w:rFonts w:cs="Arial"/>
              </w:rPr>
            </w:pPr>
            <w:r w:rsidRPr="009D3095">
              <w:t>Občina rojstva</w:t>
            </w:r>
            <w:r w:rsidRPr="009D309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6CA7690" w14:textId="77777777" w:rsidR="00FE1855" w:rsidRPr="009D3095" w:rsidRDefault="00FE1855">
            <w:pPr>
              <w:rPr>
                <w:rFonts w:cs="Arial"/>
              </w:rPr>
            </w:pPr>
          </w:p>
        </w:tc>
      </w:tr>
      <w:tr w:rsidR="00FE1855" w:rsidRPr="009D3095" w14:paraId="75DA42BB" w14:textId="77777777" w:rsidTr="00FE1855">
        <w:tc>
          <w:tcPr>
            <w:tcW w:w="2608" w:type="dxa"/>
            <w:tcBorders>
              <w:top w:val="single" w:sz="4" w:space="0" w:color="auto"/>
              <w:left w:val="single" w:sz="4" w:space="0" w:color="auto"/>
              <w:bottom w:val="single" w:sz="4" w:space="0" w:color="auto"/>
              <w:right w:val="single" w:sz="4" w:space="0" w:color="auto"/>
            </w:tcBorders>
          </w:tcPr>
          <w:p w14:paraId="0C15CDA1" w14:textId="6897533B" w:rsidR="00FE1855" w:rsidRPr="009D3095" w:rsidRDefault="00FE1855">
            <w:pPr>
              <w:rPr>
                <w:rFonts w:cs="Arial"/>
              </w:rPr>
            </w:pPr>
            <w:r w:rsidRPr="009D3095">
              <w:t>Država rojstva</w:t>
            </w:r>
            <w:r w:rsidRPr="009D309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B7E42ED" w14:textId="77777777" w:rsidR="00FE1855" w:rsidRPr="009D3095" w:rsidRDefault="00FE1855">
            <w:pPr>
              <w:rPr>
                <w:rFonts w:cs="Arial"/>
              </w:rPr>
            </w:pPr>
          </w:p>
        </w:tc>
      </w:tr>
      <w:tr w:rsidR="00FE1855" w:rsidRPr="009D3095" w14:paraId="4D9AA9C6" w14:textId="77777777" w:rsidTr="00FE1855">
        <w:tc>
          <w:tcPr>
            <w:tcW w:w="2608" w:type="dxa"/>
            <w:tcBorders>
              <w:top w:val="single" w:sz="4" w:space="0" w:color="auto"/>
              <w:left w:val="single" w:sz="4" w:space="0" w:color="auto"/>
              <w:bottom w:val="single" w:sz="4" w:space="0" w:color="auto"/>
              <w:right w:val="single" w:sz="4" w:space="0" w:color="auto"/>
            </w:tcBorders>
            <w:hideMark/>
          </w:tcPr>
          <w:p w14:paraId="513EE875" w14:textId="77777777" w:rsidR="00FE1855" w:rsidRPr="009D3095" w:rsidRDefault="00FE1855">
            <w:pPr>
              <w:rPr>
                <w:rFonts w:cs="Arial"/>
              </w:rPr>
            </w:pPr>
            <w:r w:rsidRPr="009D3095">
              <w:t>Naslov stalnega/začasnega bivališča</w:t>
            </w:r>
            <w:r w:rsidRPr="009D309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568B953" w14:textId="77777777" w:rsidR="00FE1855" w:rsidRPr="009D3095" w:rsidRDefault="00FE1855">
            <w:pPr>
              <w:rPr>
                <w:rFonts w:cs="Arial"/>
              </w:rPr>
            </w:pPr>
          </w:p>
        </w:tc>
      </w:tr>
      <w:tr w:rsidR="00FE1855" w:rsidRPr="009D3095" w14:paraId="22A72E2C" w14:textId="77777777" w:rsidTr="00FE1855">
        <w:tc>
          <w:tcPr>
            <w:tcW w:w="2608" w:type="dxa"/>
            <w:tcBorders>
              <w:top w:val="single" w:sz="4" w:space="0" w:color="auto"/>
              <w:left w:val="single" w:sz="4" w:space="0" w:color="auto"/>
              <w:bottom w:val="single" w:sz="4" w:space="0" w:color="auto"/>
              <w:right w:val="single" w:sz="4" w:space="0" w:color="auto"/>
            </w:tcBorders>
          </w:tcPr>
          <w:p w14:paraId="0079B79E" w14:textId="1060F8A5" w:rsidR="00FE1855" w:rsidRPr="009D3095" w:rsidRDefault="00FE1855">
            <w:pPr>
              <w:rPr>
                <w:rFonts w:cs="Arial"/>
              </w:rPr>
            </w:pPr>
            <w:r w:rsidRPr="009D3095">
              <w:t>Ulica in hišna številka</w:t>
            </w:r>
            <w:r w:rsidRPr="009D3095">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5885DE1F" w14:textId="77777777" w:rsidR="00FE1855" w:rsidRPr="009D3095" w:rsidRDefault="00FE1855">
            <w:pPr>
              <w:rPr>
                <w:rFonts w:cs="Arial"/>
              </w:rPr>
            </w:pPr>
          </w:p>
        </w:tc>
      </w:tr>
      <w:tr w:rsidR="00FE1855" w:rsidRPr="009D3095" w14:paraId="6598E099" w14:textId="77777777" w:rsidTr="00FE1855">
        <w:tc>
          <w:tcPr>
            <w:tcW w:w="2608" w:type="dxa"/>
            <w:tcBorders>
              <w:top w:val="single" w:sz="4" w:space="0" w:color="auto"/>
              <w:left w:val="single" w:sz="4" w:space="0" w:color="auto"/>
              <w:bottom w:val="single" w:sz="4" w:space="0" w:color="auto"/>
              <w:right w:val="single" w:sz="4" w:space="0" w:color="auto"/>
            </w:tcBorders>
          </w:tcPr>
          <w:p w14:paraId="42DAB945" w14:textId="732F8F3B" w:rsidR="00FE1855" w:rsidRPr="00EF1EEB" w:rsidRDefault="00FE1855">
            <w:pPr>
              <w:rPr>
                <w:rFonts w:cs="Times New Roman"/>
              </w:rPr>
            </w:pPr>
            <w:r w:rsidRPr="009D3095">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5C0276EA" w14:textId="77777777" w:rsidR="00FE1855" w:rsidRPr="009D3095" w:rsidRDefault="00FE1855">
            <w:pPr>
              <w:rPr>
                <w:rFonts w:cs="Arial"/>
              </w:rPr>
            </w:pPr>
          </w:p>
        </w:tc>
      </w:tr>
      <w:tr w:rsidR="00FE1855" w:rsidRPr="009D3095" w14:paraId="1FAA46D5" w14:textId="77777777" w:rsidTr="00FE1855">
        <w:tc>
          <w:tcPr>
            <w:tcW w:w="2608" w:type="dxa"/>
            <w:tcBorders>
              <w:top w:val="single" w:sz="4" w:space="0" w:color="auto"/>
              <w:left w:val="single" w:sz="4" w:space="0" w:color="auto"/>
              <w:bottom w:val="single" w:sz="4" w:space="0" w:color="auto"/>
              <w:right w:val="single" w:sz="4" w:space="0" w:color="auto"/>
            </w:tcBorders>
          </w:tcPr>
          <w:p w14:paraId="0B2A9399" w14:textId="0296BA9B" w:rsidR="00FE1855" w:rsidRPr="009D3095" w:rsidRDefault="00FE1855">
            <w:pPr>
              <w:rPr>
                <w:rFonts w:cs="Arial"/>
              </w:rPr>
            </w:pPr>
            <w:r w:rsidRPr="009D3095">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7B6D001D" w14:textId="77777777" w:rsidR="00FE1855" w:rsidRPr="009D3095" w:rsidRDefault="00FE1855">
            <w:pPr>
              <w:rPr>
                <w:rFonts w:cs="Arial"/>
              </w:rPr>
            </w:pPr>
          </w:p>
        </w:tc>
      </w:tr>
      <w:tr w:rsidR="00FE1855" w:rsidRPr="009D3095" w14:paraId="755CBED4" w14:textId="77777777" w:rsidTr="00FE1855">
        <w:tc>
          <w:tcPr>
            <w:tcW w:w="2608" w:type="dxa"/>
            <w:tcBorders>
              <w:top w:val="single" w:sz="4" w:space="0" w:color="auto"/>
              <w:left w:val="single" w:sz="4" w:space="0" w:color="auto"/>
              <w:bottom w:val="single" w:sz="4" w:space="0" w:color="auto"/>
              <w:right w:val="single" w:sz="4" w:space="0" w:color="auto"/>
            </w:tcBorders>
            <w:hideMark/>
          </w:tcPr>
          <w:p w14:paraId="626C1B3D" w14:textId="77777777" w:rsidR="00FE1855" w:rsidRPr="009D3095" w:rsidRDefault="00FE1855">
            <w:pPr>
              <w:rPr>
                <w:rFonts w:cs="Arial"/>
              </w:rPr>
            </w:pPr>
            <w:r w:rsidRPr="009D3095">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685DE666" w14:textId="77777777" w:rsidR="00FE1855" w:rsidRPr="009D3095" w:rsidRDefault="00FE1855">
            <w:pPr>
              <w:rPr>
                <w:rFonts w:cs="Arial"/>
              </w:rPr>
            </w:pPr>
          </w:p>
        </w:tc>
      </w:tr>
    </w:tbl>
    <w:p w14:paraId="0211BAD0" w14:textId="77777777" w:rsidR="00FE1855" w:rsidRPr="009D3095" w:rsidRDefault="00FE1855" w:rsidP="00FE1855">
      <w:pPr>
        <w:rPr>
          <w:rFonts w:cs="Times New Roman"/>
          <w:sz w:val="20"/>
          <w:lang w:eastAsia="en-US"/>
        </w:rPr>
      </w:pPr>
    </w:p>
    <w:p w14:paraId="7D387156" w14:textId="77777777" w:rsidR="00FE1855" w:rsidRPr="009D3095" w:rsidRDefault="00FE1855" w:rsidP="00FE1855"/>
    <w:p w14:paraId="7960DDC9" w14:textId="77777777" w:rsidR="00FE1855" w:rsidRPr="009D3095" w:rsidRDefault="00FE1855" w:rsidP="00FE1855"/>
    <w:p w14:paraId="78BE6277" w14:textId="77777777" w:rsidR="00EF1EEB" w:rsidRDefault="00EF1EEB">
      <w:r>
        <w:br w:type="page"/>
      </w:r>
    </w:p>
    <w:tbl>
      <w:tblPr>
        <w:tblW w:w="9285" w:type="dxa"/>
        <w:tblLayout w:type="fixed"/>
        <w:tblLook w:val="04A0" w:firstRow="1" w:lastRow="0" w:firstColumn="1" w:lastColumn="0" w:noHBand="0" w:noVBand="1"/>
      </w:tblPr>
      <w:tblGrid>
        <w:gridCol w:w="5202"/>
        <w:gridCol w:w="4083"/>
      </w:tblGrid>
      <w:tr w:rsidR="00FE1855" w:rsidRPr="009D3095" w14:paraId="5D82A0C4" w14:textId="77777777" w:rsidTr="00EF1EEB">
        <w:tc>
          <w:tcPr>
            <w:tcW w:w="5202" w:type="dxa"/>
            <w:hideMark/>
          </w:tcPr>
          <w:p w14:paraId="14296E5E" w14:textId="4B6B919F" w:rsidR="00FE1855" w:rsidRPr="009D3095" w:rsidRDefault="00FE1855">
            <w:pPr>
              <w:spacing w:line="360" w:lineRule="auto"/>
              <w:rPr>
                <w:rFonts w:cs="Arial"/>
              </w:rPr>
            </w:pPr>
            <w:r w:rsidRPr="009D3095">
              <w:rPr>
                <w:rFonts w:cs="Arial"/>
              </w:rPr>
              <w:lastRenderedPageBreak/>
              <w:t>Kraj in datum:</w:t>
            </w:r>
          </w:p>
          <w:p w14:paraId="147BD9DA" w14:textId="77777777" w:rsidR="00FE1855" w:rsidRPr="009D3095" w:rsidRDefault="00FE1855">
            <w:pPr>
              <w:spacing w:line="360" w:lineRule="auto"/>
              <w:rPr>
                <w:rFonts w:cs="Arial"/>
              </w:rPr>
            </w:pPr>
            <w:r w:rsidRPr="009D3095">
              <w:rPr>
                <w:rFonts w:cs="Arial"/>
              </w:rPr>
              <w:t>___________________________</w:t>
            </w:r>
          </w:p>
        </w:tc>
        <w:tc>
          <w:tcPr>
            <w:tcW w:w="4083" w:type="dxa"/>
            <w:hideMark/>
          </w:tcPr>
          <w:p w14:paraId="6E614188" w14:textId="77777777" w:rsidR="00FE1855" w:rsidRPr="009D3095" w:rsidRDefault="00FE1855">
            <w:pPr>
              <w:spacing w:line="360" w:lineRule="auto"/>
              <w:rPr>
                <w:rFonts w:cs="Arial"/>
              </w:rPr>
            </w:pPr>
            <w:r w:rsidRPr="009D3095">
              <w:rPr>
                <w:rFonts w:cs="Arial"/>
              </w:rPr>
              <w:t>Pooblastitelj:</w:t>
            </w:r>
          </w:p>
          <w:p w14:paraId="241BE73C" w14:textId="0F28AAD1" w:rsidR="00FE1855" w:rsidRPr="009D3095" w:rsidRDefault="00FE1855">
            <w:pPr>
              <w:spacing w:line="360" w:lineRule="auto"/>
              <w:rPr>
                <w:rFonts w:cs="Arial"/>
              </w:rPr>
            </w:pPr>
            <w:r w:rsidRPr="009D3095">
              <w:rPr>
                <w:rFonts w:cs="Arial"/>
              </w:rPr>
              <w:t>___________________________</w:t>
            </w:r>
          </w:p>
        </w:tc>
      </w:tr>
      <w:tr w:rsidR="00FE1855" w:rsidRPr="009D3095" w14:paraId="2F5AEE72" w14:textId="77777777" w:rsidTr="00EF1EEB">
        <w:tc>
          <w:tcPr>
            <w:tcW w:w="5202" w:type="dxa"/>
          </w:tcPr>
          <w:p w14:paraId="775E7357" w14:textId="5324F22D" w:rsidR="00FE1855" w:rsidRPr="009D3095" w:rsidRDefault="00FE1855">
            <w:pPr>
              <w:spacing w:line="360" w:lineRule="auto"/>
              <w:rPr>
                <w:rFonts w:cs="Arial"/>
              </w:rPr>
            </w:pPr>
            <w:r w:rsidRPr="009D3095">
              <w:rPr>
                <w:rFonts w:cs="Arial"/>
              </w:rPr>
              <w:t xml:space="preserve">                                                                     </w:t>
            </w:r>
          </w:p>
          <w:p w14:paraId="7D7BBF45" w14:textId="77777777" w:rsidR="00FE1855" w:rsidRPr="009D3095" w:rsidRDefault="00FE1855">
            <w:pPr>
              <w:spacing w:line="360" w:lineRule="auto"/>
              <w:rPr>
                <w:rFonts w:cs="Arial"/>
              </w:rPr>
            </w:pPr>
          </w:p>
        </w:tc>
        <w:tc>
          <w:tcPr>
            <w:tcW w:w="4083" w:type="dxa"/>
          </w:tcPr>
          <w:p w14:paraId="0F65C536" w14:textId="77777777" w:rsidR="00FE1855" w:rsidRPr="009D3095" w:rsidRDefault="00FE1855">
            <w:pPr>
              <w:spacing w:line="360" w:lineRule="auto"/>
              <w:rPr>
                <w:rFonts w:cs="Arial"/>
              </w:rPr>
            </w:pPr>
          </w:p>
          <w:p w14:paraId="4E4B67EE" w14:textId="77777777" w:rsidR="00FE1855" w:rsidRPr="009D3095" w:rsidRDefault="00FE1855">
            <w:pPr>
              <w:spacing w:line="360" w:lineRule="auto"/>
              <w:rPr>
                <w:rFonts w:cs="Arial"/>
              </w:rPr>
            </w:pPr>
            <w:r w:rsidRPr="009D3095">
              <w:rPr>
                <w:rFonts w:cs="Arial"/>
              </w:rPr>
              <w:t>Podpis:</w:t>
            </w:r>
          </w:p>
          <w:p w14:paraId="3DDF01F5" w14:textId="00AEFC11" w:rsidR="00FE1855" w:rsidRPr="009D3095" w:rsidRDefault="00FE1855">
            <w:pPr>
              <w:spacing w:line="360" w:lineRule="auto"/>
              <w:rPr>
                <w:rFonts w:cs="Arial"/>
              </w:rPr>
            </w:pPr>
            <w:r w:rsidRPr="009D3095">
              <w:rPr>
                <w:rFonts w:cs="Arial"/>
              </w:rPr>
              <w:t>___________________________</w:t>
            </w:r>
          </w:p>
        </w:tc>
      </w:tr>
    </w:tbl>
    <w:p w14:paraId="4E7A481B" w14:textId="77777777" w:rsidR="00FE1855" w:rsidRPr="009D3095" w:rsidRDefault="00FE1855" w:rsidP="00FE1855">
      <w:pPr>
        <w:rPr>
          <w:rFonts w:cs="Times New Roman"/>
          <w:sz w:val="20"/>
          <w:lang w:eastAsia="en-US"/>
        </w:rPr>
      </w:pPr>
    </w:p>
    <w:p w14:paraId="485E0886" w14:textId="77777777" w:rsidR="00EF1EEB" w:rsidRDefault="00EF1EEB" w:rsidP="00FE1855"/>
    <w:p w14:paraId="442D1298" w14:textId="262DDC02" w:rsidR="00FE1855" w:rsidRPr="009D3095" w:rsidRDefault="00FE1855" w:rsidP="00FE1855">
      <w:r w:rsidRPr="009D3095">
        <w:t>*(V primeru, da ima ponudnik več zakonitih zastopnikov, izpolni ustrezno število soglasij).</w:t>
      </w:r>
    </w:p>
    <w:p w14:paraId="0AAA370B" w14:textId="77777777" w:rsidR="00FE1855" w:rsidRPr="009D3095" w:rsidRDefault="00FE1855" w:rsidP="00FE1855">
      <w:pPr>
        <w:widowControl w:val="0"/>
        <w:tabs>
          <w:tab w:val="left" w:pos="90"/>
          <w:tab w:val="left" w:pos="964"/>
        </w:tabs>
        <w:autoSpaceDE w:val="0"/>
        <w:autoSpaceDN w:val="0"/>
        <w:adjustRightInd w:val="0"/>
        <w:rPr>
          <w:sz w:val="20"/>
          <w:szCs w:val="20"/>
        </w:rPr>
      </w:pPr>
      <w:r w:rsidRPr="009D309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E1855" w:rsidRPr="009D3095" w14:paraId="240AB4C9" w14:textId="77777777" w:rsidTr="00FE1855">
        <w:tc>
          <w:tcPr>
            <w:tcW w:w="1632" w:type="dxa"/>
            <w:tcBorders>
              <w:top w:val="single" w:sz="4" w:space="0" w:color="auto"/>
              <w:left w:val="single" w:sz="4" w:space="0" w:color="auto"/>
              <w:bottom w:val="single" w:sz="4" w:space="0" w:color="auto"/>
              <w:right w:val="single" w:sz="4" w:space="0" w:color="auto"/>
            </w:tcBorders>
            <w:vAlign w:val="center"/>
            <w:hideMark/>
          </w:tcPr>
          <w:p w14:paraId="3F0E561F" w14:textId="06AE4E13" w:rsidR="00FE1855" w:rsidRPr="009D3095" w:rsidRDefault="00FE1855">
            <w:pPr>
              <w:rPr>
                <w:b/>
                <w:color w:val="auto"/>
                <w:szCs w:val="24"/>
              </w:rPr>
            </w:pPr>
            <w:r w:rsidRPr="009D3095">
              <w:rPr>
                <w:b/>
              </w:rPr>
              <w:lastRenderedPageBreak/>
              <w:t xml:space="preserve">Obrazec št. </w:t>
            </w:r>
            <w:r w:rsidR="000F084E">
              <w:rPr>
                <w:b/>
              </w:rPr>
              <w:t>7</w:t>
            </w:r>
          </w:p>
        </w:tc>
      </w:tr>
    </w:tbl>
    <w:p w14:paraId="49C64E79" w14:textId="77777777" w:rsidR="00FE1855" w:rsidRPr="009D3095" w:rsidRDefault="00FE1855" w:rsidP="00FE1855">
      <w:pPr>
        <w:rPr>
          <w:rFonts w:cs="Arial"/>
          <w:sz w:val="20"/>
          <w:szCs w:val="20"/>
          <w:lang w:eastAsia="en-US"/>
        </w:rPr>
      </w:pPr>
    </w:p>
    <w:p w14:paraId="57BD4E6C" w14:textId="77777777" w:rsidR="00FE1855" w:rsidRPr="009D3095" w:rsidRDefault="00FE1855" w:rsidP="00FE1855">
      <w:pPr>
        <w:rPr>
          <w:rFonts w:cs="Arial"/>
          <w:szCs w:val="20"/>
        </w:rPr>
      </w:pPr>
    </w:p>
    <w:p w14:paraId="1476769B" w14:textId="77777777" w:rsidR="00FE1855" w:rsidRPr="009D3095" w:rsidRDefault="00FE1855" w:rsidP="00FE1855">
      <w:pPr>
        <w:ind w:left="454" w:hanging="454"/>
        <w:jc w:val="center"/>
        <w:rPr>
          <w:rFonts w:cs="Arial"/>
          <w:b/>
          <w:sz w:val="24"/>
          <w:szCs w:val="24"/>
        </w:rPr>
      </w:pPr>
      <w:r w:rsidRPr="009D3095">
        <w:rPr>
          <w:rFonts w:cs="Arial"/>
          <w:b/>
          <w:sz w:val="24"/>
        </w:rPr>
        <w:t>PODATKI O PODIZVAJALCU</w:t>
      </w:r>
    </w:p>
    <w:p w14:paraId="1FB0C4F8" w14:textId="77777777" w:rsidR="00FE1855" w:rsidRPr="009D3095" w:rsidRDefault="00FE1855" w:rsidP="00FE1855">
      <w:pPr>
        <w:rPr>
          <w:rFonts w:cs="Arial"/>
          <w:sz w:val="20"/>
          <w:szCs w:val="20"/>
        </w:rPr>
      </w:pPr>
    </w:p>
    <w:p w14:paraId="5B811B75" w14:textId="77777777" w:rsidR="00FE1855" w:rsidRPr="009D3095" w:rsidRDefault="00FE1855" w:rsidP="00FE1855">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E1855" w:rsidRPr="009D3095" w14:paraId="7C1BFE37"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074EA5" w14:textId="77777777" w:rsidR="00FE1855" w:rsidRPr="009D3095" w:rsidRDefault="00FE1855">
            <w:pPr>
              <w:rPr>
                <w:rFonts w:cs="Arial"/>
                <w:szCs w:val="24"/>
              </w:rPr>
            </w:pPr>
            <w:r w:rsidRPr="009D3095">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A60BC13" w14:textId="77777777" w:rsidR="00FE1855" w:rsidRPr="009D3095" w:rsidRDefault="00FE1855">
            <w:pPr>
              <w:rPr>
                <w:rFonts w:cs="Arial"/>
              </w:rPr>
            </w:pPr>
          </w:p>
        </w:tc>
      </w:tr>
      <w:tr w:rsidR="00FE1855" w:rsidRPr="009D3095" w14:paraId="27B83012"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F4889A" w14:textId="77777777" w:rsidR="00FE1855" w:rsidRPr="009D3095" w:rsidRDefault="00FE1855">
            <w:pPr>
              <w:rPr>
                <w:rFonts w:cs="Arial"/>
              </w:rPr>
            </w:pPr>
            <w:r w:rsidRPr="009D3095">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8296944" w14:textId="77777777" w:rsidR="00FE1855" w:rsidRPr="009D3095" w:rsidRDefault="00FE1855">
            <w:pPr>
              <w:rPr>
                <w:rFonts w:cs="Arial"/>
              </w:rPr>
            </w:pPr>
          </w:p>
        </w:tc>
      </w:tr>
      <w:tr w:rsidR="00FE1855" w:rsidRPr="009D3095" w14:paraId="4C91F2BC"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18D843" w14:textId="77777777" w:rsidR="00FE1855" w:rsidRPr="009D3095" w:rsidRDefault="00FE1855">
            <w:pPr>
              <w:rPr>
                <w:rFonts w:cs="Arial"/>
              </w:rPr>
            </w:pPr>
            <w:r w:rsidRPr="009D3095">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42D653F" w14:textId="77777777" w:rsidR="00FE1855" w:rsidRPr="009D3095" w:rsidRDefault="00FE1855">
            <w:pPr>
              <w:rPr>
                <w:rFonts w:cs="Arial"/>
              </w:rPr>
            </w:pPr>
          </w:p>
        </w:tc>
      </w:tr>
      <w:tr w:rsidR="00FE1855" w:rsidRPr="009D3095" w14:paraId="0838DDE8"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19EFC4" w14:textId="77777777" w:rsidR="00FE1855" w:rsidRPr="009D3095" w:rsidRDefault="00FE1855">
            <w:pPr>
              <w:ind w:right="-108"/>
              <w:rPr>
                <w:rFonts w:cs="Arial"/>
              </w:rPr>
            </w:pPr>
            <w:r w:rsidRPr="009D3095">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C0FE108" w14:textId="77777777" w:rsidR="00FE1855" w:rsidRPr="009D3095" w:rsidRDefault="00FE1855">
            <w:pPr>
              <w:rPr>
                <w:rFonts w:cs="Arial"/>
              </w:rPr>
            </w:pPr>
          </w:p>
        </w:tc>
      </w:tr>
      <w:tr w:rsidR="00FE1855" w:rsidRPr="009D3095" w14:paraId="1083AAE1"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A5B346" w14:textId="77777777" w:rsidR="00FE1855" w:rsidRPr="009D3095" w:rsidRDefault="00FE1855">
            <w:pPr>
              <w:rPr>
                <w:rFonts w:cs="Arial"/>
              </w:rPr>
            </w:pPr>
            <w:r w:rsidRPr="009D3095">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7DB3B6D" w14:textId="77777777" w:rsidR="00FE1855" w:rsidRPr="009D3095" w:rsidRDefault="00FE1855">
            <w:pPr>
              <w:rPr>
                <w:rFonts w:cs="Arial"/>
              </w:rPr>
            </w:pPr>
          </w:p>
        </w:tc>
      </w:tr>
      <w:tr w:rsidR="00FE1855" w:rsidRPr="009D3095" w14:paraId="7652D572"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3F2AE5" w14:textId="77777777" w:rsidR="00FE1855" w:rsidRPr="009D3095" w:rsidRDefault="00FE1855">
            <w:pPr>
              <w:rPr>
                <w:rFonts w:cs="Arial"/>
              </w:rPr>
            </w:pPr>
            <w:r w:rsidRPr="009D309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05D4CA9" w14:textId="77777777" w:rsidR="00FE1855" w:rsidRPr="009D3095" w:rsidRDefault="00FE1855">
            <w:pPr>
              <w:rPr>
                <w:rFonts w:cs="Arial"/>
              </w:rPr>
            </w:pPr>
          </w:p>
        </w:tc>
      </w:tr>
      <w:tr w:rsidR="00FE1855" w:rsidRPr="009D3095" w14:paraId="190FFAB2"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D35F63" w14:textId="77777777" w:rsidR="00FE1855" w:rsidRPr="009D3095" w:rsidRDefault="00FE1855">
            <w:pPr>
              <w:rPr>
                <w:rFonts w:cs="Arial"/>
              </w:rPr>
            </w:pPr>
            <w:r w:rsidRPr="009D3095">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1FF453C" w14:textId="77777777" w:rsidR="00FE1855" w:rsidRPr="009D3095" w:rsidRDefault="00FE1855">
            <w:pPr>
              <w:rPr>
                <w:rFonts w:cs="Arial"/>
              </w:rPr>
            </w:pPr>
          </w:p>
        </w:tc>
      </w:tr>
      <w:tr w:rsidR="00FE1855" w:rsidRPr="009D3095" w14:paraId="3E6C9FA7"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1147B9" w14:textId="77777777" w:rsidR="00FE1855" w:rsidRPr="009D3095" w:rsidRDefault="00FE1855">
            <w:pPr>
              <w:rPr>
                <w:rFonts w:cs="Arial"/>
              </w:rPr>
            </w:pPr>
            <w:r w:rsidRPr="009D309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2F93B81" w14:textId="77777777" w:rsidR="00FE1855" w:rsidRPr="009D3095" w:rsidRDefault="00FE1855">
            <w:pPr>
              <w:rPr>
                <w:rFonts w:cs="Arial"/>
              </w:rPr>
            </w:pPr>
          </w:p>
        </w:tc>
      </w:tr>
      <w:tr w:rsidR="00FE1855" w:rsidRPr="009D3095" w14:paraId="2A9D1564"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3590B3" w14:textId="77777777" w:rsidR="00FE1855" w:rsidRPr="009D3095" w:rsidRDefault="00FE1855">
            <w:pPr>
              <w:rPr>
                <w:rFonts w:cs="Arial"/>
              </w:rPr>
            </w:pPr>
            <w:r w:rsidRPr="009D309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9FD045B" w14:textId="77777777" w:rsidR="00FE1855" w:rsidRPr="009D3095" w:rsidRDefault="00FE1855">
            <w:pPr>
              <w:rPr>
                <w:rFonts w:cs="Arial"/>
              </w:rPr>
            </w:pPr>
          </w:p>
        </w:tc>
      </w:tr>
      <w:tr w:rsidR="00FE1855" w:rsidRPr="009D3095" w14:paraId="633032D6"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4A5A3E" w14:textId="77777777" w:rsidR="00FE1855" w:rsidRPr="009D3095" w:rsidRDefault="00FE1855">
            <w:pPr>
              <w:rPr>
                <w:rFonts w:cs="Arial"/>
              </w:rPr>
            </w:pPr>
            <w:r w:rsidRPr="009D3095">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A74F037" w14:textId="77777777" w:rsidR="00FE1855" w:rsidRPr="009D3095" w:rsidRDefault="00FE1855">
            <w:pPr>
              <w:rPr>
                <w:rFonts w:cs="Arial"/>
              </w:rPr>
            </w:pPr>
          </w:p>
        </w:tc>
      </w:tr>
      <w:tr w:rsidR="00FE1855" w:rsidRPr="009D3095" w14:paraId="6CD8F9ED"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B1B392C" w14:textId="77777777" w:rsidR="00FE1855" w:rsidRPr="009D3095" w:rsidRDefault="00FE1855">
            <w:pPr>
              <w:rPr>
                <w:rFonts w:cs="Arial"/>
              </w:rPr>
            </w:pPr>
            <w:r w:rsidRPr="009D3095">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E6D295E" w14:textId="77777777" w:rsidR="00FE1855" w:rsidRPr="009D3095" w:rsidRDefault="00FE1855">
            <w:pPr>
              <w:rPr>
                <w:rFonts w:cs="Arial"/>
              </w:rPr>
            </w:pPr>
          </w:p>
        </w:tc>
      </w:tr>
      <w:tr w:rsidR="00FE1855" w:rsidRPr="009D3095" w14:paraId="1F4F6061"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F8DFD3" w14:textId="77777777" w:rsidR="00FE1855" w:rsidRPr="009D3095" w:rsidRDefault="00FE1855">
            <w:pPr>
              <w:rPr>
                <w:rFonts w:cs="Arial"/>
                <w:szCs w:val="20"/>
              </w:rPr>
            </w:pPr>
            <w:r w:rsidRPr="009D3095">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8AF7CB1" w14:textId="77777777" w:rsidR="00FE1855" w:rsidRPr="009D3095" w:rsidRDefault="00FE1855">
            <w:pPr>
              <w:rPr>
                <w:rFonts w:cs="Arial"/>
                <w:szCs w:val="24"/>
              </w:rPr>
            </w:pPr>
          </w:p>
        </w:tc>
      </w:tr>
      <w:tr w:rsidR="00FE1855" w:rsidRPr="009D3095" w14:paraId="0A89FF29"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31270E" w14:textId="77777777" w:rsidR="00FE1855" w:rsidRPr="009D3095" w:rsidRDefault="00FE1855">
            <w:pPr>
              <w:rPr>
                <w:rFonts w:cs="Arial"/>
                <w:szCs w:val="20"/>
              </w:rPr>
            </w:pPr>
            <w:r w:rsidRPr="009D3095">
              <w:rPr>
                <w:rFonts w:cs="Arial"/>
                <w:szCs w:val="20"/>
              </w:rPr>
              <w:t>VREDNOST DEL PODIZVAJALCA:</w:t>
            </w:r>
          </w:p>
          <w:p w14:paraId="4FB4184E" w14:textId="77777777" w:rsidR="00FE1855" w:rsidRPr="009D3095" w:rsidRDefault="00FE1855">
            <w:pPr>
              <w:rPr>
                <w:rFonts w:cs="Arial"/>
                <w:szCs w:val="24"/>
              </w:rPr>
            </w:pPr>
            <w:r w:rsidRPr="009D3095">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B154878" w14:textId="77777777" w:rsidR="00FE1855" w:rsidRPr="009D3095" w:rsidRDefault="00FE1855">
            <w:pPr>
              <w:rPr>
                <w:rFonts w:cs="Arial"/>
              </w:rPr>
            </w:pPr>
          </w:p>
        </w:tc>
      </w:tr>
      <w:tr w:rsidR="00FE1855" w:rsidRPr="009D3095" w14:paraId="3B361B6F"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0E7A05" w14:textId="77777777" w:rsidR="00FE1855" w:rsidRPr="009D3095" w:rsidRDefault="00FE1855">
            <w:pPr>
              <w:rPr>
                <w:rFonts w:cs="Arial"/>
              </w:rPr>
            </w:pPr>
            <w:r w:rsidRPr="009D3095">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56BFF83" w14:textId="77777777" w:rsidR="00FE1855" w:rsidRPr="009D3095" w:rsidRDefault="00FE1855">
            <w:pPr>
              <w:rPr>
                <w:rFonts w:cs="Arial"/>
              </w:rPr>
            </w:pPr>
          </w:p>
        </w:tc>
      </w:tr>
      <w:tr w:rsidR="00FE1855" w:rsidRPr="009D3095" w14:paraId="7EBF3BA2" w14:textId="77777777" w:rsidTr="00FE185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C738CF" w14:textId="77777777" w:rsidR="00FE1855" w:rsidRPr="009D3095" w:rsidRDefault="00FE1855">
            <w:pPr>
              <w:rPr>
                <w:rFonts w:cs="Arial"/>
              </w:rPr>
            </w:pPr>
            <w:r w:rsidRPr="009D3095">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6DB1B9D" w14:textId="77777777" w:rsidR="00FE1855" w:rsidRPr="009D3095" w:rsidRDefault="00FE1855">
            <w:pPr>
              <w:rPr>
                <w:rFonts w:cs="Arial"/>
              </w:rPr>
            </w:pPr>
          </w:p>
        </w:tc>
      </w:tr>
    </w:tbl>
    <w:p w14:paraId="095FC1BF" w14:textId="77777777" w:rsidR="00FE1855" w:rsidRPr="009D3095" w:rsidRDefault="00FE1855" w:rsidP="00FE1855">
      <w:pPr>
        <w:rPr>
          <w:rFonts w:cs="Arial"/>
          <w:sz w:val="20"/>
          <w:szCs w:val="20"/>
          <w:lang w:eastAsia="en-US"/>
        </w:rPr>
      </w:pPr>
    </w:p>
    <w:p w14:paraId="399874A9" w14:textId="67F5DACF" w:rsidR="000F084E" w:rsidRDefault="000F084E">
      <w:pPr>
        <w:spacing w:line="240" w:lineRule="auto"/>
        <w:rPr>
          <w:rFonts w:cs="Arial"/>
          <w:szCs w:val="20"/>
        </w:rPr>
      </w:pPr>
      <w:r>
        <w:rPr>
          <w:rFonts w:cs="Arial"/>
          <w:szCs w:val="20"/>
        </w:rPr>
        <w:br w:type="page"/>
      </w:r>
    </w:p>
    <w:p w14:paraId="28C03AAF" w14:textId="77777777" w:rsidR="00FE1855" w:rsidRPr="009D3095" w:rsidRDefault="00FE1855" w:rsidP="00FE1855">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E1855" w:rsidRPr="009D3095" w14:paraId="60688AB0" w14:textId="77777777" w:rsidTr="00FE1855">
        <w:tc>
          <w:tcPr>
            <w:tcW w:w="3430" w:type="dxa"/>
            <w:hideMark/>
          </w:tcPr>
          <w:p w14:paraId="71980365" w14:textId="77777777" w:rsidR="00FE1855" w:rsidRPr="009D3095" w:rsidRDefault="00FE1855">
            <w:pPr>
              <w:widowControl w:val="0"/>
              <w:tabs>
                <w:tab w:val="left" w:pos="5580"/>
              </w:tabs>
              <w:autoSpaceDE w:val="0"/>
              <w:autoSpaceDN w:val="0"/>
              <w:adjustRightInd w:val="0"/>
              <w:spacing w:before="48"/>
              <w:jc w:val="center"/>
              <w:rPr>
                <w:rFonts w:cs="Arial"/>
                <w:szCs w:val="24"/>
              </w:rPr>
            </w:pPr>
            <w:r w:rsidRPr="009D3095">
              <w:rPr>
                <w:rFonts w:cs="Arial"/>
              </w:rPr>
              <w:t>Kraj in datum:</w:t>
            </w:r>
          </w:p>
        </w:tc>
        <w:tc>
          <w:tcPr>
            <w:tcW w:w="2067" w:type="dxa"/>
          </w:tcPr>
          <w:p w14:paraId="6FC71FE4" w14:textId="77777777" w:rsidR="00FE1855" w:rsidRPr="009D3095" w:rsidRDefault="00FE1855">
            <w:pPr>
              <w:widowControl w:val="0"/>
              <w:tabs>
                <w:tab w:val="left" w:pos="5580"/>
              </w:tabs>
              <w:autoSpaceDE w:val="0"/>
              <w:autoSpaceDN w:val="0"/>
              <w:adjustRightInd w:val="0"/>
              <w:spacing w:before="48"/>
              <w:jc w:val="center"/>
              <w:rPr>
                <w:rFonts w:cs="Arial"/>
              </w:rPr>
            </w:pPr>
          </w:p>
        </w:tc>
        <w:tc>
          <w:tcPr>
            <w:tcW w:w="3573" w:type="dxa"/>
            <w:hideMark/>
          </w:tcPr>
          <w:p w14:paraId="451F64BD" w14:textId="77777777" w:rsidR="00FE1855" w:rsidRPr="009D3095" w:rsidRDefault="00FE1855">
            <w:pPr>
              <w:widowControl w:val="0"/>
              <w:tabs>
                <w:tab w:val="left" w:pos="5580"/>
              </w:tabs>
              <w:autoSpaceDE w:val="0"/>
              <w:autoSpaceDN w:val="0"/>
              <w:adjustRightInd w:val="0"/>
              <w:spacing w:before="48"/>
              <w:jc w:val="center"/>
              <w:rPr>
                <w:rFonts w:cs="Arial"/>
              </w:rPr>
            </w:pPr>
            <w:r w:rsidRPr="009D3095">
              <w:rPr>
                <w:rFonts w:cs="Arial"/>
              </w:rPr>
              <w:t>Žig in podpis podizvajalca:</w:t>
            </w:r>
          </w:p>
        </w:tc>
      </w:tr>
      <w:tr w:rsidR="00FE1855" w:rsidRPr="009D3095" w14:paraId="23F5A9C1" w14:textId="77777777" w:rsidTr="00FE1855">
        <w:tc>
          <w:tcPr>
            <w:tcW w:w="3430" w:type="dxa"/>
            <w:tcBorders>
              <w:top w:val="nil"/>
              <w:left w:val="nil"/>
              <w:bottom w:val="single" w:sz="4" w:space="0" w:color="auto"/>
              <w:right w:val="nil"/>
            </w:tcBorders>
          </w:tcPr>
          <w:p w14:paraId="259D6E96" w14:textId="77777777" w:rsidR="00FE1855" w:rsidRPr="009D3095" w:rsidRDefault="00FE1855">
            <w:pPr>
              <w:widowControl w:val="0"/>
              <w:tabs>
                <w:tab w:val="left" w:pos="5580"/>
              </w:tabs>
              <w:autoSpaceDE w:val="0"/>
              <w:autoSpaceDN w:val="0"/>
              <w:adjustRightInd w:val="0"/>
              <w:spacing w:before="48"/>
              <w:rPr>
                <w:rFonts w:cs="Arial"/>
              </w:rPr>
            </w:pPr>
          </w:p>
          <w:p w14:paraId="23A83282" w14:textId="77777777" w:rsidR="00FE1855" w:rsidRPr="009D3095" w:rsidRDefault="00FE1855">
            <w:pPr>
              <w:widowControl w:val="0"/>
              <w:tabs>
                <w:tab w:val="left" w:pos="5580"/>
              </w:tabs>
              <w:autoSpaceDE w:val="0"/>
              <w:autoSpaceDN w:val="0"/>
              <w:adjustRightInd w:val="0"/>
              <w:spacing w:before="48"/>
              <w:rPr>
                <w:rFonts w:cs="Arial"/>
              </w:rPr>
            </w:pPr>
          </w:p>
        </w:tc>
        <w:tc>
          <w:tcPr>
            <w:tcW w:w="2067" w:type="dxa"/>
            <w:hideMark/>
          </w:tcPr>
          <w:p w14:paraId="06A659AE" w14:textId="77777777" w:rsidR="00FE1855" w:rsidRPr="009D3095" w:rsidRDefault="00FE1855">
            <w:pPr>
              <w:widowControl w:val="0"/>
              <w:tabs>
                <w:tab w:val="left" w:pos="5580"/>
              </w:tabs>
              <w:autoSpaceDE w:val="0"/>
              <w:autoSpaceDN w:val="0"/>
              <w:adjustRightInd w:val="0"/>
              <w:spacing w:before="48"/>
              <w:rPr>
                <w:rFonts w:cs="Arial"/>
                <w:color w:val="FFFFFF"/>
              </w:rPr>
            </w:pPr>
            <w:r w:rsidRPr="009D3095">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36CB2162" w14:textId="77777777" w:rsidR="00FE1855" w:rsidRPr="009D3095" w:rsidRDefault="00FE1855">
            <w:pPr>
              <w:widowControl w:val="0"/>
              <w:tabs>
                <w:tab w:val="left" w:pos="5580"/>
              </w:tabs>
              <w:autoSpaceDE w:val="0"/>
              <w:autoSpaceDN w:val="0"/>
              <w:adjustRightInd w:val="0"/>
              <w:spacing w:before="48"/>
              <w:rPr>
                <w:rFonts w:cs="Arial"/>
                <w:color w:val="auto"/>
              </w:rPr>
            </w:pPr>
          </w:p>
          <w:p w14:paraId="29CC76C8" w14:textId="77777777" w:rsidR="00FE1855" w:rsidRPr="009D3095" w:rsidRDefault="00FE1855">
            <w:pPr>
              <w:widowControl w:val="0"/>
              <w:tabs>
                <w:tab w:val="left" w:pos="5580"/>
              </w:tabs>
              <w:autoSpaceDE w:val="0"/>
              <w:autoSpaceDN w:val="0"/>
              <w:adjustRightInd w:val="0"/>
              <w:spacing w:before="48"/>
              <w:rPr>
                <w:rFonts w:cs="Arial"/>
              </w:rPr>
            </w:pPr>
          </w:p>
        </w:tc>
      </w:tr>
    </w:tbl>
    <w:p w14:paraId="227E1573" w14:textId="77777777" w:rsidR="00FE1855" w:rsidRPr="009D3095" w:rsidRDefault="00FE1855" w:rsidP="00FE1855">
      <w:pPr>
        <w:rPr>
          <w:rFonts w:cs="Times New Roman"/>
          <w:sz w:val="20"/>
          <w:lang w:eastAsia="en-US"/>
        </w:rPr>
      </w:pPr>
    </w:p>
    <w:p w14:paraId="5A09A96D" w14:textId="77777777" w:rsidR="00FE1855" w:rsidRPr="009D3095" w:rsidRDefault="00FE1855" w:rsidP="00FE1855"/>
    <w:p w14:paraId="3FB5B3D5" w14:textId="77777777" w:rsidR="00FE1855" w:rsidRPr="009D3095" w:rsidRDefault="00FE1855" w:rsidP="00FE1855">
      <w:pPr>
        <w:rPr>
          <w:szCs w:val="20"/>
        </w:rPr>
      </w:pPr>
      <w:r w:rsidRPr="009D3095">
        <w:rPr>
          <w:color w:val="FF0000"/>
        </w:rPr>
        <w:br w:type="page"/>
      </w:r>
    </w:p>
    <w:tbl>
      <w:tblPr>
        <w:tblW w:w="0" w:type="auto"/>
        <w:tblLook w:val="04A0" w:firstRow="1" w:lastRow="0" w:firstColumn="1" w:lastColumn="0" w:noHBand="0" w:noVBand="1"/>
      </w:tblPr>
      <w:tblGrid>
        <w:gridCol w:w="3831"/>
      </w:tblGrid>
      <w:tr w:rsidR="00FE1855" w:rsidRPr="009D3095" w14:paraId="518C0DBE" w14:textId="77777777" w:rsidTr="00FE1855">
        <w:tc>
          <w:tcPr>
            <w:tcW w:w="1242" w:type="dxa"/>
            <w:hideMark/>
          </w:tcPr>
          <w:p w14:paraId="38C0C82C" w14:textId="77777777" w:rsidR="00FE1855" w:rsidRPr="009D3095" w:rsidRDefault="00FE1855">
            <w:pPr>
              <w:rPr>
                <w:szCs w:val="24"/>
              </w:rPr>
            </w:pPr>
            <w:r w:rsidRPr="009D3095">
              <w:lastRenderedPageBreak/>
              <w:t>Podizvajalec:</w:t>
            </w:r>
          </w:p>
          <w:p w14:paraId="56CC1900" w14:textId="77777777" w:rsidR="00FE1855" w:rsidRPr="009D3095" w:rsidRDefault="00FE1855">
            <w:pPr>
              <w:rPr>
                <w:sz w:val="20"/>
              </w:rPr>
            </w:pPr>
            <w:r w:rsidRPr="009D3095">
              <w:t>__________________________</w:t>
            </w:r>
          </w:p>
          <w:p w14:paraId="6EE7E6BF" w14:textId="77777777" w:rsidR="00FE1855" w:rsidRPr="009D3095" w:rsidRDefault="00FE1855">
            <w:r w:rsidRPr="009D3095">
              <w:t>__________________________</w:t>
            </w:r>
          </w:p>
        </w:tc>
      </w:tr>
    </w:tbl>
    <w:p w14:paraId="04F822A5" w14:textId="77777777" w:rsidR="00FE1855" w:rsidRPr="009D3095" w:rsidRDefault="00FE1855" w:rsidP="00FE1855">
      <w:pPr>
        <w:rPr>
          <w:sz w:val="20"/>
          <w:lang w:eastAsia="en-US"/>
        </w:rPr>
      </w:pPr>
    </w:p>
    <w:p w14:paraId="3E55C7A4" w14:textId="77777777" w:rsidR="00FE1855" w:rsidRPr="009D3095" w:rsidRDefault="00FE1855" w:rsidP="00FE1855"/>
    <w:p w14:paraId="7BD8C527" w14:textId="77777777" w:rsidR="00FE1855" w:rsidRPr="009D3095" w:rsidRDefault="00FE1855" w:rsidP="00FE1855"/>
    <w:p w14:paraId="46105C8F" w14:textId="77777777" w:rsidR="00FE1855" w:rsidRPr="009D3095" w:rsidRDefault="00FE1855" w:rsidP="00FE1855">
      <w:pPr>
        <w:ind w:left="454" w:hanging="454"/>
        <w:jc w:val="center"/>
        <w:rPr>
          <w:b/>
          <w:sz w:val="24"/>
        </w:rPr>
      </w:pPr>
      <w:r w:rsidRPr="009D3095">
        <w:rPr>
          <w:b/>
          <w:sz w:val="24"/>
        </w:rPr>
        <w:t xml:space="preserve">ZAHTEVA PODIZVAJALCA </w:t>
      </w:r>
      <w:r w:rsidRPr="009D3095">
        <w:rPr>
          <w:b/>
          <w:iCs/>
          <w:sz w:val="24"/>
        </w:rPr>
        <w:t>ZA NEPOSREDNO PLAČILO</w:t>
      </w:r>
    </w:p>
    <w:p w14:paraId="7CBBA94B" w14:textId="77777777" w:rsidR="00FE1855" w:rsidRPr="009D3095" w:rsidRDefault="00FE1855" w:rsidP="00FE1855">
      <w:pPr>
        <w:rPr>
          <w:sz w:val="20"/>
        </w:rPr>
      </w:pPr>
    </w:p>
    <w:p w14:paraId="465AB029" w14:textId="77777777" w:rsidR="00FE1855" w:rsidRPr="009D3095" w:rsidRDefault="00FE1855" w:rsidP="00FE1855"/>
    <w:p w14:paraId="2024EFEF" w14:textId="77777777" w:rsidR="00FE1855" w:rsidRPr="009D3095" w:rsidRDefault="00FE1855" w:rsidP="000F084E">
      <w:pPr>
        <w:jc w:val="both"/>
      </w:pPr>
      <w:r w:rsidRPr="009D3095">
        <w:rPr>
          <w:rFonts w:cs="Arial"/>
        </w:rPr>
        <w:t xml:space="preserve">V skladu s 94. členom </w:t>
      </w:r>
      <w:r w:rsidRPr="009D3095">
        <w:t xml:space="preserve">ZJN-3 </w:t>
      </w:r>
      <w:r w:rsidRPr="009D3095">
        <w:rPr>
          <w:rFonts w:cs="Arial"/>
        </w:rPr>
        <w:t xml:space="preserve">zahtevamo, da </w:t>
      </w:r>
      <w:r w:rsidRPr="009D3095">
        <w:t>naročnik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E1855" w:rsidRPr="009D3095" w14:paraId="05BF68BD" w14:textId="77777777" w:rsidTr="00FE1855">
        <w:tc>
          <w:tcPr>
            <w:tcW w:w="9102" w:type="dxa"/>
            <w:tcBorders>
              <w:top w:val="nil"/>
              <w:left w:val="nil"/>
              <w:bottom w:val="single" w:sz="4" w:space="0" w:color="auto"/>
              <w:right w:val="nil"/>
            </w:tcBorders>
          </w:tcPr>
          <w:p w14:paraId="441571E6" w14:textId="77777777" w:rsidR="00FE1855" w:rsidRPr="009D3095" w:rsidRDefault="00FE1855" w:rsidP="000F084E">
            <w:pPr>
              <w:jc w:val="both"/>
            </w:pPr>
          </w:p>
        </w:tc>
      </w:tr>
    </w:tbl>
    <w:p w14:paraId="1CD35F42" w14:textId="77777777" w:rsidR="000F084E" w:rsidRDefault="000F084E" w:rsidP="000F084E">
      <w:pPr>
        <w:jc w:val="both"/>
      </w:pPr>
    </w:p>
    <w:p w14:paraId="1B21C885" w14:textId="65522E9E" w:rsidR="00FE1855" w:rsidRPr="009D3095" w:rsidRDefault="00FE1855" w:rsidP="000F084E">
      <w:pPr>
        <w:jc w:val="both"/>
        <w:rPr>
          <w:sz w:val="20"/>
          <w:lang w:eastAsia="en-US"/>
        </w:rPr>
      </w:pPr>
      <w:r w:rsidRPr="009D3095">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E1855" w:rsidRPr="009D3095" w14:paraId="450B378E" w14:textId="77777777" w:rsidTr="00FE1855">
        <w:tc>
          <w:tcPr>
            <w:tcW w:w="9102" w:type="dxa"/>
            <w:tcBorders>
              <w:top w:val="nil"/>
              <w:left w:val="nil"/>
              <w:bottom w:val="single" w:sz="4" w:space="0" w:color="auto"/>
              <w:right w:val="nil"/>
            </w:tcBorders>
          </w:tcPr>
          <w:p w14:paraId="7A165015" w14:textId="77777777" w:rsidR="00FE1855" w:rsidRPr="009D3095" w:rsidRDefault="00FE1855" w:rsidP="000F084E">
            <w:pPr>
              <w:jc w:val="both"/>
            </w:pPr>
          </w:p>
        </w:tc>
      </w:tr>
    </w:tbl>
    <w:p w14:paraId="4BADCB04" w14:textId="77777777" w:rsidR="000F084E" w:rsidRDefault="000F084E" w:rsidP="000F084E">
      <w:pPr>
        <w:jc w:val="both"/>
      </w:pPr>
    </w:p>
    <w:p w14:paraId="5A5F1B3A" w14:textId="479C2114" w:rsidR="00FE1855" w:rsidRPr="009D3095" w:rsidRDefault="00FE1855" w:rsidP="000F084E">
      <w:pPr>
        <w:jc w:val="both"/>
        <w:rPr>
          <w:rFonts w:cs="Arial"/>
          <w:sz w:val="20"/>
          <w:lang w:eastAsia="en-US"/>
        </w:rPr>
      </w:pPr>
      <w:r w:rsidRPr="009D3095">
        <w:t xml:space="preserve">za javno naročilo Vzdrževanje vozil in strojev ter dobava rezervnih delov, </w:t>
      </w:r>
      <w:r w:rsidRPr="009D3095">
        <w:rPr>
          <w:rFonts w:cs="Arial"/>
        </w:rPr>
        <w:t>objavljenim na Portalu javnih naročil pod število objave _______________, z dne _______________</w:t>
      </w:r>
      <w:r w:rsidRPr="009D3095">
        <w:t>.</w:t>
      </w:r>
    </w:p>
    <w:p w14:paraId="0DA45558" w14:textId="77777777" w:rsidR="00FE1855" w:rsidRPr="009D3095" w:rsidRDefault="00FE1855" w:rsidP="00FE1855">
      <w:pPr>
        <w:rPr>
          <w:rFonts w:cs="Arial"/>
          <w:color w:val="auto"/>
        </w:rPr>
      </w:pPr>
    </w:p>
    <w:p w14:paraId="746AB934" w14:textId="77777777" w:rsidR="00FE1855" w:rsidRPr="009D3095" w:rsidRDefault="00FE1855" w:rsidP="00FE1855">
      <w:pPr>
        <w:rPr>
          <w:rFonts w:cs="Arial"/>
        </w:rPr>
      </w:pPr>
    </w:p>
    <w:p w14:paraId="3D4FEE7C" w14:textId="77777777" w:rsidR="00FE1855" w:rsidRPr="009D3095" w:rsidRDefault="00FE1855" w:rsidP="00FE1855">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E1855" w:rsidRPr="009D3095" w14:paraId="18085695" w14:textId="77777777" w:rsidTr="00FE1855">
        <w:tc>
          <w:tcPr>
            <w:tcW w:w="3430" w:type="dxa"/>
            <w:hideMark/>
          </w:tcPr>
          <w:p w14:paraId="3E7CE8C8" w14:textId="77777777" w:rsidR="00FE1855" w:rsidRPr="009D3095" w:rsidRDefault="00FE1855">
            <w:pPr>
              <w:widowControl w:val="0"/>
              <w:tabs>
                <w:tab w:val="left" w:pos="5580"/>
              </w:tabs>
              <w:autoSpaceDE w:val="0"/>
              <w:autoSpaceDN w:val="0"/>
              <w:adjustRightInd w:val="0"/>
              <w:spacing w:before="48"/>
              <w:jc w:val="center"/>
              <w:rPr>
                <w:rFonts w:cs="Arial"/>
                <w:szCs w:val="24"/>
              </w:rPr>
            </w:pPr>
            <w:r w:rsidRPr="009D3095">
              <w:rPr>
                <w:rFonts w:cs="Arial"/>
              </w:rPr>
              <w:t>Kraj in datum:</w:t>
            </w:r>
          </w:p>
        </w:tc>
        <w:tc>
          <w:tcPr>
            <w:tcW w:w="2067" w:type="dxa"/>
          </w:tcPr>
          <w:p w14:paraId="58FB2369" w14:textId="77777777" w:rsidR="00FE1855" w:rsidRPr="009D3095" w:rsidRDefault="00FE1855">
            <w:pPr>
              <w:widowControl w:val="0"/>
              <w:tabs>
                <w:tab w:val="left" w:pos="5580"/>
              </w:tabs>
              <w:autoSpaceDE w:val="0"/>
              <w:autoSpaceDN w:val="0"/>
              <w:adjustRightInd w:val="0"/>
              <w:spacing w:before="48"/>
              <w:jc w:val="center"/>
              <w:rPr>
                <w:rFonts w:cs="Arial"/>
              </w:rPr>
            </w:pPr>
          </w:p>
        </w:tc>
        <w:tc>
          <w:tcPr>
            <w:tcW w:w="3573" w:type="dxa"/>
            <w:hideMark/>
          </w:tcPr>
          <w:p w14:paraId="358A5C6B" w14:textId="77777777" w:rsidR="00FE1855" w:rsidRPr="009D3095" w:rsidRDefault="00FE1855">
            <w:pPr>
              <w:widowControl w:val="0"/>
              <w:tabs>
                <w:tab w:val="left" w:pos="5580"/>
              </w:tabs>
              <w:autoSpaceDE w:val="0"/>
              <w:autoSpaceDN w:val="0"/>
              <w:adjustRightInd w:val="0"/>
              <w:spacing w:before="48"/>
              <w:jc w:val="center"/>
              <w:rPr>
                <w:rFonts w:cs="Arial"/>
              </w:rPr>
            </w:pPr>
            <w:r w:rsidRPr="009D3095">
              <w:rPr>
                <w:rFonts w:cs="Arial"/>
              </w:rPr>
              <w:t>Žig in podpis podizvajalca:</w:t>
            </w:r>
          </w:p>
        </w:tc>
      </w:tr>
      <w:tr w:rsidR="00FE1855" w:rsidRPr="009D3095" w14:paraId="2D56B943" w14:textId="77777777" w:rsidTr="00FE1855">
        <w:tc>
          <w:tcPr>
            <w:tcW w:w="3430" w:type="dxa"/>
            <w:tcBorders>
              <w:top w:val="nil"/>
              <w:left w:val="nil"/>
              <w:bottom w:val="single" w:sz="4" w:space="0" w:color="auto"/>
              <w:right w:val="nil"/>
            </w:tcBorders>
          </w:tcPr>
          <w:p w14:paraId="12EE4036" w14:textId="77777777" w:rsidR="00FE1855" w:rsidRPr="009D3095" w:rsidRDefault="00FE1855">
            <w:pPr>
              <w:widowControl w:val="0"/>
              <w:tabs>
                <w:tab w:val="left" w:pos="5580"/>
              </w:tabs>
              <w:autoSpaceDE w:val="0"/>
              <w:autoSpaceDN w:val="0"/>
              <w:adjustRightInd w:val="0"/>
              <w:spacing w:before="48"/>
              <w:rPr>
                <w:rFonts w:cs="Arial"/>
              </w:rPr>
            </w:pPr>
          </w:p>
          <w:p w14:paraId="5922264A" w14:textId="77777777" w:rsidR="00FE1855" w:rsidRPr="009D3095" w:rsidRDefault="00FE1855">
            <w:pPr>
              <w:widowControl w:val="0"/>
              <w:tabs>
                <w:tab w:val="left" w:pos="5580"/>
              </w:tabs>
              <w:autoSpaceDE w:val="0"/>
              <w:autoSpaceDN w:val="0"/>
              <w:adjustRightInd w:val="0"/>
              <w:spacing w:before="48"/>
              <w:rPr>
                <w:rFonts w:cs="Arial"/>
              </w:rPr>
            </w:pPr>
          </w:p>
        </w:tc>
        <w:tc>
          <w:tcPr>
            <w:tcW w:w="2067" w:type="dxa"/>
          </w:tcPr>
          <w:p w14:paraId="0E23DA73" w14:textId="77777777" w:rsidR="00FE1855" w:rsidRPr="009D3095" w:rsidRDefault="00FE1855">
            <w:pPr>
              <w:rPr>
                <w:rFonts w:cs="Times New Roman"/>
                <w:color w:val="FFFFFF"/>
                <w:szCs w:val="20"/>
              </w:rPr>
            </w:pPr>
            <w:r w:rsidRPr="009D3095">
              <w:rPr>
                <w:rStyle w:val="Sprotnaopomba-sklic"/>
                <w:color w:val="FFFFFF"/>
                <w:szCs w:val="20"/>
              </w:rPr>
              <w:footnoteReference w:id="3"/>
            </w:r>
          </w:p>
          <w:p w14:paraId="10802108" w14:textId="77777777" w:rsidR="00FE1855" w:rsidRPr="009D3095" w:rsidRDefault="00FE1855">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1E7FECAD" w14:textId="77777777" w:rsidR="00FE1855" w:rsidRPr="009D3095" w:rsidRDefault="00FE1855">
            <w:pPr>
              <w:widowControl w:val="0"/>
              <w:tabs>
                <w:tab w:val="left" w:pos="5580"/>
              </w:tabs>
              <w:autoSpaceDE w:val="0"/>
              <w:autoSpaceDN w:val="0"/>
              <w:adjustRightInd w:val="0"/>
              <w:spacing w:before="48"/>
              <w:rPr>
                <w:rFonts w:cs="Arial"/>
              </w:rPr>
            </w:pPr>
          </w:p>
          <w:p w14:paraId="2CA7683D" w14:textId="77777777" w:rsidR="00FE1855" w:rsidRPr="009D3095" w:rsidRDefault="00FE1855">
            <w:pPr>
              <w:widowControl w:val="0"/>
              <w:tabs>
                <w:tab w:val="left" w:pos="5580"/>
              </w:tabs>
              <w:autoSpaceDE w:val="0"/>
              <w:autoSpaceDN w:val="0"/>
              <w:adjustRightInd w:val="0"/>
              <w:spacing w:before="48"/>
              <w:rPr>
                <w:rFonts w:cs="Arial"/>
              </w:rPr>
            </w:pPr>
          </w:p>
        </w:tc>
      </w:tr>
    </w:tbl>
    <w:p w14:paraId="730E15A8" w14:textId="77777777" w:rsidR="00FE1855" w:rsidRPr="009D3095" w:rsidRDefault="00FE1855" w:rsidP="00FE1855">
      <w:pPr>
        <w:widowControl w:val="0"/>
        <w:tabs>
          <w:tab w:val="left" w:pos="90"/>
          <w:tab w:val="left" w:pos="964"/>
        </w:tabs>
        <w:autoSpaceDE w:val="0"/>
        <w:autoSpaceDN w:val="0"/>
        <w:adjustRightInd w:val="0"/>
        <w:rPr>
          <w:rFonts w:cs="Arial"/>
          <w:sz w:val="20"/>
          <w:szCs w:val="20"/>
          <w:lang w:eastAsia="en-US"/>
        </w:rPr>
      </w:pPr>
    </w:p>
    <w:p w14:paraId="7E61B175" w14:textId="77777777" w:rsidR="00FE1855" w:rsidRPr="009D3095" w:rsidRDefault="00FE1855" w:rsidP="00FE1855">
      <w:pPr>
        <w:widowControl w:val="0"/>
        <w:tabs>
          <w:tab w:val="left" w:pos="90"/>
          <w:tab w:val="left" w:pos="964"/>
        </w:tabs>
        <w:autoSpaceDE w:val="0"/>
        <w:autoSpaceDN w:val="0"/>
        <w:adjustRightInd w:val="0"/>
        <w:rPr>
          <w:rFonts w:cs="Arial"/>
          <w:szCs w:val="20"/>
        </w:rPr>
      </w:pPr>
    </w:p>
    <w:p w14:paraId="04E1D735" w14:textId="77777777" w:rsidR="00FE1855" w:rsidRPr="009D3095" w:rsidRDefault="00FE1855" w:rsidP="00FE1855">
      <w:pPr>
        <w:widowControl w:val="0"/>
        <w:tabs>
          <w:tab w:val="left" w:pos="90"/>
          <w:tab w:val="left" w:pos="964"/>
        </w:tabs>
        <w:autoSpaceDE w:val="0"/>
        <w:autoSpaceDN w:val="0"/>
        <w:adjustRightInd w:val="0"/>
        <w:rPr>
          <w:rFonts w:cs="Arial"/>
          <w:szCs w:val="20"/>
        </w:rPr>
      </w:pPr>
    </w:p>
    <w:p w14:paraId="6709CFE9" w14:textId="77777777" w:rsidR="00FE1855" w:rsidRPr="009D3095" w:rsidRDefault="00FE1855" w:rsidP="00FE1855">
      <w:pPr>
        <w:widowControl w:val="0"/>
        <w:tabs>
          <w:tab w:val="left" w:pos="90"/>
          <w:tab w:val="left" w:pos="964"/>
        </w:tabs>
        <w:autoSpaceDE w:val="0"/>
        <w:autoSpaceDN w:val="0"/>
        <w:adjustRightInd w:val="0"/>
        <w:rPr>
          <w:rFonts w:cs="Arial"/>
          <w:szCs w:val="20"/>
        </w:rPr>
      </w:pPr>
    </w:p>
    <w:p w14:paraId="7E7A1EAB" w14:textId="77777777" w:rsidR="00FE1855" w:rsidRPr="009D3095" w:rsidRDefault="00FE1855" w:rsidP="00FE1855">
      <w:pPr>
        <w:widowControl w:val="0"/>
        <w:tabs>
          <w:tab w:val="left" w:pos="90"/>
          <w:tab w:val="left" w:pos="964"/>
        </w:tabs>
        <w:autoSpaceDE w:val="0"/>
        <w:autoSpaceDN w:val="0"/>
        <w:adjustRightInd w:val="0"/>
        <w:rPr>
          <w:rFonts w:cs="Arial"/>
          <w:szCs w:val="20"/>
        </w:rPr>
      </w:pPr>
    </w:p>
    <w:p w14:paraId="2DF77E15" w14:textId="77777777" w:rsidR="00FE1855" w:rsidRPr="009D3095" w:rsidRDefault="00FE1855" w:rsidP="00FE1855">
      <w:pPr>
        <w:widowControl w:val="0"/>
        <w:tabs>
          <w:tab w:val="left" w:pos="90"/>
          <w:tab w:val="left" w:pos="964"/>
        </w:tabs>
        <w:autoSpaceDE w:val="0"/>
        <w:autoSpaceDN w:val="0"/>
        <w:adjustRightInd w:val="0"/>
        <w:rPr>
          <w:rFonts w:cs="Arial"/>
          <w:szCs w:val="20"/>
        </w:rPr>
      </w:pPr>
    </w:p>
    <w:p w14:paraId="5E487521" w14:textId="77777777" w:rsidR="000F084E" w:rsidRDefault="000F084E">
      <w:pPr>
        <w:spacing w:line="240" w:lineRule="auto"/>
        <w:rPr>
          <w:b/>
          <w:sz w:val="24"/>
        </w:rPr>
      </w:pPr>
      <w:r>
        <w:rPr>
          <w:b/>
          <w:sz w:val="24"/>
        </w:rPr>
        <w:br w:type="page"/>
      </w:r>
    </w:p>
    <w:p w14:paraId="0AACBE21" w14:textId="73FA241D" w:rsidR="00FE1855" w:rsidRPr="009D3095" w:rsidRDefault="00FE1855" w:rsidP="00FE1855">
      <w:pPr>
        <w:ind w:left="454" w:hanging="454"/>
        <w:jc w:val="center"/>
        <w:rPr>
          <w:rFonts w:cs="Times New Roman"/>
          <w:b/>
          <w:sz w:val="24"/>
          <w:szCs w:val="24"/>
        </w:rPr>
      </w:pPr>
      <w:r w:rsidRPr="009D3095">
        <w:rPr>
          <w:b/>
          <w:sz w:val="24"/>
        </w:rPr>
        <w:lastRenderedPageBreak/>
        <w:t>IZJAVA PODIZVAJALCA, D</w:t>
      </w:r>
      <w:r w:rsidRPr="009D3095">
        <w:rPr>
          <w:b/>
          <w:iCs/>
          <w:sz w:val="24"/>
        </w:rPr>
        <w:t>A NEPOSREDNEGA PLAČILA NE ZAHTEVA</w:t>
      </w:r>
    </w:p>
    <w:p w14:paraId="2006AAF1" w14:textId="77777777" w:rsidR="00FE1855" w:rsidRPr="009D3095" w:rsidRDefault="00FE1855" w:rsidP="00FE1855">
      <w:pPr>
        <w:widowControl w:val="0"/>
        <w:tabs>
          <w:tab w:val="left" w:pos="90"/>
          <w:tab w:val="left" w:pos="964"/>
        </w:tabs>
        <w:autoSpaceDE w:val="0"/>
        <w:autoSpaceDN w:val="0"/>
        <w:adjustRightInd w:val="0"/>
        <w:rPr>
          <w:rFonts w:cs="Arial"/>
          <w:sz w:val="20"/>
          <w:szCs w:val="20"/>
        </w:rPr>
      </w:pPr>
    </w:p>
    <w:p w14:paraId="3AD8A6CF" w14:textId="77777777" w:rsidR="00FE1855" w:rsidRPr="009D3095" w:rsidRDefault="00FE1855" w:rsidP="00FE1855">
      <w:pPr>
        <w:widowControl w:val="0"/>
        <w:tabs>
          <w:tab w:val="left" w:pos="90"/>
          <w:tab w:val="left" w:pos="964"/>
        </w:tabs>
        <w:autoSpaceDE w:val="0"/>
        <w:autoSpaceDN w:val="0"/>
        <w:adjustRightInd w:val="0"/>
        <w:rPr>
          <w:rFonts w:cs="Arial"/>
          <w:szCs w:val="20"/>
        </w:rPr>
      </w:pPr>
    </w:p>
    <w:p w14:paraId="24842313" w14:textId="77777777" w:rsidR="00FE1855" w:rsidRPr="009D3095" w:rsidRDefault="00FE1855" w:rsidP="000F084E">
      <w:pPr>
        <w:jc w:val="both"/>
        <w:rPr>
          <w:rFonts w:cs="Arial"/>
          <w:szCs w:val="24"/>
        </w:rPr>
      </w:pPr>
      <w:r w:rsidRPr="009D3095">
        <w:rPr>
          <w:rFonts w:cs="Arial"/>
        </w:rPr>
        <w:t xml:space="preserve">Izjavljamo, da za izvajanje javnega naročila </w:t>
      </w:r>
      <w:r w:rsidRPr="009D3095">
        <w:t xml:space="preserve">Vzdrževanje vozil in strojev ter dobava rezervnih delov, </w:t>
      </w:r>
      <w:r w:rsidRPr="009D3095">
        <w:rPr>
          <w:rFonts w:cs="Arial"/>
        </w:rPr>
        <w:t>objavljenega na Portalu javnih naročil pod število objave _______________, z dne _______________, ki je bilo oddano ponudniku/glavnemu izvajalcu</w:t>
      </w:r>
      <w:r w:rsidRPr="009D309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E1855" w:rsidRPr="009D3095" w14:paraId="18BD4845" w14:textId="77777777" w:rsidTr="00FE1855">
        <w:tc>
          <w:tcPr>
            <w:tcW w:w="9102" w:type="dxa"/>
            <w:tcBorders>
              <w:top w:val="nil"/>
              <w:left w:val="nil"/>
              <w:bottom w:val="single" w:sz="4" w:space="0" w:color="auto"/>
              <w:right w:val="nil"/>
            </w:tcBorders>
          </w:tcPr>
          <w:p w14:paraId="7C425B80" w14:textId="77777777" w:rsidR="00FE1855" w:rsidRPr="009D3095" w:rsidRDefault="00FE1855" w:rsidP="000F084E">
            <w:pPr>
              <w:jc w:val="both"/>
              <w:rPr>
                <w:rFonts w:cs="Times New Roman"/>
              </w:rPr>
            </w:pPr>
          </w:p>
        </w:tc>
      </w:tr>
    </w:tbl>
    <w:p w14:paraId="65CDA9E4" w14:textId="77777777" w:rsidR="000F084E" w:rsidRDefault="000F084E" w:rsidP="000F084E">
      <w:pPr>
        <w:jc w:val="both"/>
      </w:pPr>
    </w:p>
    <w:p w14:paraId="308A41D4" w14:textId="1CC251ED" w:rsidR="00FE1855" w:rsidRPr="009D3095" w:rsidRDefault="00FE1855" w:rsidP="000F084E">
      <w:pPr>
        <w:jc w:val="both"/>
        <w:rPr>
          <w:rFonts w:cs="Arial"/>
          <w:sz w:val="20"/>
          <w:lang w:eastAsia="en-US"/>
        </w:rPr>
      </w:pPr>
      <w:r w:rsidRPr="009D3095">
        <w:t xml:space="preserve">od </w:t>
      </w:r>
      <w:r w:rsidRPr="009D3095">
        <w:rPr>
          <w:rFonts w:cs="Arial"/>
        </w:rPr>
        <w:t xml:space="preserve">naročnika </w:t>
      </w:r>
      <w:r w:rsidRPr="009D3095">
        <w:t xml:space="preserve">Nigrad, komunalno podjetje, d. o. o., Zagrebška cesta 30, 2000 Maribor </w:t>
      </w:r>
      <w:r w:rsidRPr="009D3095">
        <w:rPr>
          <w:rFonts w:cs="Arial"/>
        </w:rPr>
        <w:t>ne zahtevamo neposrednega plačila naših terjatev, ki jih bomo imeli do ponudnika/glavnega izvajalca za opravljena dela pri izvajanju predmetnega javnega naročila.</w:t>
      </w:r>
    </w:p>
    <w:p w14:paraId="430C35C9" w14:textId="77777777" w:rsidR="00FE1855" w:rsidRPr="009D3095" w:rsidRDefault="00FE1855" w:rsidP="00FE1855">
      <w:pPr>
        <w:widowControl w:val="0"/>
        <w:tabs>
          <w:tab w:val="left" w:pos="90"/>
          <w:tab w:val="left" w:pos="964"/>
        </w:tabs>
        <w:autoSpaceDE w:val="0"/>
        <w:autoSpaceDN w:val="0"/>
        <w:adjustRightInd w:val="0"/>
        <w:rPr>
          <w:rFonts w:cs="Arial"/>
          <w:szCs w:val="20"/>
        </w:rPr>
      </w:pPr>
    </w:p>
    <w:p w14:paraId="46783CB5" w14:textId="77777777" w:rsidR="00FE1855" w:rsidRPr="009D3095" w:rsidRDefault="00FE1855" w:rsidP="00FE1855">
      <w:pPr>
        <w:widowControl w:val="0"/>
        <w:tabs>
          <w:tab w:val="left" w:pos="90"/>
          <w:tab w:val="left" w:pos="964"/>
        </w:tabs>
        <w:autoSpaceDE w:val="0"/>
        <w:autoSpaceDN w:val="0"/>
        <w:adjustRightInd w:val="0"/>
        <w:rPr>
          <w:rFonts w:cs="Arial"/>
          <w:szCs w:val="20"/>
        </w:rPr>
      </w:pPr>
    </w:p>
    <w:p w14:paraId="0DBDB9AF" w14:textId="77777777" w:rsidR="00FE1855" w:rsidRPr="009D3095" w:rsidRDefault="00FE1855" w:rsidP="00FE1855">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E1855" w:rsidRPr="009D3095" w14:paraId="53DD041F" w14:textId="77777777" w:rsidTr="00FE1855">
        <w:tc>
          <w:tcPr>
            <w:tcW w:w="3430" w:type="dxa"/>
            <w:hideMark/>
          </w:tcPr>
          <w:p w14:paraId="42891E74" w14:textId="77777777" w:rsidR="00FE1855" w:rsidRPr="009D3095" w:rsidRDefault="00FE1855">
            <w:pPr>
              <w:widowControl w:val="0"/>
              <w:tabs>
                <w:tab w:val="left" w:pos="5580"/>
              </w:tabs>
              <w:autoSpaceDE w:val="0"/>
              <w:autoSpaceDN w:val="0"/>
              <w:adjustRightInd w:val="0"/>
              <w:spacing w:before="48"/>
              <w:jc w:val="center"/>
              <w:rPr>
                <w:rFonts w:cs="Arial"/>
                <w:color w:val="auto"/>
                <w:szCs w:val="24"/>
              </w:rPr>
            </w:pPr>
            <w:r w:rsidRPr="009D3095">
              <w:rPr>
                <w:rFonts w:cs="Arial"/>
              </w:rPr>
              <w:t>Kraj in datum:</w:t>
            </w:r>
          </w:p>
        </w:tc>
        <w:tc>
          <w:tcPr>
            <w:tcW w:w="2067" w:type="dxa"/>
          </w:tcPr>
          <w:p w14:paraId="2162249B" w14:textId="77777777" w:rsidR="00FE1855" w:rsidRPr="009D3095" w:rsidRDefault="00FE1855">
            <w:pPr>
              <w:widowControl w:val="0"/>
              <w:tabs>
                <w:tab w:val="left" w:pos="5580"/>
              </w:tabs>
              <w:autoSpaceDE w:val="0"/>
              <w:autoSpaceDN w:val="0"/>
              <w:adjustRightInd w:val="0"/>
              <w:spacing w:before="48"/>
              <w:jc w:val="center"/>
              <w:rPr>
                <w:rFonts w:cs="Arial"/>
              </w:rPr>
            </w:pPr>
          </w:p>
        </w:tc>
        <w:tc>
          <w:tcPr>
            <w:tcW w:w="3573" w:type="dxa"/>
            <w:hideMark/>
          </w:tcPr>
          <w:p w14:paraId="4D230754" w14:textId="77777777" w:rsidR="00FE1855" w:rsidRPr="009D3095" w:rsidRDefault="00FE1855">
            <w:pPr>
              <w:widowControl w:val="0"/>
              <w:tabs>
                <w:tab w:val="left" w:pos="5580"/>
              </w:tabs>
              <w:autoSpaceDE w:val="0"/>
              <w:autoSpaceDN w:val="0"/>
              <w:adjustRightInd w:val="0"/>
              <w:spacing w:before="48"/>
              <w:jc w:val="center"/>
              <w:rPr>
                <w:rFonts w:cs="Arial"/>
              </w:rPr>
            </w:pPr>
            <w:r w:rsidRPr="009D3095">
              <w:rPr>
                <w:rFonts w:cs="Arial"/>
              </w:rPr>
              <w:t>Žig in podpis podizvajalca:</w:t>
            </w:r>
          </w:p>
        </w:tc>
      </w:tr>
      <w:tr w:rsidR="00FE1855" w:rsidRPr="009D3095" w14:paraId="43645634" w14:textId="77777777" w:rsidTr="00FE1855">
        <w:tc>
          <w:tcPr>
            <w:tcW w:w="3430" w:type="dxa"/>
            <w:tcBorders>
              <w:top w:val="nil"/>
              <w:left w:val="nil"/>
              <w:bottom w:val="single" w:sz="4" w:space="0" w:color="auto"/>
              <w:right w:val="nil"/>
            </w:tcBorders>
          </w:tcPr>
          <w:p w14:paraId="60F3F499" w14:textId="77777777" w:rsidR="00FE1855" w:rsidRPr="009D3095" w:rsidRDefault="00FE1855">
            <w:pPr>
              <w:widowControl w:val="0"/>
              <w:tabs>
                <w:tab w:val="left" w:pos="5580"/>
              </w:tabs>
              <w:autoSpaceDE w:val="0"/>
              <w:autoSpaceDN w:val="0"/>
              <w:adjustRightInd w:val="0"/>
              <w:spacing w:before="48"/>
              <w:rPr>
                <w:rFonts w:cs="Arial"/>
              </w:rPr>
            </w:pPr>
          </w:p>
          <w:p w14:paraId="09FB7B89" w14:textId="77777777" w:rsidR="00FE1855" w:rsidRPr="009D3095" w:rsidRDefault="00FE1855">
            <w:pPr>
              <w:widowControl w:val="0"/>
              <w:tabs>
                <w:tab w:val="left" w:pos="5580"/>
              </w:tabs>
              <w:autoSpaceDE w:val="0"/>
              <w:autoSpaceDN w:val="0"/>
              <w:adjustRightInd w:val="0"/>
              <w:spacing w:before="48"/>
              <w:rPr>
                <w:rFonts w:cs="Arial"/>
              </w:rPr>
            </w:pPr>
          </w:p>
        </w:tc>
        <w:tc>
          <w:tcPr>
            <w:tcW w:w="2067" w:type="dxa"/>
          </w:tcPr>
          <w:p w14:paraId="0FBEE41B" w14:textId="77777777" w:rsidR="00FE1855" w:rsidRPr="009D3095" w:rsidRDefault="00FE1855">
            <w:pPr>
              <w:rPr>
                <w:rFonts w:cs="Arial"/>
              </w:rPr>
            </w:pPr>
          </w:p>
        </w:tc>
        <w:tc>
          <w:tcPr>
            <w:tcW w:w="3573" w:type="dxa"/>
            <w:tcBorders>
              <w:top w:val="nil"/>
              <w:left w:val="nil"/>
              <w:bottom w:val="single" w:sz="4" w:space="0" w:color="auto"/>
              <w:right w:val="nil"/>
            </w:tcBorders>
          </w:tcPr>
          <w:p w14:paraId="29418F2A" w14:textId="77777777" w:rsidR="00FE1855" w:rsidRPr="009D3095" w:rsidRDefault="00FE1855">
            <w:pPr>
              <w:widowControl w:val="0"/>
              <w:tabs>
                <w:tab w:val="left" w:pos="5580"/>
              </w:tabs>
              <w:autoSpaceDE w:val="0"/>
              <w:autoSpaceDN w:val="0"/>
              <w:adjustRightInd w:val="0"/>
              <w:spacing w:before="48"/>
              <w:rPr>
                <w:rFonts w:cs="Arial"/>
              </w:rPr>
            </w:pPr>
          </w:p>
          <w:p w14:paraId="531E104E" w14:textId="77777777" w:rsidR="00FE1855" w:rsidRPr="009D3095" w:rsidRDefault="00FE1855">
            <w:pPr>
              <w:widowControl w:val="0"/>
              <w:tabs>
                <w:tab w:val="left" w:pos="5580"/>
              </w:tabs>
              <w:autoSpaceDE w:val="0"/>
              <w:autoSpaceDN w:val="0"/>
              <w:adjustRightInd w:val="0"/>
              <w:spacing w:before="48"/>
              <w:rPr>
                <w:rFonts w:cs="Arial"/>
              </w:rPr>
            </w:pPr>
          </w:p>
        </w:tc>
      </w:tr>
    </w:tbl>
    <w:p w14:paraId="7B4BE8DF" w14:textId="77777777" w:rsidR="00FE1855" w:rsidRPr="009D3095" w:rsidRDefault="00FE1855" w:rsidP="00FE1855">
      <w:pPr>
        <w:widowControl w:val="0"/>
        <w:tabs>
          <w:tab w:val="left" w:pos="90"/>
          <w:tab w:val="left" w:pos="964"/>
        </w:tabs>
        <w:autoSpaceDE w:val="0"/>
        <w:autoSpaceDN w:val="0"/>
        <w:adjustRightInd w:val="0"/>
        <w:rPr>
          <w:rFonts w:cs="Arial"/>
          <w:sz w:val="20"/>
          <w:szCs w:val="20"/>
          <w:lang w:eastAsia="en-US"/>
        </w:rPr>
      </w:pPr>
    </w:p>
    <w:p w14:paraId="29C77FE8" w14:textId="625DF908" w:rsidR="008E7559" w:rsidRDefault="008E7559">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F084E" w:rsidRPr="009D3095" w14:paraId="0531CD24" w14:textId="77777777" w:rsidTr="006C1460">
        <w:tc>
          <w:tcPr>
            <w:tcW w:w="1632" w:type="dxa"/>
            <w:tcBorders>
              <w:top w:val="single" w:sz="4" w:space="0" w:color="auto"/>
              <w:left w:val="single" w:sz="4" w:space="0" w:color="auto"/>
              <w:bottom w:val="single" w:sz="4" w:space="0" w:color="auto"/>
              <w:right w:val="single" w:sz="4" w:space="0" w:color="auto"/>
            </w:tcBorders>
            <w:vAlign w:val="center"/>
            <w:hideMark/>
          </w:tcPr>
          <w:p w14:paraId="5A58368E" w14:textId="7358FD9E" w:rsidR="000F084E" w:rsidRPr="009D3095" w:rsidRDefault="000F084E" w:rsidP="006C1460">
            <w:pPr>
              <w:rPr>
                <w:b/>
                <w:color w:val="auto"/>
                <w:szCs w:val="24"/>
              </w:rPr>
            </w:pPr>
            <w:r w:rsidRPr="009D3095">
              <w:rPr>
                <w:b/>
              </w:rPr>
              <w:lastRenderedPageBreak/>
              <w:t xml:space="preserve">Obrazec št. </w:t>
            </w:r>
            <w:r>
              <w:rPr>
                <w:b/>
              </w:rPr>
              <w:t>8</w:t>
            </w:r>
          </w:p>
        </w:tc>
      </w:tr>
    </w:tbl>
    <w:p w14:paraId="74EA8AE8" w14:textId="77777777" w:rsidR="000F084E" w:rsidRDefault="000F084E" w:rsidP="008E7559">
      <w:pPr>
        <w:spacing w:line="240" w:lineRule="auto"/>
        <w:jc w:val="both"/>
        <w:rPr>
          <w:rFonts w:cs="Times New Roman"/>
          <w:b/>
          <w:noProof/>
        </w:rPr>
      </w:pPr>
    </w:p>
    <w:p w14:paraId="79C59561" w14:textId="1578E01B" w:rsidR="000F084E" w:rsidRDefault="000F084E" w:rsidP="000F084E">
      <w:pPr>
        <w:spacing w:line="240" w:lineRule="auto"/>
        <w:jc w:val="center"/>
        <w:rPr>
          <w:rFonts w:cs="Times New Roman"/>
          <w:b/>
          <w:noProof/>
        </w:rPr>
      </w:pPr>
      <w:r>
        <w:rPr>
          <w:rFonts w:cs="Times New Roman"/>
          <w:b/>
          <w:noProof/>
        </w:rPr>
        <w:t>VZOREC OKVIRNEGA SPORAZUMA</w:t>
      </w:r>
    </w:p>
    <w:p w14:paraId="245F15BF" w14:textId="77777777" w:rsidR="000F084E" w:rsidRDefault="000F084E" w:rsidP="008E7559">
      <w:pPr>
        <w:spacing w:line="240" w:lineRule="auto"/>
        <w:jc w:val="both"/>
        <w:rPr>
          <w:rFonts w:cs="Times New Roman"/>
          <w:b/>
          <w:noProof/>
        </w:rPr>
      </w:pPr>
    </w:p>
    <w:p w14:paraId="359DE0BF" w14:textId="593A15B1" w:rsidR="008E7559" w:rsidRDefault="008E7559" w:rsidP="008E7559">
      <w:pPr>
        <w:spacing w:line="240" w:lineRule="auto"/>
        <w:jc w:val="both"/>
        <w:rPr>
          <w:rFonts w:cs="Times New Roman"/>
          <w:noProof/>
          <w:color w:val="auto"/>
        </w:rPr>
      </w:pPr>
      <w:r>
        <w:rPr>
          <w:rFonts w:cs="Times New Roman"/>
          <w:b/>
          <w:noProof/>
        </w:rPr>
        <w:t>Naročnik:</w:t>
      </w:r>
      <w:r>
        <w:rPr>
          <w:rFonts w:cs="Times New Roman"/>
          <w:noProof/>
        </w:rPr>
        <w:t xml:space="preserve"> </w:t>
      </w:r>
    </w:p>
    <w:p w14:paraId="68F2B1EC" w14:textId="77777777" w:rsidR="008E7559" w:rsidRDefault="008E7559" w:rsidP="008E7559">
      <w:pPr>
        <w:spacing w:line="240" w:lineRule="auto"/>
        <w:jc w:val="both"/>
        <w:rPr>
          <w:rFonts w:cs="Arial"/>
          <w:b/>
          <w:sz w:val="20"/>
          <w:szCs w:val="20"/>
        </w:rPr>
      </w:pPr>
      <w:r>
        <w:rPr>
          <w:rFonts w:cs="Arial"/>
          <w:b/>
          <w:sz w:val="20"/>
          <w:szCs w:val="20"/>
        </w:rPr>
        <w:t>Nigrad, komunalno podjetje d.o.o., Zagrebška cesta 30, 2000 Maribor</w:t>
      </w:r>
      <w:r>
        <w:rPr>
          <w:rFonts w:cs="Arial"/>
          <w:bCs/>
          <w:sz w:val="20"/>
          <w:szCs w:val="20"/>
        </w:rPr>
        <w:t>, ki ga zastopa direktor Matjaž Krevelj</w:t>
      </w:r>
    </w:p>
    <w:p w14:paraId="41A08A7E" w14:textId="77777777" w:rsidR="008E7559" w:rsidRDefault="008E7559" w:rsidP="008E7559">
      <w:pPr>
        <w:spacing w:line="252" w:lineRule="auto"/>
        <w:rPr>
          <w:rFonts w:cs="Arial"/>
          <w:sz w:val="20"/>
          <w:szCs w:val="20"/>
        </w:rPr>
      </w:pPr>
      <w:r>
        <w:rPr>
          <w:rFonts w:cs="Arial"/>
          <w:sz w:val="20"/>
          <w:szCs w:val="20"/>
        </w:rPr>
        <w:t>Matična številka: 5066310000</w:t>
      </w:r>
    </w:p>
    <w:p w14:paraId="46EDE2DB" w14:textId="77777777" w:rsidR="008E7559" w:rsidRDefault="008E7559" w:rsidP="008E7559">
      <w:pPr>
        <w:spacing w:line="252" w:lineRule="auto"/>
        <w:rPr>
          <w:b/>
          <w:sz w:val="20"/>
          <w:szCs w:val="20"/>
        </w:rPr>
      </w:pPr>
      <w:r>
        <w:rPr>
          <w:rFonts w:cs="Arial"/>
          <w:sz w:val="20"/>
          <w:szCs w:val="20"/>
        </w:rPr>
        <w:t xml:space="preserve">Identifikacijska številka za DDV: </w:t>
      </w:r>
      <w:r>
        <w:rPr>
          <w:rFonts w:cs="Arial"/>
          <w:bCs/>
          <w:sz w:val="20"/>
          <w:szCs w:val="20"/>
        </w:rPr>
        <w:t>SI 71083715</w:t>
      </w:r>
    </w:p>
    <w:p w14:paraId="2F24D8A8" w14:textId="77777777" w:rsidR="008E7559" w:rsidRDefault="008E7559" w:rsidP="008E7559">
      <w:pPr>
        <w:rPr>
          <w:rFonts w:eastAsia="Calibri"/>
          <w:iCs/>
          <w:color w:val="auto"/>
        </w:rPr>
      </w:pPr>
    </w:p>
    <w:p w14:paraId="33986A7E" w14:textId="77777777" w:rsidR="008E7559" w:rsidRDefault="008E7559" w:rsidP="008E7559">
      <w:pPr>
        <w:rPr>
          <w:rFonts w:eastAsia="Calibri"/>
          <w:iCs/>
        </w:rPr>
      </w:pPr>
      <w:r>
        <w:rPr>
          <w:rFonts w:eastAsia="Calibri"/>
          <w:iCs/>
        </w:rPr>
        <w:t>in</w:t>
      </w:r>
    </w:p>
    <w:p w14:paraId="793A25DB" w14:textId="77777777" w:rsidR="008E7559" w:rsidRDefault="008E7559" w:rsidP="008E7559">
      <w:pPr>
        <w:rPr>
          <w:rFonts w:eastAsia="Calibri"/>
          <w:iCs/>
        </w:rPr>
      </w:pPr>
    </w:p>
    <w:p w14:paraId="46CB4AB4" w14:textId="77777777" w:rsidR="008E7559" w:rsidRDefault="008E7559" w:rsidP="008E7559">
      <w:pPr>
        <w:rPr>
          <w:rFonts w:eastAsia="Calibri"/>
          <w:b/>
          <w:iCs/>
        </w:rPr>
      </w:pPr>
      <w:r>
        <w:rPr>
          <w:rFonts w:eastAsia="Calibri"/>
          <w:b/>
          <w:iCs/>
        </w:rPr>
        <w:t>Izvajalec:</w:t>
      </w:r>
    </w:p>
    <w:p w14:paraId="7FFDB6E0" w14:textId="77777777" w:rsidR="008E7559" w:rsidRDefault="008E7559" w:rsidP="008E7559">
      <w:pPr>
        <w:rPr>
          <w:rFonts w:eastAsia="Calibri"/>
          <w:b/>
          <w:iCs/>
        </w:rPr>
      </w:pPr>
    </w:p>
    <w:p w14:paraId="435DA743" w14:textId="77777777" w:rsidR="008E7559" w:rsidRDefault="008E7559" w:rsidP="008E7559">
      <w:pPr>
        <w:tabs>
          <w:tab w:val="center" w:pos="4536"/>
          <w:tab w:val="right" w:pos="9072"/>
        </w:tabs>
        <w:rPr>
          <w:rFonts w:eastAsia="Calibri" w:cs="Times New Roman"/>
          <w:iCs/>
          <w:lang w:eastAsia="en-US"/>
        </w:rPr>
      </w:pPr>
      <w:r>
        <w:rPr>
          <w:rFonts w:eastAsia="Calibri" w:cs="Times New Roman"/>
          <w:iCs/>
        </w:rPr>
        <w:t>[</w:t>
      </w:r>
      <w:r>
        <w:rPr>
          <w:rFonts w:eastAsia="Calibri" w:cs="Times New Roman"/>
          <w:b/>
          <w:iCs/>
          <w:shd w:val="clear" w:color="auto" w:fill="B8CCE4"/>
        </w:rPr>
        <w:t>POLNI NAZIV IZVAJALCA, polni naslov</w:t>
      </w:r>
      <w:r>
        <w:rPr>
          <w:rFonts w:eastAsia="Calibri" w:cs="Times New Roman"/>
          <w:iCs/>
        </w:rPr>
        <w:t xml:space="preserve">], </w:t>
      </w:r>
      <w:r>
        <w:rPr>
          <w:rFonts w:eastAsia="Calibri"/>
          <w:iCs/>
        </w:rPr>
        <w:t>ki jo/ga zastopa [</w:t>
      </w:r>
      <w:r>
        <w:rPr>
          <w:rFonts w:eastAsia="Calibri"/>
          <w:b/>
          <w:iCs/>
          <w:shd w:val="clear" w:color="auto" w:fill="B8CCE4"/>
        </w:rPr>
        <w:t>ime in priimek zakonitega zastopnika</w:t>
      </w:r>
      <w:r>
        <w:rPr>
          <w:rFonts w:eastAsia="Calibri"/>
          <w:iCs/>
        </w:rPr>
        <w:t>]</w:t>
      </w:r>
    </w:p>
    <w:p w14:paraId="7AE680CA" w14:textId="77777777" w:rsidR="008E7559" w:rsidRDefault="008E7559" w:rsidP="008E7559">
      <w:pPr>
        <w:rPr>
          <w:rFonts w:eastAsia="Calibri"/>
          <w:iCs/>
        </w:rPr>
      </w:pPr>
      <w:r>
        <w:rPr>
          <w:rFonts w:eastAsia="Calibri"/>
          <w:iCs/>
        </w:rPr>
        <w:t>Matična številka: [</w:t>
      </w:r>
      <w:r>
        <w:rPr>
          <w:rFonts w:eastAsia="Calibri"/>
          <w:iCs/>
          <w:shd w:val="clear" w:color="auto" w:fill="B8CCE4"/>
        </w:rPr>
        <w:t>številka</w:t>
      </w:r>
      <w:r>
        <w:rPr>
          <w:rFonts w:eastAsia="Calibri"/>
          <w:iCs/>
        </w:rPr>
        <w:t>]</w:t>
      </w:r>
    </w:p>
    <w:p w14:paraId="77E7C236" w14:textId="77777777" w:rsidR="008E7559" w:rsidRDefault="008E7559" w:rsidP="008E7559">
      <w:pPr>
        <w:rPr>
          <w:rFonts w:eastAsia="Calibri"/>
          <w:iCs/>
        </w:rPr>
      </w:pPr>
      <w:r>
        <w:rPr>
          <w:rFonts w:eastAsia="Calibri"/>
          <w:iCs/>
        </w:rPr>
        <w:t xml:space="preserve">Identifikacijska številka za DDV: </w:t>
      </w:r>
      <w:r>
        <w:rPr>
          <w:rFonts w:eastAsia="Calibri"/>
          <w:iCs/>
          <w:u w:val="single"/>
        </w:rPr>
        <w:t>SI[</w:t>
      </w:r>
      <w:r>
        <w:rPr>
          <w:rFonts w:eastAsia="Calibri"/>
          <w:iCs/>
          <w:u w:val="single"/>
          <w:shd w:val="clear" w:color="auto" w:fill="B8CCE4"/>
        </w:rPr>
        <w:t>številka</w:t>
      </w:r>
      <w:r>
        <w:rPr>
          <w:rFonts w:eastAsia="Calibri"/>
          <w:iCs/>
          <w:u w:val="single"/>
        </w:rPr>
        <w:t>]</w:t>
      </w:r>
    </w:p>
    <w:p w14:paraId="11128323" w14:textId="77777777" w:rsidR="008E7559" w:rsidRDefault="008E7559" w:rsidP="008E7559">
      <w:pPr>
        <w:rPr>
          <w:rFonts w:eastAsia="Calibri"/>
          <w:iCs/>
        </w:rPr>
      </w:pPr>
      <w:r>
        <w:rPr>
          <w:rFonts w:eastAsia="Calibri"/>
          <w:iCs/>
        </w:rPr>
        <w:t>Številka TRR: [</w:t>
      </w:r>
      <w:r>
        <w:rPr>
          <w:rFonts w:eastAsia="Calibri"/>
          <w:iCs/>
          <w:shd w:val="clear" w:color="auto" w:fill="B8CCE4"/>
        </w:rPr>
        <w:t>številka</w:t>
      </w:r>
      <w:r>
        <w:rPr>
          <w:rFonts w:eastAsia="Calibri"/>
          <w:iCs/>
        </w:rPr>
        <w:t>], odprt pri [</w:t>
      </w:r>
      <w:r>
        <w:rPr>
          <w:rFonts w:eastAsia="Calibri"/>
          <w:iCs/>
          <w:shd w:val="clear" w:color="auto" w:fill="B8CCE4"/>
        </w:rPr>
        <w:t>naziv banke</w:t>
      </w:r>
      <w:r>
        <w:rPr>
          <w:rFonts w:eastAsia="Calibri"/>
          <w:iCs/>
        </w:rPr>
        <w:t xml:space="preserve">] </w:t>
      </w:r>
    </w:p>
    <w:p w14:paraId="0E3D9063" w14:textId="77777777" w:rsidR="008E7559" w:rsidRDefault="008E7559" w:rsidP="008E7559">
      <w:pPr>
        <w:numPr>
          <w:ilvl w:val="12"/>
          <w:numId w:val="0"/>
        </w:numPr>
        <w:rPr>
          <w:rFonts w:eastAsia="Calibri"/>
          <w:iCs/>
        </w:rPr>
      </w:pPr>
    </w:p>
    <w:p w14:paraId="6AD8E20E" w14:textId="77777777" w:rsidR="008E7559" w:rsidRDefault="008E7559" w:rsidP="008E7559">
      <w:pPr>
        <w:numPr>
          <w:ilvl w:val="12"/>
          <w:numId w:val="0"/>
        </w:numPr>
        <w:rPr>
          <w:rFonts w:eastAsia="Calibri"/>
          <w:iCs/>
        </w:rPr>
      </w:pPr>
    </w:p>
    <w:p w14:paraId="1D6526DA" w14:textId="77777777" w:rsidR="008E7559" w:rsidRDefault="008E7559" w:rsidP="008E7559">
      <w:pPr>
        <w:numPr>
          <w:ilvl w:val="12"/>
          <w:numId w:val="0"/>
        </w:numPr>
        <w:rPr>
          <w:rFonts w:eastAsia="Calibri"/>
          <w:iCs/>
        </w:rPr>
      </w:pPr>
      <w:r>
        <w:rPr>
          <w:rFonts w:eastAsia="Calibri"/>
          <w:iCs/>
        </w:rPr>
        <w:t>skleneta naslednji</w:t>
      </w:r>
    </w:p>
    <w:p w14:paraId="4C904519" w14:textId="77777777" w:rsidR="008E7559" w:rsidRDefault="008E7559" w:rsidP="008E7559">
      <w:pPr>
        <w:numPr>
          <w:ilvl w:val="12"/>
          <w:numId w:val="0"/>
        </w:numPr>
        <w:rPr>
          <w:rFonts w:eastAsia="Calibri"/>
          <w:iCs/>
        </w:rPr>
      </w:pPr>
    </w:p>
    <w:p w14:paraId="55B7A9FF" w14:textId="77777777" w:rsidR="008E7559" w:rsidRDefault="008E7559" w:rsidP="008E7559">
      <w:pPr>
        <w:numPr>
          <w:ilvl w:val="12"/>
          <w:numId w:val="0"/>
        </w:numPr>
        <w:jc w:val="center"/>
        <w:rPr>
          <w:rFonts w:eastAsia="Calibri"/>
          <w:b/>
          <w:iCs/>
        </w:rPr>
      </w:pPr>
    </w:p>
    <w:p w14:paraId="02017448" w14:textId="77777777" w:rsidR="008E7559" w:rsidRDefault="008E7559" w:rsidP="008E7559">
      <w:pPr>
        <w:numPr>
          <w:ilvl w:val="12"/>
          <w:numId w:val="0"/>
        </w:numPr>
        <w:jc w:val="center"/>
        <w:rPr>
          <w:rFonts w:eastAsia="Calibri"/>
          <w:b/>
          <w:iCs/>
        </w:rPr>
      </w:pPr>
      <w:r>
        <w:rPr>
          <w:rFonts w:eastAsia="Calibri"/>
          <w:b/>
          <w:iCs/>
        </w:rPr>
        <w:t xml:space="preserve">OKVIRNI SPORAZUM ŠT. </w:t>
      </w:r>
      <w:permStart w:id="1047467167" w:edGrp="everyone"/>
      <w:r>
        <w:rPr>
          <w:rFonts w:eastAsia="Calibri"/>
          <w:b/>
          <w:bCs/>
          <w:iCs/>
        </w:rPr>
        <w:fldChar w:fldCharType="begin">
          <w:ffData>
            <w:name w:val="Besedilo12"/>
            <w:enabled/>
            <w:calcOnExit w:val="0"/>
            <w:textInput/>
          </w:ffData>
        </w:fldChar>
      </w:r>
      <w:r>
        <w:rPr>
          <w:rFonts w:eastAsia="Calibri"/>
          <w:b/>
          <w:bCs/>
          <w:iCs/>
        </w:rPr>
        <w:instrText xml:space="preserve"> FORMTEXT </w:instrText>
      </w:r>
      <w:r>
        <w:rPr>
          <w:rFonts w:eastAsia="Calibri"/>
          <w:b/>
          <w:bCs/>
          <w:iCs/>
        </w:rPr>
      </w:r>
      <w:r>
        <w:rPr>
          <w:rFonts w:eastAsia="Calibri"/>
          <w:b/>
          <w:bCs/>
          <w:iCs/>
        </w:rPr>
        <w:fldChar w:fldCharType="separate"/>
      </w:r>
      <w:r>
        <w:rPr>
          <w:rFonts w:eastAsia="Calibri"/>
          <w:b/>
          <w:bCs/>
          <w:iCs/>
        </w:rPr>
        <w:t> </w:t>
      </w:r>
      <w:r>
        <w:rPr>
          <w:rFonts w:eastAsia="Calibri"/>
          <w:b/>
          <w:bCs/>
          <w:iCs/>
        </w:rPr>
        <w:t> </w:t>
      </w:r>
      <w:r>
        <w:rPr>
          <w:rFonts w:eastAsia="Calibri"/>
          <w:b/>
          <w:bCs/>
          <w:iCs/>
        </w:rPr>
        <w:t> </w:t>
      </w:r>
      <w:r>
        <w:rPr>
          <w:rFonts w:eastAsia="Calibri"/>
          <w:b/>
          <w:bCs/>
          <w:iCs/>
        </w:rPr>
        <w:t> </w:t>
      </w:r>
      <w:r>
        <w:rPr>
          <w:rFonts w:eastAsia="Calibri"/>
          <w:b/>
          <w:bCs/>
          <w:iCs/>
        </w:rPr>
        <w:t> </w:t>
      </w:r>
      <w:r>
        <w:rPr>
          <w:rFonts w:eastAsia="Calibri"/>
          <w:b/>
          <w:iCs/>
        </w:rPr>
        <w:fldChar w:fldCharType="end"/>
      </w:r>
      <w:permEnd w:id="1047467167"/>
      <w:r>
        <w:rPr>
          <w:rFonts w:eastAsia="Calibri"/>
          <w:b/>
          <w:iCs/>
        </w:rPr>
        <w:t xml:space="preserve"> </w:t>
      </w:r>
    </w:p>
    <w:p w14:paraId="0CD69D11" w14:textId="77777777" w:rsidR="008E7559" w:rsidRDefault="008E7559" w:rsidP="008E7559">
      <w:pPr>
        <w:numPr>
          <w:ilvl w:val="12"/>
          <w:numId w:val="0"/>
        </w:numPr>
        <w:jc w:val="center"/>
        <w:rPr>
          <w:rFonts w:eastAsia="Calibri"/>
          <w:b/>
          <w:iCs/>
        </w:rPr>
      </w:pPr>
      <w:r>
        <w:rPr>
          <w:rFonts w:cs="Times New Roman"/>
          <w:b/>
        </w:rPr>
        <w:t>za »</w:t>
      </w:r>
      <w:r>
        <w:rPr>
          <w:rFonts w:cs="Times New Roman"/>
          <w:b/>
          <w:iCs/>
          <w:kern w:val="32"/>
          <w:lang w:eastAsia="x-none"/>
        </w:rPr>
        <w:t>Vzdrževanje vozil in strojev ter dobava rezervnih delov«,</w:t>
      </w:r>
      <w:r>
        <w:rPr>
          <w:rFonts w:cs="Times New Roman"/>
          <w:b/>
          <w:noProof/>
          <w:kern w:val="32"/>
          <w:lang w:eastAsia="x-none"/>
        </w:rPr>
        <w:t xml:space="preserve"> sklop </w:t>
      </w:r>
      <w:permStart w:id="375748339" w:edGrp="everyone"/>
      <w:r>
        <w:rPr>
          <w:rFonts w:eastAsia="Calibri"/>
          <w:b/>
          <w:bCs/>
          <w:iCs/>
        </w:rPr>
        <w:fldChar w:fldCharType="begin">
          <w:ffData>
            <w:name w:val="Besedilo12"/>
            <w:enabled/>
            <w:calcOnExit w:val="0"/>
            <w:textInput/>
          </w:ffData>
        </w:fldChar>
      </w:r>
      <w:r>
        <w:rPr>
          <w:rFonts w:eastAsia="Calibri"/>
          <w:b/>
          <w:bCs/>
          <w:iCs/>
        </w:rPr>
        <w:instrText xml:space="preserve"> FORMTEXT </w:instrText>
      </w:r>
      <w:r>
        <w:rPr>
          <w:rFonts w:eastAsia="Calibri"/>
          <w:b/>
          <w:bCs/>
          <w:iCs/>
        </w:rPr>
      </w:r>
      <w:r>
        <w:rPr>
          <w:rFonts w:eastAsia="Calibri"/>
          <w:b/>
          <w:bCs/>
          <w:iCs/>
        </w:rPr>
        <w:fldChar w:fldCharType="separate"/>
      </w:r>
      <w:r>
        <w:rPr>
          <w:rFonts w:eastAsia="Calibri"/>
          <w:b/>
          <w:bCs/>
          <w:iCs/>
        </w:rPr>
        <w:t> </w:t>
      </w:r>
      <w:r>
        <w:rPr>
          <w:rFonts w:eastAsia="Calibri"/>
          <w:b/>
          <w:bCs/>
          <w:iCs/>
        </w:rPr>
        <w:t> </w:t>
      </w:r>
      <w:r>
        <w:rPr>
          <w:rFonts w:eastAsia="Calibri"/>
          <w:b/>
          <w:bCs/>
          <w:iCs/>
        </w:rPr>
        <w:t> </w:t>
      </w:r>
      <w:r>
        <w:rPr>
          <w:rFonts w:eastAsia="Calibri"/>
          <w:b/>
          <w:bCs/>
          <w:iCs/>
        </w:rPr>
        <w:t> </w:t>
      </w:r>
      <w:r>
        <w:rPr>
          <w:rFonts w:eastAsia="Calibri"/>
          <w:b/>
          <w:bCs/>
          <w:iCs/>
        </w:rPr>
        <w:t> </w:t>
      </w:r>
      <w:r>
        <w:rPr>
          <w:rFonts w:eastAsia="Calibri"/>
          <w:b/>
          <w:bCs/>
          <w:iCs/>
        </w:rPr>
        <w:fldChar w:fldCharType="end"/>
      </w:r>
      <w:permEnd w:id="375748339"/>
    </w:p>
    <w:p w14:paraId="20543D6B" w14:textId="77777777" w:rsidR="008E7559" w:rsidRDefault="008E7559" w:rsidP="008E7559">
      <w:pPr>
        <w:rPr>
          <w:rFonts w:eastAsia="Calibri"/>
          <w:iCs/>
        </w:rPr>
      </w:pPr>
    </w:p>
    <w:p w14:paraId="5AC4EABB" w14:textId="77777777" w:rsidR="008E7559" w:rsidRDefault="008E7559" w:rsidP="008E7559">
      <w:pPr>
        <w:rPr>
          <w:rFonts w:eastAsia="Calibri"/>
          <w:iCs/>
        </w:rPr>
      </w:pPr>
    </w:p>
    <w:p w14:paraId="4F6DF3B8"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eastAsia="Calibri" w:hAnsi="Titillium Web" w:cs="Calibri"/>
          <w:b/>
          <w:iCs/>
        </w:rPr>
      </w:pPr>
      <w:r>
        <w:rPr>
          <w:rFonts w:ascii="Titillium Web" w:eastAsia="Calibri" w:hAnsi="Titillium Web" w:cs="Calibri"/>
          <w:b/>
          <w:iCs/>
        </w:rPr>
        <w:t>PREDMET OKVIRNEGA SPORAZUMA</w:t>
      </w:r>
    </w:p>
    <w:p w14:paraId="482BABAA" w14:textId="77777777" w:rsidR="008E7559" w:rsidRDefault="008E7559" w:rsidP="008E7559">
      <w:pPr>
        <w:numPr>
          <w:ilvl w:val="0"/>
          <w:numId w:val="17"/>
        </w:numPr>
        <w:jc w:val="center"/>
        <w:rPr>
          <w:rFonts w:eastAsia="Calibri"/>
          <w:iCs/>
        </w:rPr>
      </w:pPr>
      <w:r>
        <w:rPr>
          <w:rFonts w:eastAsia="Calibri"/>
          <w:iCs/>
        </w:rPr>
        <w:t>člen</w:t>
      </w:r>
    </w:p>
    <w:p w14:paraId="4E658015" w14:textId="77777777" w:rsidR="008E7559" w:rsidRDefault="008E7559" w:rsidP="008E7559">
      <w:pPr>
        <w:rPr>
          <w:rFonts w:eastAsiaTheme="minorHAnsi" w:cs="Times New Roman"/>
          <w:iCs/>
          <w:lang w:eastAsia="en-US"/>
        </w:rPr>
      </w:pPr>
      <w:r>
        <w:rPr>
          <w:iCs/>
        </w:rPr>
        <w:t>Stranki okvirnega sporazuma uvodoma ugotavljata, da:</w:t>
      </w:r>
    </w:p>
    <w:p w14:paraId="26EF91FA" w14:textId="77777777" w:rsidR="008E7559" w:rsidRDefault="008E7559" w:rsidP="008E7559">
      <w:pPr>
        <w:numPr>
          <w:ilvl w:val="0"/>
          <w:numId w:val="18"/>
        </w:numPr>
        <w:spacing w:line="300" w:lineRule="atLeast"/>
        <w:contextualSpacing/>
        <w:jc w:val="both"/>
        <w:rPr>
          <w:rFonts w:cs="Times New Roman"/>
          <w:bCs/>
          <w:iCs/>
        </w:rPr>
      </w:pPr>
      <w:r>
        <w:rPr>
          <w:rFonts w:eastAsia="Calibri" w:cs="Times New Roman"/>
        </w:rPr>
        <w:t xml:space="preserve">je Javni holding Maribor, družba za izvajanje strokovnih in razvojnih nalog na področju gospodarskih javnih služb d.o.o., Zagrebška cesta 30, 2000 Maribor, na podlagi pooblastila naročnika št. JN-P-20/2021-N, izvedel postopek oddaje javnega naročila št. </w:t>
      </w:r>
      <w:permStart w:id="1465868816" w:edGrp="everyone"/>
      <w:r>
        <w:rPr>
          <w:rFonts w:eastAsia="Calibri" w:cs="Times New Roman"/>
          <w:bCs/>
          <w:iCs/>
        </w:rPr>
        <w:fldChar w:fldCharType="begin">
          <w:ffData>
            <w:name w:val="Besedilo12"/>
            <w:enabled/>
            <w:calcOnExit w:val="0"/>
            <w:textInput/>
          </w:ffData>
        </w:fldChar>
      </w:r>
      <w:r>
        <w:rPr>
          <w:rFonts w:eastAsia="Calibri" w:cs="Times New Roman"/>
          <w:bCs/>
          <w:iCs/>
        </w:rPr>
        <w:instrText xml:space="preserve"> FORMTEXT </w:instrText>
      </w:r>
      <w:r>
        <w:rPr>
          <w:rFonts w:eastAsia="Calibri" w:cs="Times New Roman"/>
          <w:bCs/>
          <w:iCs/>
        </w:rPr>
      </w:r>
      <w:r>
        <w:rPr>
          <w:rFonts w:eastAsia="Calibri" w:cs="Times New Roman"/>
          <w:bCs/>
          <w:iCs/>
        </w:rPr>
        <w:fldChar w:fldCharType="separate"/>
      </w:r>
      <w:r>
        <w:rPr>
          <w:rFonts w:eastAsia="Calibri" w:cs="Times New Roman"/>
          <w:bCs/>
          <w:iCs/>
        </w:rPr>
        <w:t> </w:t>
      </w:r>
      <w:r>
        <w:rPr>
          <w:rFonts w:eastAsia="Calibri" w:cs="Times New Roman"/>
          <w:bCs/>
          <w:iCs/>
        </w:rPr>
        <w:t> </w:t>
      </w:r>
      <w:r>
        <w:rPr>
          <w:rFonts w:eastAsia="Calibri" w:cs="Times New Roman"/>
          <w:bCs/>
          <w:iCs/>
        </w:rPr>
        <w:t> </w:t>
      </w:r>
      <w:r>
        <w:rPr>
          <w:rFonts w:eastAsia="Calibri" w:cs="Times New Roman"/>
          <w:bCs/>
          <w:iCs/>
        </w:rPr>
        <w:t> </w:t>
      </w:r>
      <w:r>
        <w:rPr>
          <w:rFonts w:eastAsia="Calibri" w:cs="Times New Roman"/>
          <w:bCs/>
          <w:iCs/>
        </w:rPr>
        <w:t> </w:t>
      </w:r>
      <w:r>
        <w:rPr>
          <w:rFonts w:eastAsia="Calibri" w:cs="Times New Roman"/>
          <w:iCs/>
        </w:rPr>
        <w:fldChar w:fldCharType="end"/>
      </w:r>
      <w:permEnd w:id="1465868816"/>
      <w:r>
        <w:rPr>
          <w:rFonts w:eastAsia="Calibri" w:cs="Times New Roman"/>
          <w:bCs/>
          <w:iCs/>
        </w:rPr>
        <w:t xml:space="preserve"> </w:t>
      </w:r>
      <w:r>
        <w:rPr>
          <w:rFonts w:eastAsia="Calibri" w:cs="Times New Roman"/>
        </w:rPr>
        <w:t>po odprtem postopku, v skladu s 40. členom Zakona o javnem naročanju (Ur. l. RS, št. 91/2015 – s spremembami; v nadaljevanju besedila: ZJN-3),</w:t>
      </w:r>
    </w:p>
    <w:p w14:paraId="4FBFF052" w14:textId="77777777" w:rsidR="008E7559" w:rsidRDefault="008E7559" w:rsidP="008E7559">
      <w:pPr>
        <w:numPr>
          <w:ilvl w:val="0"/>
          <w:numId w:val="18"/>
        </w:numPr>
        <w:spacing w:line="300" w:lineRule="atLeast"/>
        <w:contextualSpacing/>
        <w:jc w:val="both"/>
        <w:rPr>
          <w:rFonts w:eastAsia="Calibri" w:cs="Times New Roman"/>
          <w:bCs/>
          <w:iCs/>
          <w:lang w:eastAsia="en-US"/>
        </w:rPr>
      </w:pPr>
      <w:r>
        <w:rPr>
          <w:rFonts w:eastAsia="Calibri" w:cs="Times New Roman"/>
        </w:rPr>
        <w:lastRenderedPageBreak/>
        <w:t xml:space="preserve">je bilo javno naročilo objavljeno na portalu javnih naročil (številka objave  </w:t>
      </w:r>
      <w:permStart w:id="706815836" w:edGrp="everyone"/>
      <w:r>
        <w:rPr>
          <w:rFonts w:eastAsia="Calibri"/>
          <w:b/>
          <w:bCs/>
          <w:iCs/>
        </w:rPr>
        <w:fldChar w:fldCharType="begin">
          <w:ffData>
            <w:name w:val="Besedilo12"/>
            <w:enabled/>
            <w:calcOnExit w:val="0"/>
            <w:textInput/>
          </w:ffData>
        </w:fldChar>
      </w:r>
      <w:r>
        <w:rPr>
          <w:rFonts w:eastAsia="Calibri"/>
          <w:b/>
          <w:bCs/>
          <w:iCs/>
        </w:rPr>
        <w:instrText xml:space="preserve"> FORMTEXT </w:instrText>
      </w:r>
      <w:r>
        <w:rPr>
          <w:rFonts w:eastAsia="Calibri"/>
          <w:b/>
          <w:bCs/>
          <w:iCs/>
        </w:rPr>
      </w:r>
      <w:r>
        <w:rPr>
          <w:rFonts w:eastAsia="Calibri"/>
          <w:b/>
          <w:bCs/>
          <w:iCs/>
        </w:rPr>
        <w:fldChar w:fldCharType="separate"/>
      </w:r>
      <w:r>
        <w:rPr>
          <w:rFonts w:eastAsia="Calibri"/>
          <w:b/>
          <w:bCs/>
          <w:iCs/>
        </w:rPr>
        <w:t> </w:t>
      </w:r>
      <w:r>
        <w:rPr>
          <w:rFonts w:eastAsia="Calibri"/>
          <w:b/>
          <w:bCs/>
          <w:iCs/>
        </w:rPr>
        <w:t> </w:t>
      </w:r>
      <w:r>
        <w:rPr>
          <w:rFonts w:eastAsia="Calibri"/>
          <w:b/>
          <w:bCs/>
          <w:iCs/>
        </w:rPr>
        <w:t> </w:t>
      </w:r>
      <w:r>
        <w:rPr>
          <w:rFonts w:eastAsia="Calibri"/>
          <w:b/>
          <w:bCs/>
          <w:iCs/>
        </w:rPr>
        <w:t> </w:t>
      </w:r>
      <w:r>
        <w:rPr>
          <w:rFonts w:eastAsia="Calibri"/>
          <w:b/>
          <w:bCs/>
          <w:iCs/>
        </w:rPr>
        <w:t> </w:t>
      </w:r>
      <w:r>
        <w:rPr>
          <w:rFonts w:eastAsia="Calibri"/>
          <w:b/>
          <w:bCs/>
          <w:iCs/>
        </w:rPr>
        <w:fldChar w:fldCharType="end"/>
      </w:r>
      <w:permEnd w:id="706815836"/>
      <w:r>
        <w:rPr>
          <w:rFonts w:eastAsia="Calibri" w:cs="Times New Roman"/>
        </w:rPr>
        <w:t xml:space="preserve"> z dne </w:t>
      </w:r>
      <w:permStart w:id="2128705957" w:edGrp="everyone"/>
      <w:r>
        <w:rPr>
          <w:rFonts w:eastAsia="Calibri"/>
          <w:b/>
          <w:bCs/>
          <w:iCs/>
        </w:rPr>
        <w:fldChar w:fldCharType="begin">
          <w:ffData>
            <w:name w:val="Besedilo12"/>
            <w:enabled/>
            <w:calcOnExit w:val="0"/>
            <w:textInput/>
          </w:ffData>
        </w:fldChar>
      </w:r>
      <w:r>
        <w:rPr>
          <w:rFonts w:eastAsia="Calibri"/>
          <w:b/>
          <w:bCs/>
          <w:iCs/>
        </w:rPr>
        <w:instrText xml:space="preserve"> FORMTEXT </w:instrText>
      </w:r>
      <w:r>
        <w:rPr>
          <w:rFonts w:eastAsia="Calibri"/>
          <w:b/>
          <w:bCs/>
          <w:iCs/>
        </w:rPr>
      </w:r>
      <w:r>
        <w:rPr>
          <w:rFonts w:eastAsia="Calibri"/>
          <w:b/>
          <w:bCs/>
          <w:iCs/>
        </w:rPr>
        <w:fldChar w:fldCharType="separate"/>
      </w:r>
      <w:r>
        <w:rPr>
          <w:rFonts w:eastAsia="Calibri"/>
          <w:b/>
          <w:bCs/>
          <w:iCs/>
        </w:rPr>
        <w:t> </w:t>
      </w:r>
      <w:r>
        <w:rPr>
          <w:rFonts w:eastAsia="Calibri"/>
          <w:b/>
          <w:bCs/>
          <w:iCs/>
        </w:rPr>
        <w:t> </w:t>
      </w:r>
      <w:r>
        <w:rPr>
          <w:rFonts w:eastAsia="Calibri"/>
          <w:b/>
          <w:bCs/>
          <w:iCs/>
        </w:rPr>
        <w:t> </w:t>
      </w:r>
      <w:r>
        <w:rPr>
          <w:rFonts w:eastAsia="Calibri"/>
          <w:b/>
          <w:bCs/>
          <w:iCs/>
        </w:rPr>
        <w:t> </w:t>
      </w:r>
      <w:r>
        <w:rPr>
          <w:rFonts w:eastAsia="Calibri"/>
          <w:b/>
          <w:bCs/>
          <w:iCs/>
        </w:rPr>
        <w:t> </w:t>
      </w:r>
      <w:r>
        <w:rPr>
          <w:rFonts w:eastAsia="Calibri"/>
          <w:b/>
          <w:bCs/>
          <w:iCs/>
        </w:rPr>
        <w:fldChar w:fldCharType="end"/>
      </w:r>
      <w:permEnd w:id="2128705957"/>
      <w:r>
        <w:rPr>
          <w:rFonts w:eastAsia="Calibri" w:cs="Times New Roman"/>
          <w:bCs/>
          <w:iCs/>
        </w:rPr>
        <w:t xml:space="preserve">. 1. 2022) in v dodatku k Uradnemu listu EU (številka objave </w:t>
      </w:r>
      <w:permStart w:id="164453869" w:edGrp="everyone"/>
      <w:r>
        <w:rPr>
          <w:rFonts w:eastAsia="Calibri"/>
          <w:b/>
          <w:bCs/>
          <w:iCs/>
        </w:rPr>
        <w:fldChar w:fldCharType="begin">
          <w:ffData>
            <w:name w:val="Besedilo12"/>
            <w:enabled/>
            <w:calcOnExit w:val="0"/>
            <w:textInput/>
          </w:ffData>
        </w:fldChar>
      </w:r>
      <w:r>
        <w:rPr>
          <w:rFonts w:eastAsia="Calibri"/>
          <w:b/>
          <w:bCs/>
          <w:iCs/>
        </w:rPr>
        <w:instrText xml:space="preserve"> FORMTEXT </w:instrText>
      </w:r>
      <w:r>
        <w:rPr>
          <w:rFonts w:eastAsia="Calibri"/>
          <w:b/>
          <w:bCs/>
          <w:iCs/>
        </w:rPr>
      </w:r>
      <w:r>
        <w:rPr>
          <w:rFonts w:eastAsia="Calibri"/>
          <w:b/>
          <w:bCs/>
          <w:iCs/>
        </w:rPr>
        <w:fldChar w:fldCharType="separate"/>
      </w:r>
      <w:r>
        <w:rPr>
          <w:rFonts w:eastAsia="Calibri"/>
          <w:b/>
          <w:bCs/>
          <w:iCs/>
        </w:rPr>
        <w:t> </w:t>
      </w:r>
      <w:r>
        <w:rPr>
          <w:rFonts w:eastAsia="Calibri"/>
          <w:b/>
          <w:bCs/>
          <w:iCs/>
        </w:rPr>
        <w:t> </w:t>
      </w:r>
      <w:r>
        <w:rPr>
          <w:rFonts w:eastAsia="Calibri"/>
          <w:b/>
          <w:bCs/>
          <w:iCs/>
        </w:rPr>
        <w:t> </w:t>
      </w:r>
      <w:r>
        <w:rPr>
          <w:rFonts w:eastAsia="Calibri"/>
          <w:b/>
          <w:bCs/>
          <w:iCs/>
        </w:rPr>
        <w:t> </w:t>
      </w:r>
      <w:r>
        <w:rPr>
          <w:rFonts w:eastAsia="Calibri"/>
          <w:b/>
          <w:bCs/>
          <w:iCs/>
        </w:rPr>
        <w:t> </w:t>
      </w:r>
      <w:r>
        <w:rPr>
          <w:rFonts w:eastAsia="Calibri"/>
          <w:b/>
          <w:bCs/>
          <w:iCs/>
        </w:rPr>
        <w:fldChar w:fldCharType="end"/>
      </w:r>
      <w:permEnd w:id="164453869"/>
      <w:r>
        <w:rPr>
          <w:rFonts w:eastAsia="Calibri" w:cs="Times New Roman"/>
          <w:bCs/>
          <w:iCs/>
        </w:rPr>
        <w:t xml:space="preserve"> z dne </w:t>
      </w:r>
      <w:permStart w:id="140976256" w:edGrp="everyone"/>
      <w:r>
        <w:rPr>
          <w:rFonts w:eastAsia="Calibri" w:cs="Times New Roman"/>
          <w:b/>
          <w:bCs/>
          <w:iCs/>
        </w:rPr>
        <w:fldChar w:fldCharType="begin">
          <w:ffData>
            <w:name w:val="Besedilo12"/>
            <w:enabled/>
            <w:calcOnExit w:val="0"/>
            <w:textInput/>
          </w:ffData>
        </w:fldChar>
      </w:r>
      <w:r>
        <w:rPr>
          <w:rFonts w:eastAsia="Calibri" w:cs="Times New Roman"/>
          <w:b/>
          <w:bCs/>
          <w:iCs/>
        </w:rPr>
        <w:instrText xml:space="preserve"> FORMTEXT </w:instrText>
      </w:r>
      <w:r>
        <w:rPr>
          <w:rFonts w:eastAsia="Calibri" w:cs="Times New Roman"/>
          <w:b/>
          <w:bCs/>
          <w:iCs/>
        </w:rPr>
      </w:r>
      <w:r>
        <w:rPr>
          <w:rFonts w:eastAsia="Calibri" w:cs="Times New Roman"/>
          <w:b/>
          <w:bCs/>
          <w:iCs/>
        </w:rPr>
        <w:fldChar w:fldCharType="separate"/>
      </w:r>
      <w:r>
        <w:rPr>
          <w:rFonts w:eastAsia="Calibri" w:cs="Times New Roman"/>
          <w:b/>
          <w:bCs/>
          <w:iCs/>
        </w:rPr>
        <w:t> </w:t>
      </w:r>
      <w:r>
        <w:rPr>
          <w:rFonts w:eastAsia="Calibri" w:cs="Times New Roman"/>
          <w:b/>
          <w:bCs/>
          <w:iCs/>
        </w:rPr>
        <w:t> </w:t>
      </w:r>
      <w:r>
        <w:rPr>
          <w:rFonts w:eastAsia="Calibri" w:cs="Times New Roman"/>
          <w:b/>
          <w:bCs/>
          <w:iCs/>
        </w:rPr>
        <w:t> </w:t>
      </w:r>
      <w:r>
        <w:rPr>
          <w:rFonts w:eastAsia="Calibri" w:cs="Times New Roman"/>
          <w:b/>
          <w:bCs/>
          <w:iCs/>
        </w:rPr>
        <w:t> </w:t>
      </w:r>
      <w:r>
        <w:rPr>
          <w:rFonts w:eastAsia="Calibri" w:cs="Times New Roman"/>
          <w:b/>
          <w:bCs/>
          <w:iCs/>
        </w:rPr>
        <w:t> </w:t>
      </w:r>
      <w:r>
        <w:rPr>
          <w:rFonts w:eastAsia="Calibri" w:cs="Times New Roman"/>
          <w:bCs/>
          <w:iCs/>
        </w:rPr>
        <w:fldChar w:fldCharType="end"/>
      </w:r>
      <w:permEnd w:id="140976256"/>
      <w:r>
        <w:rPr>
          <w:rFonts w:eastAsia="Calibri" w:cs="Times New Roman"/>
          <w:bCs/>
          <w:iCs/>
        </w:rPr>
        <w:t>. 1. 2022),</w:t>
      </w:r>
    </w:p>
    <w:p w14:paraId="11736517" w14:textId="77777777" w:rsidR="008E7559" w:rsidRDefault="008E7559" w:rsidP="008E7559">
      <w:pPr>
        <w:numPr>
          <w:ilvl w:val="0"/>
          <w:numId w:val="18"/>
        </w:numPr>
        <w:spacing w:line="300" w:lineRule="atLeast"/>
        <w:contextualSpacing/>
        <w:jc w:val="both"/>
        <w:rPr>
          <w:rFonts w:eastAsia="Calibri" w:cs="Times New Roman"/>
          <w:bCs/>
          <w:iCs/>
        </w:rPr>
      </w:pPr>
      <w:r>
        <w:rPr>
          <w:rFonts w:eastAsia="Calibri" w:cs="Times New Roman"/>
        </w:rPr>
        <w:t>je bil izvajalec izbran kot najugodnejši ponudnik za izvedbo predmetnega javnega naročila, in sicer za naslednji sklop:</w:t>
      </w:r>
    </w:p>
    <w:p w14:paraId="12F9DB08" w14:textId="77777777" w:rsidR="008E7559" w:rsidRDefault="008E7559" w:rsidP="008E7559">
      <w:pPr>
        <w:pStyle w:val="Odstavekseznama"/>
        <w:numPr>
          <w:ilvl w:val="1"/>
          <w:numId w:val="18"/>
        </w:numPr>
        <w:spacing w:after="120"/>
        <w:ind w:left="1434" w:hanging="357"/>
        <w:contextualSpacing/>
        <w:rPr>
          <w:rFonts w:ascii="Titillium Web" w:hAnsi="Titillium Web" w:cs="Arial"/>
        </w:rPr>
      </w:pPr>
      <w:r>
        <w:rPr>
          <w:rFonts w:ascii="Titillium Web" w:hAnsi="Titillium Web"/>
        </w:rPr>
        <w:fldChar w:fldCharType="begin">
          <w:ffData>
            <w:name w:val="Potrditev1"/>
            <w:enabled/>
            <w:calcOnExit w:val="0"/>
            <w:checkBox>
              <w:sizeAuto/>
              <w:default w:val="0"/>
            </w:checkBox>
          </w:ffData>
        </w:fldChar>
      </w:r>
      <w:bookmarkStart w:id="8" w:name="Potrditev1"/>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heme="minorHAnsi" w:hAnsiTheme="minorHAnsi"/>
        </w:rPr>
        <w:fldChar w:fldCharType="end"/>
      </w:r>
      <w:bookmarkEnd w:id="8"/>
      <w:r>
        <w:rPr>
          <w:rFonts w:ascii="Titillium Web" w:hAnsi="Titillium Web"/>
        </w:rPr>
        <w:t xml:space="preserve"> sklop št. 1: vzdrževanje vozil znamke </w:t>
      </w:r>
      <w:proofErr w:type="spellStart"/>
      <w:r>
        <w:rPr>
          <w:rFonts w:ascii="Titillium Web" w:hAnsi="Titillium Web"/>
        </w:rPr>
        <w:t>Iveco</w:t>
      </w:r>
      <w:proofErr w:type="spellEnd"/>
      <w:r>
        <w:rPr>
          <w:rFonts w:ascii="Titillium Web" w:hAnsi="Titillium Web"/>
        </w:rPr>
        <w:t xml:space="preserve"> in dobava rezervnih delov,</w:t>
      </w:r>
    </w:p>
    <w:p w14:paraId="165473D0" w14:textId="77777777" w:rsidR="008E7559" w:rsidRDefault="008E7559" w:rsidP="008E7559">
      <w:pPr>
        <w:pStyle w:val="Odstavekseznama"/>
        <w:numPr>
          <w:ilvl w:val="1"/>
          <w:numId w:val="18"/>
        </w:numPr>
        <w:spacing w:after="120"/>
        <w:ind w:left="1434" w:hanging="357"/>
        <w:contextualSpacing/>
        <w:rPr>
          <w:rFonts w:ascii="Titillium Web" w:hAnsi="Titillium Web" w:cs="Arial"/>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2: </w:t>
      </w:r>
      <w:r>
        <w:rPr>
          <w:rFonts w:ascii="Titillium Web" w:hAnsi="Titillium Web" w:cs="Calibri"/>
          <w:color w:val="000000"/>
        </w:rPr>
        <w:t>vzdrževanje težjih tovornih vozil znamke Renault in dobava rezervnih delov,</w:t>
      </w:r>
    </w:p>
    <w:p w14:paraId="40EBA4FD" w14:textId="77777777" w:rsidR="008E7559" w:rsidRDefault="008E7559" w:rsidP="008E7559">
      <w:pPr>
        <w:pStyle w:val="Odstavekseznama"/>
        <w:numPr>
          <w:ilvl w:val="1"/>
          <w:numId w:val="18"/>
        </w:numPr>
        <w:spacing w:after="120"/>
        <w:ind w:left="1434" w:hanging="357"/>
        <w:contextualSpacing/>
        <w:rPr>
          <w:rFonts w:ascii="Titillium Web" w:hAnsi="Titillium Web" w:cs="Arial"/>
        </w:rPr>
      </w:pPr>
      <w:r>
        <w:rPr>
          <w:rFonts w:ascii="Titillium Web" w:hAnsi="Titillium Web" w:cs="Arial"/>
        </w:rPr>
        <w:fldChar w:fldCharType="begin">
          <w:ffData>
            <w:name w:val="Potrditev1"/>
            <w:enabled/>
            <w:calcOnExit w:val="0"/>
            <w:checkBox>
              <w:sizeAuto/>
              <w:default w:val="0"/>
            </w:checkBox>
          </w:ffData>
        </w:fldChar>
      </w:r>
      <w:r>
        <w:rPr>
          <w:rFonts w:ascii="Titillium Web" w:hAnsi="Titillium Web" w:cs="Arial"/>
        </w:rPr>
        <w:instrText xml:space="preserve"> FORMCHECKBOX </w:instrText>
      </w:r>
      <w:r w:rsidR="00FD02E5">
        <w:rPr>
          <w:rFonts w:ascii="Titillium Web" w:hAnsi="Titillium Web" w:cs="Arial"/>
        </w:rPr>
      </w:r>
      <w:r w:rsidR="00FD02E5">
        <w:rPr>
          <w:rFonts w:ascii="Titillium Web" w:hAnsi="Titillium Web" w:cs="Arial"/>
        </w:rPr>
        <w:fldChar w:fldCharType="separate"/>
      </w:r>
      <w:r>
        <w:rPr>
          <w:rFonts w:ascii="Titillium Web" w:hAnsi="Titillium Web" w:cs="Arial"/>
        </w:rPr>
        <w:fldChar w:fldCharType="end"/>
      </w:r>
      <w:r>
        <w:rPr>
          <w:rFonts w:ascii="Titillium Web" w:hAnsi="Titillium Web" w:cs="Arial"/>
        </w:rPr>
        <w:t xml:space="preserve"> sklop št. 3: vzdrževanje vozil znamke Ford in dobava rezervnih delov,</w:t>
      </w:r>
    </w:p>
    <w:p w14:paraId="2B25611E" w14:textId="77777777" w:rsidR="008E7559" w:rsidRDefault="008E7559" w:rsidP="008E7559">
      <w:pPr>
        <w:pStyle w:val="Odstavekseznama"/>
        <w:numPr>
          <w:ilvl w:val="1"/>
          <w:numId w:val="18"/>
        </w:numPr>
        <w:spacing w:after="120"/>
        <w:ind w:left="1434" w:hanging="357"/>
        <w:contextualSpacing/>
        <w:rPr>
          <w:rFonts w:ascii="Titillium Web" w:hAnsi="Titillium Web" w:cs="Arial"/>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4: vzdrževanje vozil znamke Ford in dobava rezervnih delov,</w:t>
      </w:r>
    </w:p>
    <w:p w14:paraId="540B8241" w14:textId="77777777" w:rsidR="008E7559" w:rsidRDefault="008E7559" w:rsidP="008E7559">
      <w:pPr>
        <w:pStyle w:val="Odstavekseznama"/>
        <w:numPr>
          <w:ilvl w:val="1"/>
          <w:numId w:val="18"/>
        </w:numPr>
        <w:spacing w:after="120"/>
        <w:ind w:left="1434" w:hanging="357"/>
        <w:contextualSpacing/>
        <w:rPr>
          <w:rFonts w:ascii="Titillium Web" w:eastAsiaTheme="minorHAnsi" w:hAnsi="Titillium Web" w:cstheme="minorBidi"/>
          <w:lang w:eastAsia="en-US"/>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5: vzdrževanje vozil znamke Renault in </w:t>
      </w:r>
      <w:proofErr w:type="spellStart"/>
      <w:r>
        <w:rPr>
          <w:rFonts w:ascii="Titillium Web" w:hAnsi="Titillium Web"/>
        </w:rPr>
        <w:t>Dacia</w:t>
      </w:r>
      <w:proofErr w:type="spellEnd"/>
      <w:r>
        <w:rPr>
          <w:rFonts w:ascii="Titillium Web" w:hAnsi="Titillium Web"/>
        </w:rPr>
        <w:t xml:space="preserve"> ter dobava rezervnih delov,</w:t>
      </w:r>
    </w:p>
    <w:p w14:paraId="5890E6F5"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t>vzdrževanje vozil znamke Volkswagen in dobava rezervnih delov,</w:t>
      </w:r>
    </w:p>
    <w:p w14:paraId="49F91BB2"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7: vzdrževanje vozil znamke Citroen in dobava rezervnih delov,</w:t>
      </w:r>
    </w:p>
    <w:p w14:paraId="74A85B92"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8: vzdrževanje avtodvigal znamke </w:t>
      </w:r>
      <w:proofErr w:type="spellStart"/>
      <w:r>
        <w:rPr>
          <w:rFonts w:ascii="Titillium Web" w:hAnsi="Titillium Web"/>
        </w:rPr>
        <w:t>Palfinger</w:t>
      </w:r>
      <w:proofErr w:type="spellEnd"/>
      <w:r>
        <w:rPr>
          <w:rFonts w:ascii="Titillium Web" w:hAnsi="Titillium Web"/>
        </w:rPr>
        <w:t xml:space="preserve"> ter drugih dvižnih košar in dobava rezervnih delov,</w:t>
      </w:r>
    </w:p>
    <w:p w14:paraId="79CDDD0E"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9: vzdrževanje vozil DAF,</w:t>
      </w:r>
    </w:p>
    <w:p w14:paraId="69A66D60"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10: vzdrževanje gradbenih strojev znamke </w:t>
      </w:r>
      <w:proofErr w:type="spellStart"/>
      <w:r>
        <w:rPr>
          <w:rFonts w:ascii="Titillium Web" w:hAnsi="Titillium Web"/>
        </w:rPr>
        <w:t>Rubble</w:t>
      </w:r>
      <w:proofErr w:type="spellEnd"/>
      <w:r>
        <w:rPr>
          <w:rFonts w:ascii="Titillium Web" w:hAnsi="Titillium Web"/>
        </w:rPr>
        <w:t xml:space="preserve"> </w:t>
      </w:r>
      <w:proofErr w:type="spellStart"/>
      <w:r>
        <w:rPr>
          <w:rFonts w:ascii="Titillium Web" w:hAnsi="Titillium Web"/>
        </w:rPr>
        <w:t>Master</w:t>
      </w:r>
      <w:proofErr w:type="spellEnd"/>
      <w:r>
        <w:rPr>
          <w:rFonts w:ascii="Titillium Web" w:hAnsi="Titillium Web"/>
        </w:rPr>
        <w:t xml:space="preserve"> in dobava rezervnih delov,</w:t>
      </w:r>
    </w:p>
    <w:p w14:paraId="30BEEF7E"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11: vzdrževanje gradbenih strojev znamke </w:t>
      </w:r>
      <w:proofErr w:type="spellStart"/>
      <w:r>
        <w:rPr>
          <w:rFonts w:ascii="Titillium Web" w:hAnsi="Titillium Web"/>
        </w:rPr>
        <w:t>Ammann</w:t>
      </w:r>
      <w:proofErr w:type="spellEnd"/>
      <w:r>
        <w:rPr>
          <w:rFonts w:ascii="Titillium Web" w:hAnsi="Titillium Web"/>
        </w:rPr>
        <w:t xml:space="preserve"> in dobava rezervnih delov,</w:t>
      </w:r>
    </w:p>
    <w:p w14:paraId="27F672AA"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12: vzdrževanje zimske opreme (</w:t>
      </w:r>
      <w:proofErr w:type="spellStart"/>
      <w:r>
        <w:rPr>
          <w:rFonts w:ascii="Titillium Web" w:hAnsi="Titillium Web"/>
        </w:rPr>
        <w:t>posipalci</w:t>
      </w:r>
      <w:proofErr w:type="spellEnd"/>
      <w:r>
        <w:rPr>
          <w:rFonts w:ascii="Titillium Web" w:hAnsi="Titillium Web"/>
        </w:rPr>
        <w:t xml:space="preserve"> in plugi, …) znamke </w:t>
      </w:r>
      <w:proofErr w:type="spellStart"/>
      <w:r>
        <w:rPr>
          <w:rFonts w:ascii="Titillium Web" w:hAnsi="Titillium Web"/>
        </w:rPr>
        <w:t>Rasco</w:t>
      </w:r>
      <w:proofErr w:type="spellEnd"/>
      <w:r>
        <w:rPr>
          <w:rFonts w:ascii="Titillium Web" w:hAnsi="Titillium Web"/>
        </w:rPr>
        <w:t xml:space="preserve"> in dobava rezervnih delov,</w:t>
      </w:r>
    </w:p>
    <w:p w14:paraId="3499BEF2"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13: vzdrževanje gradbenih strojev znamke </w:t>
      </w:r>
      <w:proofErr w:type="spellStart"/>
      <w:r>
        <w:rPr>
          <w:rFonts w:ascii="Titillium Web" w:hAnsi="Titillium Web"/>
        </w:rPr>
        <w:t>Takeuchi</w:t>
      </w:r>
      <w:proofErr w:type="spellEnd"/>
      <w:r>
        <w:rPr>
          <w:rFonts w:ascii="Titillium Web" w:hAnsi="Titillium Web"/>
        </w:rPr>
        <w:t xml:space="preserve"> in dobava rezervnih delov,</w:t>
      </w:r>
    </w:p>
    <w:p w14:paraId="093F25EE"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14: vzdrževanje strojev znamke </w:t>
      </w:r>
      <w:proofErr w:type="spellStart"/>
      <w:r>
        <w:rPr>
          <w:rFonts w:ascii="Titillium Web" w:hAnsi="Titillium Web"/>
        </w:rPr>
        <w:t>Liebherr</w:t>
      </w:r>
      <w:proofErr w:type="spellEnd"/>
      <w:r>
        <w:rPr>
          <w:rFonts w:ascii="Titillium Web" w:hAnsi="Titillium Web"/>
        </w:rPr>
        <w:t xml:space="preserve"> ter dobava rezervnih delov,</w:t>
      </w:r>
    </w:p>
    <w:p w14:paraId="569ED109"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15: vzdrževanje gradbenih strojev znamke </w:t>
      </w:r>
      <w:proofErr w:type="spellStart"/>
      <w:r>
        <w:rPr>
          <w:rFonts w:ascii="Titillium Web" w:hAnsi="Titillium Web"/>
        </w:rPr>
        <w:t>Caterpillar</w:t>
      </w:r>
      <w:proofErr w:type="spellEnd"/>
      <w:r>
        <w:rPr>
          <w:rFonts w:ascii="Titillium Web" w:hAnsi="Titillium Web"/>
        </w:rPr>
        <w:t xml:space="preserve"> in dobava rezervnih delov,</w:t>
      </w:r>
    </w:p>
    <w:p w14:paraId="25C61B3D"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16: vzdrževanje gradbenih strojev znamke </w:t>
      </w:r>
      <w:proofErr w:type="spellStart"/>
      <w:r>
        <w:rPr>
          <w:rFonts w:ascii="Titillium Web" w:hAnsi="Titillium Web"/>
        </w:rPr>
        <w:t>Wacker</w:t>
      </w:r>
      <w:proofErr w:type="spellEnd"/>
      <w:r>
        <w:rPr>
          <w:rFonts w:ascii="Titillium Web" w:hAnsi="Titillium Web"/>
        </w:rPr>
        <w:t xml:space="preserve"> in dobava rezervnih delov,</w:t>
      </w:r>
    </w:p>
    <w:p w14:paraId="3C0FCC40"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17: vzdrževanje gradbenih strojev znamke </w:t>
      </w:r>
      <w:proofErr w:type="spellStart"/>
      <w:r>
        <w:rPr>
          <w:rFonts w:ascii="Titillium Web" w:hAnsi="Titillium Web"/>
        </w:rPr>
        <w:t>Neuson</w:t>
      </w:r>
      <w:proofErr w:type="spellEnd"/>
      <w:r>
        <w:rPr>
          <w:rFonts w:ascii="Titillium Web" w:hAnsi="Titillium Web"/>
        </w:rPr>
        <w:t xml:space="preserve">  dobava rezervnih delov,</w:t>
      </w:r>
    </w:p>
    <w:p w14:paraId="451B8BF7"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18: vzdrževanje nadgradnje znamke CREINA za vzdrževanje kanalizacijskega omrežja in čistilnih naprav in dobava rezervnih delov,</w:t>
      </w:r>
    </w:p>
    <w:p w14:paraId="4CD55EF7"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19: vzdrževanje nadgradenj znamke </w:t>
      </w:r>
      <w:proofErr w:type="spellStart"/>
      <w:r>
        <w:rPr>
          <w:rFonts w:ascii="Titillium Web" w:hAnsi="Titillium Web"/>
        </w:rPr>
        <w:t>Capellotto</w:t>
      </w:r>
      <w:proofErr w:type="spellEnd"/>
      <w:r>
        <w:rPr>
          <w:rFonts w:ascii="Titillium Web" w:hAnsi="Titillium Web"/>
        </w:rPr>
        <w:t xml:space="preserve"> za vzdrževanje kanalizacijskega omrežja in čistilnih naprav in dobava rezervnih delov,</w:t>
      </w:r>
    </w:p>
    <w:p w14:paraId="30A91A93"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20: vzdrževanje gradbenih strojev znamke JCB in dobava rezervnih delov,</w:t>
      </w:r>
    </w:p>
    <w:p w14:paraId="626D4202"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21: </w:t>
      </w:r>
      <w:r>
        <w:rPr>
          <w:rFonts w:ascii="Titillium Web" w:hAnsi="Titillium Web" w:cs="Calibri"/>
          <w:color w:val="000000"/>
        </w:rPr>
        <w:t xml:space="preserve">vzdrževanje traktorjev znamke John </w:t>
      </w:r>
      <w:proofErr w:type="spellStart"/>
      <w:r>
        <w:rPr>
          <w:rFonts w:ascii="Titillium Web" w:hAnsi="Titillium Web" w:cs="Calibri"/>
          <w:color w:val="000000"/>
        </w:rPr>
        <w:t>Deere</w:t>
      </w:r>
      <w:proofErr w:type="spellEnd"/>
      <w:r>
        <w:rPr>
          <w:rFonts w:ascii="Titillium Web" w:hAnsi="Titillium Web" w:cs="Calibri"/>
          <w:color w:val="000000"/>
        </w:rPr>
        <w:t xml:space="preserve">, profesionalnih parkovnih kosilnic BCS in </w:t>
      </w:r>
      <w:proofErr w:type="spellStart"/>
      <w:r>
        <w:rPr>
          <w:rFonts w:ascii="Titillium Web" w:hAnsi="Titillium Web" w:cs="Calibri"/>
          <w:color w:val="000000"/>
        </w:rPr>
        <w:t>Gianni</w:t>
      </w:r>
      <w:proofErr w:type="spellEnd"/>
      <w:r>
        <w:rPr>
          <w:rFonts w:ascii="Titillium Web" w:hAnsi="Titillium Web" w:cs="Calibri"/>
          <w:color w:val="000000"/>
        </w:rPr>
        <w:t xml:space="preserve"> Ferrari, </w:t>
      </w:r>
      <w:proofErr w:type="spellStart"/>
      <w:r>
        <w:rPr>
          <w:rFonts w:ascii="Titillium Web" w:hAnsi="Titillium Web" w:cs="Calibri"/>
          <w:color w:val="000000"/>
        </w:rPr>
        <w:t>mulčarjev</w:t>
      </w:r>
      <w:proofErr w:type="spellEnd"/>
      <w:r>
        <w:rPr>
          <w:rFonts w:ascii="Titillium Web" w:hAnsi="Titillium Web" w:cs="Calibri"/>
          <w:color w:val="000000"/>
        </w:rPr>
        <w:t xml:space="preserve"> </w:t>
      </w:r>
      <w:proofErr w:type="spellStart"/>
      <w:r>
        <w:rPr>
          <w:rFonts w:ascii="Titillium Web" w:hAnsi="Titillium Web" w:cs="Calibri"/>
          <w:color w:val="000000"/>
        </w:rPr>
        <w:t>Peruzzo</w:t>
      </w:r>
      <w:proofErr w:type="spellEnd"/>
      <w:r>
        <w:rPr>
          <w:rFonts w:ascii="Titillium Web" w:hAnsi="Titillium Web" w:cs="Calibri"/>
          <w:color w:val="000000"/>
        </w:rPr>
        <w:t>, … in dobava rezervnih delov,</w:t>
      </w:r>
    </w:p>
    <w:p w14:paraId="148A20F1"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22: vzdrževanje strojev za talne označbe znamke </w:t>
      </w:r>
      <w:proofErr w:type="spellStart"/>
      <w:r>
        <w:rPr>
          <w:rFonts w:ascii="Titillium Web" w:hAnsi="Titillium Web"/>
        </w:rPr>
        <w:t>Hoffmann</w:t>
      </w:r>
      <w:proofErr w:type="spellEnd"/>
      <w:r>
        <w:rPr>
          <w:rFonts w:ascii="Titillium Web" w:hAnsi="Titillium Web"/>
        </w:rPr>
        <w:t xml:space="preserve"> in dobava rezervnih delov,</w:t>
      </w:r>
    </w:p>
    <w:p w14:paraId="121E8BB4"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23: servisiranje in dobava rezervnih delov za pralne avtomate Krpan in stroje </w:t>
      </w:r>
      <w:proofErr w:type="spellStart"/>
      <w:r>
        <w:rPr>
          <w:rFonts w:ascii="Titillium Web" w:hAnsi="Titillium Web"/>
        </w:rPr>
        <w:t>Weidner</w:t>
      </w:r>
      <w:proofErr w:type="spellEnd"/>
      <w:r>
        <w:rPr>
          <w:rFonts w:ascii="Titillium Web" w:hAnsi="Titillium Web"/>
        </w:rPr>
        <w:t xml:space="preserve"> ter visokotlačnih vodnih črpalk </w:t>
      </w:r>
      <w:proofErr w:type="spellStart"/>
      <w:r>
        <w:rPr>
          <w:rFonts w:ascii="Titillium Web" w:hAnsi="Titillium Web"/>
        </w:rPr>
        <w:t>Uraca</w:t>
      </w:r>
      <w:proofErr w:type="spellEnd"/>
      <w:r>
        <w:rPr>
          <w:rFonts w:ascii="Titillium Web" w:hAnsi="Titillium Web"/>
        </w:rPr>
        <w:t xml:space="preserve"> in </w:t>
      </w:r>
      <w:proofErr w:type="spellStart"/>
      <w:r>
        <w:rPr>
          <w:rFonts w:ascii="Titillium Web" w:hAnsi="Titillium Web"/>
        </w:rPr>
        <w:t>Pratisoli</w:t>
      </w:r>
      <w:proofErr w:type="spellEnd"/>
      <w:r>
        <w:rPr>
          <w:rFonts w:ascii="Titillium Web" w:hAnsi="Titillium Web"/>
        </w:rPr>
        <w:t>,</w:t>
      </w:r>
    </w:p>
    <w:p w14:paraId="38E23D2D"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24: vzdrževanje gradbenih strojev znamke </w:t>
      </w:r>
      <w:proofErr w:type="spellStart"/>
      <w:r>
        <w:rPr>
          <w:rFonts w:ascii="Titillium Web" w:hAnsi="Titillium Web"/>
        </w:rPr>
        <w:t>Wirtgen</w:t>
      </w:r>
      <w:proofErr w:type="spellEnd"/>
      <w:r>
        <w:rPr>
          <w:rFonts w:ascii="Titillium Web" w:hAnsi="Titillium Web"/>
        </w:rPr>
        <w:t xml:space="preserve">, </w:t>
      </w:r>
      <w:proofErr w:type="spellStart"/>
      <w:r>
        <w:rPr>
          <w:rFonts w:ascii="Titillium Web" w:hAnsi="Titillium Web"/>
        </w:rPr>
        <w:t>Vogele</w:t>
      </w:r>
      <w:proofErr w:type="spellEnd"/>
      <w:r>
        <w:rPr>
          <w:rFonts w:ascii="Titillium Web" w:hAnsi="Titillium Web"/>
        </w:rPr>
        <w:t xml:space="preserve"> in </w:t>
      </w:r>
      <w:proofErr w:type="spellStart"/>
      <w:r>
        <w:rPr>
          <w:rFonts w:ascii="Titillium Web" w:hAnsi="Titillium Web"/>
        </w:rPr>
        <w:t>Hamm</w:t>
      </w:r>
      <w:proofErr w:type="spellEnd"/>
      <w:r>
        <w:rPr>
          <w:rFonts w:ascii="Titillium Web" w:hAnsi="Titillium Web"/>
        </w:rPr>
        <w:t xml:space="preserve"> ter dobava rezervnih delov,</w:t>
      </w:r>
    </w:p>
    <w:p w14:paraId="5A51B772"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lastRenderedPageBreak/>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25: vzdrževanje strojev za talne označbe proizvajalca </w:t>
      </w:r>
      <w:proofErr w:type="spellStart"/>
      <w:r>
        <w:rPr>
          <w:rFonts w:ascii="Titillium Web" w:hAnsi="Titillium Web"/>
        </w:rPr>
        <w:t>Graco</w:t>
      </w:r>
      <w:proofErr w:type="spellEnd"/>
      <w:r>
        <w:rPr>
          <w:rFonts w:ascii="Titillium Web" w:hAnsi="Titillium Web"/>
        </w:rPr>
        <w:t xml:space="preserve"> (</w:t>
      </w:r>
      <w:proofErr w:type="spellStart"/>
      <w:r>
        <w:rPr>
          <w:rFonts w:ascii="Titillium Web" w:hAnsi="Titillium Web"/>
        </w:rPr>
        <w:t>LineLazer</w:t>
      </w:r>
      <w:proofErr w:type="spellEnd"/>
      <w:r>
        <w:rPr>
          <w:rFonts w:ascii="Titillium Web" w:hAnsi="Titillium Web"/>
        </w:rPr>
        <w:t>) in dobava rezervnih delov,</w:t>
      </w:r>
    </w:p>
    <w:p w14:paraId="0BF770ED"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26: vzdrževanje in dobava rezervnih delov za </w:t>
      </w:r>
      <w:proofErr w:type="spellStart"/>
      <w:r>
        <w:rPr>
          <w:rFonts w:ascii="Titillium Web" w:hAnsi="Titillium Web"/>
        </w:rPr>
        <w:t>demperje</w:t>
      </w:r>
      <w:proofErr w:type="spellEnd"/>
      <w:r>
        <w:rPr>
          <w:rFonts w:ascii="Titillium Web" w:hAnsi="Titillium Web"/>
        </w:rPr>
        <w:t xml:space="preserve"> znamke </w:t>
      </w:r>
      <w:proofErr w:type="spellStart"/>
      <w:r>
        <w:rPr>
          <w:rFonts w:ascii="Titillium Web" w:hAnsi="Titillium Web"/>
        </w:rPr>
        <w:t>Terex</w:t>
      </w:r>
      <w:proofErr w:type="spellEnd"/>
      <w:r>
        <w:rPr>
          <w:rFonts w:ascii="Titillium Web" w:hAnsi="Titillium Web"/>
        </w:rPr>
        <w:t>,</w:t>
      </w:r>
    </w:p>
    <w:p w14:paraId="2EB3E5C7"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27: popravilo štarterjev </w:t>
      </w:r>
      <w:proofErr w:type="spellStart"/>
      <w:r>
        <w:rPr>
          <w:rFonts w:ascii="Titillium Web" w:hAnsi="Titillium Web"/>
        </w:rPr>
        <w:t>altenatorjev</w:t>
      </w:r>
      <w:proofErr w:type="spellEnd"/>
      <w:r>
        <w:rPr>
          <w:rFonts w:ascii="Titillium Web" w:hAnsi="Titillium Web"/>
        </w:rPr>
        <w:t>,…in dobava rezervnih delov,</w:t>
      </w:r>
    </w:p>
    <w:p w14:paraId="4682C72E"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28: laserski izrez lemežev za pluge zimske službe,</w:t>
      </w:r>
    </w:p>
    <w:p w14:paraId="221FF8EB" w14:textId="77777777" w:rsidR="008E7559" w:rsidRDefault="008E7559" w:rsidP="008E7559">
      <w:pPr>
        <w:pStyle w:val="Odstavekseznama"/>
        <w:numPr>
          <w:ilvl w:val="1"/>
          <w:numId w:val="18"/>
        </w:numPr>
        <w:spacing w:after="120"/>
        <w:ind w:left="1434" w:hanging="357"/>
        <w:contextualSpacing/>
        <w:rPr>
          <w:rFonts w:ascii="Titillium Web" w:hAnsi="Titillium Web"/>
        </w:rPr>
      </w:pPr>
      <w:r>
        <w:rPr>
          <w:rFonts w:ascii="Titillium Web" w:hAnsi="Titillium Web"/>
        </w:rPr>
        <w:fldChar w:fldCharType="begin">
          <w:ffData>
            <w:name w:val="Potrditev1"/>
            <w:enabled/>
            <w:calcOnExit w:val="0"/>
            <w:checkBox>
              <w:sizeAuto/>
              <w:default w:val="0"/>
            </w:checkBox>
          </w:ffData>
        </w:fldChar>
      </w:r>
      <w:r>
        <w:rPr>
          <w:rFonts w:ascii="Titillium Web" w:hAnsi="Titillium Web"/>
        </w:rPr>
        <w:instrText xml:space="preserve"> FORMCHECKBOX </w:instrText>
      </w:r>
      <w:r w:rsidR="00FD02E5">
        <w:rPr>
          <w:rFonts w:ascii="Titillium Web" w:hAnsi="Titillium Web"/>
        </w:rPr>
      </w:r>
      <w:r w:rsidR="00FD02E5">
        <w:rPr>
          <w:rFonts w:ascii="Titillium Web" w:hAnsi="Titillium Web"/>
        </w:rPr>
        <w:fldChar w:fldCharType="separate"/>
      </w:r>
      <w:r>
        <w:rPr>
          <w:rFonts w:ascii="Titillium Web" w:hAnsi="Titillium Web"/>
        </w:rPr>
        <w:fldChar w:fldCharType="end"/>
      </w:r>
      <w:r>
        <w:rPr>
          <w:rFonts w:ascii="Titillium Web" w:hAnsi="Titillium Web"/>
        </w:rPr>
        <w:t xml:space="preserve"> sklop št. 29: obnova starih ščetin in izdelava novih ščetin po naročilu za </w:t>
      </w:r>
      <w:proofErr w:type="spellStart"/>
      <w:r>
        <w:rPr>
          <w:rFonts w:ascii="Titillium Web" w:hAnsi="Titillium Web"/>
        </w:rPr>
        <w:t>pometalne</w:t>
      </w:r>
      <w:proofErr w:type="spellEnd"/>
      <w:r>
        <w:rPr>
          <w:rFonts w:ascii="Titillium Web" w:hAnsi="Titillium Web"/>
        </w:rPr>
        <w:t xml:space="preserve"> metle in vozil in ostalih strojev podjetja,</w:t>
      </w:r>
    </w:p>
    <w:p w14:paraId="3F9D149B" w14:textId="77777777" w:rsidR="008E7559" w:rsidRDefault="008E7559" w:rsidP="008E7559">
      <w:pPr>
        <w:numPr>
          <w:ilvl w:val="0"/>
          <w:numId w:val="18"/>
        </w:numPr>
        <w:spacing w:line="300" w:lineRule="atLeast"/>
        <w:contextualSpacing/>
        <w:jc w:val="both"/>
        <w:rPr>
          <w:rFonts w:eastAsia="Calibri" w:cs="Times New Roman"/>
        </w:rPr>
      </w:pPr>
      <w:r>
        <w:rPr>
          <w:rFonts w:eastAsia="Calibri" w:cs="Times New Roman"/>
        </w:rPr>
        <w:t>pogodbeni stranki sklepata ta okvirni sporazum za določitev splošnih pogojev za izvedbo javnega naročila.</w:t>
      </w:r>
    </w:p>
    <w:p w14:paraId="082C51DB" w14:textId="77777777" w:rsidR="008E7559" w:rsidRDefault="008E7559" w:rsidP="008E7559">
      <w:pPr>
        <w:rPr>
          <w:rFonts w:eastAsia="Calibri" w:cs="Arial"/>
          <w:iCs/>
        </w:rPr>
      </w:pPr>
    </w:p>
    <w:p w14:paraId="274D0657" w14:textId="77777777" w:rsidR="008E7559" w:rsidRDefault="008E7559" w:rsidP="008E7559">
      <w:pPr>
        <w:snapToGrid w:val="0"/>
        <w:jc w:val="both"/>
        <w:rPr>
          <w:rFonts w:cs="Times New Roman"/>
        </w:rPr>
      </w:pPr>
      <w:r>
        <w:rPr>
          <w:rFonts w:cs="Times New Roman"/>
        </w:rPr>
        <w:t xml:space="preserve">Okvirni sporazum se sklepa za obdobje dvanajst (12) mesecev od podpisa obeh pogodbenih strank. </w:t>
      </w:r>
    </w:p>
    <w:p w14:paraId="50F911E5"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eastAsia="Calibri" w:hAnsi="Titillium Web"/>
          <w:b/>
          <w:iCs/>
          <w:color w:val="000000"/>
        </w:rPr>
      </w:pPr>
      <w:r>
        <w:rPr>
          <w:rFonts w:ascii="Titillium Web" w:eastAsia="Calibri" w:hAnsi="Titillium Web" w:cs="Calibri"/>
          <w:b/>
          <w:iCs/>
        </w:rPr>
        <w:t>SPLOŠNI</w:t>
      </w:r>
      <w:r>
        <w:rPr>
          <w:rFonts w:ascii="Titillium Web" w:eastAsia="Calibri" w:hAnsi="Titillium Web"/>
          <w:b/>
          <w:iCs/>
          <w:color w:val="000000"/>
        </w:rPr>
        <w:t xml:space="preserve"> POGOJI</w:t>
      </w:r>
    </w:p>
    <w:p w14:paraId="7E30534E" w14:textId="77777777" w:rsidR="008E7559" w:rsidRDefault="008E7559" w:rsidP="008E7559">
      <w:pPr>
        <w:numPr>
          <w:ilvl w:val="0"/>
          <w:numId w:val="17"/>
        </w:numPr>
        <w:spacing w:line="260" w:lineRule="atLeast"/>
        <w:jc w:val="center"/>
        <w:rPr>
          <w:rFonts w:eastAsia="Calibri" w:cs="Times New Roman"/>
          <w:iCs/>
          <w:lang w:val="x-none" w:eastAsia="x-none"/>
        </w:rPr>
      </w:pPr>
      <w:r>
        <w:rPr>
          <w:rFonts w:eastAsia="Calibri" w:cs="Times New Roman"/>
          <w:iCs/>
        </w:rPr>
        <w:t>člen</w:t>
      </w:r>
    </w:p>
    <w:p w14:paraId="1EF8E4BA" w14:textId="77777777" w:rsidR="008E7559" w:rsidRDefault="008E7559" w:rsidP="008E7559">
      <w:pPr>
        <w:ind w:left="720"/>
        <w:rPr>
          <w:rFonts w:eastAsia="Calibri" w:cs="Times New Roman"/>
          <w:iCs/>
          <w:lang w:val="x-none" w:eastAsia="x-none"/>
        </w:rPr>
      </w:pPr>
    </w:p>
    <w:p w14:paraId="4D6B841E" w14:textId="77777777" w:rsidR="008E7559" w:rsidRDefault="008E7559" w:rsidP="008E7559">
      <w:pPr>
        <w:jc w:val="both"/>
        <w:rPr>
          <w:rFonts w:eastAsia="Calibri" w:cs="Times New Roman"/>
          <w:lang w:eastAsia="x-none"/>
        </w:rPr>
      </w:pPr>
      <w:r>
        <w:rPr>
          <w:rFonts w:eastAsia="Calibri" w:cs="Times New Roman"/>
          <w:lang w:eastAsia="x-none"/>
        </w:rPr>
        <w:t>S tem okvirnim sporazumom se naročnik in izvajalec dogovorita o splošnih pogojih izvajanja javnega naročila.</w:t>
      </w:r>
    </w:p>
    <w:p w14:paraId="30B856DB" w14:textId="77777777" w:rsidR="008E7559" w:rsidRDefault="008E7559" w:rsidP="008E7559">
      <w:pPr>
        <w:jc w:val="both"/>
        <w:rPr>
          <w:rFonts w:eastAsia="Calibri" w:cs="Times New Roman"/>
          <w:lang w:eastAsia="x-none"/>
        </w:rPr>
      </w:pPr>
    </w:p>
    <w:p w14:paraId="2AE8CEE0" w14:textId="77777777" w:rsidR="008E7559" w:rsidRDefault="008E7559" w:rsidP="008E7559">
      <w:pPr>
        <w:jc w:val="both"/>
        <w:rPr>
          <w:rFonts w:eastAsia="Calibri" w:cs="Times New Roman"/>
          <w:color w:val="auto"/>
          <w:lang w:val="x-none" w:eastAsia="en-US"/>
        </w:rPr>
      </w:pPr>
      <w:r>
        <w:rPr>
          <w:rFonts w:eastAsia="Calibri" w:cs="Times New Roman"/>
          <w:lang w:val="x-none"/>
        </w:rPr>
        <w:t xml:space="preserve">Sestavni del </w:t>
      </w:r>
      <w:r>
        <w:rPr>
          <w:rFonts w:eastAsia="Calibri" w:cs="Times New Roman"/>
        </w:rPr>
        <w:t xml:space="preserve">okvirnega </w:t>
      </w:r>
      <w:r>
        <w:rPr>
          <w:rFonts w:eastAsia="Calibri" w:cs="Times New Roman"/>
          <w:lang w:val="x-none"/>
        </w:rPr>
        <w:t xml:space="preserve">sporazuma so pogoji določeni z </w:t>
      </w:r>
      <w:r>
        <w:rPr>
          <w:rFonts w:eastAsia="Calibri" w:cs="Times New Roman"/>
        </w:rPr>
        <w:t>dokumentacijo v zvezi z oddajo javnega naročila (v nadaljevanju besedila: dokumentacija JN)</w:t>
      </w:r>
      <w:r>
        <w:rPr>
          <w:rFonts w:eastAsia="Calibri" w:cs="Times New Roman"/>
          <w:lang w:val="x-none"/>
        </w:rPr>
        <w:t xml:space="preserve"> in ponudbeno dokumentacijo </w:t>
      </w:r>
      <w:r>
        <w:rPr>
          <w:rFonts w:eastAsia="Calibri" w:cs="Times New Roman"/>
        </w:rPr>
        <w:t>izvajalca</w:t>
      </w:r>
      <w:r>
        <w:rPr>
          <w:rFonts w:eastAsia="Calibri" w:cs="Times New Roman"/>
          <w:lang w:val="x-none"/>
        </w:rPr>
        <w:t>.</w:t>
      </w:r>
    </w:p>
    <w:p w14:paraId="40552D82" w14:textId="77777777" w:rsidR="008E7559" w:rsidRDefault="008E7559" w:rsidP="008E7559">
      <w:pPr>
        <w:jc w:val="both"/>
        <w:rPr>
          <w:rFonts w:eastAsia="Calibri" w:cs="Times New Roman"/>
          <w:lang w:eastAsia="x-none"/>
        </w:rPr>
      </w:pPr>
    </w:p>
    <w:p w14:paraId="1EBFAEAB" w14:textId="77777777" w:rsidR="008E7559" w:rsidRDefault="008E7559" w:rsidP="008E7559">
      <w:pPr>
        <w:numPr>
          <w:ilvl w:val="0"/>
          <w:numId w:val="17"/>
        </w:numPr>
        <w:spacing w:line="240" w:lineRule="auto"/>
        <w:jc w:val="center"/>
        <w:rPr>
          <w:rFonts w:eastAsia="Calibri" w:cs="Times New Roman"/>
          <w:lang w:eastAsia="en-US"/>
        </w:rPr>
      </w:pPr>
      <w:r>
        <w:rPr>
          <w:rFonts w:eastAsia="Calibri" w:cs="Times New Roman"/>
          <w:iCs/>
        </w:rPr>
        <w:t>člen</w:t>
      </w:r>
    </w:p>
    <w:p w14:paraId="3A9C92D0" w14:textId="77777777" w:rsidR="008E7559" w:rsidRDefault="008E7559" w:rsidP="008E7559">
      <w:pPr>
        <w:spacing w:line="240" w:lineRule="auto"/>
        <w:jc w:val="both"/>
        <w:rPr>
          <w:rFonts w:eastAsia="Calibri" w:cs="Times New Roman"/>
        </w:rPr>
      </w:pPr>
    </w:p>
    <w:p w14:paraId="23B91459" w14:textId="77777777" w:rsidR="008E7559" w:rsidRDefault="008E7559" w:rsidP="008E7559">
      <w:pPr>
        <w:spacing w:line="240" w:lineRule="auto"/>
        <w:jc w:val="both"/>
        <w:rPr>
          <w:rFonts w:eastAsia="Calibri" w:cs="Times New Roman"/>
        </w:rPr>
      </w:pPr>
      <w:r>
        <w:rPr>
          <w:rFonts w:eastAsia="Calibri" w:cs="Times New Roman"/>
        </w:rPr>
        <w:t>Za izvajanje okvirnega sporazuma veljajo naslednja splošna pravila:</w:t>
      </w:r>
    </w:p>
    <w:p w14:paraId="0E4E6B8F" w14:textId="77777777" w:rsidR="008E7559" w:rsidRDefault="008E7559" w:rsidP="008E7559">
      <w:pPr>
        <w:pStyle w:val="Odstavekseznama"/>
        <w:numPr>
          <w:ilvl w:val="0"/>
          <w:numId w:val="19"/>
        </w:numPr>
        <w:spacing w:line="240" w:lineRule="auto"/>
        <w:contextualSpacing/>
        <w:rPr>
          <w:rFonts w:ascii="Titillium Web" w:eastAsia="Calibri" w:hAnsi="Titillium Web"/>
          <w:color w:val="000000"/>
        </w:rPr>
      </w:pPr>
      <w:r>
        <w:rPr>
          <w:rFonts w:ascii="Titillium Web" w:eastAsia="Calibri" w:hAnsi="Titillium Web"/>
          <w:color w:val="000000"/>
        </w:rPr>
        <w:t>naročnik in izvajalec se izrecno dogovorita, da bo naročnik v obdobju trajanja okvirnega sporazuma naročal le tiste storitve in rezervne dele, ki jih bo dejansko potreboval;</w:t>
      </w:r>
    </w:p>
    <w:p w14:paraId="7180FC87" w14:textId="77777777" w:rsidR="008E7559" w:rsidRDefault="008E7559" w:rsidP="008E7559">
      <w:pPr>
        <w:pStyle w:val="Odstavekseznama"/>
        <w:numPr>
          <w:ilvl w:val="0"/>
          <w:numId w:val="19"/>
        </w:numPr>
        <w:spacing w:line="240" w:lineRule="auto"/>
        <w:contextualSpacing/>
        <w:rPr>
          <w:rFonts w:ascii="Titillium Web" w:eastAsia="Calibri" w:hAnsi="Titillium Web"/>
          <w:color w:val="000000"/>
        </w:rPr>
      </w:pPr>
      <w:r>
        <w:rPr>
          <w:rFonts w:ascii="Titillium Web" w:eastAsia="Calibri" w:hAnsi="Titillium Web"/>
          <w:color w:val="000000"/>
        </w:rPr>
        <w:t>naročnik bo vzdrževanje in rezervne dele naročal po predhodnem pisnem naročilu s strani naročnika in predhodno dogovorjenih rokih, določenih na vsakokratnem naročilu;</w:t>
      </w:r>
    </w:p>
    <w:p w14:paraId="7C64ADFE" w14:textId="77777777" w:rsidR="008E7559" w:rsidRDefault="008E7559" w:rsidP="008E7559">
      <w:pPr>
        <w:pStyle w:val="Odstavekseznama"/>
        <w:numPr>
          <w:ilvl w:val="0"/>
          <w:numId w:val="19"/>
        </w:numPr>
        <w:spacing w:line="240" w:lineRule="auto"/>
        <w:contextualSpacing/>
        <w:rPr>
          <w:rFonts w:ascii="Titillium Web" w:eastAsia="Calibri" w:hAnsi="Titillium Web"/>
          <w:color w:val="000000"/>
        </w:rPr>
      </w:pPr>
      <w:r>
        <w:rPr>
          <w:rFonts w:ascii="Titillium Web" w:eastAsia="Calibri" w:hAnsi="Titillium Web" w:cs="Calibri"/>
          <w:color w:val="000000" w:themeColor="text1"/>
        </w:rPr>
        <w:t>izvajalec izpolnjuje vse pogoje s področja varnosti in zdravja pri delu.</w:t>
      </w:r>
    </w:p>
    <w:p w14:paraId="3D73D94B" w14:textId="77777777" w:rsidR="008E7559" w:rsidRDefault="008E7559" w:rsidP="008E7559">
      <w:pPr>
        <w:rPr>
          <w:rFonts w:eastAsia="Calibri" w:cs="Times New Roman"/>
          <w:color w:val="auto"/>
        </w:rPr>
      </w:pPr>
    </w:p>
    <w:p w14:paraId="2063DB01" w14:textId="77777777" w:rsidR="008E7559" w:rsidRDefault="008E7559" w:rsidP="008E7559">
      <w:pPr>
        <w:rPr>
          <w:rFonts w:eastAsia="Calibri"/>
          <w:b/>
          <w:iCs/>
        </w:rPr>
      </w:pPr>
      <w:r>
        <w:rPr>
          <w:rFonts w:eastAsia="Calibri"/>
          <w:b/>
          <w:iCs/>
        </w:rPr>
        <w:br w:type="page"/>
      </w:r>
    </w:p>
    <w:p w14:paraId="31D57727"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eastAsia="Calibri" w:hAnsi="Titillium Web" w:cs="Calibri"/>
          <w:b/>
          <w:iCs/>
        </w:rPr>
      </w:pPr>
      <w:r>
        <w:rPr>
          <w:rFonts w:ascii="Titillium Web" w:eastAsia="Calibri" w:hAnsi="Titillium Web" w:cs="Calibri"/>
          <w:b/>
          <w:iCs/>
        </w:rPr>
        <w:lastRenderedPageBreak/>
        <w:t>CENA</w:t>
      </w:r>
    </w:p>
    <w:p w14:paraId="6548D913" w14:textId="77777777" w:rsidR="008E7559" w:rsidRDefault="008E7559" w:rsidP="008E7559">
      <w:pPr>
        <w:numPr>
          <w:ilvl w:val="0"/>
          <w:numId w:val="17"/>
        </w:numPr>
        <w:jc w:val="center"/>
        <w:rPr>
          <w:rFonts w:eastAsia="Calibri"/>
          <w:iCs/>
        </w:rPr>
      </w:pPr>
      <w:r>
        <w:rPr>
          <w:rFonts w:eastAsia="Calibri"/>
          <w:iCs/>
        </w:rPr>
        <w:t>člen</w:t>
      </w:r>
    </w:p>
    <w:p w14:paraId="36BC99CD" w14:textId="77777777" w:rsidR="008E7559" w:rsidRDefault="008E7559" w:rsidP="008E7559">
      <w:pPr>
        <w:rPr>
          <w:rFonts w:eastAsia="Calibri"/>
          <w:iCs/>
        </w:rPr>
      </w:pPr>
    </w:p>
    <w:p w14:paraId="7C651686" w14:textId="77777777" w:rsidR="008E7559" w:rsidRDefault="008E7559" w:rsidP="008E7559">
      <w:pPr>
        <w:pStyle w:val="Telobesedila"/>
        <w:spacing w:line="276" w:lineRule="auto"/>
        <w:rPr>
          <w:rFonts w:ascii="Titillium Web" w:eastAsia="Calibri" w:hAnsi="Titillium Web" w:cs="Calibri"/>
          <w:sz w:val="22"/>
          <w:lang w:eastAsia="en-US"/>
        </w:rPr>
      </w:pPr>
      <w:r>
        <w:rPr>
          <w:rFonts w:ascii="Titillium Web" w:hAnsi="Titillium Web" w:cs="Calibri"/>
          <w:sz w:val="22"/>
        </w:rPr>
        <w:t>Ocenjena vrednost javnega naročila za obdobje enega leta znaša ________ EUR brez DDV (velja za vsak posamezen sklop).</w:t>
      </w:r>
    </w:p>
    <w:p w14:paraId="4D1E16B4" w14:textId="77777777" w:rsidR="008E7559" w:rsidRDefault="008E7559" w:rsidP="008E7559">
      <w:pPr>
        <w:pStyle w:val="Telobesedila"/>
        <w:spacing w:line="276" w:lineRule="auto"/>
        <w:rPr>
          <w:rFonts w:ascii="Titillium Web" w:hAnsi="Titillium Web" w:cs="Calibri"/>
          <w:sz w:val="22"/>
        </w:rPr>
      </w:pPr>
    </w:p>
    <w:p w14:paraId="1659D355" w14:textId="77777777" w:rsidR="008E7559" w:rsidRDefault="008E7559" w:rsidP="008E7559">
      <w:pPr>
        <w:pStyle w:val="Telobesedila"/>
        <w:spacing w:line="276" w:lineRule="auto"/>
        <w:rPr>
          <w:rFonts w:ascii="Titillium Web" w:hAnsi="Titillium Web" w:cs="Calibri"/>
          <w:sz w:val="22"/>
        </w:rPr>
      </w:pPr>
      <w:r>
        <w:rPr>
          <w:rFonts w:ascii="Titillium Web" w:hAnsi="Titillium Web" w:cs="Calibri"/>
          <w:sz w:val="22"/>
        </w:rPr>
        <w:t xml:space="preserve">Cene po enoti mere iz ponudbe z </w:t>
      </w:r>
      <w:r>
        <w:rPr>
          <w:rFonts w:ascii="Titillium Web" w:hAnsi="Titillium Web"/>
          <w:bCs/>
          <w:sz w:val="22"/>
        </w:rPr>
        <w:t xml:space="preserve">dne </w:t>
      </w:r>
      <w:permStart w:id="677314703" w:edGrp="everyone"/>
      <w:r>
        <w:rPr>
          <w:rFonts w:ascii="Titillium Web" w:hAnsi="Titillium Web"/>
          <w:b/>
          <w:bCs/>
          <w:iCs/>
          <w:sz w:val="22"/>
        </w:rPr>
        <w:fldChar w:fldCharType="begin">
          <w:ffData>
            <w:name w:val="Besedilo12"/>
            <w:enabled/>
            <w:calcOnExit w:val="0"/>
            <w:textInput/>
          </w:ffData>
        </w:fldChar>
      </w:r>
      <w:r>
        <w:rPr>
          <w:rFonts w:ascii="Titillium Web" w:hAnsi="Titillium Web"/>
          <w:b/>
          <w:bCs/>
          <w:iCs/>
          <w:sz w:val="22"/>
        </w:rPr>
        <w:instrText xml:space="preserve"> FORMTEXT </w:instrText>
      </w:r>
      <w:r>
        <w:rPr>
          <w:rFonts w:ascii="Titillium Web" w:hAnsi="Titillium Web"/>
          <w:b/>
          <w:bCs/>
          <w:iCs/>
          <w:sz w:val="22"/>
        </w:rPr>
      </w:r>
      <w:r>
        <w:rPr>
          <w:rFonts w:ascii="Titillium Web" w:hAnsi="Titillium Web"/>
          <w:b/>
          <w:bCs/>
          <w:iCs/>
          <w:sz w:val="22"/>
        </w:rPr>
        <w:fldChar w:fldCharType="separate"/>
      </w:r>
      <w:r>
        <w:rPr>
          <w:rFonts w:ascii="Titillium Web" w:hAnsi="Titillium Web"/>
          <w:b/>
          <w:bCs/>
          <w:iCs/>
          <w:sz w:val="22"/>
        </w:rPr>
        <w:t> </w:t>
      </w:r>
      <w:r>
        <w:rPr>
          <w:rFonts w:ascii="Titillium Web" w:hAnsi="Titillium Web"/>
          <w:b/>
          <w:bCs/>
          <w:iCs/>
          <w:sz w:val="22"/>
        </w:rPr>
        <w:t> </w:t>
      </w:r>
      <w:r>
        <w:rPr>
          <w:rFonts w:ascii="Titillium Web" w:hAnsi="Titillium Web"/>
          <w:b/>
          <w:bCs/>
          <w:iCs/>
          <w:sz w:val="22"/>
        </w:rPr>
        <w:t> </w:t>
      </w:r>
      <w:r>
        <w:rPr>
          <w:rFonts w:ascii="Titillium Web" w:hAnsi="Titillium Web"/>
          <w:b/>
          <w:bCs/>
          <w:iCs/>
          <w:sz w:val="22"/>
        </w:rPr>
        <w:t> </w:t>
      </w:r>
      <w:r>
        <w:rPr>
          <w:rFonts w:ascii="Titillium Web" w:hAnsi="Titillium Web"/>
          <w:b/>
          <w:bCs/>
          <w:iCs/>
          <w:sz w:val="22"/>
        </w:rPr>
        <w:t> </w:t>
      </w:r>
      <w:r>
        <w:rPr>
          <w:rFonts w:ascii="Titillium Web" w:hAnsi="Titillium Web"/>
          <w:bCs/>
          <w:sz w:val="22"/>
        </w:rPr>
        <w:fldChar w:fldCharType="end"/>
      </w:r>
      <w:permEnd w:id="677314703"/>
      <w:r>
        <w:rPr>
          <w:rFonts w:ascii="Titillium Web" w:hAnsi="Titillium Web"/>
          <w:bCs/>
          <w:iCs/>
          <w:sz w:val="22"/>
        </w:rPr>
        <w:t xml:space="preserve">. 2. 2022 </w:t>
      </w:r>
      <w:r>
        <w:rPr>
          <w:rFonts w:ascii="Titillium Web" w:hAnsi="Titillium Web" w:cs="Calibri"/>
          <w:sz w:val="22"/>
        </w:rPr>
        <w:t>so za čas trajanja okvirnega sporazuma fiksne.</w:t>
      </w:r>
    </w:p>
    <w:p w14:paraId="0F0D127D"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eastAsia="Calibri" w:hAnsi="Titillium Web" w:cs="Calibri"/>
          <w:b/>
          <w:iCs/>
        </w:rPr>
      </w:pPr>
      <w:r>
        <w:rPr>
          <w:rFonts w:ascii="Titillium Web" w:eastAsia="Calibri" w:hAnsi="Titillium Web" w:cs="Calibri"/>
          <w:b/>
          <w:iCs/>
        </w:rPr>
        <w:t>NAČIN OBRAČUNAVANJA IN PLAČEVANJA OBVEZNOSTI</w:t>
      </w:r>
    </w:p>
    <w:p w14:paraId="038AF824" w14:textId="77777777" w:rsidR="008E7559" w:rsidRDefault="008E7559" w:rsidP="008E7559">
      <w:pPr>
        <w:numPr>
          <w:ilvl w:val="0"/>
          <w:numId w:val="17"/>
        </w:numPr>
        <w:jc w:val="center"/>
        <w:rPr>
          <w:rFonts w:eastAsia="Calibri"/>
          <w:iCs/>
        </w:rPr>
      </w:pPr>
      <w:r>
        <w:rPr>
          <w:rFonts w:eastAsia="Calibri"/>
          <w:iCs/>
        </w:rPr>
        <w:t>člen</w:t>
      </w:r>
    </w:p>
    <w:p w14:paraId="055E2F6F" w14:textId="77777777" w:rsidR="008E7559" w:rsidRDefault="008E7559" w:rsidP="008E7559">
      <w:pPr>
        <w:rPr>
          <w:rFonts w:eastAsia="Calibri"/>
          <w:iCs/>
        </w:rPr>
      </w:pPr>
    </w:p>
    <w:p w14:paraId="094E6B34" w14:textId="77777777" w:rsidR="008E7559" w:rsidRDefault="008E7559" w:rsidP="008E7559">
      <w:pPr>
        <w:jc w:val="both"/>
        <w:rPr>
          <w:rFonts w:eastAsia="Calibri"/>
          <w:iCs/>
        </w:rPr>
      </w:pPr>
      <w:r>
        <w:rPr>
          <w:rFonts w:eastAsia="Calibri"/>
          <w:iCs/>
        </w:rPr>
        <w:t xml:space="preserve">Izvajalec bo opravljene storitve naročniku zaračunaval po vsaki opravljeni storitvi na podlagi vsakokratno izdane naročilnice. </w:t>
      </w:r>
    </w:p>
    <w:p w14:paraId="20734E02" w14:textId="77777777" w:rsidR="008E7559" w:rsidRDefault="008E7559" w:rsidP="008E7559">
      <w:pPr>
        <w:jc w:val="both"/>
        <w:rPr>
          <w:rFonts w:eastAsia="Calibri"/>
          <w:iCs/>
        </w:rPr>
      </w:pPr>
    </w:p>
    <w:p w14:paraId="02846B56" w14:textId="77777777" w:rsidR="008E7559" w:rsidRDefault="008E7559" w:rsidP="008E7559">
      <w:pPr>
        <w:jc w:val="both"/>
        <w:rPr>
          <w:rFonts w:eastAsia="Calibri"/>
          <w:iCs/>
        </w:rPr>
      </w:pPr>
      <w:r>
        <w:rPr>
          <w:rFonts w:eastAsia="Calibri"/>
          <w:iCs/>
        </w:rPr>
        <w:t>Iz računa mora biti razvidna vrsta, količina in cena izvedene storitve izkazana z osnovo in z DDV.</w:t>
      </w:r>
    </w:p>
    <w:p w14:paraId="2D167618" w14:textId="77777777" w:rsidR="008E7559" w:rsidRDefault="008E7559" w:rsidP="008E7559">
      <w:pPr>
        <w:jc w:val="both"/>
        <w:rPr>
          <w:rFonts w:eastAsia="Calibri"/>
          <w:iCs/>
        </w:rPr>
      </w:pPr>
    </w:p>
    <w:p w14:paraId="51BD44DF" w14:textId="77777777" w:rsidR="008E7559" w:rsidRDefault="008E7559" w:rsidP="008E7559">
      <w:pPr>
        <w:jc w:val="both"/>
        <w:rPr>
          <w:rFonts w:eastAsia="Calibri"/>
          <w:iCs/>
        </w:rPr>
      </w:pPr>
      <w:r>
        <w:rPr>
          <w:rFonts w:eastAsia="Calibri"/>
          <w:iCs/>
        </w:rPr>
        <w:t xml:space="preserve">Naročnik bo svojo obveznost poravnal na osnovi izdanega računa, 90. dan od prejema pravilno izstavljenega računa, na transakcijski račun izvajalca, številka </w:t>
      </w:r>
      <w:permStart w:id="1176371845" w:edGrp="everyone"/>
      <w:r>
        <w:rPr>
          <w:b/>
          <w:bCs/>
          <w:iCs/>
        </w:rPr>
        <w:fldChar w:fldCharType="begin">
          <w:ffData>
            <w:name w:val="Besedilo12"/>
            <w:enabled/>
            <w:calcOnExit w:val="0"/>
            <w:textInput/>
          </w:ffData>
        </w:fldChar>
      </w:r>
      <w:r>
        <w:rPr>
          <w:b/>
          <w:bCs/>
          <w:iCs/>
        </w:rPr>
        <w:instrText xml:space="preserve"> FORMTEXT </w:instrText>
      </w:r>
      <w:r>
        <w:rPr>
          <w:b/>
          <w:bCs/>
          <w:iCs/>
        </w:rPr>
      </w:r>
      <w:r>
        <w:rPr>
          <w:b/>
          <w:bCs/>
          <w:iCs/>
        </w:rPr>
        <w:fldChar w:fldCharType="separate"/>
      </w:r>
      <w:r>
        <w:rPr>
          <w:b/>
          <w:bCs/>
          <w:iCs/>
        </w:rPr>
        <w:t> </w:t>
      </w:r>
      <w:r>
        <w:rPr>
          <w:b/>
          <w:bCs/>
          <w:iCs/>
        </w:rPr>
        <w:t> </w:t>
      </w:r>
      <w:r>
        <w:rPr>
          <w:b/>
          <w:bCs/>
          <w:iCs/>
        </w:rPr>
        <w:t> </w:t>
      </w:r>
      <w:r>
        <w:rPr>
          <w:b/>
          <w:bCs/>
          <w:iCs/>
        </w:rPr>
        <w:t> </w:t>
      </w:r>
      <w:r>
        <w:rPr>
          <w:b/>
          <w:bCs/>
          <w:iCs/>
        </w:rPr>
        <w:t> </w:t>
      </w:r>
      <w:r>
        <w:rPr>
          <w:bCs/>
        </w:rPr>
        <w:fldChar w:fldCharType="end"/>
      </w:r>
      <w:permEnd w:id="1176371845"/>
      <w:r>
        <w:rPr>
          <w:rFonts w:eastAsia="Calibri"/>
          <w:iCs/>
        </w:rPr>
        <w:t xml:space="preserve">, odprtega pri </w:t>
      </w:r>
      <w:permStart w:id="1558389717" w:edGrp="everyone"/>
      <w:r>
        <w:rPr>
          <w:rFonts w:eastAsia="Calibri"/>
          <w:b/>
          <w:bCs/>
          <w:iCs/>
        </w:rPr>
        <w:fldChar w:fldCharType="begin">
          <w:ffData>
            <w:name w:val="Besedilo12"/>
            <w:enabled/>
            <w:calcOnExit w:val="0"/>
            <w:textInput/>
          </w:ffData>
        </w:fldChar>
      </w:r>
      <w:r>
        <w:rPr>
          <w:rFonts w:eastAsia="Calibri"/>
          <w:b/>
          <w:bCs/>
          <w:iCs/>
        </w:rPr>
        <w:instrText xml:space="preserve"> FORMTEXT </w:instrText>
      </w:r>
      <w:r>
        <w:rPr>
          <w:rFonts w:eastAsia="Calibri"/>
          <w:b/>
          <w:bCs/>
          <w:iCs/>
        </w:rPr>
      </w:r>
      <w:r>
        <w:rPr>
          <w:rFonts w:eastAsia="Calibri"/>
          <w:b/>
          <w:bCs/>
          <w:iCs/>
        </w:rPr>
        <w:fldChar w:fldCharType="separate"/>
      </w:r>
      <w:r>
        <w:rPr>
          <w:rFonts w:eastAsia="Calibri"/>
          <w:b/>
          <w:bCs/>
          <w:iCs/>
        </w:rPr>
        <w:t> </w:t>
      </w:r>
      <w:r>
        <w:rPr>
          <w:rFonts w:eastAsia="Calibri"/>
          <w:b/>
          <w:bCs/>
          <w:iCs/>
        </w:rPr>
        <w:t> </w:t>
      </w:r>
      <w:r>
        <w:rPr>
          <w:rFonts w:eastAsia="Calibri"/>
          <w:b/>
          <w:bCs/>
          <w:iCs/>
        </w:rPr>
        <w:t> </w:t>
      </w:r>
      <w:r>
        <w:rPr>
          <w:rFonts w:eastAsia="Calibri"/>
          <w:b/>
          <w:bCs/>
          <w:iCs/>
        </w:rPr>
        <w:t> </w:t>
      </w:r>
      <w:r>
        <w:rPr>
          <w:rFonts w:eastAsia="Calibri"/>
          <w:b/>
          <w:bCs/>
          <w:iCs/>
        </w:rPr>
        <w:t> </w:t>
      </w:r>
      <w:r>
        <w:rPr>
          <w:rFonts w:eastAsia="Calibri"/>
          <w:iCs/>
        </w:rPr>
        <w:fldChar w:fldCharType="end"/>
      </w:r>
      <w:permEnd w:id="1558389717"/>
      <w:r>
        <w:rPr>
          <w:rFonts w:eastAsia="Calibri"/>
          <w:iCs/>
        </w:rPr>
        <w:t xml:space="preserve">. </w:t>
      </w:r>
    </w:p>
    <w:p w14:paraId="6507FACC" w14:textId="77777777" w:rsidR="008E7559" w:rsidRDefault="008E7559" w:rsidP="008E7559">
      <w:pPr>
        <w:jc w:val="both"/>
        <w:rPr>
          <w:rFonts w:eastAsia="Calibri"/>
          <w:iCs/>
        </w:rPr>
      </w:pPr>
    </w:p>
    <w:p w14:paraId="7E2D5180" w14:textId="77777777" w:rsidR="008E7559" w:rsidRDefault="008E7559" w:rsidP="008E7559">
      <w:pPr>
        <w:jc w:val="both"/>
        <w:rPr>
          <w:rFonts w:eastAsia="Calibri"/>
          <w:iCs/>
        </w:rPr>
      </w:pPr>
      <w:r>
        <w:rPr>
          <w:rFonts w:eastAsia="Calibri"/>
          <w:iCs/>
        </w:rPr>
        <w:t>Plačilni rok začne teči naslednji dan po prejemu pravilno izstavljenega računa, ki je podlaga za izplačilo. Če zadnji dan roka sovpada z dnem, ko se po zakonu ne dela, se za zadnji dan roka šteje naslednji delavnik.</w:t>
      </w:r>
    </w:p>
    <w:p w14:paraId="2B9CA332"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eastAsia="Calibri" w:hAnsi="Titillium Web" w:cs="Calibri"/>
          <w:b/>
          <w:iCs/>
        </w:rPr>
      </w:pPr>
      <w:r>
        <w:rPr>
          <w:rFonts w:ascii="Titillium Web" w:eastAsia="Calibri" w:hAnsi="Titillium Web" w:cs="Calibri"/>
          <w:b/>
          <w:iCs/>
        </w:rPr>
        <w:t>ROK IZVEDBE IN KAKOVOST DEL</w:t>
      </w:r>
    </w:p>
    <w:p w14:paraId="332D8D35" w14:textId="77777777" w:rsidR="008E7559" w:rsidRDefault="008E7559" w:rsidP="008E7559">
      <w:pPr>
        <w:rPr>
          <w:rFonts w:eastAsia="Calibri"/>
          <w:b/>
          <w:iCs/>
        </w:rPr>
      </w:pPr>
    </w:p>
    <w:p w14:paraId="758EEE23" w14:textId="77777777" w:rsidR="008E7559" w:rsidRDefault="008E7559" w:rsidP="008E7559">
      <w:pPr>
        <w:numPr>
          <w:ilvl w:val="0"/>
          <w:numId w:val="17"/>
        </w:numPr>
        <w:jc w:val="center"/>
        <w:rPr>
          <w:rFonts w:eastAsia="Calibri"/>
          <w:iCs/>
        </w:rPr>
      </w:pPr>
      <w:r>
        <w:rPr>
          <w:rFonts w:eastAsia="Calibri"/>
          <w:iCs/>
        </w:rPr>
        <w:t>člen</w:t>
      </w:r>
    </w:p>
    <w:p w14:paraId="0752A449" w14:textId="77777777" w:rsidR="008E7559" w:rsidRDefault="008E7559" w:rsidP="008E7559">
      <w:pPr>
        <w:rPr>
          <w:rFonts w:eastAsia="Calibri"/>
          <w:iCs/>
        </w:rPr>
      </w:pPr>
    </w:p>
    <w:p w14:paraId="087549D5" w14:textId="77777777" w:rsidR="008E7559" w:rsidRDefault="008E7559" w:rsidP="008E7559">
      <w:pPr>
        <w:snapToGrid w:val="0"/>
        <w:jc w:val="both"/>
        <w:rPr>
          <w:rFonts w:cs="Times New Roman"/>
        </w:rPr>
      </w:pPr>
      <w:r>
        <w:rPr>
          <w:rFonts w:cs="Times New Roman"/>
        </w:rPr>
        <w:t xml:space="preserve">Naročnik in izvajalec se sporazumeta, da bo izvajalec izvajal storitev v skladu s ponudbo in ponudbenim predračunom. Naročnik bo izvedeno storitev prevzel zapisniško. Količinski prevzem se opravi takoj ob prevzemu, kakovostni pa v </w:t>
      </w:r>
      <w:proofErr w:type="spellStart"/>
      <w:r>
        <w:rPr>
          <w:rFonts w:cs="Times New Roman"/>
        </w:rPr>
        <w:t>uzančnih</w:t>
      </w:r>
      <w:proofErr w:type="spellEnd"/>
      <w:r>
        <w:rPr>
          <w:rFonts w:cs="Times New Roman"/>
        </w:rPr>
        <w:t xml:space="preserve"> rokih.</w:t>
      </w:r>
    </w:p>
    <w:p w14:paraId="169E2488" w14:textId="77777777" w:rsidR="008E7559" w:rsidRDefault="008E7559" w:rsidP="008E7559">
      <w:pPr>
        <w:snapToGrid w:val="0"/>
        <w:rPr>
          <w:rFonts w:cs="Times New Roman"/>
        </w:rPr>
      </w:pPr>
    </w:p>
    <w:p w14:paraId="4BEC3911" w14:textId="77777777" w:rsidR="008E7559" w:rsidRDefault="008E7559" w:rsidP="008E7559">
      <w:pPr>
        <w:snapToGrid w:val="0"/>
        <w:jc w:val="both"/>
        <w:rPr>
          <w:rFonts w:cs="Times New Roman"/>
          <w:color w:val="000000" w:themeColor="text1"/>
        </w:rPr>
      </w:pPr>
      <w:r>
        <w:rPr>
          <w:rFonts w:cs="Times New Roman"/>
          <w:color w:val="000000" w:themeColor="text1"/>
        </w:rPr>
        <w:t xml:space="preserve">Izvajalec se obvezuje, da bo opravljeno storitev po okvirnem sporazumu opravil vestno in po pravilih stroke, pri čemer mora skrbeti, da bo izvedba opravljena ekonomično in v okviru določil okvirnega sporazuma. Izvajalec bo izpolnil naročilo v skladu s pogoji dokumentacije JN in ponudbene dokumentacije, v dogovorjeni kakovosti in obsegu ter izjavo o izpolnjevanju pogojev. </w:t>
      </w:r>
    </w:p>
    <w:p w14:paraId="40561BD7" w14:textId="77777777" w:rsidR="008E7559" w:rsidRDefault="008E7559" w:rsidP="008E7559">
      <w:pPr>
        <w:snapToGrid w:val="0"/>
        <w:jc w:val="both"/>
        <w:rPr>
          <w:rFonts w:cs="Times New Roman"/>
          <w:color w:val="000000" w:themeColor="text1"/>
        </w:rPr>
      </w:pPr>
    </w:p>
    <w:p w14:paraId="4276D8B4" w14:textId="77777777" w:rsidR="008E7559" w:rsidRDefault="008E7559" w:rsidP="008E7559">
      <w:pPr>
        <w:snapToGrid w:val="0"/>
        <w:jc w:val="both"/>
        <w:rPr>
          <w:rFonts w:cs="Times New Roman"/>
          <w:color w:val="000000" w:themeColor="text1"/>
        </w:rPr>
      </w:pPr>
      <w:r>
        <w:rPr>
          <w:rFonts w:cs="Times New Roman"/>
          <w:color w:val="000000" w:themeColor="text1"/>
        </w:rPr>
        <w:t>Če naročnik oceni, da obveznosti iz okvirnega sporazuma niso izpolnjene dovolj kakovostno, bo na to opozoril izvajalca in mu postavil rok, do katerega mora le-ta kakovost izboljšati. Če naročnik poda pisne pripombe, jih je izvajalec dolžan odpraviti v roku treh (3) dni.</w:t>
      </w:r>
    </w:p>
    <w:p w14:paraId="646443CF" w14:textId="77777777" w:rsidR="008E7559" w:rsidRDefault="008E7559" w:rsidP="008E7559">
      <w:pPr>
        <w:snapToGrid w:val="0"/>
        <w:jc w:val="both"/>
        <w:rPr>
          <w:rFonts w:cs="Times New Roman"/>
          <w:color w:val="000000" w:themeColor="text1"/>
        </w:rPr>
      </w:pPr>
    </w:p>
    <w:p w14:paraId="758A54E8" w14:textId="77777777" w:rsidR="008E7559" w:rsidRDefault="008E7559" w:rsidP="008E7559">
      <w:pPr>
        <w:snapToGrid w:val="0"/>
        <w:jc w:val="both"/>
        <w:rPr>
          <w:rFonts w:cs="Times New Roman"/>
          <w:color w:val="000000" w:themeColor="text1"/>
        </w:rPr>
      </w:pPr>
      <w:r>
        <w:rPr>
          <w:rFonts w:cs="Times New Roman"/>
          <w:color w:val="000000" w:themeColor="text1"/>
        </w:rPr>
        <w:t xml:space="preserve">V primeru, da izvajalec kakovost ne izboljša oz. pisnih pripomb ne odpravi, lahko naročnik unovči finančno zavarovanje za dobro izvedbo pogodbenih obveznosti. </w:t>
      </w:r>
    </w:p>
    <w:p w14:paraId="56E83A05" w14:textId="77777777" w:rsidR="008E7559" w:rsidRDefault="008E7559" w:rsidP="008E7559">
      <w:pPr>
        <w:snapToGrid w:val="0"/>
        <w:jc w:val="both"/>
        <w:rPr>
          <w:rFonts w:cs="Times New Roman"/>
          <w:color w:val="000000" w:themeColor="text1"/>
        </w:rPr>
      </w:pPr>
    </w:p>
    <w:p w14:paraId="2606C7D5" w14:textId="77777777" w:rsidR="008E7559" w:rsidRDefault="008E7559" w:rsidP="008E7559">
      <w:pPr>
        <w:snapToGrid w:val="0"/>
        <w:jc w:val="both"/>
        <w:rPr>
          <w:rFonts w:cs="Times New Roman"/>
          <w:color w:val="000000" w:themeColor="text1"/>
        </w:rPr>
      </w:pPr>
      <w:r>
        <w:rPr>
          <w:rFonts w:cs="Times New Roman"/>
          <w:color w:val="000000" w:themeColor="text1"/>
        </w:rPr>
        <w:t>Naročnik se obvezuje, da bo izvajalca obveščal o vseh bistvenih spremembah, ki so povezane z izvajanjem obveznosti iz okvirnega sporazuma.</w:t>
      </w:r>
    </w:p>
    <w:p w14:paraId="6D2CED13" w14:textId="77777777" w:rsidR="008E7559" w:rsidRDefault="008E7559" w:rsidP="008E7559">
      <w:pPr>
        <w:snapToGrid w:val="0"/>
        <w:jc w:val="both"/>
        <w:rPr>
          <w:rFonts w:cs="Times New Roman"/>
          <w:color w:val="000000" w:themeColor="text1"/>
        </w:rPr>
      </w:pPr>
    </w:p>
    <w:p w14:paraId="6F8FE2AB" w14:textId="77777777" w:rsidR="008E7559" w:rsidRDefault="008E7559" w:rsidP="008E7559">
      <w:pPr>
        <w:snapToGrid w:val="0"/>
        <w:jc w:val="both"/>
        <w:rPr>
          <w:rFonts w:cs="Times New Roman"/>
          <w:color w:val="000000" w:themeColor="text1"/>
        </w:rPr>
      </w:pPr>
      <w:r>
        <w:rPr>
          <w:rFonts w:cs="Times New Roman"/>
          <w:color w:val="000000" w:themeColor="text1"/>
        </w:rPr>
        <w:t>Naročnik bo povračilo nastale škode uveljavljal po določilih Obligacijskega zakonika, neodvisno od uveljavljanja pogodbene kazni.</w:t>
      </w:r>
    </w:p>
    <w:p w14:paraId="7DF7A231"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hAnsi="Titillium Web"/>
          <w:b/>
          <w:color w:val="000000" w:themeColor="text1"/>
        </w:rPr>
      </w:pPr>
      <w:r>
        <w:rPr>
          <w:rFonts w:ascii="Titillium Web" w:eastAsia="Calibri" w:hAnsi="Titillium Web" w:cs="Calibri"/>
          <w:b/>
          <w:iCs/>
        </w:rPr>
        <w:t>SKRBNIKI</w:t>
      </w:r>
      <w:r>
        <w:rPr>
          <w:rFonts w:ascii="Titillium Web" w:hAnsi="Titillium Web"/>
          <w:b/>
          <w:color w:val="000000" w:themeColor="text1"/>
        </w:rPr>
        <w:t xml:space="preserve"> OKVIRNEGA SPORAZUMA</w:t>
      </w:r>
    </w:p>
    <w:p w14:paraId="20163D8B" w14:textId="77777777" w:rsidR="008E7559" w:rsidRDefault="008E7559" w:rsidP="008E7559">
      <w:pPr>
        <w:numPr>
          <w:ilvl w:val="0"/>
          <w:numId w:val="17"/>
        </w:numPr>
        <w:snapToGrid w:val="0"/>
        <w:jc w:val="center"/>
        <w:rPr>
          <w:rFonts w:cs="Times New Roman"/>
          <w:color w:val="000000" w:themeColor="text1"/>
        </w:rPr>
      </w:pPr>
      <w:r>
        <w:rPr>
          <w:rFonts w:cs="Times New Roman"/>
          <w:color w:val="000000" w:themeColor="text1"/>
        </w:rPr>
        <w:t>člen</w:t>
      </w:r>
    </w:p>
    <w:p w14:paraId="1043CE32" w14:textId="77777777" w:rsidR="008E7559" w:rsidRDefault="008E7559" w:rsidP="008E7559">
      <w:pPr>
        <w:snapToGrid w:val="0"/>
        <w:jc w:val="both"/>
        <w:rPr>
          <w:rFonts w:cs="Times New Roman"/>
          <w:b/>
          <w:color w:val="000000" w:themeColor="text1"/>
        </w:rPr>
      </w:pPr>
    </w:p>
    <w:p w14:paraId="144A1FB2" w14:textId="77777777" w:rsidR="008E7559" w:rsidRDefault="008E7559" w:rsidP="008E7559">
      <w:pPr>
        <w:jc w:val="both"/>
        <w:outlineLvl w:val="0"/>
        <w:rPr>
          <w:rFonts w:eastAsia="Calibri" w:cs="Times New Roman"/>
          <w:color w:val="000000" w:themeColor="text1"/>
          <w:lang w:eastAsia="en-US"/>
        </w:rPr>
      </w:pPr>
      <w:bookmarkStart w:id="9" w:name="_Toc224112664"/>
      <w:bookmarkStart w:id="10" w:name="_Toc273350815"/>
      <w:bookmarkStart w:id="11" w:name="_Toc320704081"/>
      <w:bookmarkStart w:id="12" w:name="_Toc355078677"/>
      <w:bookmarkStart w:id="13" w:name="_Toc369092459"/>
      <w:r>
        <w:rPr>
          <w:rFonts w:eastAsia="Calibri" w:cs="Times New Roman"/>
          <w:color w:val="000000" w:themeColor="text1"/>
        </w:rPr>
        <w:t>Skrbnik okvirnega sporazuma in kontaktna oseba s strani naročnika je [</w:t>
      </w:r>
      <w:r>
        <w:rPr>
          <w:rFonts w:eastAsia="Calibri" w:cs="Times New Roman"/>
          <w:color w:val="000000" w:themeColor="text1"/>
          <w:shd w:val="clear" w:color="auto" w:fill="B8CCE4"/>
        </w:rPr>
        <w:t>ime in priimek, naslov e-pošte</w:t>
      </w:r>
      <w:r>
        <w:rPr>
          <w:rFonts w:eastAsia="Calibri" w:cs="Times New Roman"/>
          <w:color w:val="000000" w:themeColor="text1"/>
        </w:rPr>
        <w:t>].</w:t>
      </w:r>
      <w:bookmarkEnd w:id="9"/>
      <w:bookmarkEnd w:id="10"/>
      <w:bookmarkEnd w:id="11"/>
      <w:bookmarkEnd w:id="12"/>
      <w:bookmarkEnd w:id="13"/>
    </w:p>
    <w:p w14:paraId="7AAEA6BC" w14:textId="77777777" w:rsidR="008E7559" w:rsidRDefault="008E7559" w:rsidP="008E7559">
      <w:pPr>
        <w:jc w:val="both"/>
        <w:outlineLvl w:val="0"/>
        <w:rPr>
          <w:rFonts w:eastAsia="Calibri" w:cs="Times New Roman"/>
          <w:color w:val="000000" w:themeColor="text1"/>
        </w:rPr>
      </w:pPr>
    </w:p>
    <w:p w14:paraId="193F678C" w14:textId="77777777" w:rsidR="008E7559" w:rsidRDefault="008E7559" w:rsidP="008E7559">
      <w:pPr>
        <w:jc w:val="both"/>
        <w:outlineLvl w:val="0"/>
        <w:rPr>
          <w:rFonts w:eastAsia="Calibri" w:cs="Times New Roman"/>
          <w:color w:val="000000" w:themeColor="text1"/>
        </w:rPr>
      </w:pPr>
      <w:r>
        <w:rPr>
          <w:rFonts w:eastAsia="Calibri" w:cs="Times New Roman"/>
          <w:color w:val="000000" w:themeColor="text1"/>
        </w:rPr>
        <w:t>Skrbnik okvirnega sporazuma in kontaktna oseba s strani izvajalca je [</w:t>
      </w:r>
      <w:r>
        <w:rPr>
          <w:rFonts w:eastAsia="Calibri" w:cs="Times New Roman"/>
          <w:color w:val="000000" w:themeColor="text1"/>
          <w:shd w:val="clear" w:color="auto" w:fill="B8CCE4"/>
        </w:rPr>
        <w:t>ime in priimek, naslov e-pošte</w:t>
      </w:r>
      <w:r>
        <w:rPr>
          <w:rFonts w:eastAsia="Calibri" w:cs="Times New Roman"/>
          <w:color w:val="000000" w:themeColor="text1"/>
        </w:rPr>
        <w:t>].</w:t>
      </w:r>
    </w:p>
    <w:p w14:paraId="3074130B"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hAnsi="Titillium Web"/>
          <w:b/>
          <w:color w:val="000000" w:themeColor="text1"/>
        </w:rPr>
      </w:pPr>
      <w:r>
        <w:rPr>
          <w:rFonts w:ascii="Titillium Web" w:eastAsia="Calibri" w:hAnsi="Titillium Web" w:cs="Calibri"/>
          <w:b/>
          <w:iCs/>
        </w:rPr>
        <w:t>MATERIAL</w:t>
      </w:r>
      <w:r>
        <w:rPr>
          <w:rFonts w:ascii="Titillium Web" w:hAnsi="Titillium Web"/>
          <w:b/>
          <w:color w:val="000000" w:themeColor="text1"/>
        </w:rPr>
        <w:t xml:space="preserve"> IN DELOVNA SILA</w:t>
      </w:r>
    </w:p>
    <w:p w14:paraId="700B54C6" w14:textId="77777777" w:rsidR="008E7559" w:rsidRDefault="008E7559" w:rsidP="008E7559">
      <w:pPr>
        <w:numPr>
          <w:ilvl w:val="0"/>
          <w:numId w:val="17"/>
        </w:numPr>
        <w:snapToGrid w:val="0"/>
        <w:jc w:val="center"/>
        <w:rPr>
          <w:rFonts w:cs="Times New Roman"/>
          <w:color w:val="000000" w:themeColor="text1"/>
        </w:rPr>
      </w:pPr>
      <w:r>
        <w:rPr>
          <w:rFonts w:cs="Times New Roman"/>
          <w:color w:val="000000" w:themeColor="text1"/>
        </w:rPr>
        <w:t>člen</w:t>
      </w:r>
    </w:p>
    <w:p w14:paraId="7DC03094" w14:textId="77777777" w:rsidR="008E7559" w:rsidRDefault="008E7559" w:rsidP="008E7559">
      <w:pPr>
        <w:snapToGrid w:val="0"/>
        <w:jc w:val="both"/>
        <w:rPr>
          <w:rFonts w:cs="Times New Roman"/>
          <w:color w:val="000000" w:themeColor="text1"/>
        </w:rPr>
      </w:pPr>
    </w:p>
    <w:p w14:paraId="51149952" w14:textId="77777777" w:rsidR="008E7559" w:rsidRDefault="008E7559" w:rsidP="008E7559">
      <w:pPr>
        <w:snapToGrid w:val="0"/>
        <w:jc w:val="both"/>
        <w:rPr>
          <w:rFonts w:cs="Times New Roman"/>
          <w:color w:val="000000" w:themeColor="text1"/>
        </w:rPr>
      </w:pPr>
      <w:r>
        <w:rPr>
          <w:rFonts w:cs="Times New Roman"/>
          <w:color w:val="000000" w:themeColor="text1"/>
        </w:rPr>
        <w:t>Izvajalec bo dela izvedel s svojim materialom in delovno silo.</w:t>
      </w:r>
    </w:p>
    <w:p w14:paraId="1E4ACCDC" w14:textId="77777777" w:rsidR="008E7559" w:rsidRDefault="008E7559" w:rsidP="008E7559">
      <w:pPr>
        <w:snapToGrid w:val="0"/>
        <w:jc w:val="both"/>
        <w:rPr>
          <w:rFonts w:cs="Times New Roman"/>
          <w:color w:val="000000" w:themeColor="text1"/>
        </w:rPr>
      </w:pPr>
    </w:p>
    <w:p w14:paraId="36A1E73E" w14:textId="77777777" w:rsidR="008E7559" w:rsidRDefault="008E7559" w:rsidP="008E7559">
      <w:pPr>
        <w:snapToGrid w:val="0"/>
        <w:jc w:val="both"/>
        <w:rPr>
          <w:rFonts w:cs="Times New Roman"/>
          <w:color w:val="000000" w:themeColor="text1"/>
        </w:rPr>
      </w:pPr>
      <w:r>
        <w:rPr>
          <w:rFonts w:cs="Times New Roman"/>
          <w:color w:val="000000" w:themeColor="text1"/>
        </w:rPr>
        <w:t xml:space="preserve">Izvajalec bo dela izvedel s polnoletnimi osebami, ki so pri njem legalno zaposlene, so strokovno usposobljene, seznanjene z navodili za varno delo, usposobljeni za varno izvajanje del, po mnenju zdravnika zmožni za izvajanje teh del. Pri delu bodo uporabljali predpisano osebno varovalno opremo in upoštevali vse predpisane varnostne ukrepe. </w:t>
      </w:r>
    </w:p>
    <w:p w14:paraId="7C310EC2" w14:textId="77777777" w:rsidR="008E7559" w:rsidRDefault="008E7559" w:rsidP="008E7559">
      <w:pPr>
        <w:snapToGrid w:val="0"/>
        <w:jc w:val="both"/>
        <w:rPr>
          <w:rFonts w:cs="Times New Roman"/>
          <w:color w:val="000000" w:themeColor="text1"/>
        </w:rPr>
      </w:pPr>
    </w:p>
    <w:p w14:paraId="0110357F" w14:textId="77777777" w:rsidR="008E7559" w:rsidRDefault="008E7559" w:rsidP="008E7559">
      <w:pPr>
        <w:jc w:val="both"/>
        <w:rPr>
          <w:rFonts w:eastAsia="Calibri"/>
          <w:iCs/>
          <w:color w:val="000000" w:themeColor="text1"/>
        </w:rPr>
      </w:pPr>
      <w:r>
        <w:rPr>
          <w:rFonts w:eastAsia="Calibri"/>
          <w:iCs/>
          <w:color w:val="000000" w:themeColor="text1"/>
        </w:rPr>
        <w:t>Izvajalec odgovarja za vso eventualno nastalo škodo, ki bi jo naročniku povzročili izvajalčevi delavci pri opravljanju svojega dela. O nastanku škode je izvajalec dolžan naročnika nemudoma obvestiti. Povzročena škoda se ugotovi ob skupnem ogledu skrbnikov okvirnega sporazuma.</w:t>
      </w:r>
    </w:p>
    <w:p w14:paraId="65E0F6EA" w14:textId="77777777" w:rsidR="008E7559" w:rsidRDefault="008E7559" w:rsidP="008E7559">
      <w:pPr>
        <w:snapToGrid w:val="0"/>
        <w:jc w:val="both"/>
        <w:rPr>
          <w:rFonts w:cs="Times New Roman"/>
          <w:b/>
          <w:color w:val="FF0000"/>
        </w:rPr>
      </w:pPr>
    </w:p>
    <w:p w14:paraId="026D6E8A" w14:textId="77777777" w:rsidR="008E7559" w:rsidRDefault="008E7559" w:rsidP="008E7559">
      <w:pPr>
        <w:snapToGrid w:val="0"/>
        <w:jc w:val="both"/>
        <w:rPr>
          <w:rFonts w:cs="Times New Roman"/>
          <w:b/>
          <w:color w:val="FF0000"/>
        </w:rPr>
      </w:pPr>
    </w:p>
    <w:p w14:paraId="3B3668EB" w14:textId="77777777" w:rsidR="008E7559" w:rsidRDefault="008E7559" w:rsidP="008E7559">
      <w:pPr>
        <w:snapToGrid w:val="0"/>
        <w:jc w:val="both"/>
        <w:rPr>
          <w:rFonts w:cs="Times New Roman"/>
          <w:b/>
          <w:color w:val="FF0000"/>
        </w:rPr>
      </w:pPr>
    </w:p>
    <w:p w14:paraId="3163CF79"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hAnsi="Titillium Web"/>
          <w:b/>
          <w:color w:val="000000" w:themeColor="text1"/>
        </w:rPr>
      </w:pPr>
      <w:r>
        <w:rPr>
          <w:rFonts w:ascii="Titillium Web" w:eastAsia="Calibri" w:hAnsi="Titillium Web" w:cs="Calibri"/>
          <w:b/>
          <w:iCs/>
        </w:rPr>
        <w:t>PODIZVAJALCI</w:t>
      </w:r>
      <w:r>
        <w:rPr>
          <w:rStyle w:val="Sprotnaopomba-sklic"/>
          <w:rFonts w:ascii="Titillium Web" w:hAnsi="Titillium Web"/>
          <w:b/>
          <w:color w:val="000000" w:themeColor="text1"/>
        </w:rPr>
        <w:footnoteReference w:id="4"/>
      </w:r>
    </w:p>
    <w:p w14:paraId="5D1B261A" w14:textId="77777777" w:rsidR="008E7559" w:rsidRDefault="008E7559" w:rsidP="008E7559">
      <w:pPr>
        <w:numPr>
          <w:ilvl w:val="0"/>
          <w:numId w:val="17"/>
        </w:numPr>
        <w:snapToGrid w:val="0"/>
        <w:jc w:val="center"/>
        <w:rPr>
          <w:rFonts w:cs="Times New Roman"/>
          <w:color w:val="000000" w:themeColor="text1"/>
        </w:rPr>
      </w:pPr>
      <w:r>
        <w:rPr>
          <w:rFonts w:cs="Times New Roman"/>
          <w:color w:val="000000" w:themeColor="text1"/>
        </w:rPr>
        <w:t xml:space="preserve">člen </w:t>
      </w:r>
    </w:p>
    <w:p w14:paraId="7591A8C8" w14:textId="77777777" w:rsidR="008E7559" w:rsidRDefault="008E7559" w:rsidP="008E7559">
      <w:pPr>
        <w:tabs>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i/>
          <w:iCs/>
          <w:color w:val="000000" w:themeColor="text1"/>
        </w:rPr>
      </w:pPr>
      <w:r>
        <w:rPr>
          <w:rFonts w:cs="Times New Roman"/>
          <w:i/>
          <w:iCs/>
          <w:color w:val="000000" w:themeColor="text1"/>
        </w:rPr>
        <w:t>(v primeru, ko izvajalec nastopa s podizvajalci)</w:t>
      </w:r>
    </w:p>
    <w:p w14:paraId="7004EBBA" w14:textId="77777777" w:rsidR="008E7559" w:rsidRDefault="008E7559" w:rsidP="008E755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color w:val="000000" w:themeColor="text1"/>
        </w:rPr>
      </w:pPr>
    </w:p>
    <w:p w14:paraId="07D42E24" w14:textId="77777777" w:rsidR="008E7559" w:rsidRDefault="008E7559" w:rsidP="008E755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color w:val="000000" w:themeColor="text1"/>
        </w:rPr>
      </w:pPr>
      <w:r>
        <w:rPr>
          <w:rFonts w:eastAsia="Calibri"/>
          <w:iCs/>
          <w:color w:val="000000" w:themeColor="text1"/>
        </w:rPr>
        <w:t xml:space="preserve">Za izvajalca bodo pogodbena dela po tem okvirnem sporazumu izvajali naslednji podizvajalci: </w:t>
      </w:r>
    </w:p>
    <w:p w14:paraId="71FAE062" w14:textId="77777777" w:rsidR="008E7559" w:rsidRDefault="008E7559" w:rsidP="008E755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color w:val="000000" w:themeColor="text1"/>
        </w:rPr>
      </w:pPr>
    </w:p>
    <w:p w14:paraId="407F107B" w14:textId="77777777" w:rsidR="008E7559" w:rsidRDefault="008E7559" w:rsidP="008E755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color w:val="000000" w:themeColor="text1"/>
        </w:rPr>
      </w:pPr>
      <w:r>
        <w:rPr>
          <w:rFonts w:eastAsia="Calibri"/>
          <w:iCs/>
          <w:color w:val="000000" w:themeColor="text1"/>
        </w:rPr>
        <w:t>[naziv in polni naslov],</w:t>
      </w:r>
    </w:p>
    <w:p w14:paraId="65A80258" w14:textId="77777777" w:rsidR="008E7559" w:rsidRDefault="008E7559" w:rsidP="008E755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color w:val="000000" w:themeColor="text1"/>
        </w:rPr>
      </w:pPr>
      <w:r>
        <w:rPr>
          <w:rFonts w:eastAsia="Calibri"/>
          <w:iCs/>
          <w:color w:val="000000" w:themeColor="text1"/>
        </w:rPr>
        <w:t>Matična številka: [številka],</w:t>
      </w:r>
    </w:p>
    <w:p w14:paraId="796EC4A1" w14:textId="77777777" w:rsidR="008E7559" w:rsidRDefault="008E7559" w:rsidP="008E755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color w:val="000000" w:themeColor="text1"/>
        </w:rPr>
      </w:pPr>
      <w:r>
        <w:rPr>
          <w:rFonts w:eastAsia="Calibri"/>
          <w:iCs/>
          <w:color w:val="000000" w:themeColor="text1"/>
        </w:rPr>
        <w:t>Davčna številka: [številka],</w:t>
      </w:r>
    </w:p>
    <w:p w14:paraId="297A4C73" w14:textId="77777777" w:rsidR="008E7559" w:rsidRDefault="008E7559" w:rsidP="008E755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color w:val="000000" w:themeColor="text1"/>
        </w:rPr>
      </w:pPr>
      <w:r>
        <w:rPr>
          <w:rFonts w:eastAsia="Calibri"/>
          <w:iCs/>
          <w:color w:val="000000" w:themeColor="text1"/>
        </w:rPr>
        <w:t>TRR: [številka],</w:t>
      </w:r>
    </w:p>
    <w:p w14:paraId="53D3AA46" w14:textId="77777777" w:rsidR="008E7559" w:rsidRDefault="008E7559" w:rsidP="008E755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color w:val="000000" w:themeColor="text1"/>
        </w:rPr>
      </w:pPr>
    </w:p>
    <w:p w14:paraId="7A3818BE" w14:textId="77777777" w:rsidR="008E7559" w:rsidRDefault="008E7559" w:rsidP="008E755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color w:val="000000" w:themeColor="text1"/>
        </w:rPr>
      </w:pPr>
      <w:r>
        <w:rPr>
          <w:rFonts w:eastAsia="Calibri"/>
          <w:iCs/>
          <w:color w:val="000000" w:themeColor="text1"/>
        </w:rPr>
        <w:t>Podizvajalec zahteva/ne zahteva neposredno plačilo. Izvajalec pooblašča naročnika, da na podlagi potrjenega računa oz. situacije neposredno plačuje podizvajalcem.</w:t>
      </w:r>
    </w:p>
    <w:p w14:paraId="551A1EA4" w14:textId="77777777" w:rsidR="008E7559" w:rsidRDefault="008E7559" w:rsidP="008E7559">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Cs/>
          <w:color w:val="000000" w:themeColor="text1"/>
        </w:rPr>
      </w:pPr>
    </w:p>
    <w:p w14:paraId="66166FE3" w14:textId="77777777" w:rsidR="008E7559" w:rsidRDefault="008E7559" w:rsidP="008E7559">
      <w:pPr>
        <w:jc w:val="both"/>
        <w:rPr>
          <w:rFonts w:eastAsia="Calibri"/>
          <w:iCs/>
          <w:color w:val="000000" w:themeColor="text1"/>
        </w:rPr>
      </w:pPr>
      <w:r>
        <w:rPr>
          <w:rFonts w:eastAsia="Calibri"/>
          <w:iCs/>
          <w:color w:val="000000" w:themeColor="text1"/>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(izvajalcem), v petih (5)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05CF5067" w14:textId="77777777" w:rsidR="008E7559" w:rsidRDefault="008E7559" w:rsidP="008E7559">
      <w:pPr>
        <w:numPr>
          <w:ilvl w:val="0"/>
          <w:numId w:val="17"/>
        </w:numPr>
        <w:snapToGrid w:val="0"/>
        <w:jc w:val="center"/>
        <w:rPr>
          <w:rFonts w:cs="Times New Roman"/>
          <w:bCs/>
          <w:color w:val="000000" w:themeColor="text1"/>
        </w:rPr>
      </w:pPr>
      <w:r>
        <w:rPr>
          <w:rFonts w:cs="Times New Roman"/>
          <w:color w:val="000000" w:themeColor="text1"/>
        </w:rPr>
        <w:t>člen</w:t>
      </w:r>
    </w:p>
    <w:p w14:paraId="7D4C3956" w14:textId="77777777" w:rsidR="008E7559" w:rsidRDefault="008E7559" w:rsidP="008E7559">
      <w:pPr>
        <w:snapToGrid w:val="0"/>
        <w:jc w:val="center"/>
        <w:rPr>
          <w:rFonts w:cs="Times New Roman"/>
          <w:b/>
          <w:i/>
          <w:iCs/>
          <w:color w:val="000000" w:themeColor="text1"/>
        </w:rPr>
      </w:pPr>
      <w:r>
        <w:rPr>
          <w:rFonts w:cs="Times New Roman"/>
          <w:bCs/>
          <w:i/>
          <w:iCs/>
          <w:color w:val="000000" w:themeColor="text1"/>
        </w:rPr>
        <w:t>(v primeru, ko izvajalec ne nastopa s podizvajalci)</w:t>
      </w:r>
    </w:p>
    <w:p w14:paraId="704081BD" w14:textId="77777777" w:rsidR="008E7559" w:rsidRDefault="008E7559" w:rsidP="008E7559">
      <w:pPr>
        <w:snapToGrid w:val="0"/>
        <w:rPr>
          <w:rFonts w:cs="Times New Roman"/>
          <w:b/>
          <w:color w:val="000000" w:themeColor="text1"/>
        </w:rPr>
      </w:pPr>
    </w:p>
    <w:p w14:paraId="75BE2645" w14:textId="77777777" w:rsidR="008E7559" w:rsidRDefault="008E7559" w:rsidP="008E7559">
      <w:pPr>
        <w:spacing w:line="240" w:lineRule="auto"/>
        <w:jc w:val="both"/>
        <w:rPr>
          <w:rFonts w:cs="Times New Roman"/>
          <w:iCs/>
          <w:color w:val="000000" w:themeColor="text1"/>
        </w:rPr>
      </w:pPr>
      <w:r>
        <w:rPr>
          <w:rFonts w:cs="Times New Roman"/>
          <w:iCs/>
          <w:color w:val="000000" w:themeColor="text1"/>
        </w:rPr>
        <w:t>Izvajalec bo dela, ki so predmet te pogodbe, izvedel brez podizvajalcev.</w:t>
      </w:r>
    </w:p>
    <w:p w14:paraId="1ACF1397"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eastAsiaTheme="minorHAnsi" w:hAnsi="Titillium Web" w:cstheme="minorBidi"/>
          <w:b/>
          <w:color w:val="000000" w:themeColor="text1"/>
          <w:lang w:eastAsia="en-US"/>
        </w:rPr>
      </w:pPr>
      <w:r>
        <w:rPr>
          <w:rFonts w:ascii="Titillium Web" w:eastAsia="Calibri" w:hAnsi="Titillium Web" w:cs="Calibri"/>
          <w:b/>
          <w:iCs/>
        </w:rPr>
        <w:t>SPREMEMBA</w:t>
      </w:r>
      <w:r>
        <w:rPr>
          <w:rFonts w:ascii="Titillium Web" w:hAnsi="Titillium Web"/>
          <w:b/>
          <w:color w:val="000000" w:themeColor="text1"/>
        </w:rPr>
        <w:t xml:space="preserve"> OKVIRNEGA SPORAZUMA MED NJENO VELJAVNOSTJO</w:t>
      </w:r>
    </w:p>
    <w:p w14:paraId="152F3856" w14:textId="77777777" w:rsidR="008E7559" w:rsidRDefault="008E7559" w:rsidP="008E7559">
      <w:pPr>
        <w:numPr>
          <w:ilvl w:val="0"/>
          <w:numId w:val="17"/>
        </w:numPr>
        <w:snapToGrid w:val="0"/>
        <w:jc w:val="center"/>
        <w:rPr>
          <w:color w:val="000000" w:themeColor="text1"/>
        </w:rPr>
      </w:pPr>
      <w:r>
        <w:rPr>
          <w:rFonts w:cs="Times New Roman"/>
          <w:color w:val="000000" w:themeColor="text1"/>
        </w:rPr>
        <w:t>člen</w:t>
      </w:r>
    </w:p>
    <w:p w14:paraId="4F9102B9" w14:textId="77777777" w:rsidR="008E7559" w:rsidRDefault="008E7559" w:rsidP="008E7559">
      <w:pPr>
        <w:snapToGrid w:val="0"/>
        <w:ind w:left="360"/>
        <w:rPr>
          <w:color w:val="000000" w:themeColor="text1"/>
        </w:rPr>
      </w:pPr>
    </w:p>
    <w:p w14:paraId="092257FD" w14:textId="77777777" w:rsidR="008E7559" w:rsidRDefault="008E7559" w:rsidP="008E7559">
      <w:pPr>
        <w:snapToGrid w:val="0"/>
        <w:jc w:val="both"/>
        <w:rPr>
          <w:color w:val="000000" w:themeColor="text1"/>
        </w:rPr>
      </w:pPr>
      <w:r>
        <w:rPr>
          <w:color w:val="000000" w:themeColor="text1"/>
        </w:rPr>
        <w:t xml:space="preserve">Sprememba okvirnega sporazuma je možna iz razlogov, ki jih določa 95. člen ZJN-3. </w:t>
      </w:r>
    </w:p>
    <w:p w14:paraId="05964427" w14:textId="77777777" w:rsidR="008E7559" w:rsidRDefault="008E7559" w:rsidP="008E7559">
      <w:pPr>
        <w:snapToGrid w:val="0"/>
        <w:rPr>
          <w:rFonts w:cs="Times New Roman"/>
          <w:b/>
          <w:color w:val="FF0000"/>
        </w:rPr>
      </w:pPr>
    </w:p>
    <w:p w14:paraId="70C14B54" w14:textId="77777777" w:rsidR="008E7559" w:rsidRDefault="008E7559" w:rsidP="008E7559">
      <w:pPr>
        <w:snapToGrid w:val="0"/>
        <w:rPr>
          <w:rFonts w:cs="Times New Roman"/>
          <w:b/>
          <w:color w:val="FF0000"/>
        </w:rPr>
      </w:pPr>
    </w:p>
    <w:p w14:paraId="4273DA70" w14:textId="77777777" w:rsidR="008E7559" w:rsidRDefault="008E7559" w:rsidP="008E7559">
      <w:pPr>
        <w:snapToGrid w:val="0"/>
        <w:rPr>
          <w:rFonts w:cs="Times New Roman"/>
          <w:b/>
          <w:color w:val="000000" w:themeColor="text1"/>
        </w:rPr>
      </w:pPr>
    </w:p>
    <w:p w14:paraId="718FDD84"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hAnsi="Titillium Web"/>
          <w:b/>
          <w:bCs/>
          <w:noProof/>
          <w:color w:val="000000" w:themeColor="text1"/>
        </w:rPr>
      </w:pPr>
      <w:r>
        <w:rPr>
          <w:rFonts w:ascii="Titillium Web" w:eastAsia="Calibri" w:hAnsi="Titillium Web" w:cs="Calibri"/>
          <w:b/>
          <w:iCs/>
        </w:rPr>
        <w:t>FINANČNO</w:t>
      </w:r>
      <w:r>
        <w:rPr>
          <w:rFonts w:ascii="Titillium Web" w:hAnsi="Titillium Web"/>
          <w:b/>
          <w:bCs/>
          <w:noProof/>
          <w:color w:val="000000" w:themeColor="text1"/>
        </w:rPr>
        <w:t xml:space="preserve"> ZAVAROVANJE</w:t>
      </w:r>
    </w:p>
    <w:p w14:paraId="37320132" w14:textId="77777777" w:rsidR="008E7559" w:rsidRDefault="008E7559" w:rsidP="008E7559">
      <w:pPr>
        <w:pStyle w:val="Odstavekseznama"/>
        <w:numPr>
          <w:ilvl w:val="0"/>
          <w:numId w:val="17"/>
        </w:numPr>
        <w:spacing w:line="260" w:lineRule="atLeast"/>
        <w:contextualSpacing/>
        <w:jc w:val="center"/>
        <w:rPr>
          <w:rFonts w:ascii="Titillium Web" w:eastAsia="Calibri" w:hAnsi="Titillium Web"/>
          <w:iCs/>
          <w:noProof/>
          <w:color w:val="000000" w:themeColor="text1"/>
        </w:rPr>
      </w:pPr>
      <w:r>
        <w:rPr>
          <w:rFonts w:ascii="Titillium Web" w:eastAsia="Calibri" w:hAnsi="Titillium Web"/>
          <w:iCs/>
          <w:noProof/>
          <w:color w:val="000000" w:themeColor="text1"/>
        </w:rPr>
        <w:t>člen</w:t>
      </w:r>
    </w:p>
    <w:p w14:paraId="1464B8E7" w14:textId="77777777" w:rsidR="008E7559" w:rsidRDefault="008E7559" w:rsidP="008E7559">
      <w:pPr>
        <w:snapToGrid w:val="0"/>
        <w:spacing w:line="260" w:lineRule="atLeast"/>
        <w:jc w:val="both"/>
        <w:rPr>
          <w:rFonts w:cs="Times New Roman"/>
          <w:noProof/>
          <w:color w:val="000000" w:themeColor="text1"/>
        </w:rPr>
      </w:pPr>
    </w:p>
    <w:p w14:paraId="7716324F" w14:textId="77777777" w:rsidR="008E7559" w:rsidRDefault="008E7559" w:rsidP="008E7559">
      <w:pPr>
        <w:snapToGrid w:val="0"/>
        <w:spacing w:line="260" w:lineRule="atLeast"/>
        <w:jc w:val="both"/>
        <w:rPr>
          <w:rFonts w:cs="Times New Roman"/>
          <w:noProof/>
          <w:color w:val="000000" w:themeColor="text1"/>
        </w:rPr>
      </w:pPr>
      <w:r>
        <w:rPr>
          <w:rFonts w:cs="Times New Roman"/>
          <w:noProof/>
          <w:color w:val="000000" w:themeColor="text1"/>
        </w:rPr>
        <w:t xml:space="preserve">Izvajalec se obvezuje, da bo naročniku ob podpisu okvirnega sporazuma, kot jamstvo za dobro in pravočasno izvedbo obveznosti iz okvirnega sporazuma, izročil tri (3) bianco menice s pooblastilom za izpolnitev (menično izjavo z oznako »brez protesta«) in plačljivo na prvi poziv (v nadaljevanju besedila: finančno zavarovanje za dobro izvedbo pogodbenih obveznosti) v višini deset odstotkov (10 %) ocenjene vrednosti z DDV. Finančno zavarovanje za dobro izvedbo pogodbenih obveznosti mora veljati še najmanj šestdeset (60) dni po izteku veljavnosti okvirnega sporazuma.  </w:t>
      </w:r>
    </w:p>
    <w:p w14:paraId="2994E9FA" w14:textId="77777777" w:rsidR="008E7559" w:rsidRDefault="008E7559" w:rsidP="008E7559">
      <w:pPr>
        <w:snapToGrid w:val="0"/>
        <w:spacing w:line="260" w:lineRule="atLeast"/>
        <w:jc w:val="both"/>
        <w:rPr>
          <w:rFonts w:cs="Times New Roman"/>
          <w:noProof/>
          <w:color w:val="000000" w:themeColor="text1"/>
        </w:rPr>
      </w:pPr>
    </w:p>
    <w:p w14:paraId="50E0D73D" w14:textId="77777777" w:rsidR="008E7559" w:rsidRDefault="008E7559" w:rsidP="008E7559">
      <w:pPr>
        <w:spacing w:line="260" w:lineRule="atLeast"/>
        <w:jc w:val="both"/>
        <w:rPr>
          <w:rFonts w:cs="Times New Roman"/>
          <w:noProof/>
          <w:color w:val="000000" w:themeColor="text1"/>
        </w:rPr>
      </w:pPr>
      <w:r>
        <w:rPr>
          <w:rFonts w:cs="Times New Roman"/>
          <w:noProof/>
          <w:color w:val="000000" w:themeColor="text1"/>
        </w:rPr>
        <w:t>Naročnik ima pravico unovčiti finančno zavarovanje za dobro izvedbo pogodbenih obveznosti v celoti ali deloma, če izvajalec izvaja storitve v nasprotju z določili okvirnega sporazuma ali zahtevami iz dokumentacije JN.</w:t>
      </w:r>
    </w:p>
    <w:p w14:paraId="5CAE1A92" w14:textId="77777777" w:rsidR="008E7559" w:rsidRDefault="008E7559" w:rsidP="008E7559">
      <w:pPr>
        <w:spacing w:line="260" w:lineRule="atLeast"/>
        <w:jc w:val="both"/>
        <w:rPr>
          <w:rFonts w:cs="Times New Roman"/>
          <w:noProof/>
          <w:color w:val="000000" w:themeColor="text1"/>
        </w:rPr>
      </w:pPr>
    </w:p>
    <w:p w14:paraId="1E3E43F5" w14:textId="77777777" w:rsidR="008E7559" w:rsidRDefault="008E7559" w:rsidP="008E7559">
      <w:pPr>
        <w:spacing w:line="260" w:lineRule="atLeast"/>
        <w:jc w:val="both"/>
        <w:rPr>
          <w:rFonts w:cs="Times New Roman"/>
          <w:noProof/>
          <w:color w:val="000000" w:themeColor="text1"/>
        </w:rPr>
      </w:pPr>
      <w:r>
        <w:rPr>
          <w:rFonts w:cs="Times New Roman"/>
          <w:noProof/>
          <w:color w:val="000000" w:themeColor="text1"/>
        </w:rPr>
        <w:t xml:space="preserve">V primeru, da izvajalec naročniku ne izroči ustreznega finančnega zavarovanja za dobro izvedbo pogodbenih obveznosti skladno z določili okvirnega sporazuma, se šteje, da </w:t>
      </w:r>
      <w:r>
        <w:rPr>
          <w:rFonts w:eastAsia="Calibri" w:cs="Times New Roman"/>
          <w:iCs/>
          <w:noProof/>
          <w:color w:val="000000" w:themeColor="text1"/>
        </w:rPr>
        <w:t>okvirni sporazum</w:t>
      </w:r>
      <w:r>
        <w:rPr>
          <w:rFonts w:cs="Times New Roman"/>
          <w:noProof/>
          <w:color w:val="000000" w:themeColor="text1"/>
        </w:rPr>
        <w:t xml:space="preserve"> s tem izvajalcem ni sklenjen.</w:t>
      </w:r>
    </w:p>
    <w:p w14:paraId="55C1DD94"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hAnsi="Titillium Web"/>
          <w:b/>
          <w:color w:val="000000" w:themeColor="text1"/>
        </w:rPr>
      </w:pPr>
      <w:r>
        <w:rPr>
          <w:rFonts w:ascii="Titillium Web" w:eastAsia="Calibri" w:hAnsi="Titillium Web" w:cs="Calibri"/>
          <w:b/>
          <w:iCs/>
        </w:rPr>
        <w:t>POGODBENA</w:t>
      </w:r>
      <w:r>
        <w:rPr>
          <w:rFonts w:ascii="Titillium Web" w:hAnsi="Titillium Web"/>
          <w:b/>
          <w:color w:val="000000" w:themeColor="text1"/>
        </w:rPr>
        <w:t xml:space="preserve"> KAZEN</w:t>
      </w:r>
    </w:p>
    <w:p w14:paraId="095E4CDD" w14:textId="77777777" w:rsidR="008E7559" w:rsidRDefault="008E7559" w:rsidP="008E7559">
      <w:pPr>
        <w:numPr>
          <w:ilvl w:val="0"/>
          <w:numId w:val="17"/>
        </w:numPr>
        <w:snapToGrid w:val="0"/>
        <w:jc w:val="center"/>
        <w:rPr>
          <w:rFonts w:cs="Times New Roman"/>
          <w:color w:val="000000" w:themeColor="text1"/>
        </w:rPr>
      </w:pPr>
      <w:r>
        <w:rPr>
          <w:rFonts w:cs="Times New Roman"/>
          <w:color w:val="000000" w:themeColor="text1"/>
        </w:rPr>
        <w:t>člen</w:t>
      </w:r>
    </w:p>
    <w:p w14:paraId="01B76273" w14:textId="77777777" w:rsidR="008E7559" w:rsidRDefault="008E7559" w:rsidP="008E7559">
      <w:pPr>
        <w:snapToGrid w:val="0"/>
        <w:rPr>
          <w:rFonts w:cs="Times New Roman"/>
          <w:color w:val="000000" w:themeColor="text1"/>
        </w:rPr>
      </w:pPr>
    </w:p>
    <w:p w14:paraId="73489709" w14:textId="77777777" w:rsidR="008E7559" w:rsidRDefault="008E7559" w:rsidP="008E7559">
      <w:pPr>
        <w:snapToGrid w:val="0"/>
        <w:jc w:val="both"/>
        <w:rPr>
          <w:rFonts w:cs="Times New Roman"/>
          <w:color w:val="000000" w:themeColor="text1"/>
        </w:rPr>
      </w:pPr>
      <w:r>
        <w:rPr>
          <w:rFonts w:cs="Times New Roman"/>
          <w:color w:val="000000" w:themeColor="text1"/>
        </w:rPr>
        <w:t>V primeru nekvalitetnega ali nepravočasnega izvajanja storitev je po opozorilu naročnika izvajalec dolžan takoj odpraviti ugotovljene pomanjkljivosti. V primeru, da je storitev, ki je navedena na računu izvajalca, nekvalitetno ali delno izvedena in je to pisno dokumentirano, naročnik račun za taka dela delno ali v celoti zavrne oziroma ga poravna le v vrednosti nespornih del. Če se nekvalitetna storitev del ponavlja, naročnik izvajalca najprej pisno opozori, če pa se izvedba storitev še ne popravi, naročnik obračuna pogodbeno kazen v višini deset odstotkov (10 %) mesečnega plačila.</w:t>
      </w:r>
    </w:p>
    <w:p w14:paraId="0BC3C613" w14:textId="77777777" w:rsidR="000F084E" w:rsidRDefault="000F084E">
      <w:pPr>
        <w:spacing w:line="240" w:lineRule="auto"/>
        <w:rPr>
          <w:rFonts w:eastAsia="Calibri"/>
          <w:b/>
          <w:iCs/>
          <w:color w:val="auto"/>
          <w:szCs w:val="20"/>
        </w:rPr>
      </w:pPr>
      <w:r>
        <w:rPr>
          <w:rFonts w:eastAsia="Calibri"/>
          <w:b/>
          <w:iCs/>
        </w:rPr>
        <w:br w:type="page"/>
      </w:r>
    </w:p>
    <w:p w14:paraId="42D73C7E" w14:textId="6ED2102F" w:rsidR="008E7559" w:rsidRDefault="008E7559" w:rsidP="008E7559">
      <w:pPr>
        <w:pStyle w:val="Odstavekseznama"/>
        <w:numPr>
          <w:ilvl w:val="0"/>
          <w:numId w:val="16"/>
        </w:numPr>
        <w:spacing w:before="200" w:after="200" w:line="276" w:lineRule="auto"/>
        <w:ind w:left="714" w:hanging="357"/>
        <w:contextualSpacing/>
        <w:jc w:val="left"/>
        <w:rPr>
          <w:rFonts w:ascii="Titillium Web" w:hAnsi="Titillium Web"/>
          <w:b/>
          <w:color w:val="000000" w:themeColor="text1"/>
        </w:rPr>
      </w:pPr>
      <w:r>
        <w:rPr>
          <w:rFonts w:ascii="Titillium Web" w:eastAsia="Calibri" w:hAnsi="Titillium Web" w:cs="Calibri"/>
          <w:b/>
          <w:iCs/>
        </w:rPr>
        <w:lastRenderedPageBreak/>
        <w:t>PRENEHANJE</w:t>
      </w:r>
      <w:r>
        <w:rPr>
          <w:rFonts w:ascii="Titillium Web" w:hAnsi="Titillium Web"/>
          <w:b/>
          <w:color w:val="000000" w:themeColor="text1"/>
        </w:rPr>
        <w:t xml:space="preserve"> OKVIRNEGA SPORAZUMA</w:t>
      </w:r>
    </w:p>
    <w:p w14:paraId="563880DE" w14:textId="77777777" w:rsidR="008E7559" w:rsidRDefault="008E7559" w:rsidP="008E7559">
      <w:pPr>
        <w:numPr>
          <w:ilvl w:val="0"/>
          <w:numId w:val="17"/>
        </w:numPr>
        <w:snapToGrid w:val="0"/>
        <w:jc w:val="center"/>
        <w:rPr>
          <w:rFonts w:cs="Times New Roman"/>
          <w:color w:val="000000" w:themeColor="text1"/>
        </w:rPr>
      </w:pPr>
      <w:r>
        <w:rPr>
          <w:rFonts w:cs="Times New Roman"/>
          <w:color w:val="000000" w:themeColor="text1"/>
        </w:rPr>
        <w:t>člen</w:t>
      </w:r>
    </w:p>
    <w:p w14:paraId="50B4AF58" w14:textId="77777777" w:rsidR="008E7559" w:rsidRDefault="008E7559" w:rsidP="008E7559">
      <w:pPr>
        <w:snapToGrid w:val="0"/>
        <w:rPr>
          <w:rFonts w:cs="Times New Roman"/>
          <w:color w:val="000000" w:themeColor="text1"/>
        </w:rPr>
      </w:pPr>
    </w:p>
    <w:p w14:paraId="3EB7B5FC" w14:textId="77777777" w:rsidR="008E7559" w:rsidRDefault="008E7559" w:rsidP="008E7559">
      <w:pPr>
        <w:snapToGrid w:val="0"/>
        <w:jc w:val="both"/>
        <w:rPr>
          <w:rFonts w:cs="Times New Roman"/>
          <w:color w:val="000000" w:themeColor="text1"/>
        </w:rPr>
      </w:pPr>
      <w:r>
        <w:rPr>
          <w:rFonts w:cs="Times New Roman"/>
          <w:color w:val="000000" w:themeColor="text1"/>
        </w:rPr>
        <w:t>Okvirni sporazum je možno odpovedati, v kolikor pride do bistvenega kršenja določil okvirnega sporazuma s strani ene ali obeh strank.</w:t>
      </w:r>
    </w:p>
    <w:p w14:paraId="28CD576B" w14:textId="77777777" w:rsidR="008E7559" w:rsidRDefault="008E7559" w:rsidP="008E7559">
      <w:pPr>
        <w:snapToGrid w:val="0"/>
        <w:jc w:val="both"/>
        <w:rPr>
          <w:rFonts w:cs="Times New Roman"/>
          <w:color w:val="000000" w:themeColor="text1"/>
        </w:rPr>
      </w:pPr>
    </w:p>
    <w:p w14:paraId="689F79A9" w14:textId="77777777" w:rsidR="008E7559" w:rsidRDefault="008E7559" w:rsidP="008E7559">
      <w:pPr>
        <w:snapToGrid w:val="0"/>
        <w:jc w:val="both"/>
        <w:rPr>
          <w:rFonts w:cs="Times New Roman"/>
          <w:color w:val="000000" w:themeColor="text1"/>
        </w:rPr>
      </w:pPr>
      <w:r>
        <w:rPr>
          <w:rFonts w:cs="Times New Roman"/>
          <w:color w:val="000000" w:themeColor="text1"/>
        </w:rPr>
        <w:t>Za bistvene kršitve šteje:</w:t>
      </w:r>
    </w:p>
    <w:p w14:paraId="490B47C6" w14:textId="77777777" w:rsidR="008E7559" w:rsidRDefault="008E7559" w:rsidP="008E7559">
      <w:pPr>
        <w:numPr>
          <w:ilvl w:val="0"/>
          <w:numId w:val="20"/>
        </w:numPr>
        <w:snapToGrid w:val="0"/>
        <w:jc w:val="both"/>
        <w:rPr>
          <w:rFonts w:cs="Times New Roman"/>
          <w:color w:val="000000" w:themeColor="text1"/>
        </w:rPr>
      </w:pPr>
      <w:r>
        <w:rPr>
          <w:rFonts w:cs="Times New Roman"/>
          <w:color w:val="000000" w:themeColor="text1"/>
        </w:rPr>
        <w:t>ne poravnavanje zapadlih obveznosti,</w:t>
      </w:r>
    </w:p>
    <w:p w14:paraId="50CD48AD" w14:textId="77777777" w:rsidR="008E7559" w:rsidRDefault="008E7559" w:rsidP="008E7559">
      <w:pPr>
        <w:numPr>
          <w:ilvl w:val="0"/>
          <w:numId w:val="20"/>
        </w:numPr>
        <w:snapToGrid w:val="0"/>
        <w:jc w:val="both"/>
        <w:rPr>
          <w:rFonts w:cs="Times New Roman"/>
          <w:color w:val="000000" w:themeColor="text1"/>
        </w:rPr>
      </w:pPr>
      <w:r>
        <w:rPr>
          <w:rFonts w:cs="Times New Roman"/>
          <w:color w:val="000000" w:themeColor="text1"/>
        </w:rPr>
        <w:t>neodzivnost v zahtevanem času,</w:t>
      </w:r>
    </w:p>
    <w:p w14:paraId="6E69F534" w14:textId="77777777" w:rsidR="008E7559" w:rsidRDefault="008E7559" w:rsidP="008E7559">
      <w:pPr>
        <w:numPr>
          <w:ilvl w:val="0"/>
          <w:numId w:val="20"/>
        </w:numPr>
        <w:snapToGrid w:val="0"/>
        <w:jc w:val="both"/>
        <w:rPr>
          <w:rFonts w:cs="Times New Roman"/>
          <w:color w:val="000000" w:themeColor="text1"/>
        </w:rPr>
      </w:pPr>
      <w:r>
        <w:rPr>
          <w:rFonts w:cs="Times New Roman"/>
          <w:color w:val="000000" w:themeColor="text1"/>
        </w:rPr>
        <w:t>slaba kakovost storitev, ki jih izvajalec ne izboljša v postavljenem roku,</w:t>
      </w:r>
    </w:p>
    <w:p w14:paraId="71F0BC5B" w14:textId="77777777" w:rsidR="008E7559" w:rsidRDefault="008E7559" w:rsidP="008E7559">
      <w:pPr>
        <w:numPr>
          <w:ilvl w:val="0"/>
          <w:numId w:val="20"/>
        </w:numPr>
        <w:snapToGrid w:val="0"/>
        <w:jc w:val="both"/>
        <w:rPr>
          <w:rFonts w:cs="Times New Roman"/>
          <w:color w:val="auto"/>
        </w:rPr>
      </w:pPr>
      <w:r>
        <w:rPr>
          <w:rFonts w:cs="Times New Roman"/>
        </w:rPr>
        <w:t xml:space="preserve">nespoštovanje naročnikovih zahtev </w:t>
      </w:r>
      <w:r>
        <w:rPr>
          <w:rFonts w:cs="Times New Roman"/>
          <w:bCs/>
        </w:rPr>
        <w:t>iz dokumentacije JN.</w:t>
      </w:r>
    </w:p>
    <w:p w14:paraId="3B76E1A0" w14:textId="77777777" w:rsidR="008E7559" w:rsidRDefault="008E7559" w:rsidP="008E7559">
      <w:pPr>
        <w:snapToGrid w:val="0"/>
        <w:jc w:val="both"/>
        <w:rPr>
          <w:rFonts w:cs="Times New Roman"/>
          <w:color w:val="FF0000"/>
        </w:rPr>
      </w:pPr>
    </w:p>
    <w:p w14:paraId="5ABA869F" w14:textId="77777777" w:rsidR="008E7559" w:rsidRDefault="008E7559" w:rsidP="008E7559">
      <w:pPr>
        <w:snapToGrid w:val="0"/>
        <w:jc w:val="both"/>
        <w:rPr>
          <w:rFonts w:cs="Times New Roman"/>
          <w:color w:val="000000" w:themeColor="text1"/>
        </w:rPr>
      </w:pPr>
      <w:r>
        <w:rPr>
          <w:rFonts w:cs="Times New Roman"/>
          <w:color w:val="000000" w:themeColor="text1"/>
        </w:rPr>
        <w:t>Stranka okvirnega sporazuma, ki odpoveduje okvirni sporazum zaradi bistvenih kršitev, je dolžna o tem obvestiti drugo stranko okvirnega sporazuma pisno najmanj trideset (30) dni pred dnem, s katerim namerava odstopiti od okvirnega sporazuma.</w:t>
      </w:r>
    </w:p>
    <w:p w14:paraId="40CB7740" w14:textId="77777777" w:rsidR="008E7559" w:rsidRDefault="008E7559" w:rsidP="008E7559">
      <w:pPr>
        <w:snapToGrid w:val="0"/>
        <w:jc w:val="both"/>
        <w:rPr>
          <w:rFonts w:cs="Times New Roman"/>
          <w:color w:val="FF0000"/>
        </w:rPr>
      </w:pPr>
    </w:p>
    <w:p w14:paraId="58AAA4E5" w14:textId="77777777" w:rsidR="008E7559" w:rsidRDefault="008E7559" w:rsidP="008E7559">
      <w:pPr>
        <w:snapToGrid w:val="0"/>
        <w:jc w:val="both"/>
        <w:rPr>
          <w:rFonts w:cs="Times New Roman"/>
          <w:color w:val="000000" w:themeColor="text1"/>
        </w:rPr>
      </w:pPr>
      <w:r>
        <w:rPr>
          <w:rFonts w:cs="Times New Roman"/>
          <w:color w:val="000000" w:themeColor="text1"/>
        </w:rPr>
        <w:t>V primeru prenehanja okvirnega sporazuma zaradi neizpolnjevanja pogodbenih obveznosti ene izmed strank, ima druga stranka pravico do povračila škode, ki ji je bila povzročena.</w:t>
      </w:r>
    </w:p>
    <w:p w14:paraId="2584CC72" w14:textId="77777777" w:rsidR="008E7559" w:rsidRDefault="008E7559" w:rsidP="008E7559">
      <w:pPr>
        <w:snapToGrid w:val="0"/>
        <w:jc w:val="both"/>
        <w:rPr>
          <w:rFonts w:cs="Times New Roman"/>
          <w:color w:val="FF0000"/>
        </w:rPr>
      </w:pPr>
    </w:p>
    <w:p w14:paraId="72A3F06D" w14:textId="77777777" w:rsidR="008E7559" w:rsidRDefault="008E7559" w:rsidP="008E7559">
      <w:pPr>
        <w:snapToGrid w:val="0"/>
        <w:jc w:val="both"/>
        <w:rPr>
          <w:rFonts w:cs="Times New Roman"/>
          <w:color w:val="000000" w:themeColor="text1"/>
        </w:rPr>
      </w:pPr>
      <w:r>
        <w:rPr>
          <w:rFonts w:cs="Times New Roman"/>
          <w:color w:val="000000" w:themeColor="text1"/>
        </w:rPr>
        <w:t>V primeru, da izvajalec ne izpolnjuje obveznosti na način, predviden v okvirnem sporazumu, začne naročnik ustrezne postopke za njegovo prenehanje.</w:t>
      </w:r>
    </w:p>
    <w:p w14:paraId="164B7C96"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hAnsi="Titillium Web"/>
          <w:b/>
          <w:color w:val="000000" w:themeColor="text1"/>
        </w:rPr>
      </w:pPr>
      <w:r>
        <w:rPr>
          <w:rFonts w:ascii="Titillium Web" w:eastAsia="Calibri" w:hAnsi="Titillium Web" w:cs="Calibri"/>
          <w:b/>
          <w:iCs/>
        </w:rPr>
        <w:t>REŠEVANJE</w:t>
      </w:r>
      <w:r>
        <w:rPr>
          <w:rFonts w:ascii="Titillium Web" w:hAnsi="Titillium Web"/>
          <w:b/>
          <w:color w:val="000000" w:themeColor="text1"/>
        </w:rPr>
        <w:t xml:space="preserve"> SPOROV</w:t>
      </w:r>
    </w:p>
    <w:p w14:paraId="68F74B0D" w14:textId="77777777" w:rsidR="008E7559" w:rsidRDefault="008E7559" w:rsidP="008E7559">
      <w:pPr>
        <w:numPr>
          <w:ilvl w:val="0"/>
          <w:numId w:val="17"/>
        </w:numPr>
        <w:snapToGrid w:val="0"/>
        <w:jc w:val="center"/>
        <w:rPr>
          <w:rFonts w:cs="Times New Roman"/>
          <w:color w:val="000000" w:themeColor="text1"/>
        </w:rPr>
      </w:pPr>
      <w:r>
        <w:rPr>
          <w:rFonts w:cs="Times New Roman"/>
          <w:color w:val="000000" w:themeColor="text1"/>
        </w:rPr>
        <w:t>člen</w:t>
      </w:r>
    </w:p>
    <w:p w14:paraId="72071347" w14:textId="77777777" w:rsidR="008E7559" w:rsidRDefault="008E7559" w:rsidP="008E7559">
      <w:pPr>
        <w:snapToGrid w:val="0"/>
        <w:ind w:left="360"/>
        <w:jc w:val="center"/>
        <w:rPr>
          <w:rFonts w:cs="Times New Roman"/>
          <w:color w:val="000000" w:themeColor="text1"/>
        </w:rPr>
      </w:pPr>
    </w:p>
    <w:p w14:paraId="147B77AB" w14:textId="77777777" w:rsidR="008E7559" w:rsidRDefault="008E7559" w:rsidP="008E7559">
      <w:pPr>
        <w:jc w:val="both"/>
        <w:rPr>
          <w:rFonts w:eastAsia="Calibri" w:cs="Times New Roman"/>
          <w:color w:val="000000" w:themeColor="text1"/>
          <w:lang w:eastAsia="en-US"/>
        </w:rPr>
      </w:pPr>
      <w:r>
        <w:rPr>
          <w:rFonts w:eastAsia="Calibri" w:cs="Times New Roman"/>
          <w:color w:val="000000" w:themeColor="text1"/>
        </w:rPr>
        <w:t>Naročnik in izvajalec se obvezujeta, da bosta morebitne spore, ki bi izhajali iz okvirnega sporazuma, rešila sporazumno. Za sodno reševanje sporov je dogovorjena pristojnost sodišča v Mariboru.</w:t>
      </w:r>
    </w:p>
    <w:p w14:paraId="5FAA8BBF"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eastAsiaTheme="minorHAnsi" w:hAnsi="Titillium Web" w:cs="Calibri"/>
          <w:b/>
          <w:color w:val="000000" w:themeColor="text1"/>
        </w:rPr>
      </w:pPr>
      <w:r>
        <w:rPr>
          <w:rFonts w:ascii="Titillium Web" w:eastAsia="Calibri" w:hAnsi="Titillium Web" w:cs="Calibri"/>
          <w:b/>
          <w:iCs/>
        </w:rPr>
        <w:t>PROTIKORUPCIJSKA</w:t>
      </w:r>
      <w:r>
        <w:rPr>
          <w:rFonts w:ascii="Titillium Web" w:hAnsi="Titillium Web" w:cs="Calibri"/>
          <w:b/>
          <w:color w:val="000000" w:themeColor="text1"/>
        </w:rPr>
        <w:t xml:space="preserve"> KLAVZULA</w:t>
      </w:r>
    </w:p>
    <w:p w14:paraId="2CC01A2B" w14:textId="77777777" w:rsidR="008E7559" w:rsidRDefault="008E7559" w:rsidP="008E7559">
      <w:pPr>
        <w:numPr>
          <w:ilvl w:val="0"/>
          <w:numId w:val="17"/>
        </w:numPr>
        <w:jc w:val="center"/>
        <w:rPr>
          <w:color w:val="000000" w:themeColor="text1"/>
        </w:rPr>
      </w:pPr>
      <w:r>
        <w:rPr>
          <w:rFonts w:eastAsia="Calibri"/>
          <w:iCs/>
          <w:color w:val="000000" w:themeColor="text1"/>
        </w:rPr>
        <w:t>člen</w:t>
      </w:r>
    </w:p>
    <w:p w14:paraId="60B8C028" w14:textId="77777777" w:rsidR="008E7559" w:rsidRDefault="008E7559" w:rsidP="008E7559">
      <w:pPr>
        <w:pStyle w:val="Telobesedila"/>
        <w:tabs>
          <w:tab w:val="left" w:pos="3310"/>
        </w:tabs>
        <w:spacing w:line="276" w:lineRule="auto"/>
        <w:rPr>
          <w:rFonts w:ascii="Titillium Web" w:hAnsi="Titillium Web" w:cs="Calibri"/>
          <w:b/>
          <w:color w:val="000000" w:themeColor="text1"/>
          <w:sz w:val="22"/>
        </w:rPr>
      </w:pPr>
    </w:p>
    <w:p w14:paraId="2AB0A4E3" w14:textId="77777777" w:rsidR="008E7559" w:rsidRDefault="008E7559" w:rsidP="008E7559">
      <w:pPr>
        <w:jc w:val="both"/>
        <w:rPr>
          <w:rFonts w:cstheme="minorBidi"/>
          <w:color w:val="000000" w:themeColor="text1"/>
        </w:rPr>
      </w:pPr>
      <w:r>
        <w:rPr>
          <w:color w:val="000000" w:themeColor="text1"/>
        </w:rPr>
        <w:t>Okvirni sporazum, pri kateri kdo v imenu ali na račun druge stranke okvirnega sporazuma, predstavniku ali posredniku organa ali organizacije iz javnega sektorja obljubi, ponudi ali da kakšno nedovoljeno korist za:</w:t>
      </w:r>
    </w:p>
    <w:p w14:paraId="55B25096" w14:textId="77777777" w:rsidR="008E7559" w:rsidRDefault="008E7559" w:rsidP="008E7559">
      <w:pPr>
        <w:numPr>
          <w:ilvl w:val="0"/>
          <w:numId w:val="21"/>
        </w:numPr>
        <w:tabs>
          <w:tab w:val="num" w:pos="1134"/>
        </w:tabs>
        <w:ind w:left="567"/>
        <w:jc w:val="both"/>
        <w:rPr>
          <w:color w:val="000000" w:themeColor="text1"/>
        </w:rPr>
      </w:pPr>
      <w:r>
        <w:rPr>
          <w:color w:val="000000" w:themeColor="text1"/>
        </w:rPr>
        <w:t>pridobitev posla ali</w:t>
      </w:r>
    </w:p>
    <w:p w14:paraId="34CA6635" w14:textId="77777777" w:rsidR="008E7559" w:rsidRDefault="008E7559" w:rsidP="008E7559">
      <w:pPr>
        <w:numPr>
          <w:ilvl w:val="0"/>
          <w:numId w:val="21"/>
        </w:numPr>
        <w:tabs>
          <w:tab w:val="num" w:pos="1134"/>
        </w:tabs>
        <w:ind w:left="567"/>
        <w:jc w:val="both"/>
        <w:rPr>
          <w:color w:val="000000" w:themeColor="text1"/>
        </w:rPr>
      </w:pPr>
      <w:r>
        <w:rPr>
          <w:color w:val="000000" w:themeColor="text1"/>
        </w:rPr>
        <w:lastRenderedPageBreak/>
        <w:t>za sklenitev posla pod ugodnejšimi pogoji ali</w:t>
      </w:r>
    </w:p>
    <w:p w14:paraId="53BFBF51" w14:textId="77777777" w:rsidR="008E7559" w:rsidRDefault="008E7559" w:rsidP="008E7559">
      <w:pPr>
        <w:numPr>
          <w:ilvl w:val="0"/>
          <w:numId w:val="21"/>
        </w:numPr>
        <w:tabs>
          <w:tab w:val="num" w:pos="1134"/>
        </w:tabs>
        <w:ind w:left="567"/>
        <w:jc w:val="both"/>
        <w:rPr>
          <w:color w:val="000000" w:themeColor="text1"/>
        </w:rPr>
      </w:pPr>
      <w:r>
        <w:rPr>
          <w:color w:val="000000" w:themeColor="text1"/>
        </w:rPr>
        <w:t>za opustitev dolžnega nadzora nad izvajanjem pogodbenih obveznosti ali</w:t>
      </w:r>
    </w:p>
    <w:p w14:paraId="7E1B6BE0" w14:textId="77777777" w:rsidR="008E7559" w:rsidRDefault="008E7559" w:rsidP="008E7559">
      <w:pPr>
        <w:numPr>
          <w:ilvl w:val="0"/>
          <w:numId w:val="21"/>
        </w:numPr>
        <w:tabs>
          <w:tab w:val="num" w:pos="1134"/>
        </w:tabs>
        <w:ind w:left="567"/>
        <w:jc w:val="both"/>
        <w:rPr>
          <w:color w:val="000000" w:themeColor="text1"/>
        </w:rPr>
      </w:pPr>
      <w:r>
        <w:rPr>
          <w:color w:val="000000" w:themeColor="text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066E53" w14:textId="77777777" w:rsidR="008E7559" w:rsidRDefault="008E7559" w:rsidP="008E7559">
      <w:pPr>
        <w:ind w:left="567"/>
        <w:jc w:val="both"/>
        <w:rPr>
          <w:color w:val="000000" w:themeColor="text1"/>
        </w:rPr>
      </w:pPr>
    </w:p>
    <w:p w14:paraId="7AC37364" w14:textId="77777777" w:rsidR="008E7559" w:rsidRDefault="008E7559" w:rsidP="008E7559">
      <w:pPr>
        <w:pStyle w:val="Telobesedila"/>
        <w:spacing w:line="276" w:lineRule="auto"/>
        <w:rPr>
          <w:rFonts w:ascii="Titillium Web" w:hAnsi="Titillium Web" w:cs="Calibri"/>
          <w:iCs/>
          <w:color w:val="000000" w:themeColor="text1"/>
          <w:sz w:val="22"/>
        </w:rPr>
      </w:pPr>
      <w:r>
        <w:rPr>
          <w:rFonts w:ascii="Titillium Web" w:hAnsi="Titillium Web"/>
          <w:color w:val="000000" w:themeColor="text1"/>
          <w:sz w:val="22"/>
        </w:rPr>
        <w:t xml:space="preserve"> </w:t>
      </w:r>
      <w:r>
        <w:rPr>
          <w:rFonts w:ascii="Titillium Web" w:hAnsi="Titillium Web" w:cs="Calibri"/>
          <w:iCs/>
          <w:color w:val="000000" w:themeColor="text1"/>
          <w:sz w:val="22"/>
        </w:rPr>
        <w:t>je ničen.</w:t>
      </w:r>
    </w:p>
    <w:p w14:paraId="1494F23F"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eastAsiaTheme="minorHAnsi" w:hAnsi="Titillium Web" w:cs="Calibri"/>
          <w:b/>
          <w:color w:val="000000" w:themeColor="text1"/>
        </w:rPr>
      </w:pPr>
      <w:r>
        <w:rPr>
          <w:rFonts w:ascii="Titillium Web" w:eastAsia="Calibri" w:hAnsi="Titillium Web" w:cs="Calibri"/>
          <w:b/>
          <w:iCs/>
        </w:rPr>
        <w:t>RAZVEZNI</w:t>
      </w:r>
      <w:r>
        <w:rPr>
          <w:rFonts w:ascii="Titillium Web" w:hAnsi="Titillium Web" w:cs="Calibri"/>
          <w:b/>
          <w:color w:val="000000" w:themeColor="text1"/>
        </w:rPr>
        <w:t xml:space="preserve"> POGOJI</w:t>
      </w:r>
    </w:p>
    <w:p w14:paraId="311E206C" w14:textId="77777777" w:rsidR="008E7559" w:rsidRDefault="008E7559" w:rsidP="008E7559">
      <w:pPr>
        <w:numPr>
          <w:ilvl w:val="0"/>
          <w:numId w:val="17"/>
        </w:numPr>
        <w:jc w:val="center"/>
        <w:rPr>
          <w:color w:val="000000" w:themeColor="text1"/>
        </w:rPr>
      </w:pPr>
      <w:r>
        <w:rPr>
          <w:rFonts w:eastAsia="Calibri"/>
          <w:iCs/>
          <w:color w:val="000000" w:themeColor="text1"/>
        </w:rPr>
        <w:t>člen</w:t>
      </w:r>
    </w:p>
    <w:p w14:paraId="6BCE984A" w14:textId="77777777" w:rsidR="008E7559" w:rsidRDefault="008E7559" w:rsidP="008E7559">
      <w:pPr>
        <w:jc w:val="both"/>
        <w:rPr>
          <w:rFonts w:cs="Times New Roman"/>
          <w:b/>
          <w:iCs/>
          <w:color w:val="000000" w:themeColor="text1"/>
        </w:rPr>
      </w:pPr>
    </w:p>
    <w:p w14:paraId="6FB52C8A" w14:textId="77777777" w:rsidR="008E7559" w:rsidRDefault="008E7559" w:rsidP="008E7559">
      <w:pPr>
        <w:jc w:val="both"/>
        <w:rPr>
          <w:rFonts w:cstheme="minorBidi"/>
          <w:bCs/>
          <w:color w:val="000000" w:themeColor="text1"/>
        </w:rPr>
      </w:pPr>
      <w:r>
        <w:rPr>
          <w:bCs/>
          <w:color w:val="000000" w:themeColor="text1"/>
        </w:rPr>
        <w:t>Ta okvirni sporazum je sklenjen pod razveznim pogojem, ki se uresniči v primeru izpolnitve ene od naslednjih okoliščin:</w:t>
      </w:r>
    </w:p>
    <w:p w14:paraId="147AAC70" w14:textId="77777777" w:rsidR="008E7559" w:rsidRDefault="008E7559" w:rsidP="008E7559">
      <w:pPr>
        <w:numPr>
          <w:ilvl w:val="0"/>
          <w:numId w:val="21"/>
        </w:numPr>
        <w:tabs>
          <w:tab w:val="num" w:pos="1134"/>
        </w:tabs>
        <w:ind w:left="567"/>
        <w:jc w:val="both"/>
        <w:rPr>
          <w:bCs/>
          <w:color w:val="000000" w:themeColor="text1"/>
        </w:rPr>
      </w:pPr>
      <w:r>
        <w:rPr>
          <w:color w:val="000000" w:themeColor="text1"/>
        </w:rPr>
        <w:t>če</w:t>
      </w:r>
      <w:r>
        <w:rPr>
          <w:bCs/>
          <w:color w:val="000000" w:themeColor="text1"/>
        </w:rPr>
        <w:t xml:space="preserve"> bo naročnik seznanjen, da je sodišče s pravnomočno odločitvijo ugotovilo kršitev obveznosti delovne, okoljske ali socialne zakonodaje s strani izvajalca ali podizvajalca ali</w:t>
      </w:r>
    </w:p>
    <w:p w14:paraId="4135F35E" w14:textId="77777777" w:rsidR="008E7559" w:rsidRDefault="008E7559" w:rsidP="008E7559">
      <w:pPr>
        <w:numPr>
          <w:ilvl w:val="0"/>
          <w:numId w:val="21"/>
        </w:numPr>
        <w:tabs>
          <w:tab w:val="num" w:pos="1134"/>
        </w:tabs>
        <w:ind w:left="567"/>
        <w:jc w:val="both"/>
        <w:rPr>
          <w:bCs/>
          <w:color w:val="000000" w:themeColor="text1"/>
        </w:rPr>
      </w:pPr>
      <w:r>
        <w:rPr>
          <w:bCs/>
          <w:color w:val="000000" w:themeColor="text1"/>
        </w:rPr>
        <w:t xml:space="preserve"> če bo naročnik seznanjen, da je pristojni državni organ pri izvajalcu ali podizvajalcu v času izvajanja sporazuma ugotovil najmanj dve kršitvi v zvezi s:</w:t>
      </w:r>
    </w:p>
    <w:p w14:paraId="4DC63D35" w14:textId="77777777" w:rsidR="008E7559" w:rsidRDefault="008E7559" w:rsidP="008E7559">
      <w:pPr>
        <w:pStyle w:val="Odstavekseznama"/>
        <w:numPr>
          <w:ilvl w:val="0"/>
          <w:numId w:val="22"/>
        </w:numPr>
        <w:spacing w:after="200" w:line="276" w:lineRule="auto"/>
        <w:contextualSpacing/>
        <w:rPr>
          <w:rFonts w:ascii="Titillium Web" w:hAnsi="Titillium Web"/>
          <w:bCs/>
          <w:color w:val="000000" w:themeColor="text1"/>
        </w:rPr>
      </w:pPr>
      <w:r>
        <w:rPr>
          <w:rFonts w:ascii="Titillium Web" w:hAnsi="Titillium Web"/>
          <w:bCs/>
          <w:color w:val="000000" w:themeColor="text1"/>
        </w:rPr>
        <w:t xml:space="preserve">plačilom za delo, </w:t>
      </w:r>
    </w:p>
    <w:p w14:paraId="4926EED9" w14:textId="77777777" w:rsidR="008E7559" w:rsidRDefault="008E7559" w:rsidP="008E7559">
      <w:pPr>
        <w:pStyle w:val="Odstavekseznama"/>
        <w:numPr>
          <w:ilvl w:val="0"/>
          <w:numId w:val="22"/>
        </w:numPr>
        <w:spacing w:after="200" w:line="276" w:lineRule="auto"/>
        <w:contextualSpacing/>
        <w:rPr>
          <w:rFonts w:ascii="Titillium Web" w:hAnsi="Titillium Web"/>
          <w:bCs/>
          <w:color w:val="000000" w:themeColor="text1"/>
        </w:rPr>
      </w:pPr>
      <w:r>
        <w:rPr>
          <w:rFonts w:ascii="Titillium Web" w:hAnsi="Titillium Web"/>
          <w:bCs/>
          <w:color w:val="000000" w:themeColor="text1"/>
        </w:rPr>
        <w:t xml:space="preserve">delovnim časom, </w:t>
      </w:r>
    </w:p>
    <w:p w14:paraId="75A5D771" w14:textId="77777777" w:rsidR="008E7559" w:rsidRDefault="008E7559" w:rsidP="008E7559">
      <w:pPr>
        <w:pStyle w:val="Odstavekseznama"/>
        <w:numPr>
          <w:ilvl w:val="0"/>
          <w:numId w:val="22"/>
        </w:numPr>
        <w:spacing w:after="200" w:line="276" w:lineRule="auto"/>
        <w:contextualSpacing/>
        <w:rPr>
          <w:rFonts w:ascii="Titillium Web" w:hAnsi="Titillium Web"/>
          <w:bCs/>
          <w:color w:val="000000" w:themeColor="text1"/>
        </w:rPr>
      </w:pPr>
      <w:r>
        <w:rPr>
          <w:rFonts w:ascii="Titillium Web" w:hAnsi="Titillium Web"/>
          <w:bCs/>
          <w:color w:val="000000" w:themeColor="text1"/>
        </w:rPr>
        <w:t xml:space="preserve">počitki, </w:t>
      </w:r>
    </w:p>
    <w:p w14:paraId="7646F75E" w14:textId="77777777" w:rsidR="008E7559" w:rsidRDefault="008E7559" w:rsidP="008E7559">
      <w:pPr>
        <w:pStyle w:val="Odstavekseznama"/>
        <w:numPr>
          <w:ilvl w:val="0"/>
          <w:numId w:val="22"/>
        </w:numPr>
        <w:spacing w:line="276" w:lineRule="auto"/>
        <w:contextualSpacing/>
        <w:rPr>
          <w:rFonts w:ascii="Titillium Web" w:hAnsi="Titillium Web"/>
          <w:bCs/>
          <w:color w:val="000000" w:themeColor="text1"/>
        </w:rPr>
      </w:pPr>
      <w:r>
        <w:rPr>
          <w:rFonts w:ascii="Titillium Web" w:hAnsi="Titillium Web"/>
          <w:bCs/>
          <w:color w:val="000000" w:themeColor="text1"/>
        </w:rPr>
        <w:t>opravljanjem dela na podlagi pogodb civilnega prava kljub obstoju elementov delovnega razmerja ali v zvezi z zaposlovanjem na črno in za kateri mu je bila s pravnomočno odločitvijo ali več pravnomočnimi odločitvami izrečena globa za prekršek,</w:t>
      </w:r>
    </w:p>
    <w:p w14:paraId="1B8CD1F4" w14:textId="77777777" w:rsidR="008E7559" w:rsidRDefault="008E7559" w:rsidP="008E7559">
      <w:pPr>
        <w:pStyle w:val="Telobesedila"/>
        <w:spacing w:line="276" w:lineRule="auto"/>
        <w:rPr>
          <w:rFonts w:ascii="Titillium Web" w:hAnsi="Titillium Web"/>
          <w:bCs/>
          <w:color w:val="000000" w:themeColor="text1"/>
          <w:sz w:val="22"/>
        </w:rPr>
      </w:pPr>
    </w:p>
    <w:p w14:paraId="045F3A69" w14:textId="77777777" w:rsidR="008E7559" w:rsidRDefault="008E7559" w:rsidP="008E7559">
      <w:pPr>
        <w:pStyle w:val="Telobesedila"/>
        <w:spacing w:line="276" w:lineRule="auto"/>
        <w:rPr>
          <w:rFonts w:ascii="Titillium Web" w:hAnsi="Titillium Web"/>
          <w:bCs/>
          <w:color w:val="000000" w:themeColor="text1"/>
          <w:sz w:val="22"/>
        </w:rPr>
      </w:pPr>
      <w:r>
        <w:rPr>
          <w:rFonts w:ascii="Titillium Web" w:hAnsi="Titillium Web"/>
          <w:bCs/>
          <w:color w:val="000000" w:themeColor="text1"/>
          <w:sz w:val="22"/>
        </w:rPr>
        <w:t>in pod pogojem, da je od seznanitve s kršitvijo in do izteka veljavnosti sporazuma še najmanj šest mesecev oziroma če izvajalec nastopa s podizvajalcem pa tudi, če zaradi ugotovljene kršitve pri podizvajalcu izvajalec ne nadomesti ali zamenja tega podizvajalca, na način določen v skladu s 94. členom ZJN-3 in določili tega sporazuma v roku 30 dni od seznanitve s kršitvijo.</w:t>
      </w:r>
    </w:p>
    <w:p w14:paraId="54508D88" w14:textId="77777777" w:rsidR="008E7559" w:rsidRDefault="008E7559" w:rsidP="008E7559">
      <w:pPr>
        <w:snapToGrid w:val="0"/>
        <w:jc w:val="both"/>
        <w:rPr>
          <w:rFonts w:cs="Times New Roman"/>
          <w:color w:val="FF0000"/>
        </w:rPr>
      </w:pPr>
    </w:p>
    <w:p w14:paraId="31528DDF" w14:textId="77777777" w:rsidR="008E7559" w:rsidRDefault="008E7559" w:rsidP="008E7559">
      <w:pPr>
        <w:spacing w:line="260" w:lineRule="atLeast"/>
        <w:jc w:val="both"/>
        <w:rPr>
          <w:rFonts w:cs="Times New Roman"/>
          <w:noProof/>
          <w:lang w:eastAsia="en-US"/>
        </w:rPr>
      </w:pPr>
      <w:r>
        <w:rPr>
          <w:rFonts w:cs="Times New Roman"/>
          <w:noProof/>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47197A54" w14:textId="77777777" w:rsidR="008E7559" w:rsidRDefault="008E7559" w:rsidP="008E7559">
      <w:pPr>
        <w:spacing w:line="260" w:lineRule="atLeast"/>
        <w:jc w:val="both"/>
        <w:rPr>
          <w:rFonts w:cs="Times New Roman"/>
          <w:noProof/>
        </w:rPr>
      </w:pPr>
    </w:p>
    <w:p w14:paraId="3776CBF2" w14:textId="77777777" w:rsidR="008E7559" w:rsidRDefault="008E7559" w:rsidP="008E7559">
      <w:pPr>
        <w:spacing w:line="260" w:lineRule="atLeast"/>
        <w:jc w:val="both"/>
        <w:rPr>
          <w:rFonts w:cs="Times New Roman"/>
          <w:noProof/>
        </w:rPr>
      </w:pPr>
      <w:r>
        <w:rPr>
          <w:rFonts w:cs="Times New Roman"/>
          <w:noProof/>
        </w:rPr>
        <w:lastRenderedPageBreak/>
        <w:t>Če naročnik v roku 30 dni od seznanitve s kršitvijo ne začne novega postopka javnega naročila, se šteje, da je okvirni sporazum razvezan trideseti dan od seznanitve s kršitvijo.</w:t>
      </w:r>
    </w:p>
    <w:p w14:paraId="637ADE2D" w14:textId="77777777" w:rsidR="008E7559" w:rsidRDefault="008E7559" w:rsidP="008E7559">
      <w:pPr>
        <w:pStyle w:val="Odstavekseznama"/>
        <w:numPr>
          <w:ilvl w:val="0"/>
          <w:numId w:val="16"/>
        </w:numPr>
        <w:spacing w:before="200" w:after="200" w:line="276" w:lineRule="auto"/>
        <w:ind w:left="714" w:hanging="357"/>
        <w:contextualSpacing/>
        <w:jc w:val="left"/>
        <w:rPr>
          <w:rFonts w:ascii="Titillium Web" w:eastAsiaTheme="minorHAnsi" w:hAnsi="Titillium Web" w:cs="Calibri"/>
          <w:b/>
          <w:color w:val="000000" w:themeColor="text1"/>
        </w:rPr>
      </w:pPr>
      <w:r>
        <w:rPr>
          <w:rFonts w:ascii="Titillium Web" w:eastAsia="Calibri" w:hAnsi="Titillium Web" w:cs="Calibri"/>
          <w:b/>
          <w:iCs/>
        </w:rPr>
        <w:t>KONČNE</w:t>
      </w:r>
      <w:r>
        <w:rPr>
          <w:rFonts w:ascii="Titillium Web" w:hAnsi="Titillium Web" w:cs="Calibri"/>
          <w:b/>
          <w:color w:val="000000" w:themeColor="text1"/>
        </w:rPr>
        <w:t xml:space="preserve"> DOLOČBE</w:t>
      </w:r>
    </w:p>
    <w:p w14:paraId="7BAA4753" w14:textId="77777777" w:rsidR="008E7559" w:rsidRDefault="008E7559" w:rsidP="008E7559">
      <w:pPr>
        <w:pStyle w:val="Telobesedila"/>
        <w:numPr>
          <w:ilvl w:val="0"/>
          <w:numId w:val="17"/>
        </w:numPr>
        <w:jc w:val="center"/>
        <w:rPr>
          <w:rFonts w:ascii="Titillium Web" w:hAnsi="Titillium Web" w:cs="Calibri"/>
          <w:bCs/>
          <w:color w:val="000000" w:themeColor="text1"/>
          <w:sz w:val="22"/>
        </w:rPr>
      </w:pPr>
      <w:r>
        <w:rPr>
          <w:rFonts w:ascii="Titillium Web" w:hAnsi="Titillium Web" w:cs="Calibri"/>
          <w:bCs/>
          <w:color w:val="000000" w:themeColor="text1"/>
          <w:sz w:val="22"/>
        </w:rPr>
        <w:t>člen</w:t>
      </w:r>
    </w:p>
    <w:p w14:paraId="4E7F3955" w14:textId="77777777" w:rsidR="008E7559" w:rsidRDefault="008E7559" w:rsidP="008E7559">
      <w:pPr>
        <w:pStyle w:val="Telobesedila"/>
        <w:rPr>
          <w:rFonts w:ascii="Titillium Web" w:hAnsi="Titillium Web" w:cs="Calibri"/>
          <w:bCs/>
          <w:color w:val="000000" w:themeColor="text1"/>
          <w:sz w:val="22"/>
        </w:rPr>
      </w:pPr>
    </w:p>
    <w:p w14:paraId="01C7473A" w14:textId="7E7852C0" w:rsidR="008E7559" w:rsidRDefault="008E7559" w:rsidP="008E7559">
      <w:pPr>
        <w:pStyle w:val="Telobesedila"/>
        <w:rPr>
          <w:rFonts w:ascii="Titillium Web" w:hAnsi="Titillium Web" w:cs="Calibri"/>
          <w:bCs/>
          <w:color w:val="000000" w:themeColor="text1"/>
          <w:sz w:val="22"/>
        </w:rPr>
      </w:pPr>
      <w:r>
        <w:rPr>
          <w:rFonts w:ascii="Titillium Web" w:hAnsi="Titillium Web" w:cs="Calibri"/>
          <w:bCs/>
          <w:color w:val="000000" w:themeColor="text1"/>
          <w:sz w:val="22"/>
        </w:rPr>
        <w:t>Podatki iz tega okvirnega sporazuma, kot tudi dokumentacija, ki se nanaša nanj in na njegovo izvajanje, razen podatkov, ki so v skladu z veljavnimi predpisi javni, se štejejo za poslovno skrivnost.</w:t>
      </w:r>
    </w:p>
    <w:p w14:paraId="690B8EFA" w14:textId="77777777" w:rsidR="000F084E" w:rsidRDefault="000F084E" w:rsidP="008E7559">
      <w:pPr>
        <w:pStyle w:val="Telobesedila"/>
        <w:rPr>
          <w:rFonts w:ascii="Titillium Web" w:hAnsi="Titillium Web" w:cs="Calibri"/>
          <w:bCs/>
          <w:color w:val="000000" w:themeColor="text1"/>
          <w:sz w:val="22"/>
        </w:rPr>
      </w:pPr>
    </w:p>
    <w:p w14:paraId="1BFD06E8" w14:textId="77777777" w:rsidR="008E7559" w:rsidRDefault="008E7559" w:rsidP="008E7559">
      <w:pPr>
        <w:pStyle w:val="Odstavekseznama"/>
        <w:numPr>
          <w:ilvl w:val="0"/>
          <w:numId w:val="17"/>
        </w:numPr>
        <w:spacing w:line="276" w:lineRule="auto"/>
        <w:contextualSpacing/>
        <w:jc w:val="center"/>
        <w:rPr>
          <w:rFonts w:ascii="Titillium Web" w:eastAsiaTheme="minorHAnsi" w:hAnsi="Titillium Web" w:cstheme="minorBidi"/>
          <w:color w:val="000000" w:themeColor="text1"/>
        </w:rPr>
      </w:pPr>
      <w:r>
        <w:rPr>
          <w:rFonts w:ascii="Titillium Web" w:eastAsia="Calibri" w:hAnsi="Titillium Web" w:cs="Calibri"/>
          <w:iCs/>
          <w:color w:val="000000" w:themeColor="text1"/>
        </w:rPr>
        <w:t>člen</w:t>
      </w:r>
    </w:p>
    <w:p w14:paraId="54FEC108" w14:textId="77777777" w:rsidR="008E7559" w:rsidRDefault="008E7559" w:rsidP="008E7559">
      <w:pPr>
        <w:pStyle w:val="Telobesedila"/>
        <w:tabs>
          <w:tab w:val="num" w:pos="426"/>
        </w:tabs>
        <w:spacing w:line="276" w:lineRule="auto"/>
        <w:rPr>
          <w:rFonts w:ascii="Titillium Web" w:hAnsi="Titillium Web" w:cs="Calibri"/>
          <w:b/>
          <w:color w:val="000000" w:themeColor="text1"/>
          <w:sz w:val="22"/>
        </w:rPr>
      </w:pPr>
    </w:p>
    <w:p w14:paraId="4C402613" w14:textId="77777777" w:rsidR="008E7559" w:rsidRDefault="008E7559" w:rsidP="008E7559">
      <w:pPr>
        <w:pStyle w:val="Telobesedila"/>
        <w:tabs>
          <w:tab w:val="num" w:pos="426"/>
        </w:tabs>
        <w:spacing w:line="276" w:lineRule="auto"/>
        <w:rPr>
          <w:rFonts w:ascii="Titillium Web" w:hAnsi="Titillium Web" w:cs="Calibri"/>
          <w:bCs/>
          <w:color w:val="000000" w:themeColor="text1"/>
          <w:sz w:val="22"/>
        </w:rPr>
      </w:pPr>
      <w:r>
        <w:rPr>
          <w:rFonts w:ascii="Titillium Web" w:hAnsi="Titillium Web" w:cs="Calibri"/>
          <w:bCs/>
          <w:color w:val="000000" w:themeColor="text1"/>
          <w:sz w:val="22"/>
        </w:rPr>
        <w:t>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pogodbenih obveznosti, ne bo uporabljal v nasprotju z določili te uredbe in drugo vsakokrat veljavno zakonodajo o varstvu osebnih podatkov. Izvajalec se zaveže, da osebni podatki ne bodo uporabljeni za noben drug namen, razen za namene, ki so določeni v tem okvirnem sporazumu in ne bodo posredovani tretjim osebam.</w:t>
      </w:r>
    </w:p>
    <w:p w14:paraId="54017C65" w14:textId="77777777" w:rsidR="008E7559" w:rsidRDefault="008E7559" w:rsidP="008E7559">
      <w:pPr>
        <w:pStyle w:val="Telobesedila"/>
        <w:tabs>
          <w:tab w:val="num" w:pos="426"/>
        </w:tabs>
        <w:spacing w:line="276" w:lineRule="auto"/>
        <w:rPr>
          <w:rFonts w:ascii="Titillium Web" w:hAnsi="Titillium Web" w:cs="Calibri"/>
          <w:bCs/>
          <w:color w:val="000000" w:themeColor="text1"/>
          <w:sz w:val="22"/>
        </w:rPr>
      </w:pPr>
    </w:p>
    <w:p w14:paraId="580E1232" w14:textId="77777777" w:rsidR="008E7559" w:rsidRDefault="008E7559" w:rsidP="008E7559">
      <w:pPr>
        <w:pStyle w:val="Telobesedila"/>
        <w:tabs>
          <w:tab w:val="num" w:pos="426"/>
        </w:tabs>
        <w:spacing w:line="276" w:lineRule="auto"/>
        <w:rPr>
          <w:rFonts w:ascii="Titillium Web" w:hAnsi="Titillium Web" w:cs="Calibri"/>
          <w:bCs/>
          <w:color w:val="000000" w:themeColor="text1"/>
          <w:sz w:val="22"/>
        </w:rPr>
      </w:pPr>
      <w:r>
        <w:rPr>
          <w:rFonts w:ascii="Titillium Web" w:hAnsi="Titillium Web" w:cs="Calibri"/>
          <w:bCs/>
          <w:color w:val="000000" w:themeColor="text1"/>
          <w:sz w:val="22"/>
        </w:rPr>
        <w:t>Izvajalec naročniku odškodninsko odgovarja v primeru kršitve tega člena.</w:t>
      </w:r>
    </w:p>
    <w:p w14:paraId="2EDCEA65" w14:textId="77777777" w:rsidR="008E7559" w:rsidRDefault="008E7559" w:rsidP="008E7559">
      <w:pPr>
        <w:pStyle w:val="Telobesedila"/>
        <w:tabs>
          <w:tab w:val="num" w:pos="426"/>
        </w:tabs>
        <w:spacing w:line="276" w:lineRule="auto"/>
        <w:rPr>
          <w:rFonts w:ascii="Titillium Web" w:hAnsi="Titillium Web" w:cs="Calibri"/>
          <w:bCs/>
          <w:color w:val="000000" w:themeColor="text1"/>
          <w:sz w:val="22"/>
        </w:rPr>
      </w:pPr>
    </w:p>
    <w:p w14:paraId="6C19038C" w14:textId="77777777" w:rsidR="008E7559" w:rsidRDefault="008E7559" w:rsidP="008E7559">
      <w:pPr>
        <w:pStyle w:val="Telobesedila"/>
        <w:tabs>
          <w:tab w:val="num" w:pos="426"/>
        </w:tabs>
        <w:spacing w:line="276" w:lineRule="auto"/>
        <w:rPr>
          <w:rFonts w:ascii="Titillium Web" w:hAnsi="Titillium Web" w:cs="Calibri"/>
          <w:b/>
          <w:color w:val="000000" w:themeColor="text1"/>
          <w:sz w:val="22"/>
        </w:rPr>
      </w:pPr>
      <w:r>
        <w:rPr>
          <w:rFonts w:ascii="Titillium Web" w:hAnsi="Titillium Web" w:cs="Calibri"/>
          <w:bCs/>
          <w:color w:val="000000" w:themeColor="text1"/>
          <w:sz w:val="22"/>
        </w:rPr>
        <w:t>Izvajalec bo zagotavljal pogoje in ukrepe za zagotovitev varstva osebnih podatkov in preprečeval možne zlorabe, v smislu določil navedene uredbe in vsakokrat veljavnem zakonu o varstvu osebnih podatkov oz. predpisu, ki ureja to področje</w:t>
      </w:r>
      <w:r>
        <w:rPr>
          <w:rFonts w:ascii="Titillium Web" w:hAnsi="Titillium Web" w:cs="Calibri"/>
          <w:b/>
          <w:color w:val="000000" w:themeColor="text1"/>
          <w:sz w:val="22"/>
        </w:rPr>
        <w:t>.</w:t>
      </w:r>
    </w:p>
    <w:p w14:paraId="16AA106B" w14:textId="77777777" w:rsidR="008E7559" w:rsidRDefault="008E7559" w:rsidP="008E7559">
      <w:pPr>
        <w:pStyle w:val="Telobesedila"/>
        <w:spacing w:line="276" w:lineRule="auto"/>
        <w:rPr>
          <w:rFonts w:ascii="Titillium Web" w:hAnsi="Titillium Web" w:cs="Calibri"/>
          <w:color w:val="000000" w:themeColor="text1"/>
          <w:sz w:val="22"/>
        </w:rPr>
      </w:pPr>
    </w:p>
    <w:p w14:paraId="15448468" w14:textId="77777777" w:rsidR="008E7559" w:rsidRDefault="008E7559" w:rsidP="008E7559">
      <w:pPr>
        <w:pStyle w:val="Odstavekseznama"/>
        <w:numPr>
          <w:ilvl w:val="0"/>
          <w:numId w:val="17"/>
        </w:numPr>
        <w:spacing w:line="276" w:lineRule="auto"/>
        <w:contextualSpacing/>
        <w:jc w:val="center"/>
        <w:rPr>
          <w:rFonts w:ascii="Titillium Web" w:eastAsia="Calibri" w:hAnsi="Titillium Web" w:cs="Calibri"/>
          <w:iCs/>
          <w:color w:val="000000" w:themeColor="text1"/>
        </w:rPr>
      </w:pPr>
      <w:r>
        <w:rPr>
          <w:rFonts w:ascii="Titillium Web" w:eastAsia="Calibri" w:hAnsi="Titillium Web" w:cs="Calibri"/>
          <w:iCs/>
          <w:color w:val="000000" w:themeColor="text1"/>
        </w:rPr>
        <w:t>člen</w:t>
      </w:r>
    </w:p>
    <w:p w14:paraId="009851B7" w14:textId="77777777" w:rsidR="008E7559" w:rsidRDefault="008E7559" w:rsidP="008E7559">
      <w:pPr>
        <w:pStyle w:val="Telobesedila"/>
        <w:spacing w:line="276" w:lineRule="auto"/>
        <w:rPr>
          <w:rFonts w:ascii="Titillium Web" w:eastAsia="Calibri" w:hAnsi="Titillium Web" w:cs="Calibri"/>
          <w:color w:val="000000" w:themeColor="text1"/>
          <w:sz w:val="22"/>
          <w:lang w:eastAsia="en-US"/>
        </w:rPr>
      </w:pPr>
    </w:p>
    <w:p w14:paraId="6E839B57" w14:textId="77777777" w:rsidR="008E7559" w:rsidRDefault="008E7559" w:rsidP="008E7559">
      <w:pPr>
        <w:pStyle w:val="Telobesedila"/>
        <w:spacing w:line="276" w:lineRule="auto"/>
        <w:rPr>
          <w:rFonts w:ascii="Titillium Web" w:hAnsi="Titillium Web" w:cs="Calibri"/>
          <w:color w:val="000000" w:themeColor="text1"/>
          <w:sz w:val="22"/>
          <w:lang w:val="x-none"/>
        </w:rPr>
      </w:pPr>
      <w:r>
        <w:rPr>
          <w:rFonts w:ascii="Titillium Web" w:hAnsi="Titillium Web" w:cs="Calibri"/>
          <w:color w:val="000000" w:themeColor="text1"/>
          <w:sz w:val="22"/>
        </w:rPr>
        <w:t>Naročnik in izvajalec se obvezujeta, da bosta uredila vse kar je potrebno za izvršitev sporazuma in da bosta ravnala kot dobra gospodarja.</w:t>
      </w:r>
    </w:p>
    <w:p w14:paraId="49EB4BD9" w14:textId="77777777" w:rsidR="008E7559" w:rsidRDefault="008E7559" w:rsidP="008E7559">
      <w:pPr>
        <w:pStyle w:val="Telobesedila"/>
        <w:spacing w:line="276" w:lineRule="auto"/>
        <w:rPr>
          <w:rFonts w:ascii="Titillium Web" w:hAnsi="Titillium Web" w:cs="Calibri"/>
          <w:color w:val="FF0000"/>
          <w:sz w:val="22"/>
        </w:rPr>
      </w:pPr>
    </w:p>
    <w:p w14:paraId="62C990C8" w14:textId="77777777" w:rsidR="008E7559" w:rsidRDefault="008E7559" w:rsidP="008E7559">
      <w:pPr>
        <w:pStyle w:val="Odstavekseznama"/>
        <w:numPr>
          <w:ilvl w:val="0"/>
          <w:numId w:val="17"/>
        </w:numPr>
        <w:spacing w:line="276" w:lineRule="auto"/>
        <w:contextualSpacing/>
        <w:jc w:val="center"/>
        <w:rPr>
          <w:rFonts w:ascii="Titillium Web" w:eastAsia="Calibri" w:hAnsi="Titillium Web" w:cs="Calibri"/>
          <w:iCs/>
          <w:color w:val="000000" w:themeColor="text1"/>
        </w:rPr>
      </w:pPr>
      <w:r>
        <w:rPr>
          <w:rFonts w:ascii="Titillium Web" w:eastAsia="Calibri" w:hAnsi="Titillium Web" w:cs="Calibri"/>
          <w:iCs/>
          <w:color w:val="000000" w:themeColor="text1"/>
        </w:rPr>
        <w:t>člen</w:t>
      </w:r>
    </w:p>
    <w:p w14:paraId="69C43766" w14:textId="77777777" w:rsidR="008E7559" w:rsidRDefault="008E7559" w:rsidP="008E7559">
      <w:pPr>
        <w:ind w:left="720"/>
        <w:rPr>
          <w:rFonts w:eastAsia="Calibri" w:cs="Times New Roman"/>
          <w:iCs/>
          <w:noProof/>
        </w:rPr>
      </w:pPr>
    </w:p>
    <w:p w14:paraId="278E2FBA" w14:textId="77777777" w:rsidR="008E7559" w:rsidRDefault="008E7559" w:rsidP="008E7559">
      <w:pPr>
        <w:widowControl w:val="0"/>
        <w:autoSpaceDE w:val="0"/>
        <w:autoSpaceDN w:val="0"/>
        <w:adjustRightInd w:val="0"/>
        <w:spacing w:line="240" w:lineRule="auto"/>
        <w:jc w:val="both"/>
        <w:rPr>
          <w:rFonts w:cs="Arial"/>
          <w:lang w:bidi="he-IL"/>
        </w:rPr>
      </w:pPr>
      <w:r>
        <w:rPr>
          <w:rFonts w:cs="Arial"/>
          <w:lang w:bidi="he-IL"/>
        </w:rPr>
        <w:t>Za vse primere, ki s tem sporazumom niso natančno določeni, se uporabljajo določbe Obligacijskega zakonika.</w:t>
      </w:r>
    </w:p>
    <w:p w14:paraId="14C9CD16" w14:textId="77777777" w:rsidR="008E7559" w:rsidRDefault="008E7559" w:rsidP="008E7559">
      <w:pPr>
        <w:rPr>
          <w:rFonts w:eastAsia="Calibri"/>
          <w:iCs/>
          <w:color w:val="000000" w:themeColor="text1"/>
        </w:rPr>
      </w:pPr>
    </w:p>
    <w:p w14:paraId="1CCD88A8" w14:textId="77777777" w:rsidR="008E7559" w:rsidRDefault="008E7559" w:rsidP="008E7559">
      <w:pPr>
        <w:pStyle w:val="Odstavekseznama"/>
        <w:numPr>
          <w:ilvl w:val="0"/>
          <w:numId w:val="17"/>
        </w:numPr>
        <w:spacing w:line="276" w:lineRule="auto"/>
        <w:contextualSpacing/>
        <w:jc w:val="center"/>
        <w:rPr>
          <w:rFonts w:ascii="Titillium Web" w:eastAsia="Calibri" w:hAnsi="Titillium Web" w:cs="Calibri"/>
          <w:iCs/>
          <w:color w:val="000000" w:themeColor="text1"/>
        </w:rPr>
      </w:pPr>
      <w:r>
        <w:rPr>
          <w:rFonts w:ascii="Titillium Web" w:eastAsia="Calibri" w:hAnsi="Titillium Web" w:cs="Calibri"/>
          <w:iCs/>
          <w:color w:val="000000" w:themeColor="text1"/>
        </w:rPr>
        <w:t>člen</w:t>
      </w:r>
    </w:p>
    <w:p w14:paraId="14004956" w14:textId="77777777" w:rsidR="008E7559" w:rsidRDefault="008E7559" w:rsidP="008E7559">
      <w:pPr>
        <w:jc w:val="both"/>
        <w:rPr>
          <w:rFonts w:eastAsia="Calibri" w:cs="Times New Roman"/>
          <w:lang w:eastAsia="en-US"/>
        </w:rPr>
      </w:pPr>
    </w:p>
    <w:p w14:paraId="6A0A1379" w14:textId="77777777" w:rsidR="008E7559" w:rsidRDefault="008E7559" w:rsidP="008E7559">
      <w:pPr>
        <w:pStyle w:val="Telobesedila"/>
        <w:spacing w:line="276" w:lineRule="auto"/>
        <w:rPr>
          <w:rFonts w:ascii="Titillium Web" w:eastAsia="Calibri" w:hAnsi="Titillium Web" w:cs="Calibri"/>
          <w:color w:val="FF0000"/>
          <w:sz w:val="22"/>
        </w:rPr>
      </w:pPr>
      <w:r>
        <w:rPr>
          <w:rFonts w:ascii="Titillium Web" w:hAnsi="Titillium Web"/>
          <w:color w:val="000000"/>
          <w:sz w:val="22"/>
        </w:rPr>
        <w:t>Naročnik lahko odpove ta okvirni sporazum v primeru, da bo Javni holding Maribor d.o.o., katerega del je naročnik, izvedel skupno javno naročilo za dobavo rezervnih delov in vzdrževanje voznega parka, za vsa javna podjetja povezana v Javni holding Maribor d.o.o. V tem primeru znaša odpovedni rok trideset (30) dni od prejema obvestila o odpovedi okvirnega sporazuma s strani naročnika.</w:t>
      </w:r>
    </w:p>
    <w:p w14:paraId="7241A85E" w14:textId="7B78F724" w:rsidR="008E7559" w:rsidRDefault="008E7559" w:rsidP="008E7559">
      <w:pPr>
        <w:rPr>
          <w:rFonts w:eastAsia="Calibri"/>
          <w:iCs/>
          <w:color w:val="000000" w:themeColor="text1"/>
        </w:rPr>
      </w:pPr>
    </w:p>
    <w:p w14:paraId="5BE50FE3" w14:textId="77777777" w:rsidR="008E7559" w:rsidRDefault="008E7559" w:rsidP="008E7559">
      <w:pPr>
        <w:numPr>
          <w:ilvl w:val="0"/>
          <w:numId w:val="17"/>
        </w:numPr>
        <w:jc w:val="center"/>
        <w:rPr>
          <w:rFonts w:eastAsiaTheme="minorHAnsi"/>
          <w:color w:val="000000" w:themeColor="text1"/>
          <w:lang w:eastAsia="en-US"/>
        </w:rPr>
      </w:pPr>
      <w:r>
        <w:rPr>
          <w:rFonts w:eastAsia="Calibri"/>
          <w:iCs/>
          <w:color w:val="000000" w:themeColor="text1"/>
        </w:rPr>
        <w:t>člen</w:t>
      </w:r>
    </w:p>
    <w:p w14:paraId="7D9F6D79" w14:textId="77777777" w:rsidR="008E7559" w:rsidRDefault="008E7559" w:rsidP="008E7559">
      <w:pPr>
        <w:pStyle w:val="Telobesedila"/>
        <w:spacing w:line="276" w:lineRule="auto"/>
        <w:rPr>
          <w:rFonts w:ascii="Titillium Web" w:hAnsi="Titillium Web" w:cs="Calibri"/>
          <w:color w:val="000000" w:themeColor="text1"/>
          <w:sz w:val="22"/>
        </w:rPr>
      </w:pPr>
    </w:p>
    <w:p w14:paraId="6837BE61" w14:textId="77777777" w:rsidR="008E7559" w:rsidRDefault="008E7559" w:rsidP="008E7559">
      <w:pPr>
        <w:widowControl w:val="0"/>
        <w:autoSpaceDE w:val="0"/>
        <w:autoSpaceDN w:val="0"/>
        <w:adjustRightInd w:val="0"/>
        <w:spacing w:line="240" w:lineRule="auto"/>
        <w:jc w:val="both"/>
        <w:rPr>
          <w:rFonts w:cs="Arial"/>
          <w:color w:val="000000" w:themeColor="text1"/>
          <w:lang w:bidi="he-IL"/>
        </w:rPr>
      </w:pPr>
      <w:r>
        <w:rPr>
          <w:rFonts w:cs="Arial"/>
          <w:color w:val="000000" w:themeColor="text1"/>
          <w:lang w:bidi="he-IL"/>
        </w:rPr>
        <w:t>Okvirni sporazum je sestavljen v treh (3) enakih izvodih, od katerih prejme naročnik dva (2) izvoda, izvajalec pa en (1) izvod.</w:t>
      </w:r>
    </w:p>
    <w:p w14:paraId="3D8F8028" w14:textId="77777777" w:rsidR="008E7559" w:rsidRDefault="008E7559" w:rsidP="008E7559">
      <w:pPr>
        <w:widowControl w:val="0"/>
        <w:autoSpaceDE w:val="0"/>
        <w:autoSpaceDN w:val="0"/>
        <w:adjustRightInd w:val="0"/>
        <w:spacing w:line="240" w:lineRule="auto"/>
        <w:jc w:val="both"/>
        <w:rPr>
          <w:rFonts w:cs="Arial"/>
          <w:color w:val="000000" w:themeColor="text1"/>
          <w:lang w:bidi="he-IL"/>
        </w:rPr>
      </w:pPr>
    </w:p>
    <w:p w14:paraId="45344E1B" w14:textId="77777777" w:rsidR="008E7559" w:rsidRDefault="008E7559" w:rsidP="008E7559">
      <w:pPr>
        <w:jc w:val="both"/>
        <w:rPr>
          <w:rFonts w:eastAsia="Calibri" w:cs="Times New Roman"/>
          <w:iCs/>
          <w:color w:val="000000" w:themeColor="text1"/>
        </w:rPr>
      </w:pPr>
      <w:r>
        <w:rPr>
          <w:rFonts w:eastAsia="Calibri" w:cs="Times New Roman"/>
          <w:iCs/>
          <w:color w:val="000000" w:themeColor="text1"/>
        </w:rPr>
        <w:t>Okvirni sporazum stopi v veljavo, ko ga podpiše zadnja od strank okvirnega sporazuma in ko izvajalec izroči naročniku finančno zavarovanje za dobro izvedbo pogodbenih obveznosti.</w:t>
      </w:r>
    </w:p>
    <w:p w14:paraId="02A537E8" w14:textId="77777777" w:rsidR="008E7559" w:rsidRDefault="008E7559" w:rsidP="008E7559">
      <w:pPr>
        <w:rPr>
          <w:rFonts w:eastAsiaTheme="minorHAnsi" w:cstheme="minorBidi"/>
          <w:color w:val="auto"/>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8E7559" w14:paraId="54023311" w14:textId="77777777" w:rsidTr="008E7559">
        <w:trPr>
          <w:cantSplit/>
          <w:jc w:val="center"/>
        </w:trPr>
        <w:tc>
          <w:tcPr>
            <w:tcW w:w="3712" w:type="dxa"/>
            <w:tcBorders>
              <w:top w:val="nil"/>
              <w:left w:val="nil"/>
              <w:bottom w:val="single" w:sz="4" w:space="0" w:color="auto"/>
              <w:right w:val="nil"/>
            </w:tcBorders>
            <w:hideMark/>
          </w:tcPr>
          <w:p w14:paraId="175E6772" w14:textId="77777777" w:rsidR="008E7559" w:rsidRDefault="008E7559">
            <w:pPr>
              <w:rPr>
                <w:bCs/>
              </w:rPr>
            </w:pPr>
            <w:r>
              <w:t xml:space="preserve">V </w:t>
            </w:r>
            <w:permStart w:id="1178023056"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fldChar w:fldCharType="end"/>
            </w:r>
            <w:permEnd w:id="1178023056"/>
            <w:r>
              <w:t xml:space="preserve">, dne </w:t>
            </w:r>
          </w:p>
        </w:tc>
        <w:tc>
          <w:tcPr>
            <w:tcW w:w="1456" w:type="dxa"/>
          </w:tcPr>
          <w:p w14:paraId="1BB341AE" w14:textId="77777777" w:rsidR="008E7559" w:rsidRDefault="008E7559"/>
        </w:tc>
        <w:tc>
          <w:tcPr>
            <w:tcW w:w="3727" w:type="dxa"/>
            <w:tcBorders>
              <w:top w:val="nil"/>
              <w:left w:val="nil"/>
              <w:bottom w:val="single" w:sz="4" w:space="0" w:color="auto"/>
              <w:right w:val="nil"/>
            </w:tcBorders>
            <w:hideMark/>
          </w:tcPr>
          <w:p w14:paraId="46EB82B5" w14:textId="77777777" w:rsidR="008E7559" w:rsidRDefault="008E7559">
            <w:pPr>
              <w:rPr>
                <w:b/>
              </w:rPr>
            </w:pPr>
            <w:r>
              <w:t xml:space="preserve">V Mariboru, dne </w:t>
            </w:r>
          </w:p>
        </w:tc>
      </w:tr>
      <w:tr w:rsidR="008E7559" w14:paraId="698271F3" w14:textId="77777777" w:rsidTr="008E7559">
        <w:trPr>
          <w:cantSplit/>
          <w:jc w:val="center"/>
        </w:trPr>
        <w:tc>
          <w:tcPr>
            <w:tcW w:w="3712" w:type="dxa"/>
            <w:tcBorders>
              <w:top w:val="single" w:sz="4" w:space="0" w:color="auto"/>
              <w:left w:val="nil"/>
              <w:bottom w:val="nil"/>
              <w:right w:val="nil"/>
            </w:tcBorders>
          </w:tcPr>
          <w:p w14:paraId="736E00CB" w14:textId="77777777" w:rsidR="008E7559" w:rsidRDefault="008E7559">
            <w:pPr>
              <w:rPr>
                <w:b/>
              </w:rPr>
            </w:pPr>
          </w:p>
        </w:tc>
        <w:tc>
          <w:tcPr>
            <w:tcW w:w="1456" w:type="dxa"/>
          </w:tcPr>
          <w:p w14:paraId="5E2161FB" w14:textId="77777777" w:rsidR="008E7559" w:rsidRDefault="008E7559"/>
        </w:tc>
        <w:tc>
          <w:tcPr>
            <w:tcW w:w="3727" w:type="dxa"/>
            <w:tcBorders>
              <w:top w:val="single" w:sz="4" w:space="0" w:color="auto"/>
              <w:left w:val="nil"/>
              <w:bottom w:val="nil"/>
              <w:right w:val="nil"/>
            </w:tcBorders>
          </w:tcPr>
          <w:p w14:paraId="41B8CC4D" w14:textId="77777777" w:rsidR="008E7559" w:rsidRDefault="008E7559">
            <w:pPr>
              <w:rPr>
                <w:b/>
              </w:rPr>
            </w:pPr>
          </w:p>
        </w:tc>
      </w:tr>
      <w:tr w:rsidR="008E7559" w14:paraId="0BB34283" w14:textId="77777777" w:rsidTr="008E7559">
        <w:trPr>
          <w:cantSplit/>
          <w:jc w:val="center"/>
        </w:trPr>
        <w:tc>
          <w:tcPr>
            <w:tcW w:w="3712" w:type="dxa"/>
            <w:tcBorders>
              <w:top w:val="nil"/>
              <w:left w:val="nil"/>
              <w:bottom w:val="single" w:sz="4" w:space="0" w:color="auto"/>
              <w:right w:val="nil"/>
            </w:tcBorders>
          </w:tcPr>
          <w:p w14:paraId="4C5A5829" w14:textId="77777777" w:rsidR="008E7559" w:rsidRDefault="008E7559">
            <w:pPr>
              <w:rPr>
                <w:b/>
              </w:rPr>
            </w:pPr>
            <w:r>
              <w:rPr>
                <w:b/>
              </w:rPr>
              <w:t>Izvajalec:</w:t>
            </w:r>
          </w:p>
          <w:permStart w:id="63272120" w:edGrp="everyone"/>
          <w:p w14:paraId="40F4F16A" w14:textId="77777777" w:rsidR="008E7559" w:rsidRDefault="008E7559">
            <w:pPr>
              <w:rPr>
                <w:iCs/>
              </w:rPr>
            </w:pPr>
            <w:r>
              <w:rPr>
                <w:iCs/>
              </w:rPr>
              <w:fldChar w:fldCharType="begin">
                <w:ffData>
                  <w:name w:val="Besedilo12"/>
                  <w:enabled/>
                  <w:calcOnExit w:val="0"/>
                  <w:textInput/>
                </w:ffData>
              </w:fldChar>
            </w:r>
            <w:r>
              <w:rPr>
                <w:iCs/>
              </w:rPr>
              <w:instrText xml:space="preserve"> FORMTEXT </w:instrText>
            </w:r>
            <w:r>
              <w:rPr>
                <w:iCs/>
              </w:rPr>
            </w:r>
            <w:r>
              <w:rPr>
                <w:iCs/>
              </w:rPr>
              <w:fldChar w:fldCharType="separate"/>
            </w:r>
            <w:r>
              <w:rPr>
                <w:iCs/>
              </w:rPr>
              <w:t> </w:t>
            </w:r>
            <w:r>
              <w:rPr>
                <w:iCs/>
              </w:rPr>
              <w:t> </w:t>
            </w:r>
            <w:r>
              <w:rPr>
                <w:iCs/>
              </w:rPr>
              <w:t> </w:t>
            </w:r>
            <w:r>
              <w:rPr>
                <w:iCs/>
              </w:rPr>
              <w:t> </w:t>
            </w:r>
            <w:r>
              <w:rPr>
                <w:iCs/>
              </w:rPr>
              <w:t> </w:t>
            </w:r>
            <w:r>
              <w:rPr>
                <w:iCs/>
              </w:rPr>
              <w:fldChar w:fldCharType="end"/>
            </w:r>
            <w:permEnd w:id="63272120"/>
          </w:p>
          <w:p w14:paraId="0FDE4527" w14:textId="77777777" w:rsidR="008E7559" w:rsidRDefault="008E7559">
            <w:pPr>
              <w:rPr>
                <w:b/>
              </w:rPr>
            </w:pPr>
          </w:p>
          <w:permStart w:id="283396838" w:edGrp="everyone"/>
          <w:p w14:paraId="5D0FB43F" w14:textId="77777777" w:rsidR="008E7559" w:rsidRDefault="008E7559">
            <w:pPr>
              <w:rPr>
                <w:bCs/>
              </w:rPr>
            </w:pPr>
            <w:r>
              <w:rPr>
                <w:rFonts w:eastAsia="Calibri" w:cs="Times New Roman"/>
                <w:bCs/>
                <w:iCs/>
              </w:rPr>
              <w:fldChar w:fldCharType="begin">
                <w:ffData>
                  <w:name w:val="Besedilo12"/>
                  <w:enabled/>
                  <w:calcOnExit w:val="0"/>
                  <w:textInput/>
                </w:ffData>
              </w:fldChar>
            </w:r>
            <w:r>
              <w:rPr>
                <w:rFonts w:eastAsia="Calibri" w:cs="Times New Roman"/>
                <w:bCs/>
                <w:iCs/>
              </w:rPr>
              <w:instrText xml:space="preserve"> FORMTEXT </w:instrText>
            </w:r>
            <w:r>
              <w:rPr>
                <w:rFonts w:eastAsia="Calibri" w:cs="Times New Roman"/>
                <w:bCs/>
                <w:iCs/>
              </w:rPr>
            </w:r>
            <w:r>
              <w:rPr>
                <w:rFonts w:eastAsia="Calibri" w:cs="Times New Roman"/>
                <w:bCs/>
                <w:iCs/>
              </w:rPr>
              <w:fldChar w:fldCharType="separate"/>
            </w:r>
            <w:r>
              <w:rPr>
                <w:rFonts w:eastAsia="Calibri" w:cs="Times New Roman"/>
                <w:bCs/>
                <w:iCs/>
              </w:rPr>
              <w:t> </w:t>
            </w:r>
            <w:r>
              <w:rPr>
                <w:rFonts w:eastAsia="Calibri" w:cs="Times New Roman"/>
                <w:bCs/>
                <w:iCs/>
              </w:rPr>
              <w:t> </w:t>
            </w:r>
            <w:r>
              <w:rPr>
                <w:rFonts w:eastAsia="Calibri" w:cs="Times New Roman"/>
                <w:bCs/>
                <w:iCs/>
              </w:rPr>
              <w:t> </w:t>
            </w:r>
            <w:r>
              <w:rPr>
                <w:rFonts w:eastAsia="Calibri" w:cs="Times New Roman"/>
                <w:bCs/>
                <w:iCs/>
              </w:rPr>
              <w:t> </w:t>
            </w:r>
            <w:r>
              <w:rPr>
                <w:rFonts w:eastAsia="Calibri" w:cs="Times New Roman"/>
                <w:bCs/>
                <w:iCs/>
              </w:rPr>
              <w:t> </w:t>
            </w:r>
            <w:r>
              <w:rPr>
                <w:rFonts w:eastAsia="Calibri" w:cs="Times New Roman"/>
                <w:iCs/>
              </w:rPr>
              <w:fldChar w:fldCharType="end"/>
            </w:r>
            <w:permEnd w:id="283396838"/>
            <w:r>
              <w:rPr>
                <w:bCs/>
              </w:rPr>
              <w:t>,direktor/-ica</w:t>
            </w:r>
          </w:p>
        </w:tc>
        <w:tc>
          <w:tcPr>
            <w:tcW w:w="1456" w:type="dxa"/>
          </w:tcPr>
          <w:p w14:paraId="3E82AEE0" w14:textId="77777777" w:rsidR="008E7559" w:rsidRDefault="008E7559"/>
        </w:tc>
        <w:tc>
          <w:tcPr>
            <w:tcW w:w="3727" w:type="dxa"/>
            <w:tcBorders>
              <w:top w:val="nil"/>
              <w:left w:val="nil"/>
              <w:bottom w:val="single" w:sz="4" w:space="0" w:color="auto"/>
              <w:right w:val="nil"/>
            </w:tcBorders>
          </w:tcPr>
          <w:p w14:paraId="367BA6FC" w14:textId="77777777" w:rsidR="008E7559" w:rsidRDefault="008E7559">
            <w:pPr>
              <w:rPr>
                <w:b/>
              </w:rPr>
            </w:pPr>
            <w:r>
              <w:rPr>
                <w:b/>
              </w:rPr>
              <w:t>Naročnik:</w:t>
            </w:r>
          </w:p>
          <w:p w14:paraId="40C1E2B2" w14:textId="77777777" w:rsidR="008E7559" w:rsidRDefault="008E7559">
            <w:r>
              <w:t>NIGRAD, komunalno podjetje, d.o.o.</w:t>
            </w:r>
          </w:p>
          <w:p w14:paraId="692295A3" w14:textId="77777777" w:rsidR="008E7559" w:rsidRDefault="008E7559"/>
          <w:p w14:paraId="6ED37949" w14:textId="77777777" w:rsidR="008E7559" w:rsidRDefault="008E7559">
            <w:r>
              <w:t>Matjaž Krevelj, direktor</w:t>
            </w:r>
          </w:p>
          <w:p w14:paraId="41E0D503" w14:textId="77777777" w:rsidR="008E7559" w:rsidRDefault="008E7559"/>
          <w:p w14:paraId="6958B8B7" w14:textId="77777777" w:rsidR="008E7559" w:rsidRDefault="008E7559">
            <w:pPr>
              <w:rPr>
                <w:b/>
              </w:rPr>
            </w:pPr>
          </w:p>
        </w:tc>
      </w:tr>
    </w:tbl>
    <w:p w14:paraId="770B62FE" w14:textId="77777777" w:rsidR="008E7559" w:rsidRDefault="008E7559" w:rsidP="008E7559">
      <w:pPr>
        <w:rPr>
          <w:rFonts w:cstheme="minorBidi"/>
          <w:lang w:eastAsia="en-US"/>
        </w:rPr>
      </w:pPr>
    </w:p>
    <w:p w14:paraId="4A278019" w14:textId="6AAE169D" w:rsidR="000F084E" w:rsidRDefault="000F084E">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F084E" w14:paraId="207CA020" w14:textId="77777777" w:rsidTr="000F084E">
        <w:tc>
          <w:tcPr>
            <w:tcW w:w="1632" w:type="dxa"/>
            <w:tcBorders>
              <w:top w:val="single" w:sz="4" w:space="0" w:color="auto"/>
              <w:left w:val="single" w:sz="4" w:space="0" w:color="auto"/>
              <w:bottom w:val="single" w:sz="4" w:space="0" w:color="auto"/>
              <w:right w:val="single" w:sz="4" w:space="0" w:color="auto"/>
            </w:tcBorders>
            <w:vAlign w:val="center"/>
            <w:hideMark/>
          </w:tcPr>
          <w:p w14:paraId="46BECAF3" w14:textId="4DFEBD77" w:rsidR="000F084E" w:rsidRDefault="000F084E">
            <w:pPr>
              <w:rPr>
                <w:b/>
                <w:color w:val="auto"/>
                <w:szCs w:val="24"/>
              </w:rPr>
            </w:pPr>
            <w:r>
              <w:rPr>
                <w:b/>
              </w:rPr>
              <w:lastRenderedPageBreak/>
              <w:t>Obrazec št. 9</w:t>
            </w:r>
          </w:p>
        </w:tc>
      </w:tr>
    </w:tbl>
    <w:p w14:paraId="33A66CA9" w14:textId="40B75B4B" w:rsidR="00185FAA" w:rsidRDefault="00185FAA" w:rsidP="00C0714E"/>
    <w:p w14:paraId="0D5E25E7" w14:textId="77777777" w:rsidR="000F084E" w:rsidRPr="000F084E" w:rsidRDefault="000F084E" w:rsidP="000F084E">
      <w:pPr>
        <w:rPr>
          <w:b/>
          <w:iCs/>
        </w:rPr>
      </w:pPr>
      <w:r w:rsidRPr="000F084E">
        <w:rPr>
          <w:b/>
          <w:iCs/>
        </w:rPr>
        <w:t xml:space="preserve">MENIČNA IZJAVA S POOBLASTILOM ZA IZPOLNITEV </w:t>
      </w:r>
    </w:p>
    <w:p w14:paraId="6FE0C84F" w14:textId="77777777" w:rsidR="000F084E" w:rsidRPr="000F084E" w:rsidRDefault="000F084E" w:rsidP="000F084E">
      <w:pPr>
        <w:rPr>
          <w:b/>
          <w:iCs/>
        </w:rPr>
      </w:pPr>
      <w:r w:rsidRPr="000F084E">
        <w:rPr>
          <w:b/>
          <w:iCs/>
        </w:rPr>
        <w:t>ZA DOBRO IZVEDBO POGODBENIH OBVEZNOSTI</w:t>
      </w:r>
    </w:p>
    <w:p w14:paraId="1D718426" w14:textId="77777777" w:rsidR="000F084E" w:rsidRPr="000F084E" w:rsidRDefault="000F084E" w:rsidP="000F084E">
      <w:pPr>
        <w:rPr>
          <w:iCs/>
        </w:rPr>
      </w:pPr>
    </w:p>
    <w:p w14:paraId="26E76C9D" w14:textId="77777777" w:rsidR="000F084E" w:rsidRPr="000F084E" w:rsidRDefault="000F084E" w:rsidP="000F084E">
      <w:pPr>
        <w:rPr>
          <w:iCs/>
        </w:rPr>
      </w:pPr>
    </w:p>
    <w:p w14:paraId="173E8F77" w14:textId="77777777" w:rsidR="000F084E" w:rsidRPr="000F084E" w:rsidRDefault="000F084E" w:rsidP="000F084E">
      <w:pPr>
        <w:rPr>
          <w:iCs/>
        </w:rPr>
      </w:pPr>
      <w:r w:rsidRPr="000F084E">
        <w:rPr>
          <w:iCs/>
        </w:rPr>
        <w:t>Izvajalec</w:t>
      </w:r>
    </w:p>
    <w:p w14:paraId="56128632" w14:textId="77777777" w:rsidR="000F084E" w:rsidRPr="000F084E" w:rsidRDefault="000F084E" w:rsidP="000F084E">
      <w:pPr>
        <w:rPr>
          <w:iCs/>
        </w:rPr>
      </w:pPr>
    </w:p>
    <w:p w14:paraId="1FB30E53" w14:textId="77777777" w:rsidR="000F084E" w:rsidRPr="000F084E" w:rsidRDefault="000F084E" w:rsidP="000F084E">
      <w:pPr>
        <w:rPr>
          <w:iCs/>
        </w:rPr>
      </w:pPr>
      <w:r w:rsidRPr="000F084E">
        <w:rPr>
          <w:iCs/>
        </w:rPr>
        <w:t>__________________________________________________________</w:t>
      </w:r>
    </w:p>
    <w:p w14:paraId="333937AE" w14:textId="77777777" w:rsidR="000F084E" w:rsidRPr="000F084E" w:rsidRDefault="000F084E" w:rsidP="000F084E">
      <w:pPr>
        <w:rPr>
          <w:iCs/>
        </w:rPr>
      </w:pPr>
      <w:r w:rsidRPr="000F084E">
        <w:rPr>
          <w:iCs/>
        </w:rPr>
        <w:t>(firma in sedež družbe oziroma samostojnega podjetnika)</w:t>
      </w:r>
    </w:p>
    <w:p w14:paraId="3519EA86" w14:textId="77777777" w:rsidR="000F084E" w:rsidRPr="000F084E" w:rsidRDefault="000F084E" w:rsidP="000F084E">
      <w:pPr>
        <w:rPr>
          <w:iCs/>
        </w:rPr>
      </w:pPr>
    </w:p>
    <w:p w14:paraId="3E46E821" w14:textId="77777777" w:rsidR="000F084E" w:rsidRPr="000F084E" w:rsidRDefault="000F084E" w:rsidP="000F084E">
      <w:pPr>
        <w:rPr>
          <w:iCs/>
        </w:rPr>
      </w:pPr>
    </w:p>
    <w:p w14:paraId="4143FE79" w14:textId="4B04B54D" w:rsidR="000F084E" w:rsidRPr="000F084E" w:rsidRDefault="000F084E" w:rsidP="000F084E">
      <w:pPr>
        <w:jc w:val="both"/>
        <w:rPr>
          <w:iCs/>
        </w:rPr>
      </w:pPr>
      <w:r w:rsidRPr="000F084E">
        <w:t>Izvajalec</w:t>
      </w:r>
      <w:r w:rsidRPr="000F084E">
        <w:rPr>
          <w:iCs/>
        </w:rPr>
        <w:t xml:space="preserve"> _________________(firma izvajalca menice) kot izdajatelj menice izročamo naročniku </w:t>
      </w:r>
      <w:r w:rsidR="00AB170F" w:rsidRPr="00AB170F">
        <w:rPr>
          <w:iCs/>
        </w:rPr>
        <w:t>NIGRAD, komunalno podjetje, d.o.o.</w:t>
      </w:r>
      <w:r w:rsidRPr="000F084E">
        <w:rPr>
          <w:iCs/>
        </w:rPr>
        <w:t xml:space="preserve">, Zagrebška cesta 30, 2000 Maribor, za zavarovanje dobre izvedbe pogodbenih obveznosti v zvezi z izvedbo javnega naročila  </w:t>
      </w:r>
      <w:bookmarkStart w:id="14" w:name="_Hlk43721150"/>
      <w:r w:rsidRPr="000F084E">
        <w:rPr>
          <w:b/>
          <w:bCs/>
          <w:iCs/>
        </w:rPr>
        <w:t>»</w:t>
      </w:r>
      <w:r w:rsidRPr="000F084E">
        <w:rPr>
          <w:b/>
          <w:iCs/>
        </w:rPr>
        <w:t>Vzdrževanje vozil in strojev ter dobava rezervnih delov</w:t>
      </w:r>
      <w:r w:rsidRPr="000F084E">
        <w:rPr>
          <w:b/>
          <w:bCs/>
        </w:rPr>
        <w:t xml:space="preserve">; sklop </w:t>
      </w:r>
      <w:r w:rsidRPr="000F084E">
        <w:rPr>
          <w:b/>
        </w:rPr>
        <w:t>[številka in ime sklopa]</w:t>
      </w:r>
      <w:r w:rsidRPr="000F084E">
        <w:rPr>
          <w:b/>
          <w:bCs/>
          <w:iCs/>
        </w:rPr>
        <w:t>«</w:t>
      </w:r>
      <w:bookmarkEnd w:id="14"/>
      <w:r w:rsidRPr="000F084E">
        <w:rPr>
          <w:b/>
          <w:bCs/>
        </w:rPr>
        <w:t xml:space="preserve">, št. </w:t>
      </w:r>
      <w:r>
        <w:rPr>
          <w:b/>
          <w:bCs/>
        </w:rPr>
        <w:t>JN-0002/2022</w:t>
      </w:r>
      <w:r w:rsidRPr="000F084E">
        <w:rPr>
          <w:bCs/>
        </w:rPr>
        <w:t xml:space="preserve">, ki se je izvedel po odprtem postopku, </w:t>
      </w:r>
      <w:r w:rsidRPr="000F084E">
        <w:rPr>
          <w:iCs/>
        </w:rPr>
        <w:t>tri (3) podpisane bianco menice, na katerih je podpisan zakoniti zastopnik oz. pooblaščenec za podpis menice_______________ (ime in priimek), ____________ (funkcija), _______________  (podpis).</w:t>
      </w:r>
    </w:p>
    <w:p w14:paraId="6886428B" w14:textId="77777777" w:rsidR="000F084E" w:rsidRPr="000F084E" w:rsidRDefault="000F084E" w:rsidP="000F084E">
      <w:pPr>
        <w:jc w:val="both"/>
        <w:rPr>
          <w:iCs/>
        </w:rPr>
      </w:pPr>
    </w:p>
    <w:p w14:paraId="01B3BF7E" w14:textId="3974CAA7" w:rsidR="000F084E" w:rsidRPr="000F084E" w:rsidRDefault="000F084E" w:rsidP="000F084E">
      <w:pPr>
        <w:jc w:val="both"/>
      </w:pPr>
      <w:r w:rsidRPr="000F084E">
        <w:t>V skladu z okvirnim sporazumom št.___________</w:t>
      </w:r>
      <w:r w:rsidRPr="000F084E">
        <w:rPr>
          <w:bCs/>
        </w:rPr>
        <w:t>,</w:t>
      </w:r>
      <w:r w:rsidRPr="000F084E">
        <w:t xml:space="preserve"> za </w:t>
      </w:r>
      <w:r w:rsidRPr="000F084E">
        <w:rPr>
          <w:b/>
          <w:bCs/>
          <w:iCs/>
        </w:rPr>
        <w:t>»</w:t>
      </w:r>
      <w:r w:rsidRPr="000F084E">
        <w:rPr>
          <w:b/>
          <w:iCs/>
        </w:rPr>
        <w:t>Vzdrževanje vozil in strojev ter dobava rezervnih delov</w:t>
      </w:r>
      <w:r w:rsidRPr="000F084E">
        <w:rPr>
          <w:b/>
          <w:bCs/>
        </w:rPr>
        <w:t xml:space="preserve">; sklop </w:t>
      </w:r>
      <w:r w:rsidRPr="000F084E">
        <w:rPr>
          <w:b/>
        </w:rPr>
        <w:t>[številka in ime sklopa]</w:t>
      </w:r>
      <w:r w:rsidRPr="000F084E">
        <w:rPr>
          <w:b/>
          <w:bCs/>
          <w:iCs/>
        </w:rPr>
        <w:t>«</w:t>
      </w:r>
      <w:r w:rsidRPr="000F084E">
        <w:t xml:space="preserve"> sklenjenim dne__________ med naročnikom </w:t>
      </w:r>
      <w:r w:rsidR="00AB170F" w:rsidRPr="00AB170F">
        <w:rPr>
          <w:iCs/>
        </w:rPr>
        <w:t>NIGRAD, komunalno podjetje, d.o.o.</w:t>
      </w:r>
      <w:r w:rsidRPr="000F084E">
        <w:t xml:space="preserve"> in izdajateljem menice kot izvajalcem, je izvajalec dolžan opraviti storitve na način, v rokih in v obsegu (količini in kvaliteti) ter v skladu z določili, ki so opredeljeni v navedenem okvirnem sporazumu. </w:t>
      </w:r>
    </w:p>
    <w:p w14:paraId="67C5F4F3" w14:textId="77777777" w:rsidR="000F084E" w:rsidRPr="000F084E" w:rsidRDefault="000F084E" w:rsidP="000F084E">
      <w:pPr>
        <w:jc w:val="both"/>
      </w:pPr>
    </w:p>
    <w:p w14:paraId="3053069E" w14:textId="739EF3CE" w:rsidR="000F084E" w:rsidRPr="000F084E" w:rsidRDefault="000F084E" w:rsidP="000F084E">
      <w:pPr>
        <w:jc w:val="both"/>
      </w:pPr>
      <w:r w:rsidRPr="000F084E">
        <w:t xml:space="preserve">Izdajatelj menice nepreklicno pooblašča naročnika </w:t>
      </w:r>
      <w:r w:rsidRPr="000F084E">
        <w:rPr>
          <w:iCs/>
        </w:rPr>
        <w:t>NIGRAD, komunalno podjetje, d. d.</w:t>
      </w:r>
      <w:r w:rsidRPr="000F084E">
        <w:t xml:space="preserve">, da v primeru, če izdajatelj menice kot izvajalec ne izpolni svojih obveznosti iz okvirnega sporazuma v dogovorjeni kvaliteti, količini in rokih, naročnik izpolni bianco menico </w:t>
      </w:r>
      <w:r w:rsidRPr="000F084E">
        <w:rPr>
          <w:b/>
          <w:bCs/>
        </w:rPr>
        <w:t xml:space="preserve">do </w:t>
      </w:r>
      <w:r w:rsidR="00AB170F">
        <w:rPr>
          <w:b/>
          <w:bCs/>
        </w:rPr>
        <w:t>deset odstotkov (</w:t>
      </w:r>
      <w:r w:rsidRPr="000F084E">
        <w:rPr>
          <w:b/>
          <w:bCs/>
        </w:rPr>
        <w:t>10 %</w:t>
      </w:r>
      <w:r w:rsidR="00AB170F">
        <w:rPr>
          <w:b/>
          <w:bCs/>
        </w:rPr>
        <w:t>)</w:t>
      </w:r>
      <w:r w:rsidRPr="000F084E">
        <w:rPr>
          <w:b/>
          <w:bCs/>
        </w:rPr>
        <w:t xml:space="preserve"> ocenjene vrednosti okvirnega sporazuma, to je do višine _______ EUR</w:t>
      </w:r>
      <w:r w:rsidRPr="000F084E">
        <w:t xml:space="preserve"> in da izpolni vse druge sestavne dele menice, ki niso izpolnjeni, in sicer tako z bistvenimi kot opcijskimi meničnimi sestavinami in klavzulami, po svoji presoji, ter uporabi izpolnjeno menico za izterjavo menične vsote.</w:t>
      </w:r>
    </w:p>
    <w:p w14:paraId="2240597B" w14:textId="77777777" w:rsidR="00AB170F" w:rsidRDefault="00AB170F">
      <w:pPr>
        <w:spacing w:line="240" w:lineRule="auto"/>
      </w:pPr>
      <w:r>
        <w:br w:type="page"/>
      </w:r>
    </w:p>
    <w:p w14:paraId="7C319AEF" w14:textId="1B9445A4" w:rsidR="000F084E" w:rsidRPr="000F084E" w:rsidRDefault="000F084E" w:rsidP="000F084E">
      <w:pPr>
        <w:jc w:val="both"/>
      </w:pPr>
      <w:r w:rsidRPr="000F084E">
        <w:lastRenderedPageBreak/>
        <w:t xml:space="preserve">Veljavnost menične izjave je celoten čas veljavnosti okvirnega sporazuma in še vsaj </w:t>
      </w:r>
      <w:r w:rsidR="00AB170F">
        <w:t>šestdeset (</w:t>
      </w:r>
      <w:r w:rsidRPr="000F084E">
        <w:t>60</w:t>
      </w:r>
      <w:r w:rsidR="00AB170F">
        <w:t>)</w:t>
      </w:r>
      <w:r w:rsidRPr="000F084E">
        <w:t xml:space="preserve"> dni po poteku roka veljavnosti okvirnega sporazuma, to je do _________. </w:t>
      </w:r>
    </w:p>
    <w:p w14:paraId="1611C43A" w14:textId="77777777" w:rsidR="000F084E" w:rsidRPr="000F084E" w:rsidRDefault="000F084E" w:rsidP="000F084E">
      <w:pPr>
        <w:jc w:val="both"/>
      </w:pPr>
    </w:p>
    <w:p w14:paraId="42A1B338" w14:textId="044769C3" w:rsidR="000F084E" w:rsidRPr="000F084E" w:rsidRDefault="000F084E" w:rsidP="000F084E">
      <w:pPr>
        <w:jc w:val="both"/>
        <w:rPr>
          <w:iCs/>
        </w:rPr>
      </w:pPr>
      <w:r w:rsidRPr="000F084E">
        <w:rPr>
          <w:iCs/>
        </w:rPr>
        <w:t xml:space="preserve">Menični znesek se nakaže naročniku </w:t>
      </w:r>
      <w:r w:rsidR="00AB170F" w:rsidRPr="00AB170F">
        <w:rPr>
          <w:iCs/>
        </w:rPr>
        <w:t>NIGRAD, komunalno podjetje, d.o.o</w:t>
      </w:r>
      <w:r>
        <w:rPr>
          <w:iCs/>
        </w:rPr>
        <w:t>.</w:t>
      </w:r>
      <w:r w:rsidRPr="000F084E">
        <w:rPr>
          <w:iCs/>
        </w:rPr>
        <w:t>, na bančni račun številka SI46</w:t>
      </w:r>
      <w:r w:rsidRPr="000F084E">
        <w:t xml:space="preserve"> </w:t>
      </w:r>
      <w:r w:rsidRPr="000F084E">
        <w:rPr>
          <w:iCs/>
        </w:rPr>
        <w:t xml:space="preserve">0451 5000 0498 021, odprt pri Novi KBM, d. d. </w:t>
      </w:r>
      <w:r w:rsidRPr="000F084E">
        <w:t>Izvajalec</w:t>
      </w:r>
      <w:r w:rsidRPr="000F084E">
        <w:rPr>
          <w:iCs/>
        </w:rPr>
        <w:t xml:space="preserve"> izjavlja, da se zaveda pravnih posledic izdaje menice v zavarovanje. Menica naj se izpolni s klavzulo »BREZ PROTESTA«.</w:t>
      </w:r>
    </w:p>
    <w:p w14:paraId="5065567E" w14:textId="77777777" w:rsidR="000F084E" w:rsidRPr="000F084E" w:rsidRDefault="000F084E" w:rsidP="000F084E">
      <w:pPr>
        <w:jc w:val="both"/>
        <w:rPr>
          <w:iCs/>
        </w:rPr>
      </w:pPr>
    </w:p>
    <w:p w14:paraId="5AB3EFDF" w14:textId="7106EA22" w:rsidR="000F084E" w:rsidRPr="000F084E" w:rsidRDefault="000F084E" w:rsidP="000F084E">
      <w:pPr>
        <w:jc w:val="both"/>
        <w:rPr>
          <w:iCs/>
        </w:rPr>
      </w:pPr>
      <w:r w:rsidRPr="000F084E">
        <w:t>Izvajalec</w:t>
      </w:r>
      <w:r w:rsidRPr="000F084E">
        <w:rPr>
          <w:iCs/>
        </w:rPr>
        <w:t xml:space="preserve"> hkrati POOBLAŠČAM naročnika NIGRAD, komunalno podjetje, d.</w:t>
      </w:r>
      <w:r>
        <w:rPr>
          <w:iCs/>
        </w:rPr>
        <w:t xml:space="preserve"> o. o.</w:t>
      </w:r>
      <w:r w:rsidRPr="000F084E">
        <w:rPr>
          <w:iCs/>
        </w:rPr>
        <w:t>, da predloži menico na unovčenje in izrecno dovoljujem banki izplačilo take menice.</w:t>
      </w:r>
    </w:p>
    <w:p w14:paraId="44061E85" w14:textId="77777777" w:rsidR="000F084E" w:rsidRPr="000F084E" w:rsidRDefault="000F084E" w:rsidP="000F084E">
      <w:pPr>
        <w:jc w:val="both"/>
        <w:rPr>
          <w:iCs/>
        </w:rPr>
      </w:pPr>
    </w:p>
    <w:p w14:paraId="39CDAC5C" w14:textId="77777777" w:rsidR="000F084E" w:rsidRPr="000F084E" w:rsidRDefault="000F084E" w:rsidP="000F084E">
      <w:pPr>
        <w:jc w:val="both"/>
        <w:rPr>
          <w:iCs/>
        </w:rPr>
      </w:pPr>
      <w:r w:rsidRPr="000F084E">
        <w:rPr>
          <w:iCs/>
        </w:rPr>
        <w:t>Tako dajem NALOG ZA PLAČILO oz. POOBLASTILO vsem spodaj navedenim bankam iz naslednjih mojih računov:</w:t>
      </w:r>
    </w:p>
    <w:p w14:paraId="225A094F" w14:textId="77777777" w:rsidR="000F084E" w:rsidRPr="000F084E" w:rsidRDefault="000F084E" w:rsidP="000F084E">
      <w:pPr>
        <w:jc w:val="both"/>
        <w:rPr>
          <w:iCs/>
        </w:rPr>
      </w:pPr>
      <w:r w:rsidRPr="000F084E">
        <w:rPr>
          <w:iCs/>
        </w:rPr>
        <w:t>__________________________________________________________</w:t>
      </w:r>
    </w:p>
    <w:p w14:paraId="7323E4E7" w14:textId="77777777" w:rsidR="000F084E" w:rsidRPr="000F084E" w:rsidRDefault="000F084E" w:rsidP="000F084E">
      <w:pPr>
        <w:jc w:val="both"/>
        <w:rPr>
          <w:iCs/>
        </w:rPr>
      </w:pPr>
      <w:r w:rsidRPr="000F084E">
        <w:rPr>
          <w:iCs/>
        </w:rPr>
        <w:t>__________________________________________________________</w:t>
      </w:r>
    </w:p>
    <w:p w14:paraId="43115D84" w14:textId="77777777" w:rsidR="000F084E" w:rsidRPr="000F084E" w:rsidRDefault="000F084E" w:rsidP="000F084E">
      <w:pPr>
        <w:jc w:val="both"/>
        <w:rPr>
          <w:iCs/>
        </w:rPr>
      </w:pPr>
      <w:r w:rsidRPr="000F084E">
        <w:rPr>
          <w:iCs/>
        </w:rPr>
        <w:t>__________________________________________________________</w:t>
      </w:r>
    </w:p>
    <w:p w14:paraId="0C3D6480" w14:textId="77777777" w:rsidR="000F084E" w:rsidRPr="000F084E" w:rsidRDefault="000F084E" w:rsidP="000F084E">
      <w:pPr>
        <w:jc w:val="both"/>
        <w:rPr>
          <w:iCs/>
        </w:rPr>
      </w:pPr>
      <w:r w:rsidRPr="000F084E">
        <w:rPr>
          <w:iCs/>
        </w:rPr>
        <w:t>__________________________________________________________</w:t>
      </w:r>
    </w:p>
    <w:p w14:paraId="2A454A48" w14:textId="77777777" w:rsidR="000F084E" w:rsidRPr="000F084E" w:rsidRDefault="000F084E" w:rsidP="000F084E">
      <w:pPr>
        <w:jc w:val="both"/>
        <w:rPr>
          <w:iCs/>
        </w:rPr>
      </w:pPr>
    </w:p>
    <w:p w14:paraId="3F3F8672" w14:textId="77777777" w:rsidR="000F084E" w:rsidRPr="000F084E" w:rsidRDefault="000F084E" w:rsidP="000F084E">
      <w:pPr>
        <w:jc w:val="both"/>
        <w:rPr>
          <w:iCs/>
        </w:rPr>
      </w:pPr>
    </w:p>
    <w:p w14:paraId="03159889" w14:textId="77777777" w:rsidR="000F084E" w:rsidRPr="000F084E" w:rsidRDefault="000F084E" w:rsidP="000F084E">
      <w:pPr>
        <w:jc w:val="both"/>
        <w:rPr>
          <w:iCs/>
        </w:rPr>
      </w:pPr>
      <w:r w:rsidRPr="000F084E">
        <w:rPr>
          <w:iCs/>
        </w:rPr>
        <w:t>V primeru odprtja dodatnega računa, ki ni zgoraj naveden, izrecno dovoljujem izplačilo menice in pooblaščam banko, pri kateri je takšen račun odprt, da izvede plačilo.</w:t>
      </w:r>
    </w:p>
    <w:p w14:paraId="6E89806E" w14:textId="77777777" w:rsidR="000F084E" w:rsidRPr="000F084E" w:rsidRDefault="000F084E" w:rsidP="000F084E">
      <w:pPr>
        <w:jc w:val="both"/>
        <w:rPr>
          <w:iCs/>
        </w:rPr>
      </w:pPr>
    </w:p>
    <w:p w14:paraId="2C10F2CD" w14:textId="77777777" w:rsidR="000F084E" w:rsidRPr="000F084E" w:rsidRDefault="000F084E" w:rsidP="000F084E">
      <w:pPr>
        <w:jc w:val="both"/>
        <w:rPr>
          <w:iCs/>
        </w:rPr>
      </w:pPr>
    </w:p>
    <w:p w14:paraId="213F702D" w14:textId="77777777" w:rsidR="000F084E" w:rsidRPr="000F084E" w:rsidRDefault="000F084E" w:rsidP="000F084E">
      <w:pPr>
        <w:jc w:val="both"/>
        <w:rPr>
          <w:iCs/>
        </w:rPr>
      </w:pPr>
    </w:p>
    <w:p w14:paraId="19BF2FB0" w14:textId="77777777" w:rsidR="000F084E" w:rsidRPr="000F084E" w:rsidRDefault="000F084E" w:rsidP="000F084E">
      <w:pPr>
        <w:jc w:val="both"/>
        <w:rPr>
          <w:iCs/>
        </w:rPr>
      </w:pPr>
    </w:p>
    <w:p w14:paraId="56953566" w14:textId="77777777" w:rsidR="000F084E" w:rsidRPr="000F084E" w:rsidRDefault="000F084E" w:rsidP="000F084E">
      <w:pPr>
        <w:jc w:val="both"/>
      </w:pPr>
      <w:r w:rsidRPr="000F084E">
        <w:t>Priloga:</w:t>
      </w:r>
    </w:p>
    <w:p w14:paraId="352E6851" w14:textId="28A6C9A5" w:rsidR="000F084E" w:rsidRPr="00AB170F" w:rsidRDefault="000F084E" w:rsidP="00AB170F">
      <w:pPr>
        <w:pStyle w:val="Odstavekseznama"/>
        <w:numPr>
          <w:ilvl w:val="0"/>
          <w:numId w:val="40"/>
        </w:numPr>
        <w:rPr>
          <w:rFonts w:ascii="Titillium Web" w:hAnsi="Titillium Web"/>
        </w:rPr>
      </w:pPr>
      <w:r w:rsidRPr="00AB170F">
        <w:rPr>
          <w:rFonts w:ascii="Titillium Web" w:hAnsi="Titillium Web"/>
        </w:rPr>
        <w:t>tri (3) bianco menice podpisane ter žigosane.</w:t>
      </w:r>
    </w:p>
    <w:p w14:paraId="553616A6" w14:textId="64F525A1" w:rsidR="000F084E" w:rsidRPr="009D3095" w:rsidRDefault="000F084E" w:rsidP="00C0714E"/>
    <w:sectPr w:rsidR="000F084E" w:rsidRPr="009D3095" w:rsidSect="00E61FC1">
      <w:headerReference w:type="default" r:id="rId8"/>
      <w:footerReference w:type="default" r:id="rId9"/>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E40E7" w14:textId="77777777" w:rsidR="00D06956" w:rsidRDefault="00D06956" w:rsidP="00CA17AB">
      <w:pPr>
        <w:spacing w:line="240" w:lineRule="auto"/>
      </w:pPr>
      <w:r>
        <w:separator/>
      </w:r>
    </w:p>
  </w:endnote>
  <w:endnote w:type="continuationSeparator" w:id="0">
    <w:p w14:paraId="078EC6EA" w14:textId="77777777" w:rsidR="00D06956" w:rsidRDefault="00D06956"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8563" w14:textId="77777777" w:rsidR="00CA17AB" w:rsidRPr="000D532C" w:rsidRDefault="000D532C" w:rsidP="000D532C">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1.000.000,00 EUR. ID za DDV: SI56143028. TRR pri NKBM: SI56 0400 0027 6195 704.</w:t>
    </w:r>
  </w:p>
  <w:p w14:paraId="0E4BFA23" w14:textId="77777777" w:rsidR="00CA17AB" w:rsidRDefault="00CA17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2BA99" w14:textId="77777777" w:rsidR="00D06956" w:rsidRDefault="00D06956" w:rsidP="00CA17AB">
      <w:pPr>
        <w:spacing w:line="240" w:lineRule="auto"/>
      </w:pPr>
      <w:r>
        <w:separator/>
      </w:r>
    </w:p>
  </w:footnote>
  <w:footnote w:type="continuationSeparator" w:id="0">
    <w:p w14:paraId="494514BA" w14:textId="77777777" w:rsidR="00D06956" w:rsidRDefault="00D06956" w:rsidP="00CA17AB">
      <w:pPr>
        <w:spacing w:line="240" w:lineRule="auto"/>
      </w:pPr>
      <w:r>
        <w:continuationSeparator/>
      </w:r>
    </w:p>
  </w:footnote>
  <w:footnote w:id="1">
    <w:p w14:paraId="6A913053" w14:textId="55E61CC1" w:rsidR="00D06956" w:rsidRDefault="00D06956" w:rsidP="00D06956">
      <w:pPr>
        <w:autoSpaceDE w:val="0"/>
        <w:autoSpaceDN w:val="0"/>
        <w:adjustRightInd w:val="0"/>
        <w:rPr>
          <w:rFonts w:cs="Arial"/>
          <w:color w:val="auto"/>
          <w:sz w:val="16"/>
          <w:szCs w:val="16"/>
        </w:rPr>
      </w:pPr>
      <w:r>
        <w:rPr>
          <w:rFonts w:cs="Arial"/>
          <w:b/>
          <w:bCs/>
          <w:iCs/>
          <w:sz w:val="16"/>
          <w:szCs w:val="16"/>
        </w:rPr>
        <w:t xml:space="preserve">Navodila za izpolnitev: </w:t>
      </w:r>
      <w:r w:rsidR="001A6B18">
        <w:rPr>
          <w:rFonts w:cs="Arial"/>
          <w:b/>
          <w:bCs/>
          <w:iCs/>
          <w:sz w:val="16"/>
          <w:szCs w:val="16"/>
        </w:rPr>
        <w:t xml:space="preserve"> </w:t>
      </w:r>
    </w:p>
    <w:p w14:paraId="5EF7C6CD" w14:textId="77777777" w:rsidR="00D06956" w:rsidRDefault="00D06956" w:rsidP="00D0695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292A0D4" w14:textId="77777777" w:rsidR="00D06956" w:rsidRDefault="00D06956" w:rsidP="00D0695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E30D69C" w14:textId="77777777" w:rsidR="00D06956" w:rsidRDefault="00D06956" w:rsidP="00D06956">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DE08BBB" w14:textId="77777777" w:rsidR="00FE1855" w:rsidRDefault="00FE1855" w:rsidP="00FE1855">
      <w:pPr>
        <w:autoSpaceDE w:val="0"/>
        <w:autoSpaceDN w:val="0"/>
        <w:adjustRightInd w:val="0"/>
        <w:rPr>
          <w:rFonts w:cs="Arial"/>
          <w:color w:val="auto"/>
          <w:sz w:val="16"/>
          <w:szCs w:val="16"/>
        </w:rPr>
      </w:pPr>
      <w:r>
        <w:rPr>
          <w:rFonts w:cs="Arial"/>
          <w:b/>
          <w:bCs/>
          <w:iCs/>
          <w:sz w:val="16"/>
          <w:szCs w:val="16"/>
        </w:rPr>
        <w:t xml:space="preserve">Navodila za izpolnitev: </w:t>
      </w:r>
    </w:p>
    <w:p w14:paraId="3A5D71E1" w14:textId="77777777" w:rsidR="00FE1855" w:rsidRDefault="00FE1855" w:rsidP="00FE1855">
      <w:pPr>
        <w:autoSpaceDE w:val="0"/>
        <w:autoSpaceDN w:val="0"/>
        <w:adjustRightInd w:val="0"/>
        <w:rPr>
          <w:rFonts w:cs="Arial"/>
          <w:sz w:val="16"/>
          <w:szCs w:val="16"/>
        </w:rPr>
      </w:pPr>
      <w:r>
        <w:rPr>
          <w:rFonts w:cs="Arial"/>
          <w:sz w:val="16"/>
          <w:szCs w:val="16"/>
        </w:rPr>
        <w:t>- Obrazec je potrebno izpolniti v primeru, da ponudnik nastopa s podizvajalci;</w:t>
      </w:r>
    </w:p>
    <w:p w14:paraId="2DE6A2A0" w14:textId="77777777" w:rsidR="00FE1855" w:rsidRDefault="00FE1855" w:rsidP="00FE185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03F99E75" w14:textId="77777777" w:rsidR="00FE1855" w:rsidRDefault="00FE1855" w:rsidP="00FE1855">
      <w:pPr>
        <w:autoSpaceDE w:val="0"/>
        <w:autoSpaceDN w:val="0"/>
        <w:adjustRightInd w:val="0"/>
        <w:rPr>
          <w:rFonts w:cs="Arial"/>
          <w:sz w:val="16"/>
          <w:szCs w:val="16"/>
        </w:rPr>
      </w:pPr>
      <w:r>
        <w:rPr>
          <w:rFonts w:cs="Arial"/>
          <w:b/>
          <w:bCs/>
          <w:iCs/>
          <w:sz w:val="16"/>
          <w:szCs w:val="16"/>
        </w:rPr>
        <w:t xml:space="preserve">Navodila za izpolnitev: </w:t>
      </w:r>
    </w:p>
    <w:p w14:paraId="1A40A92D" w14:textId="77777777" w:rsidR="00FE1855" w:rsidRDefault="00FE1855" w:rsidP="00FE185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DA6DF71" w14:textId="77777777" w:rsidR="00FE1855" w:rsidRDefault="00FE1855" w:rsidP="00FE185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0AE1AE73" w14:textId="77777777" w:rsidR="008E7559" w:rsidRDefault="008E7559" w:rsidP="008E7559">
      <w:pPr>
        <w:pStyle w:val="Sprotnaopomba-besedilo"/>
      </w:pPr>
      <w:r>
        <w:rPr>
          <w:rStyle w:val="Sprotnaopomba-sklic"/>
        </w:rPr>
        <w:footnoteRef/>
      </w:r>
      <w:r>
        <w:t xml:space="preserve"> se smiselno uporabi/prilagodi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B267" w14:textId="3743CFF4" w:rsidR="00CA17AB" w:rsidRDefault="00E2775D">
    <w:pPr>
      <w:pStyle w:val="Glava"/>
    </w:pPr>
    <w:r w:rsidRPr="001D7645">
      <w:rPr>
        <w:noProof/>
      </w:rPr>
      <w:drawing>
        <wp:inline distT="0" distB="0" distL="0" distR="0" wp14:anchorId="16502A20" wp14:editId="2849EE33">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6pt;height:13.6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6pt;height:12.9pt;visibility:visible" o:bullet="t">
        <v:imagedata r:id="rId2" o:title=""/>
      </v:shape>
    </w:pict>
  </w:numPicBullet>
  <w:abstractNum w:abstractNumId="0" w15:restartNumberingAfterBreak="0">
    <w:nsid w:val="028F6979"/>
    <w:multiLevelType w:val="hybridMultilevel"/>
    <w:tmpl w:val="3F46C76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DE95999"/>
    <w:multiLevelType w:val="hybridMultilevel"/>
    <w:tmpl w:val="2FD68F74"/>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4" w15:restartNumberingAfterBreak="0">
    <w:nsid w:val="0F5325D5"/>
    <w:multiLevelType w:val="hybridMultilevel"/>
    <w:tmpl w:val="1F463400"/>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22B0185"/>
    <w:multiLevelType w:val="hybridMultilevel"/>
    <w:tmpl w:val="DCCAE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463E75"/>
    <w:multiLevelType w:val="hybridMultilevel"/>
    <w:tmpl w:val="3F6C7E5C"/>
    <w:lvl w:ilvl="0" w:tplc="B298F56E">
      <w:numFmt w:val="bullet"/>
      <w:lvlText w:val="-"/>
      <w:lvlJc w:val="left"/>
      <w:pPr>
        <w:ind w:left="644" w:hanging="360"/>
      </w:pPr>
      <w:rPr>
        <w:rFonts w:ascii="Georgia" w:eastAsia="Times New Roman" w:hAnsi="Georgia" w:cs="Aria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11" w15:restartNumberingAfterBreak="0">
    <w:nsid w:val="2CA16AAB"/>
    <w:multiLevelType w:val="hybridMultilevel"/>
    <w:tmpl w:val="C79AFA7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0323C6D"/>
    <w:multiLevelType w:val="hybridMultilevel"/>
    <w:tmpl w:val="A058D772"/>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A6F7DAB"/>
    <w:multiLevelType w:val="hybridMultilevel"/>
    <w:tmpl w:val="0AA47F58"/>
    <w:lvl w:ilvl="0" w:tplc="A26EDADC">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3BD47FC1"/>
    <w:multiLevelType w:val="hybridMultilevel"/>
    <w:tmpl w:val="DF428156"/>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20"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CB6445"/>
    <w:multiLevelType w:val="hybridMultilevel"/>
    <w:tmpl w:val="CF9C4C90"/>
    <w:lvl w:ilvl="0" w:tplc="A26EDAD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84253CA"/>
    <w:multiLevelType w:val="hybridMultilevel"/>
    <w:tmpl w:val="6456C46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915200"/>
    <w:multiLevelType w:val="hybridMultilevel"/>
    <w:tmpl w:val="23FCF092"/>
    <w:lvl w:ilvl="0" w:tplc="A26EDADC">
      <w:start w:val="1"/>
      <w:numFmt w:val="bullet"/>
      <w:lvlText w:val=""/>
      <w:lvlJc w:val="left"/>
      <w:pPr>
        <w:tabs>
          <w:tab w:val="num" w:pos="1305"/>
        </w:tabs>
        <w:ind w:left="1305" w:hanging="360"/>
      </w:pPr>
      <w:rPr>
        <w:rFonts w:ascii="Symbol" w:hAnsi="Symbol" w:hint="default"/>
        <w:color w:val="auto"/>
        <w:sz w:val="24"/>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6" w15:restartNumberingAfterBreak="0">
    <w:nsid w:val="4FB236A4"/>
    <w:multiLevelType w:val="hybridMultilevel"/>
    <w:tmpl w:val="C5FA9CD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0" w15:restartNumberingAfterBreak="0">
    <w:nsid w:val="526F3D96"/>
    <w:multiLevelType w:val="hybridMultilevel"/>
    <w:tmpl w:val="B1B04C4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2" w15:restartNumberingAfterBreak="0">
    <w:nsid w:val="6E0223AC"/>
    <w:multiLevelType w:val="hybridMultilevel"/>
    <w:tmpl w:val="82EAAA5C"/>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33" w15:restartNumberingAfterBreak="0">
    <w:nsid w:val="78535F41"/>
    <w:multiLevelType w:val="hybridMultilevel"/>
    <w:tmpl w:val="FF42319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B1F3505"/>
    <w:multiLevelType w:val="hybridMultilevel"/>
    <w:tmpl w:val="9C305DB8"/>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35" w15:restartNumberingAfterBreak="0">
    <w:nsid w:val="7F036481"/>
    <w:multiLevelType w:val="hybridMultilevel"/>
    <w:tmpl w:val="4D34342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2"/>
  </w:num>
  <w:num w:numId="3">
    <w:abstractNumId w:val="31"/>
  </w:num>
  <w:num w:numId="4">
    <w:abstractNumId w:val="16"/>
  </w:num>
  <w:num w:numId="5">
    <w:abstractNumId w:val="2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1"/>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9"/>
  </w:num>
  <w:num w:numId="23">
    <w:abstractNumId w:val="11"/>
  </w:num>
  <w:num w:numId="24">
    <w:abstractNumId w:val="33"/>
  </w:num>
  <w:num w:numId="25">
    <w:abstractNumId w:val="7"/>
  </w:num>
  <w:num w:numId="26">
    <w:abstractNumId w:val="0"/>
  </w:num>
  <w:num w:numId="27">
    <w:abstractNumId w:val="21"/>
  </w:num>
  <w:num w:numId="28">
    <w:abstractNumId w:val="35"/>
  </w:num>
  <w:num w:numId="29">
    <w:abstractNumId w:val="32"/>
  </w:num>
  <w:num w:numId="30">
    <w:abstractNumId w:val="13"/>
  </w:num>
  <w:num w:numId="31">
    <w:abstractNumId w:val="23"/>
  </w:num>
  <w:num w:numId="32">
    <w:abstractNumId w:val="4"/>
  </w:num>
  <w:num w:numId="33">
    <w:abstractNumId w:val="34"/>
  </w:num>
  <w:num w:numId="34">
    <w:abstractNumId w:val="3"/>
  </w:num>
  <w:num w:numId="35">
    <w:abstractNumId w:val="8"/>
  </w:num>
  <w:num w:numId="36">
    <w:abstractNumId w:val="17"/>
  </w:num>
  <w:num w:numId="37">
    <w:abstractNumId w:val="26"/>
  </w:num>
  <w:num w:numId="38">
    <w:abstractNumId w:val="26"/>
  </w:num>
  <w:num w:numId="39">
    <w:abstractNumId w:val="1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956"/>
    <w:rsid w:val="000173A4"/>
    <w:rsid w:val="0002403E"/>
    <w:rsid w:val="000652B0"/>
    <w:rsid w:val="00072813"/>
    <w:rsid w:val="00092BEB"/>
    <w:rsid w:val="000A1655"/>
    <w:rsid w:val="000B17D2"/>
    <w:rsid w:val="000B65D3"/>
    <w:rsid w:val="000C21E3"/>
    <w:rsid w:val="000D532C"/>
    <w:rsid w:val="000F084E"/>
    <w:rsid w:val="00185FAA"/>
    <w:rsid w:val="00187BE0"/>
    <w:rsid w:val="001A6B18"/>
    <w:rsid w:val="001C54D9"/>
    <w:rsid w:val="001E5010"/>
    <w:rsid w:val="001F672C"/>
    <w:rsid w:val="00212400"/>
    <w:rsid w:val="00245455"/>
    <w:rsid w:val="002472EC"/>
    <w:rsid w:val="00273F9F"/>
    <w:rsid w:val="00284433"/>
    <w:rsid w:val="002C104C"/>
    <w:rsid w:val="002F518B"/>
    <w:rsid w:val="002F5A10"/>
    <w:rsid w:val="00301DDB"/>
    <w:rsid w:val="003024D3"/>
    <w:rsid w:val="00307B51"/>
    <w:rsid w:val="00352FCD"/>
    <w:rsid w:val="00356968"/>
    <w:rsid w:val="00365F04"/>
    <w:rsid w:val="00372201"/>
    <w:rsid w:val="00372378"/>
    <w:rsid w:val="003E7C5E"/>
    <w:rsid w:val="00457D40"/>
    <w:rsid w:val="004719B3"/>
    <w:rsid w:val="004922D5"/>
    <w:rsid w:val="00540316"/>
    <w:rsid w:val="005436BB"/>
    <w:rsid w:val="005647BB"/>
    <w:rsid w:val="0057138B"/>
    <w:rsid w:val="005B54CD"/>
    <w:rsid w:val="005E25B9"/>
    <w:rsid w:val="006F7234"/>
    <w:rsid w:val="00742B3D"/>
    <w:rsid w:val="007479FD"/>
    <w:rsid w:val="00752125"/>
    <w:rsid w:val="007624D6"/>
    <w:rsid w:val="00780CB2"/>
    <w:rsid w:val="007A2EDD"/>
    <w:rsid w:val="007C6507"/>
    <w:rsid w:val="007C7EE0"/>
    <w:rsid w:val="007E582E"/>
    <w:rsid w:val="00816CDC"/>
    <w:rsid w:val="00876C7E"/>
    <w:rsid w:val="00887D0F"/>
    <w:rsid w:val="008C6202"/>
    <w:rsid w:val="008C6891"/>
    <w:rsid w:val="008D1755"/>
    <w:rsid w:val="008E7559"/>
    <w:rsid w:val="009527B8"/>
    <w:rsid w:val="009859C9"/>
    <w:rsid w:val="009D3095"/>
    <w:rsid w:val="009E36AF"/>
    <w:rsid w:val="009E6906"/>
    <w:rsid w:val="00AA050C"/>
    <w:rsid w:val="00AB170F"/>
    <w:rsid w:val="00AF30DD"/>
    <w:rsid w:val="00AF335B"/>
    <w:rsid w:val="00B804BC"/>
    <w:rsid w:val="00B857AB"/>
    <w:rsid w:val="00BA5173"/>
    <w:rsid w:val="00BE7EB0"/>
    <w:rsid w:val="00C0714E"/>
    <w:rsid w:val="00C10752"/>
    <w:rsid w:val="00C47D0B"/>
    <w:rsid w:val="00C52A40"/>
    <w:rsid w:val="00C53CF5"/>
    <w:rsid w:val="00C561F7"/>
    <w:rsid w:val="00CA17AB"/>
    <w:rsid w:val="00CF2FEE"/>
    <w:rsid w:val="00D06956"/>
    <w:rsid w:val="00D10B56"/>
    <w:rsid w:val="00DC6933"/>
    <w:rsid w:val="00DE35E9"/>
    <w:rsid w:val="00DF0BE1"/>
    <w:rsid w:val="00E03D81"/>
    <w:rsid w:val="00E163FD"/>
    <w:rsid w:val="00E2775D"/>
    <w:rsid w:val="00E61FC1"/>
    <w:rsid w:val="00ED5E7E"/>
    <w:rsid w:val="00EF1EEB"/>
    <w:rsid w:val="00F4544C"/>
    <w:rsid w:val="00F776D4"/>
    <w:rsid w:val="00F8285D"/>
    <w:rsid w:val="00F9321A"/>
    <w:rsid w:val="00F94538"/>
    <w:rsid w:val="00FB36EF"/>
    <w:rsid w:val="00FD02E5"/>
    <w:rsid w:val="00FE18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6388F91C"/>
  <w15:docId w15:val="{2E9A8C9E-19E8-4633-8E13-C81A7BDA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518B"/>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D06956"/>
    <w:rPr>
      <w:color w:val="0000FF"/>
      <w:u w:val="single"/>
    </w:rPr>
  </w:style>
  <w:style w:type="paragraph" w:styleId="Naslov">
    <w:name w:val="Title"/>
    <w:basedOn w:val="Navaden"/>
    <w:link w:val="NaslovZnak"/>
    <w:qFormat/>
    <w:rsid w:val="00D06956"/>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D06956"/>
    <w:rPr>
      <w:rFonts w:ascii="Arial" w:hAnsi="Arial" w:cs="Times New Roman"/>
      <w:b/>
      <w:sz w:val="32"/>
    </w:rPr>
  </w:style>
  <w:style w:type="paragraph" w:styleId="Telobesedila">
    <w:name w:val="Body Text"/>
    <w:basedOn w:val="Navaden"/>
    <w:link w:val="TelobesedilaZnak"/>
    <w:semiHidden/>
    <w:unhideWhenUsed/>
    <w:rsid w:val="00D06956"/>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D06956"/>
    <w:rPr>
      <w:rFonts w:ascii="Arial" w:hAnsi="Arial" w:cs="Times New Roman"/>
    </w:rPr>
  </w:style>
  <w:style w:type="paragraph" w:customStyle="1" w:styleId="BESEDILO">
    <w:name w:val="BESEDILO"/>
    <w:rsid w:val="00D06956"/>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D06956"/>
    <w:pPr>
      <w:numPr>
        <w:numId w:val="6"/>
      </w:numPr>
    </w:pPr>
    <w:rPr>
      <w:b/>
      <w:i/>
      <w:szCs w:val="24"/>
    </w:rPr>
  </w:style>
  <w:style w:type="paragraph" w:customStyle="1" w:styleId="Poglavje2">
    <w:name w:val="Poglavje 2"/>
    <w:basedOn w:val="Telobesedila"/>
    <w:qFormat/>
    <w:rsid w:val="00D06956"/>
    <w:pPr>
      <w:numPr>
        <w:ilvl w:val="1"/>
        <w:numId w:val="6"/>
      </w:numPr>
    </w:pPr>
    <w:rPr>
      <w:b/>
    </w:rPr>
  </w:style>
  <w:style w:type="paragraph" w:customStyle="1" w:styleId="Poglavje3">
    <w:name w:val="Poglavje 3"/>
    <w:basedOn w:val="Telobesedila"/>
    <w:rsid w:val="00D06956"/>
    <w:pPr>
      <w:numPr>
        <w:ilvl w:val="2"/>
        <w:numId w:val="6"/>
      </w:numPr>
    </w:pPr>
    <w:rPr>
      <w:b/>
    </w:rPr>
  </w:style>
  <w:style w:type="paragraph" w:styleId="Navadensplet">
    <w:name w:val="Normal (Web)"/>
    <w:basedOn w:val="Navaden"/>
    <w:uiPriority w:val="99"/>
    <w:semiHidden/>
    <w:unhideWhenUsed/>
    <w:rsid w:val="00D06956"/>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uiPriority w:val="99"/>
    <w:semiHidden/>
    <w:unhideWhenUsed/>
    <w:rsid w:val="00D06956"/>
    <w:rPr>
      <w:vertAlign w:val="superscript"/>
    </w:rPr>
  </w:style>
  <w:style w:type="paragraph" w:styleId="Telobesedila3">
    <w:name w:val="Body Text 3"/>
    <w:basedOn w:val="Navaden"/>
    <w:link w:val="Telobesedila3Znak"/>
    <w:semiHidden/>
    <w:unhideWhenUsed/>
    <w:rsid w:val="00DE35E9"/>
    <w:pPr>
      <w:spacing w:after="120"/>
    </w:pPr>
    <w:rPr>
      <w:sz w:val="16"/>
      <w:szCs w:val="16"/>
    </w:rPr>
  </w:style>
  <w:style w:type="character" w:customStyle="1" w:styleId="Telobesedila3Znak">
    <w:name w:val="Telo besedila 3 Znak"/>
    <w:basedOn w:val="Privzetapisavaodstavka"/>
    <w:link w:val="Telobesedila3"/>
    <w:semiHidden/>
    <w:rsid w:val="00DE35E9"/>
    <w:rPr>
      <w:color w:val="000000"/>
      <w:sz w:val="16"/>
      <w:szCs w:val="16"/>
    </w:rPr>
  </w:style>
  <w:style w:type="paragraph" w:customStyle="1" w:styleId="Slika">
    <w:name w:val="Slika"/>
    <w:basedOn w:val="Navaden"/>
    <w:rsid w:val="00DE35E9"/>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FE1855"/>
    <w:pPr>
      <w:spacing w:after="120" w:line="480" w:lineRule="auto"/>
    </w:pPr>
  </w:style>
  <w:style w:type="character" w:customStyle="1" w:styleId="Telobesedila2Znak">
    <w:name w:val="Telo besedila 2 Znak"/>
    <w:basedOn w:val="Privzetapisavaodstavka"/>
    <w:link w:val="Telobesedila2"/>
    <w:semiHidden/>
    <w:rsid w:val="00FE1855"/>
    <w:rPr>
      <w:color w:val="000000"/>
      <w:sz w:val="22"/>
      <w:szCs w:val="22"/>
    </w:rPr>
  </w:style>
  <w:style w:type="paragraph" w:styleId="Sprotnaopomba-besedilo">
    <w:name w:val="footnote text"/>
    <w:basedOn w:val="Navaden"/>
    <w:link w:val="Sprotnaopomba-besediloZnak"/>
    <w:uiPriority w:val="99"/>
    <w:semiHidden/>
    <w:unhideWhenUsed/>
    <w:rsid w:val="008E7559"/>
    <w:pPr>
      <w:spacing w:line="240" w:lineRule="auto"/>
    </w:pPr>
    <w:rPr>
      <w:rFonts w:asciiTheme="minorHAnsi" w:eastAsiaTheme="minorHAnsi" w:hAnsiTheme="minorHAnsi" w:cstheme="minorBidi"/>
      <w:color w:val="auto"/>
      <w:sz w:val="20"/>
      <w:szCs w:val="20"/>
      <w:lang w:eastAsia="en-US"/>
    </w:rPr>
  </w:style>
  <w:style w:type="character" w:customStyle="1" w:styleId="Sprotnaopomba-besediloZnak">
    <w:name w:val="Sprotna opomba - besedilo Znak"/>
    <w:basedOn w:val="Privzetapisavaodstavka"/>
    <w:link w:val="Sprotnaopomba-besedilo"/>
    <w:uiPriority w:val="99"/>
    <w:semiHidden/>
    <w:rsid w:val="008E7559"/>
    <w:rPr>
      <w:rFonts w:asciiTheme="minorHAnsi" w:eastAsiaTheme="minorHAnsi" w:hAnsiTheme="minorHAnsi" w:cstheme="minorBidi"/>
      <w:lang w:eastAsia="en-US"/>
    </w:rPr>
  </w:style>
  <w:style w:type="character" w:styleId="Pripombasklic">
    <w:name w:val="annotation reference"/>
    <w:basedOn w:val="Privzetapisavaodstavka"/>
    <w:uiPriority w:val="99"/>
    <w:semiHidden/>
    <w:unhideWhenUsed/>
    <w:rsid w:val="007C6507"/>
    <w:rPr>
      <w:sz w:val="16"/>
      <w:szCs w:val="16"/>
    </w:rPr>
  </w:style>
  <w:style w:type="paragraph" w:styleId="Pripombabesedilo">
    <w:name w:val="annotation text"/>
    <w:basedOn w:val="Navaden"/>
    <w:link w:val="PripombabesediloZnak"/>
    <w:uiPriority w:val="99"/>
    <w:semiHidden/>
    <w:unhideWhenUsed/>
    <w:rsid w:val="007C650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6507"/>
    <w:rPr>
      <w:color w:val="000000"/>
    </w:rPr>
  </w:style>
  <w:style w:type="paragraph" w:styleId="Zadevapripombe">
    <w:name w:val="annotation subject"/>
    <w:basedOn w:val="Pripombabesedilo"/>
    <w:next w:val="Pripombabesedilo"/>
    <w:link w:val="ZadevapripombeZnak"/>
    <w:uiPriority w:val="99"/>
    <w:semiHidden/>
    <w:unhideWhenUsed/>
    <w:rsid w:val="007C6507"/>
    <w:rPr>
      <w:b/>
      <w:bCs/>
    </w:rPr>
  </w:style>
  <w:style w:type="character" w:customStyle="1" w:styleId="ZadevapripombeZnak">
    <w:name w:val="Zadeva pripombe Znak"/>
    <w:basedOn w:val="PripombabesediloZnak"/>
    <w:link w:val="Zadevapripombe"/>
    <w:uiPriority w:val="99"/>
    <w:semiHidden/>
    <w:rsid w:val="007C6507"/>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2935">
      <w:bodyDiv w:val="1"/>
      <w:marLeft w:val="0"/>
      <w:marRight w:val="0"/>
      <w:marTop w:val="0"/>
      <w:marBottom w:val="0"/>
      <w:divBdr>
        <w:top w:val="none" w:sz="0" w:space="0" w:color="auto"/>
        <w:left w:val="none" w:sz="0" w:space="0" w:color="auto"/>
        <w:bottom w:val="none" w:sz="0" w:space="0" w:color="auto"/>
        <w:right w:val="none" w:sz="0" w:space="0" w:color="auto"/>
      </w:divBdr>
    </w:div>
    <w:div w:id="17315736">
      <w:bodyDiv w:val="1"/>
      <w:marLeft w:val="0"/>
      <w:marRight w:val="0"/>
      <w:marTop w:val="0"/>
      <w:marBottom w:val="0"/>
      <w:divBdr>
        <w:top w:val="none" w:sz="0" w:space="0" w:color="auto"/>
        <w:left w:val="none" w:sz="0" w:space="0" w:color="auto"/>
        <w:bottom w:val="none" w:sz="0" w:space="0" w:color="auto"/>
        <w:right w:val="none" w:sz="0" w:space="0" w:color="auto"/>
      </w:divBdr>
    </w:div>
    <w:div w:id="27680193">
      <w:bodyDiv w:val="1"/>
      <w:marLeft w:val="0"/>
      <w:marRight w:val="0"/>
      <w:marTop w:val="0"/>
      <w:marBottom w:val="0"/>
      <w:divBdr>
        <w:top w:val="none" w:sz="0" w:space="0" w:color="auto"/>
        <w:left w:val="none" w:sz="0" w:space="0" w:color="auto"/>
        <w:bottom w:val="none" w:sz="0" w:space="0" w:color="auto"/>
        <w:right w:val="none" w:sz="0" w:space="0" w:color="auto"/>
      </w:divBdr>
    </w:div>
    <w:div w:id="96685131">
      <w:bodyDiv w:val="1"/>
      <w:marLeft w:val="0"/>
      <w:marRight w:val="0"/>
      <w:marTop w:val="0"/>
      <w:marBottom w:val="0"/>
      <w:divBdr>
        <w:top w:val="none" w:sz="0" w:space="0" w:color="auto"/>
        <w:left w:val="none" w:sz="0" w:space="0" w:color="auto"/>
        <w:bottom w:val="none" w:sz="0" w:space="0" w:color="auto"/>
        <w:right w:val="none" w:sz="0" w:space="0" w:color="auto"/>
      </w:divBdr>
    </w:div>
    <w:div w:id="115296260">
      <w:bodyDiv w:val="1"/>
      <w:marLeft w:val="0"/>
      <w:marRight w:val="0"/>
      <w:marTop w:val="0"/>
      <w:marBottom w:val="0"/>
      <w:divBdr>
        <w:top w:val="none" w:sz="0" w:space="0" w:color="auto"/>
        <w:left w:val="none" w:sz="0" w:space="0" w:color="auto"/>
        <w:bottom w:val="none" w:sz="0" w:space="0" w:color="auto"/>
        <w:right w:val="none" w:sz="0" w:space="0" w:color="auto"/>
      </w:divBdr>
    </w:div>
    <w:div w:id="115802984">
      <w:bodyDiv w:val="1"/>
      <w:marLeft w:val="0"/>
      <w:marRight w:val="0"/>
      <w:marTop w:val="0"/>
      <w:marBottom w:val="0"/>
      <w:divBdr>
        <w:top w:val="none" w:sz="0" w:space="0" w:color="auto"/>
        <w:left w:val="none" w:sz="0" w:space="0" w:color="auto"/>
        <w:bottom w:val="none" w:sz="0" w:space="0" w:color="auto"/>
        <w:right w:val="none" w:sz="0" w:space="0" w:color="auto"/>
      </w:divBdr>
    </w:div>
    <w:div w:id="117382359">
      <w:bodyDiv w:val="1"/>
      <w:marLeft w:val="0"/>
      <w:marRight w:val="0"/>
      <w:marTop w:val="0"/>
      <w:marBottom w:val="0"/>
      <w:divBdr>
        <w:top w:val="none" w:sz="0" w:space="0" w:color="auto"/>
        <w:left w:val="none" w:sz="0" w:space="0" w:color="auto"/>
        <w:bottom w:val="none" w:sz="0" w:space="0" w:color="auto"/>
        <w:right w:val="none" w:sz="0" w:space="0" w:color="auto"/>
      </w:divBdr>
    </w:div>
    <w:div w:id="131600268">
      <w:bodyDiv w:val="1"/>
      <w:marLeft w:val="0"/>
      <w:marRight w:val="0"/>
      <w:marTop w:val="0"/>
      <w:marBottom w:val="0"/>
      <w:divBdr>
        <w:top w:val="none" w:sz="0" w:space="0" w:color="auto"/>
        <w:left w:val="none" w:sz="0" w:space="0" w:color="auto"/>
        <w:bottom w:val="none" w:sz="0" w:space="0" w:color="auto"/>
        <w:right w:val="none" w:sz="0" w:space="0" w:color="auto"/>
      </w:divBdr>
    </w:div>
    <w:div w:id="169495364">
      <w:bodyDiv w:val="1"/>
      <w:marLeft w:val="0"/>
      <w:marRight w:val="0"/>
      <w:marTop w:val="0"/>
      <w:marBottom w:val="0"/>
      <w:divBdr>
        <w:top w:val="none" w:sz="0" w:space="0" w:color="auto"/>
        <w:left w:val="none" w:sz="0" w:space="0" w:color="auto"/>
        <w:bottom w:val="none" w:sz="0" w:space="0" w:color="auto"/>
        <w:right w:val="none" w:sz="0" w:space="0" w:color="auto"/>
      </w:divBdr>
    </w:div>
    <w:div w:id="181863349">
      <w:bodyDiv w:val="1"/>
      <w:marLeft w:val="0"/>
      <w:marRight w:val="0"/>
      <w:marTop w:val="0"/>
      <w:marBottom w:val="0"/>
      <w:divBdr>
        <w:top w:val="none" w:sz="0" w:space="0" w:color="auto"/>
        <w:left w:val="none" w:sz="0" w:space="0" w:color="auto"/>
        <w:bottom w:val="none" w:sz="0" w:space="0" w:color="auto"/>
        <w:right w:val="none" w:sz="0" w:space="0" w:color="auto"/>
      </w:divBdr>
    </w:div>
    <w:div w:id="227033591">
      <w:bodyDiv w:val="1"/>
      <w:marLeft w:val="0"/>
      <w:marRight w:val="0"/>
      <w:marTop w:val="0"/>
      <w:marBottom w:val="0"/>
      <w:divBdr>
        <w:top w:val="none" w:sz="0" w:space="0" w:color="auto"/>
        <w:left w:val="none" w:sz="0" w:space="0" w:color="auto"/>
        <w:bottom w:val="none" w:sz="0" w:space="0" w:color="auto"/>
        <w:right w:val="none" w:sz="0" w:space="0" w:color="auto"/>
      </w:divBdr>
    </w:div>
    <w:div w:id="267390468">
      <w:bodyDiv w:val="1"/>
      <w:marLeft w:val="0"/>
      <w:marRight w:val="0"/>
      <w:marTop w:val="0"/>
      <w:marBottom w:val="0"/>
      <w:divBdr>
        <w:top w:val="none" w:sz="0" w:space="0" w:color="auto"/>
        <w:left w:val="none" w:sz="0" w:space="0" w:color="auto"/>
        <w:bottom w:val="none" w:sz="0" w:space="0" w:color="auto"/>
        <w:right w:val="none" w:sz="0" w:space="0" w:color="auto"/>
      </w:divBdr>
    </w:div>
    <w:div w:id="286202787">
      <w:bodyDiv w:val="1"/>
      <w:marLeft w:val="0"/>
      <w:marRight w:val="0"/>
      <w:marTop w:val="0"/>
      <w:marBottom w:val="0"/>
      <w:divBdr>
        <w:top w:val="none" w:sz="0" w:space="0" w:color="auto"/>
        <w:left w:val="none" w:sz="0" w:space="0" w:color="auto"/>
        <w:bottom w:val="none" w:sz="0" w:space="0" w:color="auto"/>
        <w:right w:val="none" w:sz="0" w:space="0" w:color="auto"/>
      </w:divBdr>
    </w:div>
    <w:div w:id="294414359">
      <w:bodyDiv w:val="1"/>
      <w:marLeft w:val="0"/>
      <w:marRight w:val="0"/>
      <w:marTop w:val="0"/>
      <w:marBottom w:val="0"/>
      <w:divBdr>
        <w:top w:val="none" w:sz="0" w:space="0" w:color="auto"/>
        <w:left w:val="none" w:sz="0" w:space="0" w:color="auto"/>
        <w:bottom w:val="none" w:sz="0" w:space="0" w:color="auto"/>
        <w:right w:val="none" w:sz="0" w:space="0" w:color="auto"/>
      </w:divBdr>
    </w:div>
    <w:div w:id="297683972">
      <w:bodyDiv w:val="1"/>
      <w:marLeft w:val="0"/>
      <w:marRight w:val="0"/>
      <w:marTop w:val="0"/>
      <w:marBottom w:val="0"/>
      <w:divBdr>
        <w:top w:val="none" w:sz="0" w:space="0" w:color="auto"/>
        <w:left w:val="none" w:sz="0" w:space="0" w:color="auto"/>
        <w:bottom w:val="none" w:sz="0" w:space="0" w:color="auto"/>
        <w:right w:val="none" w:sz="0" w:space="0" w:color="auto"/>
      </w:divBdr>
    </w:div>
    <w:div w:id="297803855">
      <w:bodyDiv w:val="1"/>
      <w:marLeft w:val="0"/>
      <w:marRight w:val="0"/>
      <w:marTop w:val="0"/>
      <w:marBottom w:val="0"/>
      <w:divBdr>
        <w:top w:val="none" w:sz="0" w:space="0" w:color="auto"/>
        <w:left w:val="none" w:sz="0" w:space="0" w:color="auto"/>
        <w:bottom w:val="none" w:sz="0" w:space="0" w:color="auto"/>
        <w:right w:val="none" w:sz="0" w:space="0" w:color="auto"/>
      </w:divBdr>
    </w:div>
    <w:div w:id="33627414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1499330">
      <w:bodyDiv w:val="1"/>
      <w:marLeft w:val="0"/>
      <w:marRight w:val="0"/>
      <w:marTop w:val="0"/>
      <w:marBottom w:val="0"/>
      <w:divBdr>
        <w:top w:val="none" w:sz="0" w:space="0" w:color="auto"/>
        <w:left w:val="none" w:sz="0" w:space="0" w:color="auto"/>
        <w:bottom w:val="none" w:sz="0" w:space="0" w:color="auto"/>
        <w:right w:val="none" w:sz="0" w:space="0" w:color="auto"/>
      </w:divBdr>
    </w:div>
    <w:div w:id="367951038">
      <w:bodyDiv w:val="1"/>
      <w:marLeft w:val="0"/>
      <w:marRight w:val="0"/>
      <w:marTop w:val="0"/>
      <w:marBottom w:val="0"/>
      <w:divBdr>
        <w:top w:val="none" w:sz="0" w:space="0" w:color="auto"/>
        <w:left w:val="none" w:sz="0" w:space="0" w:color="auto"/>
        <w:bottom w:val="none" w:sz="0" w:space="0" w:color="auto"/>
        <w:right w:val="none" w:sz="0" w:space="0" w:color="auto"/>
      </w:divBdr>
    </w:div>
    <w:div w:id="409931803">
      <w:bodyDiv w:val="1"/>
      <w:marLeft w:val="0"/>
      <w:marRight w:val="0"/>
      <w:marTop w:val="0"/>
      <w:marBottom w:val="0"/>
      <w:divBdr>
        <w:top w:val="none" w:sz="0" w:space="0" w:color="auto"/>
        <w:left w:val="none" w:sz="0" w:space="0" w:color="auto"/>
        <w:bottom w:val="none" w:sz="0" w:space="0" w:color="auto"/>
        <w:right w:val="none" w:sz="0" w:space="0" w:color="auto"/>
      </w:divBdr>
    </w:div>
    <w:div w:id="416899554">
      <w:bodyDiv w:val="1"/>
      <w:marLeft w:val="0"/>
      <w:marRight w:val="0"/>
      <w:marTop w:val="0"/>
      <w:marBottom w:val="0"/>
      <w:divBdr>
        <w:top w:val="none" w:sz="0" w:space="0" w:color="auto"/>
        <w:left w:val="none" w:sz="0" w:space="0" w:color="auto"/>
        <w:bottom w:val="none" w:sz="0" w:space="0" w:color="auto"/>
        <w:right w:val="none" w:sz="0" w:space="0" w:color="auto"/>
      </w:divBdr>
    </w:div>
    <w:div w:id="444423534">
      <w:bodyDiv w:val="1"/>
      <w:marLeft w:val="0"/>
      <w:marRight w:val="0"/>
      <w:marTop w:val="0"/>
      <w:marBottom w:val="0"/>
      <w:divBdr>
        <w:top w:val="none" w:sz="0" w:space="0" w:color="auto"/>
        <w:left w:val="none" w:sz="0" w:space="0" w:color="auto"/>
        <w:bottom w:val="none" w:sz="0" w:space="0" w:color="auto"/>
        <w:right w:val="none" w:sz="0" w:space="0" w:color="auto"/>
      </w:divBdr>
    </w:div>
    <w:div w:id="458494086">
      <w:bodyDiv w:val="1"/>
      <w:marLeft w:val="0"/>
      <w:marRight w:val="0"/>
      <w:marTop w:val="0"/>
      <w:marBottom w:val="0"/>
      <w:divBdr>
        <w:top w:val="none" w:sz="0" w:space="0" w:color="auto"/>
        <w:left w:val="none" w:sz="0" w:space="0" w:color="auto"/>
        <w:bottom w:val="none" w:sz="0" w:space="0" w:color="auto"/>
        <w:right w:val="none" w:sz="0" w:space="0" w:color="auto"/>
      </w:divBdr>
    </w:div>
    <w:div w:id="507064705">
      <w:bodyDiv w:val="1"/>
      <w:marLeft w:val="0"/>
      <w:marRight w:val="0"/>
      <w:marTop w:val="0"/>
      <w:marBottom w:val="0"/>
      <w:divBdr>
        <w:top w:val="none" w:sz="0" w:space="0" w:color="auto"/>
        <w:left w:val="none" w:sz="0" w:space="0" w:color="auto"/>
        <w:bottom w:val="none" w:sz="0" w:space="0" w:color="auto"/>
        <w:right w:val="none" w:sz="0" w:space="0" w:color="auto"/>
      </w:divBdr>
    </w:div>
    <w:div w:id="511997304">
      <w:bodyDiv w:val="1"/>
      <w:marLeft w:val="0"/>
      <w:marRight w:val="0"/>
      <w:marTop w:val="0"/>
      <w:marBottom w:val="0"/>
      <w:divBdr>
        <w:top w:val="none" w:sz="0" w:space="0" w:color="auto"/>
        <w:left w:val="none" w:sz="0" w:space="0" w:color="auto"/>
        <w:bottom w:val="none" w:sz="0" w:space="0" w:color="auto"/>
        <w:right w:val="none" w:sz="0" w:space="0" w:color="auto"/>
      </w:divBdr>
    </w:div>
    <w:div w:id="558902232">
      <w:bodyDiv w:val="1"/>
      <w:marLeft w:val="0"/>
      <w:marRight w:val="0"/>
      <w:marTop w:val="0"/>
      <w:marBottom w:val="0"/>
      <w:divBdr>
        <w:top w:val="none" w:sz="0" w:space="0" w:color="auto"/>
        <w:left w:val="none" w:sz="0" w:space="0" w:color="auto"/>
        <w:bottom w:val="none" w:sz="0" w:space="0" w:color="auto"/>
        <w:right w:val="none" w:sz="0" w:space="0" w:color="auto"/>
      </w:divBdr>
    </w:div>
    <w:div w:id="568420849">
      <w:bodyDiv w:val="1"/>
      <w:marLeft w:val="0"/>
      <w:marRight w:val="0"/>
      <w:marTop w:val="0"/>
      <w:marBottom w:val="0"/>
      <w:divBdr>
        <w:top w:val="none" w:sz="0" w:space="0" w:color="auto"/>
        <w:left w:val="none" w:sz="0" w:space="0" w:color="auto"/>
        <w:bottom w:val="none" w:sz="0" w:space="0" w:color="auto"/>
        <w:right w:val="none" w:sz="0" w:space="0" w:color="auto"/>
      </w:divBdr>
    </w:div>
    <w:div w:id="575435999">
      <w:bodyDiv w:val="1"/>
      <w:marLeft w:val="0"/>
      <w:marRight w:val="0"/>
      <w:marTop w:val="0"/>
      <w:marBottom w:val="0"/>
      <w:divBdr>
        <w:top w:val="none" w:sz="0" w:space="0" w:color="auto"/>
        <w:left w:val="none" w:sz="0" w:space="0" w:color="auto"/>
        <w:bottom w:val="none" w:sz="0" w:space="0" w:color="auto"/>
        <w:right w:val="none" w:sz="0" w:space="0" w:color="auto"/>
      </w:divBdr>
    </w:div>
    <w:div w:id="601105270">
      <w:bodyDiv w:val="1"/>
      <w:marLeft w:val="0"/>
      <w:marRight w:val="0"/>
      <w:marTop w:val="0"/>
      <w:marBottom w:val="0"/>
      <w:divBdr>
        <w:top w:val="none" w:sz="0" w:space="0" w:color="auto"/>
        <w:left w:val="none" w:sz="0" w:space="0" w:color="auto"/>
        <w:bottom w:val="none" w:sz="0" w:space="0" w:color="auto"/>
        <w:right w:val="none" w:sz="0" w:space="0" w:color="auto"/>
      </w:divBdr>
    </w:div>
    <w:div w:id="633297469">
      <w:bodyDiv w:val="1"/>
      <w:marLeft w:val="0"/>
      <w:marRight w:val="0"/>
      <w:marTop w:val="0"/>
      <w:marBottom w:val="0"/>
      <w:divBdr>
        <w:top w:val="none" w:sz="0" w:space="0" w:color="auto"/>
        <w:left w:val="none" w:sz="0" w:space="0" w:color="auto"/>
        <w:bottom w:val="none" w:sz="0" w:space="0" w:color="auto"/>
        <w:right w:val="none" w:sz="0" w:space="0" w:color="auto"/>
      </w:divBdr>
    </w:div>
    <w:div w:id="646862269">
      <w:bodyDiv w:val="1"/>
      <w:marLeft w:val="0"/>
      <w:marRight w:val="0"/>
      <w:marTop w:val="0"/>
      <w:marBottom w:val="0"/>
      <w:divBdr>
        <w:top w:val="none" w:sz="0" w:space="0" w:color="auto"/>
        <w:left w:val="none" w:sz="0" w:space="0" w:color="auto"/>
        <w:bottom w:val="none" w:sz="0" w:space="0" w:color="auto"/>
        <w:right w:val="none" w:sz="0" w:space="0" w:color="auto"/>
      </w:divBdr>
    </w:div>
    <w:div w:id="659886289">
      <w:bodyDiv w:val="1"/>
      <w:marLeft w:val="0"/>
      <w:marRight w:val="0"/>
      <w:marTop w:val="0"/>
      <w:marBottom w:val="0"/>
      <w:divBdr>
        <w:top w:val="none" w:sz="0" w:space="0" w:color="auto"/>
        <w:left w:val="none" w:sz="0" w:space="0" w:color="auto"/>
        <w:bottom w:val="none" w:sz="0" w:space="0" w:color="auto"/>
        <w:right w:val="none" w:sz="0" w:space="0" w:color="auto"/>
      </w:divBdr>
    </w:div>
    <w:div w:id="669598328">
      <w:bodyDiv w:val="1"/>
      <w:marLeft w:val="0"/>
      <w:marRight w:val="0"/>
      <w:marTop w:val="0"/>
      <w:marBottom w:val="0"/>
      <w:divBdr>
        <w:top w:val="none" w:sz="0" w:space="0" w:color="auto"/>
        <w:left w:val="none" w:sz="0" w:space="0" w:color="auto"/>
        <w:bottom w:val="none" w:sz="0" w:space="0" w:color="auto"/>
        <w:right w:val="none" w:sz="0" w:space="0" w:color="auto"/>
      </w:divBdr>
    </w:div>
    <w:div w:id="683898164">
      <w:bodyDiv w:val="1"/>
      <w:marLeft w:val="0"/>
      <w:marRight w:val="0"/>
      <w:marTop w:val="0"/>
      <w:marBottom w:val="0"/>
      <w:divBdr>
        <w:top w:val="none" w:sz="0" w:space="0" w:color="auto"/>
        <w:left w:val="none" w:sz="0" w:space="0" w:color="auto"/>
        <w:bottom w:val="none" w:sz="0" w:space="0" w:color="auto"/>
        <w:right w:val="none" w:sz="0" w:space="0" w:color="auto"/>
      </w:divBdr>
    </w:div>
    <w:div w:id="692614947">
      <w:bodyDiv w:val="1"/>
      <w:marLeft w:val="0"/>
      <w:marRight w:val="0"/>
      <w:marTop w:val="0"/>
      <w:marBottom w:val="0"/>
      <w:divBdr>
        <w:top w:val="none" w:sz="0" w:space="0" w:color="auto"/>
        <w:left w:val="none" w:sz="0" w:space="0" w:color="auto"/>
        <w:bottom w:val="none" w:sz="0" w:space="0" w:color="auto"/>
        <w:right w:val="none" w:sz="0" w:space="0" w:color="auto"/>
      </w:divBdr>
    </w:div>
    <w:div w:id="713311459">
      <w:bodyDiv w:val="1"/>
      <w:marLeft w:val="0"/>
      <w:marRight w:val="0"/>
      <w:marTop w:val="0"/>
      <w:marBottom w:val="0"/>
      <w:divBdr>
        <w:top w:val="none" w:sz="0" w:space="0" w:color="auto"/>
        <w:left w:val="none" w:sz="0" w:space="0" w:color="auto"/>
        <w:bottom w:val="none" w:sz="0" w:space="0" w:color="auto"/>
        <w:right w:val="none" w:sz="0" w:space="0" w:color="auto"/>
      </w:divBdr>
    </w:div>
    <w:div w:id="792139579">
      <w:bodyDiv w:val="1"/>
      <w:marLeft w:val="0"/>
      <w:marRight w:val="0"/>
      <w:marTop w:val="0"/>
      <w:marBottom w:val="0"/>
      <w:divBdr>
        <w:top w:val="none" w:sz="0" w:space="0" w:color="auto"/>
        <w:left w:val="none" w:sz="0" w:space="0" w:color="auto"/>
        <w:bottom w:val="none" w:sz="0" w:space="0" w:color="auto"/>
        <w:right w:val="none" w:sz="0" w:space="0" w:color="auto"/>
      </w:divBdr>
    </w:div>
    <w:div w:id="839348888">
      <w:bodyDiv w:val="1"/>
      <w:marLeft w:val="0"/>
      <w:marRight w:val="0"/>
      <w:marTop w:val="0"/>
      <w:marBottom w:val="0"/>
      <w:divBdr>
        <w:top w:val="none" w:sz="0" w:space="0" w:color="auto"/>
        <w:left w:val="none" w:sz="0" w:space="0" w:color="auto"/>
        <w:bottom w:val="none" w:sz="0" w:space="0" w:color="auto"/>
        <w:right w:val="none" w:sz="0" w:space="0" w:color="auto"/>
      </w:divBdr>
    </w:div>
    <w:div w:id="852574946">
      <w:bodyDiv w:val="1"/>
      <w:marLeft w:val="0"/>
      <w:marRight w:val="0"/>
      <w:marTop w:val="0"/>
      <w:marBottom w:val="0"/>
      <w:divBdr>
        <w:top w:val="none" w:sz="0" w:space="0" w:color="auto"/>
        <w:left w:val="none" w:sz="0" w:space="0" w:color="auto"/>
        <w:bottom w:val="none" w:sz="0" w:space="0" w:color="auto"/>
        <w:right w:val="none" w:sz="0" w:space="0" w:color="auto"/>
      </w:divBdr>
    </w:div>
    <w:div w:id="867837248">
      <w:bodyDiv w:val="1"/>
      <w:marLeft w:val="0"/>
      <w:marRight w:val="0"/>
      <w:marTop w:val="0"/>
      <w:marBottom w:val="0"/>
      <w:divBdr>
        <w:top w:val="none" w:sz="0" w:space="0" w:color="auto"/>
        <w:left w:val="none" w:sz="0" w:space="0" w:color="auto"/>
        <w:bottom w:val="none" w:sz="0" w:space="0" w:color="auto"/>
        <w:right w:val="none" w:sz="0" w:space="0" w:color="auto"/>
      </w:divBdr>
    </w:div>
    <w:div w:id="998340775">
      <w:bodyDiv w:val="1"/>
      <w:marLeft w:val="0"/>
      <w:marRight w:val="0"/>
      <w:marTop w:val="0"/>
      <w:marBottom w:val="0"/>
      <w:divBdr>
        <w:top w:val="none" w:sz="0" w:space="0" w:color="auto"/>
        <w:left w:val="none" w:sz="0" w:space="0" w:color="auto"/>
        <w:bottom w:val="none" w:sz="0" w:space="0" w:color="auto"/>
        <w:right w:val="none" w:sz="0" w:space="0" w:color="auto"/>
      </w:divBdr>
    </w:div>
    <w:div w:id="1016267337">
      <w:bodyDiv w:val="1"/>
      <w:marLeft w:val="0"/>
      <w:marRight w:val="0"/>
      <w:marTop w:val="0"/>
      <w:marBottom w:val="0"/>
      <w:divBdr>
        <w:top w:val="none" w:sz="0" w:space="0" w:color="auto"/>
        <w:left w:val="none" w:sz="0" w:space="0" w:color="auto"/>
        <w:bottom w:val="none" w:sz="0" w:space="0" w:color="auto"/>
        <w:right w:val="none" w:sz="0" w:space="0" w:color="auto"/>
      </w:divBdr>
    </w:div>
    <w:div w:id="1033117932">
      <w:bodyDiv w:val="1"/>
      <w:marLeft w:val="0"/>
      <w:marRight w:val="0"/>
      <w:marTop w:val="0"/>
      <w:marBottom w:val="0"/>
      <w:divBdr>
        <w:top w:val="none" w:sz="0" w:space="0" w:color="auto"/>
        <w:left w:val="none" w:sz="0" w:space="0" w:color="auto"/>
        <w:bottom w:val="none" w:sz="0" w:space="0" w:color="auto"/>
        <w:right w:val="none" w:sz="0" w:space="0" w:color="auto"/>
      </w:divBdr>
    </w:div>
    <w:div w:id="1039865487">
      <w:bodyDiv w:val="1"/>
      <w:marLeft w:val="0"/>
      <w:marRight w:val="0"/>
      <w:marTop w:val="0"/>
      <w:marBottom w:val="0"/>
      <w:divBdr>
        <w:top w:val="none" w:sz="0" w:space="0" w:color="auto"/>
        <w:left w:val="none" w:sz="0" w:space="0" w:color="auto"/>
        <w:bottom w:val="none" w:sz="0" w:space="0" w:color="auto"/>
        <w:right w:val="none" w:sz="0" w:space="0" w:color="auto"/>
      </w:divBdr>
    </w:div>
    <w:div w:id="1051463291">
      <w:bodyDiv w:val="1"/>
      <w:marLeft w:val="0"/>
      <w:marRight w:val="0"/>
      <w:marTop w:val="0"/>
      <w:marBottom w:val="0"/>
      <w:divBdr>
        <w:top w:val="none" w:sz="0" w:space="0" w:color="auto"/>
        <w:left w:val="none" w:sz="0" w:space="0" w:color="auto"/>
        <w:bottom w:val="none" w:sz="0" w:space="0" w:color="auto"/>
        <w:right w:val="none" w:sz="0" w:space="0" w:color="auto"/>
      </w:divBdr>
    </w:div>
    <w:div w:id="1053117281">
      <w:bodyDiv w:val="1"/>
      <w:marLeft w:val="0"/>
      <w:marRight w:val="0"/>
      <w:marTop w:val="0"/>
      <w:marBottom w:val="0"/>
      <w:divBdr>
        <w:top w:val="none" w:sz="0" w:space="0" w:color="auto"/>
        <w:left w:val="none" w:sz="0" w:space="0" w:color="auto"/>
        <w:bottom w:val="none" w:sz="0" w:space="0" w:color="auto"/>
        <w:right w:val="none" w:sz="0" w:space="0" w:color="auto"/>
      </w:divBdr>
    </w:div>
    <w:div w:id="1070426427">
      <w:bodyDiv w:val="1"/>
      <w:marLeft w:val="0"/>
      <w:marRight w:val="0"/>
      <w:marTop w:val="0"/>
      <w:marBottom w:val="0"/>
      <w:divBdr>
        <w:top w:val="none" w:sz="0" w:space="0" w:color="auto"/>
        <w:left w:val="none" w:sz="0" w:space="0" w:color="auto"/>
        <w:bottom w:val="none" w:sz="0" w:space="0" w:color="auto"/>
        <w:right w:val="none" w:sz="0" w:space="0" w:color="auto"/>
      </w:divBdr>
    </w:div>
    <w:div w:id="1101757804">
      <w:bodyDiv w:val="1"/>
      <w:marLeft w:val="0"/>
      <w:marRight w:val="0"/>
      <w:marTop w:val="0"/>
      <w:marBottom w:val="0"/>
      <w:divBdr>
        <w:top w:val="none" w:sz="0" w:space="0" w:color="auto"/>
        <w:left w:val="none" w:sz="0" w:space="0" w:color="auto"/>
        <w:bottom w:val="none" w:sz="0" w:space="0" w:color="auto"/>
        <w:right w:val="none" w:sz="0" w:space="0" w:color="auto"/>
      </w:divBdr>
    </w:div>
    <w:div w:id="1101872897">
      <w:bodyDiv w:val="1"/>
      <w:marLeft w:val="0"/>
      <w:marRight w:val="0"/>
      <w:marTop w:val="0"/>
      <w:marBottom w:val="0"/>
      <w:divBdr>
        <w:top w:val="none" w:sz="0" w:space="0" w:color="auto"/>
        <w:left w:val="none" w:sz="0" w:space="0" w:color="auto"/>
        <w:bottom w:val="none" w:sz="0" w:space="0" w:color="auto"/>
        <w:right w:val="none" w:sz="0" w:space="0" w:color="auto"/>
      </w:divBdr>
    </w:div>
    <w:div w:id="1109424125">
      <w:bodyDiv w:val="1"/>
      <w:marLeft w:val="0"/>
      <w:marRight w:val="0"/>
      <w:marTop w:val="0"/>
      <w:marBottom w:val="0"/>
      <w:divBdr>
        <w:top w:val="none" w:sz="0" w:space="0" w:color="auto"/>
        <w:left w:val="none" w:sz="0" w:space="0" w:color="auto"/>
        <w:bottom w:val="none" w:sz="0" w:space="0" w:color="auto"/>
        <w:right w:val="none" w:sz="0" w:space="0" w:color="auto"/>
      </w:divBdr>
    </w:div>
    <w:div w:id="1151218789">
      <w:bodyDiv w:val="1"/>
      <w:marLeft w:val="0"/>
      <w:marRight w:val="0"/>
      <w:marTop w:val="0"/>
      <w:marBottom w:val="0"/>
      <w:divBdr>
        <w:top w:val="none" w:sz="0" w:space="0" w:color="auto"/>
        <w:left w:val="none" w:sz="0" w:space="0" w:color="auto"/>
        <w:bottom w:val="none" w:sz="0" w:space="0" w:color="auto"/>
        <w:right w:val="none" w:sz="0" w:space="0" w:color="auto"/>
      </w:divBdr>
    </w:div>
    <w:div w:id="1154680874">
      <w:bodyDiv w:val="1"/>
      <w:marLeft w:val="0"/>
      <w:marRight w:val="0"/>
      <w:marTop w:val="0"/>
      <w:marBottom w:val="0"/>
      <w:divBdr>
        <w:top w:val="none" w:sz="0" w:space="0" w:color="auto"/>
        <w:left w:val="none" w:sz="0" w:space="0" w:color="auto"/>
        <w:bottom w:val="none" w:sz="0" w:space="0" w:color="auto"/>
        <w:right w:val="none" w:sz="0" w:space="0" w:color="auto"/>
      </w:divBdr>
    </w:div>
    <w:div w:id="1173373119">
      <w:bodyDiv w:val="1"/>
      <w:marLeft w:val="0"/>
      <w:marRight w:val="0"/>
      <w:marTop w:val="0"/>
      <w:marBottom w:val="0"/>
      <w:divBdr>
        <w:top w:val="none" w:sz="0" w:space="0" w:color="auto"/>
        <w:left w:val="none" w:sz="0" w:space="0" w:color="auto"/>
        <w:bottom w:val="none" w:sz="0" w:space="0" w:color="auto"/>
        <w:right w:val="none" w:sz="0" w:space="0" w:color="auto"/>
      </w:divBdr>
    </w:div>
    <w:div w:id="1214539978">
      <w:bodyDiv w:val="1"/>
      <w:marLeft w:val="0"/>
      <w:marRight w:val="0"/>
      <w:marTop w:val="0"/>
      <w:marBottom w:val="0"/>
      <w:divBdr>
        <w:top w:val="none" w:sz="0" w:space="0" w:color="auto"/>
        <w:left w:val="none" w:sz="0" w:space="0" w:color="auto"/>
        <w:bottom w:val="none" w:sz="0" w:space="0" w:color="auto"/>
        <w:right w:val="none" w:sz="0" w:space="0" w:color="auto"/>
      </w:divBdr>
    </w:div>
    <w:div w:id="1219976540">
      <w:bodyDiv w:val="1"/>
      <w:marLeft w:val="0"/>
      <w:marRight w:val="0"/>
      <w:marTop w:val="0"/>
      <w:marBottom w:val="0"/>
      <w:divBdr>
        <w:top w:val="none" w:sz="0" w:space="0" w:color="auto"/>
        <w:left w:val="none" w:sz="0" w:space="0" w:color="auto"/>
        <w:bottom w:val="none" w:sz="0" w:space="0" w:color="auto"/>
        <w:right w:val="none" w:sz="0" w:space="0" w:color="auto"/>
      </w:divBdr>
    </w:div>
    <w:div w:id="1237739340">
      <w:bodyDiv w:val="1"/>
      <w:marLeft w:val="0"/>
      <w:marRight w:val="0"/>
      <w:marTop w:val="0"/>
      <w:marBottom w:val="0"/>
      <w:divBdr>
        <w:top w:val="none" w:sz="0" w:space="0" w:color="auto"/>
        <w:left w:val="none" w:sz="0" w:space="0" w:color="auto"/>
        <w:bottom w:val="none" w:sz="0" w:space="0" w:color="auto"/>
        <w:right w:val="none" w:sz="0" w:space="0" w:color="auto"/>
      </w:divBdr>
    </w:div>
    <w:div w:id="1243566911">
      <w:bodyDiv w:val="1"/>
      <w:marLeft w:val="0"/>
      <w:marRight w:val="0"/>
      <w:marTop w:val="0"/>
      <w:marBottom w:val="0"/>
      <w:divBdr>
        <w:top w:val="none" w:sz="0" w:space="0" w:color="auto"/>
        <w:left w:val="none" w:sz="0" w:space="0" w:color="auto"/>
        <w:bottom w:val="none" w:sz="0" w:space="0" w:color="auto"/>
        <w:right w:val="none" w:sz="0" w:space="0" w:color="auto"/>
      </w:divBdr>
    </w:div>
    <w:div w:id="1257128398">
      <w:bodyDiv w:val="1"/>
      <w:marLeft w:val="0"/>
      <w:marRight w:val="0"/>
      <w:marTop w:val="0"/>
      <w:marBottom w:val="0"/>
      <w:divBdr>
        <w:top w:val="none" w:sz="0" w:space="0" w:color="auto"/>
        <w:left w:val="none" w:sz="0" w:space="0" w:color="auto"/>
        <w:bottom w:val="none" w:sz="0" w:space="0" w:color="auto"/>
        <w:right w:val="none" w:sz="0" w:space="0" w:color="auto"/>
      </w:divBdr>
    </w:div>
    <w:div w:id="1264529152">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34338648">
      <w:bodyDiv w:val="1"/>
      <w:marLeft w:val="0"/>
      <w:marRight w:val="0"/>
      <w:marTop w:val="0"/>
      <w:marBottom w:val="0"/>
      <w:divBdr>
        <w:top w:val="none" w:sz="0" w:space="0" w:color="auto"/>
        <w:left w:val="none" w:sz="0" w:space="0" w:color="auto"/>
        <w:bottom w:val="none" w:sz="0" w:space="0" w:color="auto"/>
        <w:right w:val="none" w:sz="0" w:space="0" w:color="auto"/>
      </w:divBdr>
    </w:div>
    <w:div w:id="1342396603">
      <w:bodyDiv w:val="1"/>
      <w:marLeft w:val="0"/>
      <w:marRight w:val="0"/>
      <w:marTop w:val="0"/>
      <w:marBottom w:val="0"/>
      <w:divBdr>
        <w:top w:val="none" w:sz="0" w:space="0" w:color="auto"/>
        <w:left w:val="none" w:sz="0" w:space="0" w:color="auto"/>
        <w:bottom w:val="none" w:sz="0" w:space="0" w:color="auto"/>
        <w:right w:val="none" w:sz="0" w:space="0" w:color="auto"/>
      </w:divBdr>
    </w:div>
    <w:div w:id="1346402377">
      <w:bodyDiv w:val="1"/>
      <w:marLeft w:val="0"/>
      <w:marRight w:val="0"/>
      <w:marTop w:val="0"/>
      <w:marBottom w:val="0"/>
      <w:divBdr>
        <w:top w:val="none" w:sz="0" w:space="0" w:color="auto"/>
        <w:left w:val="none" w:sz="0" w:space="0" w:color="auto"/>
        <w:bottom w:val="none" w:sz="0" w:space="0" w:color="auto"/>
        <w:right w:val="none" w:sz="0" w:space="0" w:color="auto"/>
      </w:divBdr>
    </w:div>
    <w:div w:id="1363088410">
      <w:bodyDiv w:val="1"/>
      <w:marLeft w:val="0"/>
      <w:marRight w:val="0"/>
      <w:marTop w:val="0"/>
      <w:marBottom w:val="0"/>
      <w:divBdr>
        <w:top w:val="none" w:sz="0" w:space="0" w:color="auto"/>
        <w:left w:val="none" w:sz="0" w:space="0" w:color="auto"/>
        <w:bottom w:val="none" w:sz="0" w:space="0" w:color="auto"/>
        <w:right w:val="none" w:sz="0" w:space="0" w:color="auto"/>
      </w:divBdr>
    </w:div>
    <w:div w:id="1372538169">
      <w:bodyDiv w:val="1"/>
      <w:marLeft w:val="0"/>
      <w:marRight w:val="0"/>
      <w:marTop w:val="0"/>
      <w:marBottom w:val="0"/>
      <w:divBdr>
        <w:top w:val="none" w:sz="0" w:space="0" w:color="auto"/>
        <w:left w:val="none" w:sz="0" w:space="0" w:color="auto"/>
        <w:bottom w:val="none" w:sz="0" w:space="0" w:color="auto"/>
        <w:right w:val="none" w:sz="0" w:space="0" w:color="auto"/>
      </w:divBdr>
    </w:div>
    <w:div w:id="1379893011">
      <w:bodyDiv w:val="1"/>
      <w:marLeft w:val="0"/>
      <w:marRight w:val="0"/>
      <w:marTop w:val="0"/>
      <w:marBottom w:val="0"/>
      <w:divBdr>
        <w:top w:val="none" w:sz="0" w:space="0" w:color="auto"/>
        <w:left w:val="none" w:sz="0" w:space="0" w:color="auto"/>
        <w:bottom w:val="none" w:sz="0" w:space="0" w:color="auto"/>
        <w:right w:val="none" w:sz="0" w:space="0" w:color="auto"/>
      </w:divBdr>
    </w:div>
    <w:div w:id="1393236544">
      <w:bodyDiv w:val="1"/>
      <w:marLeft w:val="0"/>
      <w:marRight w:val="0"/>
      <w:marTop w:val="0"/>
      <w:marBottom w:val="0"/>
      <w:divBdr>
        <w:top w:val="none" w:sz="0" w:space="0" w:color="auto"/>
        <w:left w:val="none" w:sz="0" w:space="0" w:color="auto"/>
        <w:bottom w:val="none" w:sz="0" w:space="0" w:color="auto"/>
        <w:right w:val="none" w:sz="0" w:space="0" w:color="auto"/>
      </w:divBdr>
    </w:div>
    <w:div w:id="1393844831">
      <w:bodyDiv w:val="1"/>
      <w:marLeft w:val="0"/>
      <w:marRight w:val="0"/>
      <w:marTop w:val="0"/>
      <w:marBottom w:val="0"/>
      <w:divBdr>
        <w:top w:val="none" w:sz="0" w:space="0" w:color="auto"/>
        <w:left w:val="none" w:sz="0" w:space="0" w:color="auto"/>
        <w:bottom w:val="none" w:sz="0" w:space="0" w:color="auto"/>
        <w:right w:val="none" w:sz="0" w:space="0" w:color="auto"/>
      </w:divBdr>
    </w:div>
    <w:div w:id="1402213087">
      <w:bodyDiv w:val="1"/>
      <w:marLeft w:val="0"/>
      <w:marRight w:val="0"/>
      <w:marTop w:val="0"/>
      <w:marBottom w:val="0"/>
      <w:divBdr>
        <w:top w:val="none" w:sz="0" w:space="0" w:color="auto"/>
        <w:left w:val="none" w:sz="0" w:space="0" w:color="auto"/>
        <w:bottom w:val="none" w:sz="0" w:space="0" w:color="auto"/>
        <w:right w:val="none" w:sz="0" w:space="0" w:color="auto"/>
      </w:divBdr>
    </w:div>
    <w:div w:id="1408303576">
      <w:bodyDiv w:val="1"/>
      <w:marLeft w:val="0"/>
      <w:marRight w:val="0"/>
      <w:marTop w:val="0"/>
      <w:marBottom w:val="0"/>
      <w:divBdr>
        <w:top w:val="none" w:sz="0" w:space="0" w:color="auto"/>
        <w:left w:val="none" w:sz="0" w:space="0" w:color="auto"/>
        <w:bottom w:val="none" w:sz="0" w:space="0" w:color="auto"/>
        <w:right w:val="none" w:sz="0" w:space="0" w:color="auto"/>
      </w:divBdr>
    </w:div>
    <w:div w:id="1451435132">
      <w:bodyDiv w:val="1"/>
      <w:marLeft w:val="0"/>
      <w:marRight w:val="0"/>
      <w:marTop w:val="0"/>
      <w:marBottom w:val="0"/>
      <w:divBdr>
        <w:top w:val="none" w:sz="0" w:space="0" w:color="auto"/>
        <w:left w:val="none" w:sz="0" w:space="0" w:color="auto"/>
        <w:bottom w:val="none" w:sz="0" w:space="0" w:color="auto"/>
        <w:right w:val="none" w:sz="0" w:space="0" w:color="auto"/>
      </w:divBdr>
    </w:div>
    <w:div w:id="1452823780">
      <w:bodyDiv w:val="1"/>
      <w:marLeft w:val="0"/>
      <w:marRight w:val="0"/>
      <w:marTop w:val="0"/>
      <w:marBottom w:val="0"/>
      <w:divBdr>
        <w:top w:val="none" w:sz="0" w:space="0" w:color="auto"/>
        <w:left w:val="none" w:sz="0" w:space="0" w:color="auto"/>
        <w:bottom w:val="none" w:sz="0" w:space="0" w:color="auto"/>
        <w:right w:val="none" w:sz="0" w:space="0" w:color="auto"/>
      </w:divBdr>
    </w:div>
    <w:div w:id="1471627871">
      <w:bodyDiv w:val="1"/>
      <w:marLeft w:val="0"/>
      <w:marRight w:val="0"/>
      <w:marTop w:val="0"/>
      <w:marBottom w:val="0"/>
      <w:divBdr>
        <w:top w:val="none" w:sz="0" w:space="0" w:color="auto"/>
        <w:left w:val="none" w:sz="0" w:space="0" w:color="auto"/>
        <w:bottom w:val="none" w:sz="0" w:space="0" w:color="auto"/>
        <w:right w:val="none" w:sz="0" w:space="0" w:color="auto"/>
      </w:divBdr>
    </w:div>
    <w:div w:id="1510371072">
      <w:bodyDiv w:val="1"/>
      <w:marLeft w:val="0"/>
      <w:marRight w:val="0"/>
      <w:marTop w:val="0"/>
      <w:marBottom w:val="0"/>
      <w:divBdr>
        <w:top w:val="none" w:sz="0" w:space="0" w:color="auto"/>
        <w:left w:val="none" w:sz="0" w:space="0" w:color="auto"/>
        <w:bottom w:val="none" w:sz="0" w:space="0" w:color="auto"/>
        <w:right w:val="none" w:sz="0" w:space="0" w:color="auto"/>
      </w:divBdr>
    </w:div>
    <w:div w:id="1556963090">
      <w:bodyDiv w:val="1"/>
      <w:marLeft w:val="0"/>
      <w:marRight w:val="0"/>
      <w:marTop w:val="0"/>
      <w:marBottom w:val="0"/>
      <w:divBdr>
        <w:top w:val="none" w:sz="0" w:space="0" w:color="auto"/>
        <w:left w:val="none" w:sz="0" w:space="0" w:color="auto"/>
        <w:bottom w:val="none" w:sz="0" w:space="0" w:color="auto"/>
        <w:right w:val="none" w:sz="0" w:space="0" w:color="auto"/>
      </w:divBdr>
    </w:div>
    <w:div w:id="1558542855">
      <w:bodyDiv w:val="1"/>
      <w:marLeft w:val="0"/>
      <w:marRight w:val="0"/>
      <w:marTop w:val="0"/>
      <w:marBottom w:val="0"/>
      <w:divBdr>
        <w:top w:val="none" w:sz="0" w:space="0" w:color="auto"/>
        <w:left w:val="none" w:sz="0" w:space="0" w:color="auto"/>
        <w:bottom w:val="none" w:sz="0" w:space="0" w:color="auto"/>
        <w:right w:val="none" w:sz="0" w:space="0" w:color="auto"/>
      </w:divBdr>
    </w:div>
    <w:div w:id="1582058046">
      <w:bodyDiv w:val="1"/>
      <w:marLeft w:val="0"/>
      <w:marRight w:val="0"/>
      <w:marTop w:val="0"/>
      <w:marBottom w:val="0"/>
      <w:divBdr>
        <w:top w:val="none" w:sz="0" w:space="0" w:color="auto"/>
        <w:left w:val="none" w:sz="0" w:space="0" w:color="auto"/>
        <w:bottom w:val="none" w:sz="0" w:space="0" w:color="auto"/>
        <w:right w:val="none" w:sz="0" w:space="0" w:color="auto"/>
      </w:divBdr>
    </w:div>
    <w:div w:id="1589385237">
      <w:bodyDiv w:val="1"/>
      <w:marLeft w:val="0"/>
      <w:marRight w:val="0"/>
      <w:marTop w:val="0"/>
      <w:marBottom w:val="0"/>
      <w:divBdr>
        <w:top w:val="none" w:sz="0" w:space="0" w:color="auto"/>
        <w:left w:val="none" w:sz="0" w:space="0" w:color="auto"/>
        <w:bottom w:val="none" w:sz="0" w:space="0" w:color="auto"/>
        <w:right w:val="none" w:sz="0" w:space="0" w:color="auto"/>
      </w:divBdr>
    </w:div>
    <w:div w:id="1595506080">
      <w:bodyDiv w:val="1"/>
      <w:marLeft w:val="0"/>
      <w:marRight w:val="0"/>
      <w:marTop w:val="0"/>
      <w:marBottom w:val="0"/>
      <w:divBdr>
        <w:top w:val="none" w:sz="0" w:space="0" w:color="auto"/>
        <w:left w:val="none" w:sz="0" w:space="0" w:color="auto"/>
        <w:bottom w:val="none" w:sz="0" w:space="0" w:color="auto"/>
        <w:right w:val="none" w:sz="0" w:space="0" w:color="auto"/>
      </w:divBdr>
    </w:div>
    <w:div w:id="1604460007">
      <w:bodyDiv w:val="1"/>
      <w:marLeft w:val="0"/>
      <w:marRight w:val="0"/>
      <w:marTop w:val="0"/>
      <w:marBottom w:val="0"/>
      <w:divBdr>
        <w:top w:val="none" w:sz="0" w:space="0" w:color="auto"/>
        <w:left w:val="none" w:sz="0" w:space="0" w:color="auto"/>
        <w:bottom w:val="none" w:sz="0" w:space="0" w:color="auto"/>
        <w:right w:val="none" w:sz="0" w:space="0" w:color="auto"/>
      </w:divBdr>
    </w:div>
    <w:div w:id="1669752071">
      <w:bodyDiv w:val="1"/>
      <w:marLeft w:val="0"/>
      <w:marRight w:val="0"/>
      <w:marTop w:val="0"/>
      <w:marBottom w:val="0"/>
      <w:divBdr>
        <w:top w:val="none" w:sz="0" w:space="0" w:color="auto"/>
        <w:left w:val="none" w:sz="0" w:space="0" w:color="auto"/>
        <w:bottom w:val="none" w:sz="0" w:space="0" w:color="auto"/>
        <w:right w:val="none" w:sz="0" w:space="0" w:color="auto"/>
      </w:divBdr>
    </w:div>
    <w:div w:id="1731076255">
      <w:bodyDiv w:val="1"/>
      <w:marLeft w:val="0"/>
      <w:marRight w:val="0"/>
      <w:marTop w:val="0"/>
      <w:marBottom w:val="0"/>
      <w:divBdr>
        <w:top w:val="none" w:sz="0" w:space="0" w:color="auto"/>
        <w:left w:val="none" w:sz="0" w:space="0" w:color="auto"/>
        <w:bottom w:val="none" w:sz="0" w:space="0" w:color="auto"/>
        <w:right w:val="none" w:sz="0" w:space="0" w:color="auto"/>
      </w:divBdr>
    </w:div>
    <w:div w:id="1733700605">
      <w:bodyDiv w:val="1"/>
      <w:marLeft w:val="0"/>
      <w:marRight w:val="0"/>
      <w:marTop w:val="0"/>
      <w:marBottom w:val="0"/>
      <w:divBdr>
        <w:top w:val="none" w:sz="0" w:space="0" w:color="auto"/>
        <w:left w:val="none" w:sz="0" w:space="0" w:color="auto"/>
        <w:bottom w:val="none" w:sz="0" w:space="0" w:color="auto"/>
        <w:right w:val="none" w:sz="0" w:space="0" w:color="auto"/>
      </w:divBdr>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86121684">
      <w:bodyDiv w:val="1"/>
      <w:marLeft w:val="0"/>
      <w:marRight w:val="0"/>
      <w:marTop w:val="0"/>
      <w:marBottom w:val="0"/>
      <w:divBdr>
        <w:top w:val="none" w:sz="0" w:space="0" w:color="auto"/>
        <w:left w:val="none" w:sz="0" w:space="0" w:color="auto"/>
        <w:bottom w:val="none" w:sz="0" w:space="0" w:color="auto"/>
        <w:right w:val="none" w:sz="0" w:space="0" w:color="auto"/>
      </w:divBdr>
    </w:div>
    <w:div w:id="1793596316">
      <w:bodyDiv w:val="1"/>
      <w:marLeft w:val="0"/>
      <w:marRight w:val="0"/>
      <w:marTop w:val="0"/>
      <w:marBottom w:val="0"/>
      <w:divBdr>
        <w:top w:val="none" w:sz="0" w:space="0" w:color="auto"/>
        <w:left w:val="none" w:sz="0" w:space="0" w:color="auto"/>
        <w:bottom w:val="none" w:sz="0" w:space="0" w:color="auto"/>
        <w:right w:val="none" w:sz="0" w:space="0" w:color="auto"/>
      </w:divBdr>
    </w:div>
    <w:div w:id="1858620209">
      <w:bodyDiv w:val="1"/>
      <w:marLeft w:val="0"/>
      <w:marRight w:val="0"/>
      <w:marTop w:val="0"/>
      <w:marBottom w:val="0"/>
      <w:divBdr>
        <w:top w:val="none" w:sz="0" w:space="0" w:color="auto"/>
        <w:left w:val="none" w:sz="0" w:space="0" w:color="auto"/>
        <w:bottom w:val="none" w:sz="0" w:space="0" w:color="auto"/>
        <w:right w:val="none" w:sz="0" w:space="0" w:color="auto"/>
      </w:divBdr>
    </w:div>
    <w:div w:id="1910187049">
      <w:bodyDiv w:val="1"/>
      <w:marLeft w:val="0"/>
      <w:marRight w:val="0"/>
      <w:marTop w:val="0"/>
      <w:marBottom w:val="0"/>
      <w:divBdr>
        <w:top w:val="none" w:sz="0" w:space="0" w:color="auto"/>
        <w:left w:val="none" w:sz="0" w:space="0" w:color="auto"/>
        <w:bottom w:val="none" w:sz="0" w:space="0" w:color="auto"/>
        <w:right w:val="none" w:sz="0" w:space="0" w:color="auto"/>
      </w:divBdr>
    </w:div>
    <w:div w:id="1932884899">
      <w:bodyDiv w:val="1"/>
      <w:marLeft w:val="0"/>
      <w:marRight w:val="0"/>
      <w:marTop w:val="0"/>
      <w:marBottom w:val="0"/>
      <w:divBdr>
        <w:top w:val="none" w:sz="0" w:space="0" w:color="auto"/>
        <w:left w:val="none" w:sz="0" w:space="0" w:color="auto"/>
        <w:bottom w:val="none" w:sz="0" w:space="0" w:color="auto"/>
        <w:right w:val="none" w:sz="0" w:space="0" w:color="auto"/>
      </w:divBdr>
    </w:div>
    <w:div w:id="1980381052">
      <w:bodyDiv w:val="1"/>
      <w:marLeft w:val="0"/>
      <w:marRight w:val="0"/>
      <w:marTop w:val="0"/>
      <w:marBottom w:val="0"/>
      <w:divBdr>
        <w:top w:val="none" w:sz="0" w:space="0" w:color="auto"/>
        <w:left w:val="none" w:sz="0" w:space="0" w:color="auto"/>
        <w:bottom w:val="none" w:sz="0" w:space="0" w:color="auto"/>
        <w:right w:val="none" w:sz="0" w:space="0" w:color="auto"/>
      </w:divBdr>
    </w:div>
    <w:div w:id="1985356936">
      <w:bodyDiv w:val="1"/>
      <w:marLeft w:val="0"/>
      <w:marRight w:val="0"/>
      <w:marTop w:val="0"/>
      <w:marBottom w:val="0"/>
      <w:divBdr>
        <w:top w:val="none" w:sz="0" w:space="0" w:color="auto"/>
        <w:left w:val="none" w:sz="0" w:space="0" w:color="auto"/>
        <w:bottom w:val="none" w:sz="0" w:space="0" w:color="auto"/>
        <w:right w:val="none" w:sz="0" w:space="0" w:color="auto"/>
      </w:divBdr>
    </w:div>
    <w:div w:id="1990742232">
      <w:bodyDiv w:val="1"/>
      <w:marLeft w:val="0"/>
      <w:marRight w:val="0"/>
      <w:marTop w:val="0"/>
      <w:marBottom w:val="0"/>
      <w:divBdr>
        <w:top w:val="none" w:sz="0" w:space="0" w:color="auto"/>
        <w:left w:val="none" w:sz="0" w:space="0" w:color="auto"/>
        <w:bottom w:val="none" w:sz="0" w:space="0" w:color="auto"/>
        <w:right w:val="none" w:sz="0" w:space="0" w:color="auto"/>
      </w:divBdr>
    </w:div>
    <w:div w:id="1992715950">
      <w:bodyDiv w:val="1"/>
      <w:marLeft w:val="0"/>
      <w:marRight w:val="0"/>
      <w:marTop w:val="0"/>
      <w:marBottom w:val="0"/>
      <w:divBdr>
        <w:top w:val="none" w:sz="0" w:space="0" w:color="auto"/>
        <w:left w:val="none" w:sz="0" w:space="0" w:color="auto"/>
        <w:bottom w:val="none" w:sz="0" w:space="0" w:color="auto"/>
        <w:right w:val="none" w:sz="0" w:space="0" w:color="auto"/>
      </w:divBdr>
    </w:div>
    <w:div w:id="2039163123">
      <w:bodyDiv w:val="1"/>
      <w:marLeft w:val="0"/>
      <w:marRight w:val="0"/>
      <w:marTop w:val="0"/>
      <w:marBottom w:val="0"/>
      <w:divBdr>
        <w:top w:val="none" w:sz="0" w:space="0" w:color="auto"/>
        <w:left w:val="none" w:sz="0" w:space="0" w:color="auto"/>
        <w:bottom w:val="none" w:sz="0" w:space="0" w:color="auto"/>
        <w:right w:val="none" w:sz="0" w:space="0" w:color="auto"/>
      </w:divBdr>
    </w:div>
    <w:div w:id="2091386279">
      <w:bodyDiv w:val="1"/>
      <w:marLeft w:val="0"/>
      <w:marRight w:val="0"/>
      <w:marTop w:val="0"/>
      <w:marBottom w:val="0"/>
      <w:divBdr>
        <w:top w:val="none" w:sz="0" w:space="0" w:color="auto"/>
        <w:left w:val="none" w:sz="0" w:space="0" w:color="auto"/>
        <w:bottom w:val="none" w:sz="0" w:space="0" w:color="auto"/>
        <w:right w:val="none" w:sz="0" w:space="0" w:color="auto"/>
      </w:divBdr>
    </w:div>
    <w:div w:id="2125923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CDD3E5-3E44-49AB-B8BB-CC342E89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105</Pages>
  <Words>16737</Words>
  <Characters>95405</Characters>
  <Application>Microsoft Office Word</Application>
  <DocSecurity>0</DocSecurity>
  <Lines>795</Lines>
  <Paragraphs>223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111919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cp:lastModifiedBy>
  <cp:revision>3</cp:revision>
  <cp:lastPrinted>2022-01-20T08:18:00Z</cp:lastPrinted>
  <dcterms:created xsi:type="dcterms:W3CDTF">2022-01-20T10:04:00Z</dcterms:created>
  <dcterms:modified xsi:type="dcterms:W3CDTF">2022-01-20T10:04:00Z</dcterms:modified>
</cp:coreProperties>
</file>