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5CA95742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31385A">
        <w:rPr>
          <w:rFonts w:cs="Arial"/>
        </w:rPr>
        <w:t>4301-0005/2022-2</w:t>
      </w:r>
      <w:bookmarkStart w:id="0" w:name="_GoBack"/>
      <w:bookmarkEnd w:id="0"/>
    </w:p>
    <w:p w14:paraId="2196302B" w14:textId="78B987AB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83560B">
        <w:rPr>
          <w:rFonts w:cs="Arial"/>
        </w:rPr>
        <w:t xml:space="preserve"> 2022-098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4F620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385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385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385A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3560B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56EC6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835E23-AB6E-4D8A-9709-89B415B771EB}">
  <ds:schemaRefs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403D6-D960-4C2E-A420-E6B6C4DBE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4002CA-96AF-456C-A82A-5557EDB5D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</cp:revision>
  <cp:lastPrinted>2016-06-20T06:28:00Z</cp:lastPrinted>
  <dcterms:created xsi:type="dcterms:W3CDTF">2015-02-19T08:08:00Z</dcterms:created>
  <dcterms:modified xsi:type="dcterms:W3CDTF">2022-02-22T07:19:00Z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