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675FE" w14:textId="77777777" w:rsidR="009B5BD6" w:rsidRDefault="009B5BD6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35ABE809" w:rsidR="00894B47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937557">
        <w:rPr>
          <w:rFonts w:cs="Arial"/>
        </w:rPr>
        <w:t>4301-0007/2022</w:t>
      </w:r>
    </w:p>
    <w:p w14:paraId="2196302B" w14:textId="015BBEEA" w:rsidR="00922D36" w:rsidRDefault="007F685F" w:rsidP="00AF7809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</w:t>
      </w:r>
      <w:r w:rsidR="00A66C44">
        <w:rPr>
          <w:rFonts w:cs="Arial"/>
        </w:rPr>
        <w:t xml:space="preserve"> BR</w:t>
      </w:r>
      <w:r>
        <w:rPr>
          <w:rFonts w:cs="Arial"/>
        </w:rPr>
        <w:t>:</w:t>
      </w:r>
      <w:r w:rsidR="00937557">
        <w:rPr>
          <w:rFonts w:cs="Arial"/>
        </w:rPr>
        <w:t xml:space="preserve"> 2022-131</w:t>
      </w:r>
      <w:bookmarkStart w:id="0" w:name="_GoBack"/>
      <w:bookmarkEnd w:id="0"/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9731FFF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E444B9">
        <w:rPr>
          <w:rFonts w:ascii="Arial" w:hAnsi="Arial" w:cs="Arial"/>
        </w:rPr>
        <w:t>. V primeru nedelovanja sistema 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9DEF3" w14:textId="77777777" w:rsidR="00086458" w:rsidRDefault="00086458">
      <w:r>
        <w:separator/>
      </w:r>
    </w:p>
  </w:endnote>
  <w:endnote w:type="continuationSeparator" w:id="0">
    <w:p w14:paraId="63ED02BC" w14:textId="77777777" w:rsidR="00086458" w:rsidRDefault="00086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254E158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5BD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5BD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51EE1" w14:textId="77777777" w:rsidR="00086458" w:rsidRDefault="00086458">
      <w:r>
        <w:separator/>
      </w:r>
    </w:p>
  </w:footnote>
  <w:footnote w:type="continuationSeparator" w:id="0">
    <w:p w14:paraId="72EBF1E6" w14:textId="77777777" w:rsidR="00086458" w:rsidRDefault="00086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5E4EE306" w:rsidR="00C0552D" w:rsidRPr="00BF26B9" w:rsidRDefault="00BF26B9" w:rsidP="00C77CA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C77CAB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86458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37557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444B9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3375BB1C58FF42AD71FCF8606B1E86" ma:contentTypeVersion="7" ma:contentTypeDescription="Ustvari nov dokument." ma:contentTypeScope="" ma:versionID="1b59172a4574e892eb35d4d08e93f56e">
  <xsd:schema xmlns:xsd="http://www.w3.org/2001/XMLSchema" xmlns:xs="http://www.w3.org/2001/XMLSchema" xmlns:p="http://schemas.microsoft.com/office/2006/metadata/properties" xmlns:ns3="75f1af22-b8d8-4a17-91a7-4f2e132de472" targetNamespace="http://schemas.microsoft.com/office/2006/metadata/properties" ma:root="true" ma:fieldsID="ae8609445d3efae50755b10bb5b1a45e" ns3:_="">
    <xsd:import namespace="75f1af22-b8d8-4a17-91a7-4f2e132de4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1af22-b8d8-4a17-91a7-4f2e132de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C7CB00-53D7-4CAD-B2FF-D755379EC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1af22-b8d8-4a17-91a7-4f2e132de4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AF5242-5ABA-4361-B684-40BA956A039A}">
  <ds:schemaRefs>
    <ds:schemaRef ds:uri="http://schemas.microsoft.com/office/2006/documentManagement/types"/>
    <ds:schemaRef ds:uri="http://schemas.microsoft.com/office/infopath/2007/PartnerControls"/>
    <ds:schemaRef ds:uri="75f1af22-b8d8-4a17-91a7-4f2e132de472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1F105BB-C7E4-481C-899F-34AF99E7E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0</TotalTime>
  <Pages>1</Pages>
  <Words>129</Words>
  <Characters>856</Characters>
  <Application>Microsoft Office Word</Application>
  <DocSecurity>4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2</cp:revision>
  <cp:lastPrinted>2016-06-20T06:28:00Z</cp:lastPrinted>
  <dcterms:created xsi:type="dcterms:W3CDTF">2022-03-25T06:42:00Z</dcterms:created>
  <dcterms:modified xsi:type="dcterms:W3CDTF">2022-03-25T06:42:00Z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0x010100343375BB1C58FF42AD71FCF8606B1E86</vt:lpwstr>
  </property>
</Properties>
</file>