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1B87E3B5" w14:textId="0BE4E883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18430E">
        <w:rPr>
          <w:rFonts w:cs="Arial"/>
        </w:rPr>
        <w:t>: 4301-0010/2022</w:t>
      </w:r>
    </w:p>
    <w:p w14:paraId="15803A36" w14:textId="4D65F8A5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18430E">
        <w:rPr>
          <w:rFonts w:cs="Arial"/>
        </w:rPr>
        <w:t>2022-247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A0ACFD" w14:textId="56352739" w:rsidR="001B4703" w:rsidRPr="00441F73" w:rsidRDefault="001B4703" w:rsidP="005B230F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1</w:t>
      </w:r>
      <w:bookmarkStart w:id="0" w:name="_GoBack"/>
      <w:bookmarkEnd w:id="0"/>
      <w:r w:rsidR="00DD21ED">
        <w:rPr>
          <w:rFonts w:cs="Arial"/>
        </w:rPr>
        <w:t xml:space="preserve">: </w:t>
      </w:r>
      <w:r w:rsidR="00750EEA">
        <w:rPr>
          <w:rFonts w:cs="Arial"/>
          <w:color w:val="BFBFBF" w:themeColor="background1" w:themeShade="BF"/>
          <w:sz w:val="18"/>
          <w:szCs w:val="18"/>
        </w:rPr>
        <w:t>(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navedemo v pri</w:t>
      </w:r>
      <w:r w:rsidR="00AB063B">
        <w:rPr>
          <w:rFonts w:cs="Arial"/>
          <w:i/>
          <w:color w:val="BFBFBF" w:themeColor="background1" w:themeShade="BF"/>
          <w:sz w:val="18"/>
          <w:szCs w:val="18"/>
        </w:rPr>
        <w:t>m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eru, da imamo sklope, navedemo za vsak sklop posebej</w:t>
      </w:r>
      <w:r w:rsidR="00750EEA">
        <w:rPr>
          <w:rFonts w:cs="Arial"/>
          <w:i/>
          <w:color w:val="BFBFBF" w:themeColor="background1" w:themeShade="BF"/>
          <w:sz w:val="18"/>
          <w:szCs w:val="18"/>
        </w:rPr>
        <w:t>)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0BCC5516" w14:textId="442C11CF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454D5872" w14:textId="77777777" w:rsidR="00AB063B" w:rsidRDefault="00AB063B" w:rsidP="00E81DF5">
      <w:pPr>
        <w:jc w:val="both"/>
        <w:rPr>
          <w:rFonts w:cs="Arial"/>
          <w:i/>
        </w:rPr>
      </w:pPr>
    </w:p>
    <w:p w14:paraId="057F9888" w14:textId="77777777" w:rsidR="00AB063B" w:rsidRDefault="00AB063B" w:rsidP="00E81DF5">
      <w:pPr>
        <w:jc w:val="both"/>
        <w:rPr>
          <w:rFonts w:cs="Arial"/>
          <w:i/>
        </w:rPr>
      </w:pPr>
    </w:p>
    <w:p w14:paraId="4D7F353C" w14:textId="77777777" w:rsidR="00AB063B" w:rsidRDefault="00AB063B" w:rsidP="00E81DF5">
      <w:pPr>
        <w:jc w:val="both"/>
        <w:rPr>
          <w:rFonts w:cs="Arial"/>
          <w:i/>
        </w:rPr>
      </w:pPr>
    </w:p>
    <w:p w14:paraId="21AD968A" w14:textId="77777777" w:rsidR="00AB063B" w:rsidRDefault="00AB063B" w:rsidP="00E81DF5">
      <w:pPr>
        <w:jc w:val="both"/>
        <w:rPr>
          <w:rFonts w:cs="Arial"/>
          <w:i/>
        </w:rPr>
      </w:pPr>
    </w:p>
    <w:p w14:paraId="457DDF73" w14:textId="77777777" w:rsidR="00AB063B" w:rsidRDefault="00AB063B" w:rsidP="00E81DF5">
      <w:pPr>
        <w:jc w:val="both"/>
        <w:rPr>
          <w:rFonts w:cs="Arial"/>
          <w:i/>
        </w:rPr>
      </w:pPr>
    </w:p>
    <w:p w14:paraId="6964205E" w14:textId="77777777" w:rsidR="00AB063B" w:rsidRDefault="00AB063B" w:rsidP="00E81DF5">
      <w:pPr>
        <w:jc w:val="both"/>
        <w:rPr>
          <w:rFonts w:cs="Arial"/>
          <w:i/>
        </w:rPr>
      </w:pPr>
    </w:p>
    <w:p w14:paraId="5E939979" w14:textId="77777777" w:rsidR="00AB063B" w:rsidRDefault="00AB063B" w:rsidP="00E81DF5">
      <w:pPr>
        <w:jc w:val="both"/>
        <w:rPr>
          <w:rFonts w:cs="Arial"/>
          <w:i/>
        </w:rPr>
      </w:pPr>
    </w:p>
    <w:p w14:paraId="6F65C17C" w14:textId="77777777" w:rsidR="00AB063B" w:rsidRDefault="00AB063B" w:rsidP="00E81DF5">
      <w:pPr>
        <w:jc w:val="both"/>
        <w:rPr>
          <w:rFonts w:cs="Arial"/>
          <w:i/>
        </w:rPr>
      </w:pPr>
    </w:p>
    <w:p w14:paraId="67654314" w14:textId="77777777" w:rsidR="00AB063B" w:rsidRDefault="00AB063B" w:rsidP="00E81DF5">
      <w:pPr>
        <w:jc w:val="both"/>
        <w:rPr>
          <w:rFonts w:cs="Arial"/>
          <w:i/>
        </w:rPr>
      </w:pPr>
    </w:p>
    <w:p w14:paraId="4587DB14" w14:textId="77777777" w:rsidR="00AB063B" w:rsidRDefault="00AB063B" w:rsidP="00E81DF5">
      <w:pPr>
        <w:jc w:val="both"/>
        <w:rPr>
          <w:rFonts w:cs="Arial"/>
          <w:i/>
        </w:rPr>
      </w:pPr>
    </w:p>
    <w:p w14:paraId="342E39C8" w14:textId="77777777" w:rsidR="00AB063B" w:rsidRDefault="00AB063B" w:rsidP="00E81DF5">
      <w:pPr>
        <w:jc w:val="both"/>
        <w:rPr>
          <w:rFonts w:cs="Arial"/>
          <w:i/>
        </w:rPr>
      </w:pPr>
    </w:p>
    <w:p w14:paraId="687A2F61" w14:textId="77777777" w:rsidR="00AB063B" w:rsidRDefault="00AB063B" w:rsidP="00E81DF5">
      <w:pPr>
        <w:jc w:val="both"/>
        <w:rPr>
          <w:rFonts w:cs="Arial"/>
          <w:i/>
        </w:rPr>
      </w:pPr>
    </w:p>
    <w:p w14:paraId="3AF04A4C" w14:textId="77777777" w:rsidR="00AB063B" w:rsidRDefault="00AB063B" w:rsidP="00E81DF5">
      <w:pPr>
        <w:jc w:val="both"/>
        <w:rPr>
          <w:rFonts w:cs="Arial"/>
          <w:i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30E"/>
    <w:rsid w:val="001A192F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15CADE-E9D3-46AD-9950-CCD402329F82}"/>
</file>

<file path=customXml/itemProps4.xml><?xml version="1.0" encoding="utf-8"?>
<ds:datastoreItem xmlns:ds="http://schemas.openxmlformats.org/officeDocument/2006/customXml" ds:itemID="{D5CD8B0B-3166-4295-A4E8-994B0F5B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61</Words>
  <Characters>558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2016-06-20T06:30:00Z</cp:lastPrinted>
  <dcterms:created xsi:type="dcterms:W3CDTF">2022-07-13T12:03:00Z</dcterms:created>
  <dcterms:modified xsi:type="dcterms:W3CDTF">2022-07-13T12:03:00Z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