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4D1DF" w14:textId="2056C484" w:rsidR="0017551B" w:rsidRPr="00463B8F" w:rsidRDefault="0017551B" w:rsidP="00463B8F">
      <w:r w:rsidRPr="00265D94">
        <w:t>Številka:</w:t>
      </w:r>
      <w:r w:rsidR="003D48E6">
        <w:tab/>
      </w:r>
      <w:r w:rsidR="00B013F0" w:rsidRPr="00B013F0">
        <w:t>43000-3/2022-2552</w:t>
      </w:r>
      <w:r w:rsidR="00F21D95">
        <w:t>-</w:t>
      </w:r>
      <w:r w:rsidR="0052315E">
        <w:t>6</w:t>
      </w:r>
    </w:p>
    <w:p w14:paraId="63644B66" w14:textId="4F128FE7" w:rsidR="0017551B" w:rsidRPr="00265D94" w:rsidRDefault="0017551B" w:rsidP="00463B8F">
      <w:r w:rsidRPr="00265D94">
        <w:t>Datum:</w:t>
      </w:r>
      <w:r w:rsidR="003D48E6">
        <w:tab/>
      </w:r>
      <w:r w:rsidR="003D48E6">
        <w:tab/>
      </w:r>
      <w:r w:rsidR="008632D2">
        <w:t>3.8.2022</w:t>
      </w:r>
    </w:p>
    <w:p w14:paraId="19AD7DC5" w14:textId="77777777" w:rsidR="00233EA2" w:rsidRPr="00265D94" w:rsidRDefault="00233EA2" w:rsidP="00463B8F"/>
    <w:p w14:paraId="2FBEAFC1" w14:textId="77777777" w:rsidR="00233EA2" w:rsidRDefault="00233EA2" w:rsidP="00463B8F"/>
    <w:p w14:paraId="41695A00" w14:textId="77777777" w:rsidR="00692109" w:rsidRDefault="00692109" w:rsidP="00463B8F"/>
    <w:p w14:paraId="01AE9882" w14:textId="77777777" w:rsidR="00692109" w:rsidRPr="00265D94" w:rsidRDefault="00692109" w:rsidP="00463B8F"/>
    <w:p w14:paraId="0E66827E" w14:textId="77777777" w:rsidR="009C531D" w:rsidRPr="009C531D" w:rsidRDefault="009C531D" w:rsidP="009C531D">
      <w:pPr>
        <w:jc w:val="center"/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t xml:space="preserve">POPRAVEK RAZPISNE DOKUMENTACIJE št. </w:t>
      </w:r>
      <w:r w:rsidRPr="009C531D">
        <w:rPr>
          <w:rFonts w:cs="Arial"/>
          <w:b/>
          <w:bCs/>
          <w:sz w:val="22"/>
          <w:szCs w:val="22"/>
          <w:lang w:eastAsia="sl-SI"/>
        </w:rPr>
        <w:t>43000-3/2022-2552-5</w:t>
      </w:r>
      <w:r w:rsidRPr="009C531D">
        <w:rPr>
          <w:rFonts w:cs="Arial"/>
          <w:b/>
          <w:bCs/>
          <w:sz w:val="22"/>
          <w:szCs w:val="22"/>
        </w:rPr>
        <w:t xml:space="preserve"> z dne 7.6.2022</w:t>
      </w:r>
    </w:p>
    <w:p w14:paraId="0DA8D147" w14:textId="77777777" w:rsidR="009C531D" w:rsidRPr="009C531D" w:rsidRDefault="009C531D" w:rsidP="009C531D">
      <w:pPr>
        <w:jc w:val="center"/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t>za oddajo javnega naročila po odprtem postopku</w:t>
      </w:r>
    </w:p>
    <w:p w14:paraId="2071386F" w14:textId="77777777" w:rsidR="009C531D" w:rsidRPr="009C531D" w:rsidRDefault="009C531D" w:rsidP="009C531D">
      <w:pPr>
        <w:jc w:val="center"/>
        <w:rPr>
          <w:rFonts w:cs="Arial"/>
          <w:b/>
          <w:bCs/>
          <w:sz w:val="22"/>
          <w:szCs w:val="22"/>
        </w:rPr>
      </w:pPr>
    </w:p>
    <w:p w14:paraId="328EB12C" w14:textId="77777777" w:rsidR="009C531D" w:rsidRPr="009C531D" w:rsidRDefault="009C531D" w:rsidP="009C531D">
      <w:pPr>
        <w:tabs>
          <w:tab w:val="left" w:pos="2552"/>
        </w:tabs>
        <w:jc w:val="center"/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t>Predmet javnega naročila:</w:t>
      </w:r>
    </w:p>
    <w:p w14:paraId="272FBD54" w14:textId="77777777" w:rsidR="009C531D" w:rsidRPr="009C531D" w:rsidRDefault="009C531D" w:rsidP="009C531D">
      <w:pPr>
        <w:tabs>
          <w:tab w:val="left" w:pos="2552"/>
        </w:tabs>
        <w:jc w:val="center"/>
        <w:rPr>
          <w:rFonts w:cs="Arial"/>
          <w:b/>
          <w:bCs/>
          <w:sz w:val="22"/>
          <w:szCs w:val="22"/>
        </w:rPr>
      </w:pPr>
    </w:p>
    <w:p w14:paraId="6D7EF8E9" w14:textId="77777777" w:rsidR="009C531D" w:rsidRPr="009C531D" w:rsidRDefault="009C531D" w:rsidP="009C531D">
      <w:pPr>
        <w:jc w:val="center"/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t>Projektna pisarna in storitve promocije za projekt Zeleni slovenski lokacijski okvir</w:t>
      </w:r>
    </w:p>
    <w:p w14:paraId="3B1FE1BB" w14:textId="5620269D" w:rsidR="009C531D" w:rsidRDefault="009C531D" w:rsidP="009C531D">
      <w:pPr>
        <w:rPr>
          <w:rFonts w:cs="Arial"/>
          <w:sz w:val="22"/>
          <w:szCs w:val="22"/>
        </w:rPr>
      </w:pPr>
    </w:p>
    <w:p w14:paraId="2A76358B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512389BD" w14:textId="47430805" w:rsidR="009C531D" w:rsidRDefault="009C531D" w:rsidP="009C531D">
      <w:pPr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t>1. V razpisni dokumentaciji se spremenijo roki in sicer:</w:t>
      </w:r>
    </w:p>
    <w:p w14:paraId="71979369" w14:textId="77777777" w:rsidR="009C531D" w:rsidRPr="009C531D" w:rsidRDefault="009C531D" w:rsidP="009C531D">
      <w:pPr>
        <w:rPr>
          <w:rFonts w:cs="Arial"/>
          <w:b/>
          <w:bCs/>
          <w:sz w:val="22"/>
          <w:szCs w:val="22"/>
        </w:rPr>
      </w:pPr>
    </w:p>
    <w:p w14:paraId="5B680A73" w14:textId="13F0ED8A" w:rsidR="009C531D" w:rsidRDefault="009C531D" w:rsidP="009C531D">
      <w:pPr>
        <w:rPr>
          <w:rFonts w:cs="Arial"/>
          <w:color w:val="333333"/>
          <w:sz w:val="22"/>
          <w:szCs w:val="22"/>
          <w:shd w:val="clear" w:color="auto" w:fill="FFFFFF"/>
        </w:rPr>
      </w:pPr>
      <w:r w:rsidRPr="009C531D">
        <w:rPr>
          <w:rFonts w:cs="Arial"/>
          <w:color w:val="333333"/>
          <w:sz w:val="22"/>
          <w:szCs w:val="22"/>
          <w:shd w:val="clear" w:color="auto" w:fill="FFFFFF"/>
        </w:rPr>
        <w:t>- rok za predložitev ponudb: 7.9.2022 do 9.00</w:t>
      </w:r>
      <w:r w:rsidRPr="009C531D">
        <w:rPr>
          <w:rFonts w:cs="Arial"/>
          <w:color w:val="333333"/>
          <w:sz w:val="22"/>
          <w:szCs w:val="22"/>
        </w:rPr>
        <w:br/>
      </w:r>
      <w:r w:rsidRPr="009C531D">
        <w:rPr>
          <w:rFonts w:cs="Arial"/>
          <w:color w:val="333333"/>
          <w:sz w:val="22"/>
          <w:szCs w:val="22"/>
          <w:shd w:val="clear" w:color="auto" w:fill="FFFFFF"/>
        </w:rPr>
        <w:t>- odpiranje ponudb: 7.9.2022 ob 10.30</w:t>
      </w:r>
      <w:r w:rsidRPr="009C531D">
        <w:rPr>
          <w:rFonts w:cs="Arial"/>
          <w:color w:val="333333"/>
          <w:sz w:val="22"/>
          <w:szCs w:val="22"/>
        </w:rPr>
        <w:br/>
      </w:r>
      <w:r w:rsidRPr="009C531D">
        <w:rPr>
          <w:rFonts w:cs="Arial"/>
          <w:color w:val="333333"/>
          <w:sz w:val="22"/>
          <w:szCs w:val="22"/>
          <w:shd w:val="clear" w:color="auto" w:fill="FFFFFF"/>
        </w:rPr>
        <w:t>- rok za vprašanja: 29.8.2022 do 12.00</w:t>
      </w:r>
    </w:p>
    <w:p w14:paraId="1CD58B05" w14:textId="77777777" w:rsidR="009C531D" w:rsidRPr="009C531D" w:rsidRDefault="009C531D" w:rsidP="009C531D">
      <w:pPr>
        <w:rPr>
          <w:rFonts w:cs="Arial"/>
          <w:color w:val="333333"/>
          <w:sz w:val="22"/>
          <w:szCs w:val="22"/>
          <w:shd w:val="clear" w:color="auto" w:fill="FFFFFF"/>
        </w:rPr>
      </w:pPr>
    </w:p>
    <w:p w14:paraId="7C0A69F0" w14:textId="77777777" w:rsidR="009C531D" w:rsidRDefault="009C531D" w:rsidP="009C531D">
      <w:pPr>
        <w:rPr>
          <w:rFonts w:cs="Arial"/>
          <w:b/>
          <w:bCs/>
          <w:color w:val="333333"/>
          <w:sz w:val="22"/>
          <w:szCs w:val="22"/>
          <w:shd w:val="clear" w:color="auto" w:fill="FFFFFF"/>
        </w:rPr>
      </w:pPr>
      <w:r w:rsidRPr="009C531D">
        <w:rPr>
          <w:rFonts w:cs="Arial"/>
          <w:b/>
          <w:bCs/>
          <w:color w:val="333333"/>
          <w:sz w:val="22"/>
          <w:szCs w:val="22"/>
          <w:shd w:val="clear" w:color="auto" w:fill="FFFFFF"/>
        </w:rPr>
        <w:t xml:space="preserve">2. V celotni razpisni dokumentaciji </w:t>
      </w:r>
    </w:p>
    <w:p w14:paraId="2C5D8D59" w14:textId="77777777" w:rsidR="009C531D" w:rsidRDefault="009C531D" w:rsidP="009C531D">
      <w:pPr>
        <w:rPr>
          <w:rFonts w:cs="Arial"/>
          <w:b/>
          <w:bCs/>
          <w:color w:val="333333"/>
          <w:sz w:val="22"/>
          <w:szCs w:val="22"/>
          <w:shd w:val="clear" w:color="auto" w:fill="FFFFFF"/>
        </w:rPr>
      </w:pPr>
    </w:p>
    <w:p w14:paraId="4165C21B" w14:textId="368F23CF" w:rsidR="009C531D" w:rsidRPr="009C531D" w:rsidRDefault="009C531D" w:rsidP="009C531D">
      <w:pPr>
        <w:rPr>
          <w:rFonts w:cs="Arial"/>
          <w:color w:val="333333"/>
          <w:sz w:val="22"/>
          <w:szCs w:val="22"/>
          <w:shd w:val="clear" w:color="auto" w:fill="FFFFFF"/>
        </w:rPr>
      </w:pPr>
      <w:r w:rsidRPr="009C531D">
        <w:rPr>
          <w:rFonts w:cs="Arial"/>
          <w:color w:val="333333"/>
          <w:sz w:val="22"/>
          <w:szCs w:val="22"/>
          <w:shd w:val="clear" w:color="auto" w:fill="FFFFFF"/>
        </w:rPr>
        <w:t>se besedilo:</w:t>
      </w:r>
    </w:p>
    <w:p w14:paraId="77D467F6" w14:textId="77777777" w:rsidR="009C531D" w:rsidRPr="009C531D" w:rsidRDefault="009C531D" w:rsidP="009C531D">
      <w:pPr>
        <w:contextualSpacing/>
        <w:rPr>
          <w:rFonts w:cs="Arial"/>
          <w:sz w:val="22"/>
          <w:szCs w:val="22"/>
          <w:lang w:eastAsia="ar-SA"/>
        </w:rPr>
      </w:pPr>
      <w:r w:rsidRPr="009C531D">
        <w:rPr>
          <w:rFonts w:cs="Arial"/>
          <w:color w:val="333333"/>
          <w:sz w:val="22"/>
          <w:szCs w:val="22"/>
          <w:shd w:val="clear" w:color="auto" w:fill="FFFFFF"/>
        </w:rPr>
        <w:t>»</w:t>
      </w:r>
      <w:r w:rsidRPr="009C531D">
        <w:rPr>
          <w:rFonts w:cs="Arial"/>
          <w:sz w:val="22"/>
          <w:szCs w:val="22"/>
          <w:lang w:eastAsia="ar-SA"/>
        </w:rPr>
        <w:t xml:space="preserve">projekta/ov sofinanciranega s strani evropskih strukturnih in investicijskih skladov« </w:t>
      </w:r>
    </w:p>
    <w:p w14:paraId="2AA5469F" w14:textId="77777777" w:rsidR="009C531D" w:rsidRPr="009C531D" w:rsidRDefault="009C531D" w:rsidP="009C531D">
      <w:pPr>
        <w:contextualSpacing/>
        <w:rPr>
          <w:rFonts w:cs="Arial"/>
          <w:sz w:val="22"/>
          <w:szCs w:val="22"/>
          <w:lang w:eastAsia="ar-SA"/>
        </w:rPr>
      </w:pPr>
    </w:p>
    <w:p w14:paraId="21931E27" w14:textId="77777777" w:rsidR="009C531D" w:rsidRPr="009C531D" w:rsidRDefault="009C531D" w:rsidP="009C531D">
      <w:pPr>
        <w:rPr>
          <w:rFonts w:cs="Arial"/>
          <w:sz w:val="22"/>
          <w:szCs w:val="22"/>
          <w:lang w:eastAsia="ar-SA"/>
        </w:rPr>
      </w:pPr>
      <w:r w:rsidRPr="009C531D">
        <w:rPr>
          <w:rFonts w:cs="Arial"/>
          <w:sz w:val="22"/>
          <w:szCs w:val="22"/>
          <w:lang w:eastAsia="ar-SA"/>
        </w:rPr>
        <w:t>nadomesti z besedilom:</w:t>
      </w:r>
    </w:p>
    <w:p w14:paraId="23F87039" w14:textId="77777777" w:rsidR="009C531D" w:rsidRPr="009C531D" w:rsidRDefault="009C531D" w:rsidP="009C531D">
      <w:pPr>
        <w:rPr>
          <w:rFonts w:cs="Arial"/>
          <w:sz w:val="22"/>
          <w:szCs w:val="22"/>
          <w:lang w:eastAsia="ar-SA"/>
        </w:rPr>
      </w:pPr>
      <w:r w:rsidRPr="009C531D">
        <w:rPr>
          <w:rFonts w:cs="Arial"/>
          <w:sz w:val="22"/>
          <w:szCs w:val="22"/>
          <w:lang w:eastAsia="ar-SA"/>
        </w:rPr>
        <w:t>»projekta/ov sofinanciranega s strani evropskih sredstev«.</w:t>
      </w:r>
    </w:p>
    <w:p w14:paraId="0CF5FB13" w14:textId="77777777" w:rsidR="009C531D" w:rsidRPr="009C531D" w:rsidRDefault="009C531D" w:rsidP="009C531D">
      <w:pPr>
        <w:rPr>
          <w:rFonts w:cs="Arial"/>
          <w:color w:val="333333"/>
          <w:sz w:val="22"/>
          <w:szCs w:val="22"/>
          <w:shd w:val="clear" w:color="auto" w:fill="FFFFFF"/>
        </w:rPr>
      </w:pPr>
    </w:p>
    <w:p w14:paraId="53ADBC80" w14:textId="77777777" w:rsidR="009C531D" w:rsidRPr="009C531D" w:rsidRDefault="009C531D" w:rsidP="009C531D">
      <w:pPr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t>3. Točka 4.2.2 Ekonomska in finančna sposobnost (str. 9)</w:t>
      </w:r>
    </w:p>
    <w:p w14:paraId="4B2567F8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75127D64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V celotni točki se črta besedilo:</w:t>
      </w:r>
    </w:p>
    <w:p w14:paraId="61615F89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»in/ali nastopa s podizvajalci«</w:t>
      </w:r>
    </w:p>
    <w:p w14:paraId="6F9AEE7F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25BC7546" w14:textId="77777777" w:rsidR="009C531D" w:rsidRPr="009C531D" w:rsidRDefault="009C531D" w:rsidP="009C531D">
      <w:pPr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t>4. Točka 4.2.3.1 Strokovna usposobljenost kadrov (str. 10)</w:t>
      </w:r>
    </w:p>
    <w:p w14:paraId="49EBD113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76C0AD27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 xml:space="preserve">Pri ključnem strokovnjaku, ki mora imeti izkušnje </w:t>
      </w:r>
      <w:r w:rsidRPr="009C531D">
        <w:rPr>
          <w:rFonts w:cs="Arial"/>
          <w:sz w:val="22"/>
          <w:szCs w:val="22"/>
          <w:lang w:eastAsia="ar-SA"/>
        </w:rPr>
        <w:t>na področju administrativnega vodenja projektov, se besedilo:</w:t>
      </w:r>
    </w:p>
    <w:p w14:paraId="58BF968B" w14:textId="77777777" w:rsidR="009C531D" w:rsidRPr="009C531D" w:rsidRDefault="009C531D" w:rsidP="009C531D">
      <w:pPr>
        <w:rPr>
          <w:rFonts w:cs="Arial"/>
          <w:sz w:val="22"/>
          <w:szCs w:val="22"/>
          <w:lang w:eastAsia="ar-SA"/>
        </w:rPr>
      </w:pPr>
      <w:r w:rsidRPr="009C531D">
        <w:rPr>
          <w:rFonts w:cs="Arial"/>
          <w:sz w:val="22"/>
          <w:szCs w:val="22"/>
          <w:lang w:eastAsia="ar-SA"/>
        </w:rPr>
        <w:t>»Zaključen najmanj študijski program druge stopnje po 33. členu Zakona o visokem šolstvu (Ur. l. RS, št. 32/12-UPB7, 40/12-ZUJF, 57/12-ZPCP-2D in 109/12) ali študijski program za pridobitev univerzitetne izobrazbe po prejšnjih predpisih;«</w:t>
      </w:r>
    </w:p>
    <w:p w14:paraId="48FF498F" w14:textId="77777777" w:rsidR="009C531D" w:rsidRPr="009C531D" w:rsidRDefault="009C531D" w:rsidP="009C531D">
      <w:pPr>
        <w:rPr>
          <w:rFonts w:cs="Arial"/>
          <w:sz w:val="22"/>
          <w:szCs w:val="22"/>
          <w:lang w:eastAsia="ar-SA"/>
        </w:rPr>
      </w:pPr>
    </w:p>
    <w:p w14:paraId="04B5BE7B" w14:textId="77777777" w:rsidR="009C531D" w:rsidRPr="009C531D" w:rsidRDefault="009C531D" w:rsidP="009C531D">
      <w:pPr>
        <w:rPr>
          <w:rFonts w:cs="Arial"/>
          <w:sz w:val="22"/>
          <w:szCs w:val="22"/>
          <w:lang w:eastAsia="ar-SA"/>
        </w:rPr>
      </w:pPr>
      <w:r w:rsidRPr="009C531D">
        <w:rPr>
          <w:rFonts w:cs="Arial"/>
          <w:sz w:val="22"/>
          <w:szCs w:val="22"/>
          <w:lang w:eastAsia="ar-SA"/>
        </w:rPr>
        <w:t>nadomesti z besedilom:</w:t>
      </w:r>
    </w:p>
    <w:p w14:paraId="4B592BC1" w14:textId="77777777" w:rsidR="009C531D" w:rsidRPr="009C531D" w:rsidRDefault="009C531D" w:rsidP="009C531D">
      <w:pPr>
        <w:rPr>
          <w:rFonts w:cs="Arial"/>
          <w:sz w:val="22"/>
          <w:szCs w:val="22"/>
          <w:lang w:eastAsia="ar-SA"/>
        </w:rPr>
      </w:pPr>
      <w:r w:rsidRPr="009C531D">
        <w:rPr>
          <w:rFonts w:cs="Arial"/>
          <w:sz w:val="22"/>
          <w:szCs w:val="22"/>
          <w:lang w:eastAsia="ar-SA"/>
        </w:rPr>
        <w:t>»Zaključen najmanj študijski program prve stopnje po 33. členu Zakona o visokem šolstvu (Ur. l. RS, št. 32/12-UPB7, 40/12-ZUJF, 57/12-ZPCP-2D in 109/12) ali študijski program za pridobitev visokošolske izobrazbe po prejšnjih predpisih;«</w:t>
      </w:r>
    </w:p>
    <w:p w14:paraId="36F0785C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424634D1" w14:textId="77777777" w:rsidR="009C531D" w:rsidRPr="009C531D" w:rsidRDefault="009C531D" w:rsidP="009C531D">
      <w:pPr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lastRenderedPageBreak/>
        <w:t>5. Točka 4.2.3.2 Strokovna usposobljenost ponudnikov (str. 11)</w:t>
      </w:r>
    </w:p>
    <w:p w14:paraId="1A651623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330EF8E2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 xml:space="preserve">V besedilu iz zadnje alinee: </w:t>
      </w:r>
    </w:p>
    <w:p w14:paraId="606ECA78" w14:textId="77777777" w:rsidR="009C531D" w:rsidRPr="009C531D" w:rsidRDefault="009C531D" w:rsidP="009C531D">
      <w:pPr>
        <w:suppressAutoHyphens/>
        <w:rPr>
          <w:rFonts w:cs="Arial"/>
          <w:sz w:val="22"/>
          <w:szCs w:val="22"/>
          <w:lang w:eastAsia="ar-SA"/>
        </w:rPr>
      </w:pPr>
      <w:r w:rsidRPr="009C531D">
        <w:rPr>
          <w:rFonts w:cs="Arial"/>
          <w:sz w:val="22"/>
          <w:szCs w:val="22"/>
        </w:rPr>
        <w:t>»</w:t>
      </w:r>
      <w:r w:rsidRPr="009C531D">
        <w:rPr>
          <w:rFonts w:cs="Arial"/>
          <w:sz w:val="22"/>
          <w:szCs w:val="22"/>
          <w:lang w:eastAsia="ar-SA"/>
        </w:rPr>
        <w:t>Vsaj eno (1) potrjeno referenco za sodelovanje pri projektu s področja komuniciranja z javnostjo, izdelave celostne grafične podobe, spletnega portala.«</w:t>
      </w:r>
    </w:p>
    <w:p w14:paraId="155A4BAB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se črta besedilo:</w:t>
      </w:r>
    </w:p>
    <w:p w14:paraId="44158C14" w14:textId="77777777" w:rsidR="009C531D" w:rsidRPr="009C531D" w:rsidRDefault="009C531D" w:rsidP="009C531D">
      <w:pPr>
        <w:rPr>
          <w:rFonts w:cs="Arial"/>
          <w:sz w:val="22"/>
          <w:szCs w:val="22"/>
          <w:lang w:eastAsia="ar-SA"/>
        </w:rPr>
      </w:pPr>
      <w:r w:rsidRPr="009C531D">
        <w:rPr>
          <w:rFonts w:cs="Arial"/>
          <w:sz w:val="22"/>
          <w:szCs w:val="22"/>
        </w:rPr>
        <w:t>»</w:t>
      </w:r>
      <w:r w:rsidRPr="009C531D">
        <w:rPr>
          <w:rFonts w:cs="Arial"/>
          <w:sz w:val="22"/>
          <w:szCs w:val="22"/>
          <w:lang w:eastAsia="ar-SA"/>
        </w:rPr>
        <w:t>komuniciranja z javnostjo,«</w:t>
      </w:r>
    </w:p>
    <w:p w14:paraId="09ABB482" w14:textId="77777777" w:rsidR="009C531D" w:rsidRPr="009C531D" w:rsidRDefault="009C531D" w:rsidP="009C531D">
      <w:pPr>
        <w:rPr>
          <w:rFonts w:cs="Arial"/>
          <w:sz w:val="22"/>
          <w:szCs w:val="22"/>
          <w:lang w:eastAsia="ar-SA"/>
        </w:rPr>
      </w:pPr>
    </w:p>
    <w:p w14:paraId="1B389F85" w14:textId="77777777" w:rsidR="009C531D" w:rsidRPr="009C531D" w:rsidRDefault="009C531D" w:rsidP="009C531D">
      <w:pPr>
        <w:rPr>
          <w:rFonts w:cs="Arial"/>
          <w:b/>
          <w:bCs/>
          <w:sz w:val="22"/>
          <w:szCs w:val="22"/>
          <w:lang w:eastAsia="ar-SA"/>
        </w:rPr>
      </w:pPr>
      <w:r w:rsidRPr="009C531D">
        <w:rPr>
          <w:rFonts w:cs="Arial"/>
          <w:b/>
          <w:bCs/>
          <w:sz w:val="22"/>
          <w:szCs w:val="22"/>
          <w:lang w:eastAsia="ar-SA"/>
        </w:rPr>
        <w:t>6. Točka 4.13 Merila za izbiro najugodnejše ponudbe (str. 16)</w:t>
      </w:r>
    </w:p>
    <w:p w14:paraId="664C5EF2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1AE35B82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besedilo:</w:t>
      </w:r>
    </w:p>
    <w:p w14:paraId="1F3A4BCB" w14:textId="77777777" w:rsidR="009C531D" w:rsidRPr="009C531D" w:rsidRDefault="009C531D" w:rsidP="009C531D">
      <w:pPr>
        <w:spacing w:line="240" w:lineRule="auto"/>
        <w:jc w:val="both"/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»Ponudnik poleg dveh (2) ključnih strokovnjakov, zahtevanih v tretji točki poglavja 2.3  (Tehnična in strokovna sposobnost) lahko prijavi največ tri (3) dodatne ključne strokovnjake, ki pa morajo izpolnjevati sledeče zahteve:</w:t>
      </w:r>
    </w:p>
    <w:p w14:paraId="1A7A5BC0" w14:textId="77777777" w:rsidR="009C531D" w:rsidRPr="009C531D" w:rsidRDefault="009C531D" w:rsidP="009C531D">
      <w:pPr>
        <w:spacing w:line="240" w:lineRule="auto"/>
        <w:ind w:left="708"/>
        <w:jc w:val="both"/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 xml:space="preserve">- Zaključen najmanj študijski program druge stopnje po 33. členu Zakona o visokem šolstvu (Uradni list RS, št. 32/12 – UPB, 40/12 – ZUJF, 57/12 – ZPCP-2D, 109/12, 85/14, 75/16, 61/17 – ZUPŠ, 65/17, 175/20 – ZIUOPDVE, 57/21 – </w:t>
      </w:r>
      <w:proofErr w:type="spellStart"/>
      <w:r w:rsidRPr="009C531D">
        <w:rPr>
          <w:rFonts w:cs="Arial"/>
          <w:sz w:val="22"/>
          <w:szCs w:val="22"/>
        </w:rPr>
        <w:t>odl</w:t>
      </w:r>
      <w:proofErr w:type="spellEnd"/>
      <w:r w:rsidRPr="009C531D">
        <w:rPr>
          <w:rFonts w:cs="Arial"/>
          <w:sz w:val="22"/>
          <w:szCs w:val="22"/>
        </w:rPr>
        <w:t>. US in 54/22 – ZUPŠ-1) ali študijski program za pridobitev univerzitetne izobrazbe po prejšnjih predpisih;</w:t>
      </w:r>
    </w:p>
    <w:p w14:paraId="631EA6A5" w14:textId="77777777" w:rsidR="009C531D" w:rsidRPr="009C531D" w:rsidRDefault="009C531D" w:rsidP="009C531D">
      <w:pPr>
        <w:spacing w:line="240" w:lineRule="auto"/>
        <w:ind w:left="708"/>
        <w:jc w:val="both"/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- Najmanj pet (5) let delovnih izkušenj na področju administrativnega vodenja projektov sofinanciranih s strani evropskih strukturnih in investicijskih skladov;</w:t>
      </w:r>
    </w:p>
    <w:p w14:paraId="29EBF63D" w14:textId="77777777" w:rsidR="009C531D" w:rsidRPr="009C531D" w:rsidRDefault="009C531D" w:rsidP="009C531D">
      <w:pPr>
        <w:spacing w:line="240" w:lineRule="auto"/>
        <w:ind w:left="708"/>
        <w:jc w:val="both"/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 xml:space="preserve">- Izkušnje pri vsaj enem (1) </w:t>
      </w:r>
      <w:proofErr w:type="spellStart"/>
      <w:r w:rsidRPr="009C531D">
        <w:rPr>
          <w:rFonts w:cs="Arial"/>
          <w:sz w:val="22"/>
          <w:szCs w:val="22"/>
        </w:rPr>
        <w:t>geoinformacijskem</w:t>
      </w:r>
      <w:proofErr w:type="spellEnd"/>
      <w:r w:rsidRPr="009C531D">
        <w:rPr>
          <w:rFonts w:cs="Arial"/>
          <w:sz w:val="22"/>
          <w:szCs w:val="22"/>
        </w:rPr>
        <w:t xml:space="preserve"> projektu v vrednosti najmanj 100.000 EUR brez DDV v zadnjih petih letih (šteto od objave obvestila o naročilu);</w:t>
      </w:r>
    </w:p>
    <w:p w14:paraId="5C524405" w14:textId="77777777" w:rsidR="009C531D" w:rsidRPr="009C531D" w:rsidRDefault="009C531D" w:rsidP="009C531D">
      <w:pPr>
        <w:spacing w:line="240" w:lineRule="auto"/>
        <w:ind w:left="708"/>
        <w:jc w:val="both"/>
        <w:rPr>
          <w:rFonts w:cs="Arial"/>
          <w:sz w:val="22"/>
          <w:szCs w:val="22"/>
        </w:rPr>
      </w:pPr>
    </w:p>
    <w:p w14:paraId="5B08670E" w14:textId="77777777" w:rsidR="009C531D" w:rsidRPr="009C531D" w:rsidRDefault="009C531D" w:rsidP="009C531D">
      <w:pPr>
        <w:spacing w:line="240" w:lineRule="auto"/>
        <w:jc w:val="both"/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se nadomesti z besedilom:</w:t>
      </w:r>
    </w:p>
    <w:p w14:paraId="6C666BDC" w14:textId="77777777" w:rsidR="009C531D" w:rsidRPr="009C531D" w:rsidRDefault="009C531D" w:rsidP="009C531D">
      <w:pPr>
        <w:spacing w:line="240" w:lineRule="auto"/>
        <w:jc w:val="both"/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»Ponudnik poleg dveh (2) ključnih strokovnjakov, zahtevanih v tretji točki poglavja 2.3  (Tehnična in strokovna sposobnost) lahko prijavi največ tri (3) dodatne ključne strokovnjake, in sicer:</w:t>
      </w:r>
    </w:p>
    <w:p w14:paraId="3044C6B7" w14:textId="77777777" w:rsidR="009C531D" w:rsidRPr="009C531D" w:rsidRDefault="009C531D" w:rsidP="009C531D">
      <w:pPr>
        <w:spacing w:line="240" w:lineRule="auto"/>
        <w:jc w:val="both"/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1. največ dva (2), ki morata izpolnjevati sledeče zahteve:</w:t>
      </w:r>
    </w:p>
    <w:p w14:paraId="5988349E" w14:textId="77777777" w:rsidR="009C531D" w:rsidRPr="009C531D" w:rsidRDefault="009C531D" w:rsidP="009C531D">
      <w:pPr>
        <w:pStyle w:val="Odstavekseznama"/>
        <w:numPr>
          <w:ilvl w:val="0"/>
          <w:numId w:val="7"/>
        </w:numPr>
        <w:rPr>
          <w:rFonts w:cs="Arial"/>
        </w:rPr>
      </w:pPr>
      <w:r w:rsidRPr="009C531D">
        <w:rPr>
          <w:rFonts w:eastAsia="Times New Roman" w:cs="Arial"/>
          <w:lang w:eastAsia="ar-SA"/>
        </w:rPr>
        <w:t>Zaključen najmanj študijski program prve stopnje po 33. členu Zakona o visokem šolstvu (Ur. l. RS, št. 32/12-UPB7, 40/12-ZUJF, 57/12-ZPCP-2D in 109/12) ali študijski program za pridobitev visokošolske izobrazbe po prejšnjih predpisih;«</w:t>
      </w:r>
    </w:p>
    <w:p w14:paraId="59577EF1" w14:textId="77777777" w:rsidR="009C531D" w:rsidRPr="009C531D" w:rsidRDefault="009C531D" w:rsidP="009C531D">
      <w:pPr>
        <w:pStyle w:val="Odstavekseznama"/>
        <w:numPr>
          <w:ilvl w:val="0"/>
          <w:numId w:val="7"/>
        </w:numPr>
        <w:rPr>
          <w:rFonts w:cs="Arial"/>
        </w:rPr>
      </w:pPr>
      <w:r w:rsidRPr="009C531D">
        <w:rPr>
          <w:rFonts w:cs="Arial"/>
        </w:rPr>
        <w:t>Najmanj pet (5) let delovnih izkušenj na področju administrativnega vodenja projektov sofinanciranih s strani evropskih sredstev;</w:t>
      </w:r>
    </w:p>
    <w:p w14:paraId="0CADD2D3" w14:textId="77777777" w:rsidR="009C531D" w:rsidRPr="009C531D" w:rsidRDefault="009C531D" w:rsidP="009C531D">
      <w:pPr>
        <w:spacing w:line="240" w:lineRule="auto"/>
        <w:jc w:val="both"/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2. največ enega (1), ki mora izpolnjevati sledeče zahteve:</w:t>
      </w:r>
    </w:p>
    <w:p w14:paraId="037D9204" w14:textId="77777777" w:rsidR="009C531D" w:rsidRPr="009C531D" w:rsidRDefault="009C531D" w:rsidP="009C531D">
      <w:pPr>
        <w:pStyle w:val="Odstavekseznama"/>
        <w:numPr>
          <w:ilvl w:val="0"/>
          <w:numId w:val="7"/>
        </w:numPr>
        <w:rPr>
          <w:rFonts w:cs="Arial"/>
        </w:rPr>
      </w:pPr>
      <w:r w:rsidRPr="009C531D">
        <w:rPr>
          <w:rFonts w:eastAsia="Times New Roman" w:cs="Arial"/>
          <w:lang w:eastAsia="ar-SA"/>
        </w:rPr>
        <w:t>Zaključen najmanj študijski program prve stopnje po 33. členu Zakona o visokem šolstvu (Ur. l. RS, št. 32/12-UPB7, 40/12-ZUJF, 57/12-ZPCP-2D in 109/12) ali študijski program za pridobitev visokošolske izobrazbe po prejšnjih predpisih;«</w:t>
      </w:r>
    </w:p>
    <w:p w14:paraId="03576120" w14:textId="77777777" w:rsidR="009C531D" w:rsidRPr="009C531D" w:rsidRDefault="009C531D" w:rsidP="009C531D">
      <w:pPr>
        <w:pStyle w:val="Odstavekseznama"/>
        <w:numPr>
          <w:ilvl w:val="0"/>
          <w:numId w:val="7"/>
        </w:numPr>
        <w:rPr>
          <w:rFonts w:cs="Arial"/>
        </w:rPr>
      </w:pPr>
      <w:r w:rsidRPr="009C531D">
        <w:rPr>
          <w:rFonts w:eastAsia="Times New Roman" w:cs="Arial"/>
          <w:lang w:eastAsia="ar-SA"/>
        </w:rPr>
        <w:t>Najmanj pet (5) let delovnih izkušenj na področju izvajanja javnih naročil.«</w:t>
      </w:r>
    </w:p>
    <w:p w14:paraId="4A35A88B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078FC4E0" w14:textId="77777777" w:rsidR="009C531D" w:rsidRPr="009C531D" w:rsidRDefault="009C531D" w:rsidP="009C531D">
      <w:pPr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t>7. Točka 4.14.1 Zavarovanje za resnost ponudbe</w:t>
      </w:r>
    </w:p>
    <w:p w14:paraId="318079D3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28CE7330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besedilo:</w:t>
      </w:r>
    </w:p>
    <w:p w14:paraId="1325C29F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»60 dni«</w:t>
      </w:r>
    </w:p>
    <w:p w14:paraId="2AA7FA7F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09419E7A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se nadomesti z besedilom:</w:t>
      </w:r>
    </w:p>
    <w:p w14:paraId="3569549C" w14:textId="3BBDAD42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»3 mesece«</w:t>
      </w:r>
    </w:p>
    <w:p w14:paraId="24DFB78B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3591254A" w14:textId="4BAC3BB3" w:rsidR="009C531D" w:rsidRPr="009C531D" w:rsidRDefault="009C531D" w:rsidP="009C531D">
      <w:pPr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t>8. Predračun (OBR 6)</w:t>
      </w:r>
    </w:p>
    <w:p w14:paraId="1C5060E6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52A2294D" w14:textId="77777777" w:rsidR="009C531D" w:rsidRPr="009C531D" w:rsidRDefault="009C531D" w:rsidP="009C531D">
      <w:pPr>
        <w:rPr>
          <w:rFonts w:cs="Arial"/>
          <w:sz w:val="22"/>
          <w:szCs w:val="22"/>
        </w:rPr>
      </w:pPr>
      <w:r w:rsidRPr="009C531D">
        <w:rPr>
          <w:rFonts w:cs="Arial"/>
          <w:sz w:val="22"/>
          <w:szCs w:val="22"/>
        </w:rPr>
        <w:t>Pri postavki ovratni trak se predvideno število enot »1000« nadomesti z »2000«.</w:t>
      </w:r>
    </w:p>
    <w:p w14:paraId="32174F55" w14:textId="77777777" w:rsidR="009C531D" w:rsidRPr="009C531D" w:rsidRDefault="009C531D" w:rsidP="009C531D">
      <w:pPr>
        <w:rPr>
          <w:rFonts w:cs="Arial"/>
          <w:sz w:val="22"/>
          <w:szCs w:val="22"/>
        </w:rPr>
      </w:pPr>
    </w:p>
    <w:p w14:paraId="434B39FC" w14:textId="743C160F" w:rsidR="009C531D" w:rsidRPr="009C531D" w:rsidRDefault="009C531D" w:rsidP="009C531D">
      <w:pPr>
        <w:rPr>
          <w:rFonts w:cs="Arial"/>
          <w:b/>
          <w:bCs/>
          <w:sz w:val="22"/>
          <w:szCs w:val="22"/>
        </w:rPr>
      </w:pPr>
      <w:r w:rsidRPr="009C531D">
        <w:rPr>
          <w:rFonts w:cs="Arial"/>
          <w:b/>
          <w:bCs/>
          <w:sz w:val="22"/>
          <w:szCs w:val="22"/>
        </w:rPr>
        <w:lastRenderedPageBreak/>
        <w:t>9. V Splošnih pogodbenih pogojih za javna naročila številka 02004-1/2016-1 dne 26.4.2016 se celotna točka 1.9. črta iz dokumentacije.</w:t>
      </w:r>
    </w:p>
    <w:p w14:paraId="3A2AB36C" w14:textId="40BE0BA4" w:rsidR="008632D2" w:rsidRDefault="008632D2" w:rsidP="008632D2">
      <w:pPr>
        <w:jc w:val="both"/>
        <w:rPr>
          <w:rFonts w:cs="Arial"/>
          <w:lang w:eastAsia="sl-SI"/>
        </w:rPr>
      </w:pPr>
    </w:p>
    <w:p w14:paraId="55D173D6" w14:textId="5F55A9BD" w:rsidR="008632D2" w:rsidRDefault="008632D2" w:rsidP="008632D2">
      <w:pPr>
        <w:jc w:val="both"/>
        <w:rPr>
          <w:rFonts w:cs="Arial"/>
          <w:lang w:eastAsia="sl-SI"/>
        </w:rPr>
      </w:pPr>
    </w:p>
    <w:p w14:paraId="745D9F0F" w14:textId="77777777" w:rsidR="008632D2" w:rsidRDefault="008632D2" w:rsidP="008632D2">
      <w:pPr>
        <w:jc w:val="both"/>
        <w:rPr>
          <w:rFonts w:cs="Arial"/>
          <w:lang w:eastAsia="sl-SI"/>
        </w:rPr>
      </w:pPr>
    </w:p>
    <w:p w14:paraId="35CDDFA6" w14:textId="7E68AB61" w:rsidR="008632D2" w:rsidRDefault="008632D2">
      <w:p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Tomaž Petek</w:t>
      </w:r>
    </w:p>
    <w:p w14:paraId="6AB60795" w14:textId="6ADF3AFD" w:rsidR="008632D2" w:rsidRDefault="008632D2">
      <w:p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Generalni direktor</w:t>
      </w:r>
      <w:r>
        <w:rPr>
          <w:rFonts w:cs="Arial"/>
          <w:sz w:val="22"/>
          <w:szCs w:val="22"/>
        </w:rPr>
        <w:br w:type="page"/>
      </w:r>
    </w:p>
    <w:p w14:paraId="75695D5D" w14:textId="77777777" w:rsidR="008632D2" w:rsidRDefault="008632D2" w:rsidP="008632D2">
      <w:pPr>
        <w:spacing w:line="240" w:lineRule="auto"/>
        <w:jc w:val="both"/>
        <w:rPr>
          <w:rFonts w:cs="Arial"/>
          <w:sz w:val="22"/>
          <w:szCs w:val="22"/>
        </w:rPr>
      </w:pPr>
    </w:p>
    <w:p w14:paraId="4D033864" w14:textId="77777777" w:rsidR="009C531D" w:rsidRPr="00CF257D" w:rsidRDefault="009C531D" w:rsidP="009C531D">
      <w:pPr>
        <w:spacing w:before="360" w:line="312" w:lineRule="auto"/>
        <w:ind w:left="357"/>
        <w:contextualSpacing/>
        <w:jc w:val="right"/>
        <w:rPr>
          <w:rFonts w:cs="Arial"/>
          <w:b/>
          <w:sz w:val="28"/>
          <w:szCs w:val="28"/>
          <w:lang w:eastAsia="sl-SI"/>
        </w:rPr>
      </w:pPr>
      <w:r w:rsidRPr="00CF257D">
        <w:rPr>
          <w:rFonts w:cs="Arial"/>
          <w:b/>
          <w:sz w:val="28"/>
          <w:szCs w:val="28"/>
          <w:lang w:eastAsia="sl-SI"/>
        </w:rPr>
        <w:t xml:space="preserve">OBR </w:t>
      </w:r>
      <w:r>
        <w:rPr>
          <w:rFonts w:cs="Arial"/>
          <w:b/>
          <w:sz w:val="28"/>
          <w:szCs w:val="28"/>
          <w:lang w:eastAsia="sl-SI"/>
        </w:rPr>
        <w:t>6</w:t>
      </w:r>
    </w:p>
    <w:p w14:paraId="0F971FEF" w14:textId="77777777" w:rsidR="009C531D" w:rsidRDefault="009C531D" w:rsidP="009C531D">
      <w:pPr>
        <w:spacing w:before="360" w:line="312" w:lineRule="auto"/>
        <w:contextualSpacing/>
        <w:jc w:val="center"/>
        <w:rPr>
          <w:rFonts w:cs="Arial"/>
          <w:b/>
          <w:sz w:val="28"/>
          <w:szCs w:val="28"/>
          <w:lang w:eastAsia="sl-SI"/>
        </w:rPr>
      </w:pPr>
    </w:p>
    <w:p w14:paraId="33B0D1DE" w14:textId="77777777" w:rsidR="009C531D" w:rsidRPr="00FB1087" w:rsidRDefault="009C531D" w:rsidP="009C531D">
      <w:pPr>
        <w:pStyle w:val="Naslov1"/>
        <w:ind w:left="432"/>
        <w:jc w:val="center"/>
        <w:rPr>
          <w:bCs/>
          <w:color w:val="000000"/>
          <w14:textFill>
            <w14:solidFill>
              <w14:srgbClr w14:val="000000">
                <w14:lumMod w14:val="60000"/>
                <w14:lumOff w14:val="40000"/>
              </w14:srgbClr>
            </w14:solidFill>
          </w14:textFill>
        </w:rPr>
      </w:pPr>
      <w:bookmarkStart w:id="0" w:name="_Toc105491645"/>
      <w:bookmarkStart w:id="1" w:name="_Toc106093439"/>
      <w:bookmarkStart w:id="2" w:name="_Toc107319554"/>
      <w:r w:rsidRPr="00FB1087">
        <w:rPr>
          <w:bCs/>
          <w:color w:val="000000"/>
          <w14:textFill>
            <w14:solidFill>
              <w14:srgbClr w14:val="000000">
                <w14:lumMod w14:val="60000"/>
                <w14:lumOff w14:val="40000"/>
              </w14:srgbClr>
            </w14:solidFill>
          </w14:textFill>
        </w:rPr>
        <w:t>PREDRAČUN</w:t>
      </w:r>
      <w:bookmarkEnd w:id="0"/>
      <w:bookmarkEnd w:id="1"/>
      <w:bookmarkEnd w:id="2"/>
    </w:p>
    <w:p w14:paraId="216FF469" w14:textId="77777777" w:rsidR="009C531D" w:rsidRDefault="009C531D" w:rsidP="009C531D">
      <w:pPr>
        <w:tabs>
          <w:tab w:val="left" w:pos="4395"/>
        </w:tabs>
        <w:jc w:val="center"/>
        <w:rPr>
          <w:rFonts w:cs="Arial"/>
          <w:sz w:val="24"/>
        </w:rPr>
      </w:pPr>
    </w:p>
    <w:p w14:paraId="5F0033EA" w14:textId="77777777" w:rsidR="009C531D" w:rsidRPr="00F551B5" w:rsidRDefault="009C531D" w:rsidP="009C531D">
      <w:pPr>
        <w:tabs>
          <w:tab w:val="left" w:pos="4395"/>
        </w:tabs>
        <w:jc w:val="center"/>
        <w:rPr>
          <w:rFonts w:cs="Arial"/>
          <w:sz w:val="24"/>
        </w:rPr>
      </w:pPr>
      <w:r>
        <w:rPr>
          <w:rFonts w:cs="Arial"/>
          <w:sz w:val="24"/>
        </w:rPr>
        <w:t xml:space="preserve">za nalogo: </w:t>
      </w:r>
      <w:r>
        <w:rPr>
          <w:rFonts w:cs="Arial"/>
          <w:b/>
        </w:rPr>
        <w:t xml:space="preserve">Projektna pisarna in storitve promocije </w:t>
      </w:r>
      <w:r w:rsidRPr="00986BD4">
        <w:rPr>
          <w:rFonts w:cs="Arial"/>
          <w:b/>
        </w:rPr>
        <w:t>za projekt Zeleni slovenski lokacijski okvir</w:t>
      </w:r>
    </w:p>
    <w:p w14:paraId="25D474B2" w14:textId="77777777" w:rsidR="009C531D" w:rsidRPr="004C1953" w:rsidRDefault="009C531D" w:rsidP="009C531D">
      <w:pPr>
        <w:tabs>
          <w:tab w:val="left" w:pos="4395"/>
        </w:tabs>
        <w:jc w:val="center"/>
        <w:rPr>
          <w:rFonts w:cs="Arial"/>
        </w:rPr>
      </w:pPr>
    </w:p>
    <w:p w14:paraId="628D9E96" w14:textId="77777777" w:rsidR="009C531D" w:rsidRPr="004C1953" w:rsidRDefault="009C531D" w:rsidP="009C531D">
      <w:pPr>
        <w:tabs>
          <w:tab w:val="left" w:pos="2268"/>
          <w:tab w:val="left" w:pos="4395"/>
        </w:tabs>
        <w:rPr>
          <w:rFonts w:cs="Arial"/>
        </w:rPr>
      </w:pPr>
      <w:r w:rsidRPr="004C1953">
        <w:rPr>
          <w:rFonts w:cs="Arial"/>
        </w:rPr>
        <w:t>1. Cena</w:t>
      </w:r>
      <w:r>
        <w:rPr>
          <w:rFonts w:cs="Arial"/>
        </w:rPr>
        <w:t xml:space="preserve"> (brez DDV)</w:t>
      </w:r>
      <w:r w:rsidRPr="004C1953">
        <w:rPr>
          <w:rFonts w:cs="Arial"/>
        </w:rPr>
        <w:tab/>
      </w:r>
      <w:r w:rsidRPr="004C1953">
        <w:rPr>
          <w:rFonts w:cs="Arial"/>
        </w:rPr>
        <w:tab/>
      </w:r>
      <w:r w:rsidRPr="004C1953">
        <w:rPr>
          <w:rFonts w:cs="Arial"/>
        </w:rPr>
        <w:tab/>
        <w:t xml:space="preserve"> .......................... EUR</w:t>
      </w:r>
    </w:p>
    <w:p w14:paraId="6E09DD18" w14:textId="77777777" w:rsidR="009C531D" w:rsidRPr="004C1953" w:rsidRDefault="009C531D" w:rsidP="009C531D">
      <w:pPr>
        <w:tabs>
          <w:tab w:val="left" w:pos="2268"/>
          <w:tab w:val="left" w:pos="4395"/>
        </w:tabs>
        <w:rPr>
          <w:rFonts w:cs="Arial"/>
          <w:u w:val="single"/>
        </w:rPr>
      </w:pPr>
      <w:r>
        <w:rPr>
          <w:rFonts w:cs="Arial"/>
          <w:u w:val="single"/>
        </w:rPr>
        <w:t>2. Davek 22</w:t>
      </w:r>
      <w:r w:rsidRPr="004C1953">
        <w:rPr>
          <w:rFonts w:cs="Arial"/>
          <w:u w:val="single"/>
        </w:rPr>
        <w:t xml:space="preserve"> %</w:t>
      </w:r>
      <w:r w:rsidRPr="004C1953">
        <w:rPr>
          <w:rFonts w:cs="Arial"/>
          <w:u w:val="single"/>
        </w:rPr>
        <w:tab/>
      </w:r>
      <w:r w:rsidRPr="004C1953">
        <w:rPr>
          <w:rFonts w:cs="Arial"/>
          <w:u w:val="single"/>
        </w:rPr>
        <w:tab/>
      </w:r>
      <w:r w:rsidRPr="004C1953">
        <w:rPr>
          <w:rFonts w:cs="Arial"/>
          <w:u w:val="single"/>
        </w:rPr>
        <w:tab/>
        <w:t xml:space="preserve"> .......................... EUR</w:t>
      </w:r>
    </w:p>
    <w:p w14:paraId="0B73E48C" w14:textId="77777777" w:rsidR="009C531D" w:rsidRDefault="009C531D" w:rsidP="009C531D">
      <w:pPr>
        <w:tabs>
          <w:tab w:val="left" w:pos="2268"/>
          <w:tab w:val="left" w:pos="4395"/>
        </w:tabs>
        <w:rPr>
          <w:rFonts w:cs="Arial"/>
          <w:b/>
        </w:rPr>
      </w:pPr>
      <w:r w:rsidRPr="004C1953">
        <w:rPr>
          <w:rFonts w:cs="Arial"/>
          <w:b/>
        </w:rPr>
        <w:t>3. Skupaj</w:t>
      </w:r>
      <w:r>
        <w:rPr>
          <w:rFonts w:cs="Arial"/>
          <w:b/>
        </w:rPr>
        <w:t xml:space="preserve"> (z DDV)</w:t>
      </w:r>
      <w:r w:rsidRPr="004C1953">
        <w:rPr>
          <w:rFonts w:cs="Arial"/>
          <w:b/>
        </w:rPr>
        <w:tab/>
      </w:r>
      <w:r w:rsidRPr="004C1953">
        <w:rPr>
          <w:rFonts w:cs="Arial"/>
          <w:b/>
        </w:rPr>
        <w:tab/>
      </w:r>
      <w:r w:rsidRPr="004C1953">
        <w:rPr>
          <w:rFonts w:cs="Arial"/>
          <w:b/>
        </w:rPr>
        <w:tab/>
        <w:t xml:space="preserve"> .......................... EUR</w:t>
      </w:r>
    </w:p>
    <w:p w14:paraId="78138807" w14:textId="16DD71C4" w:rsidR="009C531D" w:rsidRDefault="009C531D" w:rsidP="009C531D">
      <w:pPr>
        <w:jc w:val="both"/>
        <w:rPr>
          <w:rFonts w:cs="Arial"/>
        </w:rPr>
      </w:pPr>
    </w:p>
    <w:p w14:paraId="4862284C" w14:textId="77777777" w:rsidR="006A1C96" w:rsidRDefault="006A1C96" w:rsidP="009C531D">
      <w:pPr>
        <w:jc w:val="both"/>
        <w:rPr>
          <w:rFonts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1911"/>
        <w:gridCol w:w="1021"/>
        <w:gridCol w:w="1021"/>
        <w:gridCol w:w="1021"/>
        <w:gridCol w:w="1019"/>
      </w:tblGrid>
      <w:tr w:rsidR="009C531D" w:rsidRPr="00B760B7" w14:paraId="0336446F" w14:textId="77777777" w:rsidTr="00510F18"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66516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Postavka</w:t>
            </w: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0D03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Enota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1866E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Predvideno število enot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F14BB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Cena v EUR brez DDV na enoto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B43EB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Cena za predvideno število enot brez DDV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95D20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Skupna cena za predvideno število enot z DDV</w:t>
            </w:r>
          </w:p>
        </w:tc>
      </w:tr>
      <w:tr w:rsidR="009C531D" w:rsidRPr="00B760B7" w14:paraId="5263B12D" w14:textId="77777777" w:rsidTr="00510F18">
        <w:tc>
          <w:tcPr>
            <w:tcW w:w="439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53EC0574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Naloga 1: Podporne naloge pri vodenju projekta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9A16A6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9C531D" w:rsidRPr="00B760B7" w14:paraId="1CBFE198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90E124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A. Storitev podpore pri administraciji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9FB1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ura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2997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6000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864A9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E84CF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DD457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B760B7" w14:paraId="72758BD3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3E5080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B. Storitev koordinacije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A2EE8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ura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59B7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3000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49153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BEDC2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10BED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B760B7" w14:paraId="241B4C89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2226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C. Strokovno-svetovalne storitve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6F845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ura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4E82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8000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BB0565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CADCB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8331D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B760B7" w14:paraId="37604184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53F84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D. Strokovno-svetovalne storitve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69048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DF7A1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5CD14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D463D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07C01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2833CB64" w14:textId="77777777" w:rsidTr="00510F18">
        <w:tc>
          <w:tcPr>
            <w:tcW w:w="379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2BE29AB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Skupaj stroški naloga 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45127E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4874141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B760B7" w14:paraId="545E73C1" w14:textId="77777777" w:rsidTr="00510F18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60E79AB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Naloga 2 Storitve promocije</w:t>
            </w:r>
          </w:p>
        </w:tc>
      </w:tr>
      <w:tr w:rsidR="009C531D" w:rsidRPr="005B518D" w14:paraId="0ED86CAB" w14:textId="77777777" w:rsidTr="00510F18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B9CC3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Promocijske storitve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09C30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BA36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07B72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A10C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31C82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9C531D" w:rsidRPr="004E500F" w14:paraId="2AB55F6D" w14:textId="77777777" w:rsidTr="00510F18">
        <w:tc>
          <w:tcPr>
            <w:tcW w:w="1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D9033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Priprava komunikacijske strategije in izvedbenega načrta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1B13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8902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E133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3D49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E58E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5B0AB53D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A936C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Priprava celostne grafične podobe projekta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639E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8181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083D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EC15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D336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5B518D" w14:paraId="1722E5E7" w14:textId="77777777" w:rsidTr="00510F18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7BA6E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Promocijsko gradivo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17DC90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5488B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6CDA3B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CEC30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FDD6B7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4E48976D" w14:textId="77777777" w:rsidTr="00510F18">
        <w:tc>
          <w:tcPr>
            <w:tcW w:w="1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A83F8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Plakat z informacijami o operaciji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58BA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B2EE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243D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110E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2558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45BC6D3B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619F2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 xml:space="preserve">Začasni pano 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E419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70E2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7C9C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4098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DF85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4B175599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74B8B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Stalna plošča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A0EE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A93F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BB26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8693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8711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3A85405B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BAB1E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Promocijska zloženka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0844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E69B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B2D0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A8C2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0F999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782E86BF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2A380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lastRenderedPageBreak/>
              <w:t>Publikacija - srednja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7211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C728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2678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99E1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3F86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30EBA486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45815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Publikacija - večja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3D97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1BBBF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7FDD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17FD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21C1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21723BBE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13752E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Mapa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3510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797C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5EC1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FA09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0F0C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6057A413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AB101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Priročniki in navodila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54A0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6DAF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C2F4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F351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4ECA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7DE7AB81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E4BD7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Blok A4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02FE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A7E9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85B2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E96C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B2A6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46CE8DA5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B6322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Blok A5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6DF2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B9FC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E63F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F166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AAB6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3A25FD3B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CDD1D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Notesnik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B8A2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F2A1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DC7B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35C9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3238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0B404B0E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09387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Svinčnik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88CB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C21A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4BCB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8B4A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6AA4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034D2E68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C0DF6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Kemični svinčnik - navaden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060D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02D6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BFBE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B9B1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8C65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0B98F75F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9ED80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USB ključ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9174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FC09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800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D002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ADB9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5FA8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2133771B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6A153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Dežnik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7AE4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53AA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6D06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52BA5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8564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19349D4D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D03F3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Darilna vrečka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D638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F511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6912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C89E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2FD85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5340E0D8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35F7A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Nahrbtnik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2904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4EBA5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1179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214F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BABF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65A2C5FD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EAEA2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Etui za kartico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E79D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4B95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6499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1242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4DC4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06A7DFEF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257F9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Ovratni trak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5B5D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EA0ED" w14:textId="7406DE15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05C1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8EC5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EBEB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76784803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678B0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Etui za kartico z zaponko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0DFD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8F8B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AD06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B1C8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11CB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0E600236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F949F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Zložljiva nakupovalna vrečka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5899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BC94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6ADB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44E4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AF39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66BC0E18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18BFD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Stenski koledar – 3 delni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42F7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ED2A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467B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C053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1EE9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26CBA1FB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5A1BC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Stenski koledar  – A3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A7C2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A536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EE285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5006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E360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0AAC1813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1E230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Flaška za vodo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F3AA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9219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B1F75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2B7C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112D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2D73CD99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44834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Brisača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2A85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FF27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553D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E10B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3D30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6788C76A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32B71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Ovratna ruta-bandana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6651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20C4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400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E24E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BCB8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CBB4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6F4D3F37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711B1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Čokolada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E612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21BA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C246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D163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A795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5C91ED85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F1E90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 xml:space="preserve">Moška </w:t>
            </w:r>
            <w:proofErr w:type="spellStart"/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softshelll</w:t>
            </w:r>
            <w:proofErr w:type="spellEnd"/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 xml:space="preserve"> jakna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43E4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D39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3ADE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3EB6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AE93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0BF688A7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201E6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 xml:space="preserve">Ženska </w:t>
            </w:r>
            <w:proofErr w:type="spellStart"/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softshelll</w:t>
            </w:r>
            <w:proofErr w:type="spellEnd"/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 xml:space="preserve"> jakna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FB4B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39F8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AC9F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3DC9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2FD2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5D92BE80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52D16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Odsevni trak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F643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510F5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88C0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FC5B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12F5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4215AF61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32BDC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Zložljiv silikonski lonček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67E5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9031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8EB3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37C4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2D86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3778B3D9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5F7A6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 xml:space="preserve">Prenosna baterija - </w:t>
            </w:r>
            <w:proofErr w:type="spellStart"/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power</w:t>
            </w:r>
            <w:proofErr w:type="spellEnd"/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 xml:space="preserve"> bank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A8C3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2364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93E6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BAB85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FC65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5C980955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8672C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 xml:space="preserve">Merilni trak 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C69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0A2B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FDC1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B376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80942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3A498A8D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AF27F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Brezžične slušalke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5CC3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7A71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350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283E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B57F6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A674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5B518D" w14:paraId="0407F786" w14:textId="77777777" w:rsidTr="00510F18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5290D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Odnosi z javnostjo in mediji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4ABCC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0F5CF2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6D6D5C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0913CD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496DDA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6FE638AB" w14:textId="77777777" w:rsidTr="00510F18">
        <w:tc>
          <w:tcPr>
            <w:tcW w:w="1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F936A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Novinarska konferenca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72B24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ED18E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A076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A096D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877B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6F89183D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8DBFF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Vsebinska konferenca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CCAC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C525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ECA5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5281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F2AC9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16FEFA8E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3D757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Usposabljanje, delavnica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9161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2844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A13C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58DA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87A77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56DC0D92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ECC76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Objave v tiskanih medijih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6B185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50F5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93B4B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46DD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57591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3CBCB3CB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18855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Članki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80D1A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B91B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0CE80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EDBDF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5A58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0A9881C0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A349C" w14:textId="77777777" w:rsidR="009C531D" w:rsidRPr="006A1C96" w:rsidRDefault="009C531D" w:rsidP="006A1C96">
            <w:pPr>
              <w:spacing w:after="20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Raziskava javnega mnenja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1118C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B0FA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3A9B8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2D8F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9CBB3" w14:textId="77777777" w:rsidR="009C531D" w:rsidRPr="006A1C96" w:rsidRDefault="009C531D" w:rsidP="006A1C96">
            <w:pPr>
              <w:spacing w:after="20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sl-SI"/>
              </w:rPr>
            </w:pPr>
          </w:p>
        </w:tc>
      </w:tr>
      <w:tr w:rsidR="009C531D" w:rsidRPr="004E500F" w14:paraId="5C9BC629" w14:textId="77777777" w:rsidTr="00510F18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7B64F8F" w14:textId="77777777" w:rsidR="009C531D" w:rsidRPr="006A1C96" w:rsidRDefault="009C531D" w:rsidP="00510F18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A1C9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  <w:t>Skupaj stroški naloga 2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816EC41" w14:textId="77777777" w:rsidR="009C531D" w:rsidRPr="006A1C96" w:rsidRDefault="009C531D" w:rsidP="00510F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2724225" w14:textId="77777777" w:rsidR="009C531D" w:rsidRPr="006A1C96" w:rsidRDefault="009C531D" w:rsidP="00510F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46058AF" w14:textId="77777777" w:rsidR="009C531D" w:rsidRPr="006A1C96" w:rsidRDefault="009C531D" w:rsidP="00510F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F372A35" w14:textId="77777777" w:rsidR="009C531D" w:rsidRPr="006A1C96" w:rsidRDefault="009C531D" w:rsidP="00510F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25B1E06" w14:textId="77777777" w:rsidR="009C531D" w:rsidRPr="006A1C96" w:rsidRDefault="009C531D" w:rsidP="00510F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5F0E0802" w14:textId="77777777" w:rsidR="009C531D" w:rsidRDefault="009C531D" w:rsidP="009C531D">
      <w:pPr>
        <w:jc w:val="both"/>
        <w:rPr>
          <w:rFonts w:cs="Arial"/>
        </w:rPr>
      </w:pPr>
    </w:p>
    <w:p w14:paraId="38560AE5" w14:textId="77777777" w:rsidR="009C531D" w:rsidRDefault="009C531D" w:rsidP="009C531D">
      <w:pPr>
        <w:jc w:val="both"/>
        <w:rPr>
          <w:rFonts w:cs="Arial"/>
        </w:rPr>
      </w:pPr>
      <w:r>
        <w:rPr>
          <w:rFonts w:cs="Arial"/>
        </w:rPr>
        <w:t>Ponudnik potrjujem:</w:t>
      </w:r>
    </w:p>
    <w:p w14:paraId="57ECC8AF" w14:textId="77777777" w:rsidR="009C531D" w:rsidRDefault="009C531D" w:rsidP="009C531D">
      <w:pPr>
        <w:jc w:val="both"/>
        <w:rPr>
          <w:rFonts w:cs="Arial"/>
        </w:rPr>
      </w:pPr>
      <w:r w:rsidRPr="00C90C37">
        <w:rPr>
          <w:rFonts w:cs="Arial"/>
        </w:rPr>
        <w:t xml:space="preserve">- da je skupno število ocenjenih </w:t>
      </w:r>
      <w:r>
        <w:rPr>
          <w:rFonts w:cs="Arial"/>
        </w:rPr>
        <w:t xml:space="preserve">enot okvirno in jih naročnik lahko spremeni/prilagodi dejanskim potrebam naročnika (dejanske potrebe bodo odvisne od potreb projektne pisarne, zahtev posredniškega organa in dogovorov na naročnikovih sestankih) </w:t>
      </w:r>
      <w:r w:rsidRPr="00B35AF3">
        <w:rPr>
          <w:rFonts w:cs="Arial"/>
        </w:rPr>
        <w:t>skladno s 95. členom ZJN-3</w:t>
      </w:r>
      <w:r>
        <w:rPr>
          <w:rFonts w:cs="Arial"/>
        </w:rPr>
        <w:t>;</w:t>
      </w:r>
    </w:p>
    <w:p w14:paraId="31DBC515" w14:textId="77777777" w:rsidR="009C531D" w:rsidRDefault="009C531D" w:rsidP="009C531D">
      <w:pPr>
        <w:jc w:val="both"/>
        <w:rPr>
          <w:rFonts w:cs="Arial"/>
        </w:rPr>
      </w:pPr>
      <w:r>
        <w:rPr>
          <w:rFonts w:cs="Arial"/>
        </w:rPr>
        <w:t>- da so cene in vrednosti obračunane in zaokrožene na dve (2) decimalki;</w:t>
      </w:r>
    </w:p>
    <w:p w14:paraId="5724727F" w14:textId="78B0B902" w:rsidR="009C531D" w:rsidRDefault="009C531D" w:rsidP="009C531D">
      <w:pPr>
        <w:jc w:val="both"/>
        <w:rPr>
          <w:rFonts w:cs="Arial"/>
        </w:rPr>
      </w:pPr>
      <w:r>
        <w:rPr>
          <w:rFonts w:cs="Arial"/>
        </w:rPr>
        <w:t>- da so cene fiksne celoten</w:t>
      </w:r>
      <w:r w:rsidRPr="00C90C37">
        <w:rPr>
          <w:rFonts w:cs="Arial"/>
        </w:rPr>
        <w:t xml:space="preserve"> čas trajanja pogodbe ter zajema</w:t>
      </w:r>
      <w:r>
        <w:rPr>
          <w:rFonts w:cs="Arial"/>
        </w:rPr>
        <w:t>jo</w:t>
      </w:r>
      <w:r w:rsidRPr="00C90C37">
        <w:rPr>
          <w:rFonts w:cs="Arial"/>
        </w:rPr>
        <w:t xml:space="preserve"> vse stroške</w:t>
      </w:r>
      <w:r>
        <w:rPr>
          <w:rFonts w:cs="Arial"/>
        </w:rPr>
        <w:t xml:space="preserve"> in </w:t>
      </w:r>
      <w:r w:rsidRPr="00C90C37">
        <w:rPr>
          <w:rFonts w:cs="Arial"/>
        </w:rPr>
        <w:t>dajatve.</w:t>
      </w:r>
    </w:p>
    <w:p w14:paraId="2EB673EB" w14:textId="2889D152" w:rsidR="006A1C96" w:rsidRDefault="006A1C96" w:rsidP="009C531D">
      <w:pPr>
        <w:jc w:val="both"/>
        <w:rPr>
          <w:rFonts w:cs="Arial"/>
        </w:rPr>
      </w:pPr>
    </w:p>
    <w:p w14:paraId="4A2FED30" w14:textId="77777777" w:rsidR="006A1C96" w:rsidRPr="004C1953" w:rsidRDefault="006A1C96" w:rsidP="009C531D">
      <w:pPr>
        <w:jc w:val="both"/>
        <w:rPr>
          <w:rFonts w:cs="Arial"/>
        </w:rPr>
      </w:pPr>
    </w:p>
    <w:p w14:paraId="2C4950FF" w14:textId="77777777" w:rsidR="009C531D" w:rsidRPr="004C1953" w:rsidRDefault="009C531D" w:rsidP="009C531D">
      <w:pPr>
        <w:tabs>
          <w:tab w:val="left" w:pos="2268"/>
          <w:tab w:val="left" w:pos="4395"/>
          <w:tab w:val="left" w:pos="6663"/>
        </w:tabs>
        <w:rPr>
          <w:rFonts w:cs="Arial"/>
        </w:rPr>
      </w:pPr>
      <w:r w:rsidRPr="004C1953">
        <w:rPr>
          <w:rFonts w:cs="Arial"/>
        </w:rPr>
        <w:t>Datum: .........................</w:t>
      </w:r>
      <w:r w:rsidRPr="004C1953">
        <w:rPr>
          <w:rFonts w:cs="Arial"/>
        </w:rPr>
        <w:tab/>
      </w:r>
      <w:r w:rsidRPr="004C1953">
        <w:rPr>
          <w:rFonts w:cs="Arial"/>
        </w:rPr>
        <w:tab/>
        <w:t>Podpis:</w:t>
      </w:r>
    </w:p>
    <w:p w14:paraId="13B51ED5" w14:textId="77777777" w:rsidR="009C531D" w:rsidRPr="004C1953" w:rsidRDefault="009C531D" w:rsidP="009C531D">
      <w:pPr>
        <w:tabs>
          <w:tab w:val="left" w:pos="2268"/>
          <w:tab w:val="left" w:pos="4395"/>
          <w:tab w:val="left" w:pos="6663"/>
        </w:tabs>
        <w:rPr>
          <w:rFonts w:cs="Arial"/>
        </w:rPr>
      </w:pPr>
      <w:r w:rsidRPr="004C1953">
        <w:rPr>
          <w:rFonts w:cs="Arial"/>
        </w:rPr>
        <w:tab/>
      </w:r>
      <w:r w:rsidRPr="004C1953">
        <w:rPr>
          <w:rFonts w:cs="Arial"/>
        </w:rPr>
        <w:tab/>
        <w:t>M.P.</w:t>
      </w:r>
      <w:r w:rsidRPr="004C1953">
        <w:rPr>
          <w:rFonts w:cs="Arial"/>
        </w:rPr>
        <w:tab/>
        <w:t>......................</w:t>
      </w:r>
    </w:p>
    <w:p w14:paraId="266C7CD7" w14:textId="77777777" w:rsidR="009C531D" w:rsidRDefault="009C531D" w:rsidP="009C531D">
      <w:pPr>
        <w:spacing w:line="240" w:lineRule="auto"/>
        <w:rPr>
          <w:rFonts w:cs="Arial"/>
        </w:rPr>
      </w:pPr>
      <w:r>
        <w:rPr>
          <w:rFonts w:cs="Arial"/>
        </w:rPr>
        <w:br w:type="page"/>
      </w:r>
    </w:p>
    <w:p w14:paraId="310FFA54" w14:textId="77777777" w:rsidR="00CD6BB1" w:rsidRPr="009C531D" w:rsidRDefault="00CD6BB1" w:rsidP="009C531D">
      <w:pPr>
        <w:jc w:val="both"/>
        <w:rPr>
          <w:rFonts w:cs="Arial"/>
          <w:sz w:val="22"/>
          <w:szCs w:val="22"/>
        </w:rPr>
      </w:pPr>
    </w:p>
    <w:sectPr w:rsidR="00CD6BB1" w:rsidRPr="009C531D" w:rsidSect="002E6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1880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96C99" w14:textId="77777777" w:rsidR="00F97AAD" w:rsidRDefault="00F97AAD" w:rsidP="00463B8F">
      <w:r>
        <w:separator/>
      </w:r>
    </w:p>
  </w:endnote>
  <w:endnote w:type="continuationSeparator" w:id="0">
    <w:p w14:paraId="20027786" w14:textId="77777777" w:rsidR="00F97AAD" w:rsidRDefault="00F97AAD" w:rsidP="0046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C10D8" w14:textId="77777777" w:rsidR="00487C3A" w:rsidRDefault="00487C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AB70" w14:textId="77777777" w:rsidR="00487C3A" w:rsidRDefault="00487C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6195E" w14:textId="05C6E9FC" w:rsidR="00487C3A" w:rsidRDefault="00487C3A">
    <w:pPr>
      <w:pStyle w:val="Noga"/>
    </w:pPr>
    <w:r>
      <w:rPr>
        <w:rFonts w:cs="Arial"/>
      </w:rPr>
      <w:t>“</w:t>
    </w:r>
    <w:r w:rsidRPr="00C40429">
      <w:rPr>
        <w:rFonts w:cs="Arial"/>
      </w:rPr>
      <w:t xml:space="preserve">Financira Evropska unija – </w:t>
    </w:r>
    <w:proofErr w:type="spellStart"/>
    <w:r w:rsidRPr="00C40429">
      <w:rPr>
        <w:rFonts w:cs="Arial"/>
      </w:rPr>
      <w:t>NextGenerationEU</w:t>
    </w:r>
    <w:proofErr w:type="spellEnd"/>
    <w:r>
      <w:rPr>
        <w:rFonts w:cs="Arial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ECC9B" w14:textId="77777777" w:rsidR="00F97AAD" w:rsidRDefault="00F97AAD" w:rsidP="00463B8F">
      <w:r>
        <w:separator/>
      </w:r>
    </w:p>
  </w:footnote>
  <w:footnote w:type="continuationSeparator" w:id="0">
    <w:p w14:paraId="75CFBD90" w14:textId="77777777" w:rsidR="00F97AAD" w:rsidRDefault="00F97AAD" w:rsidP="0046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0A312" w14:textId="77777777" w:rsidR="00487C3A" w:rsidRDefault="00487C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2DFA" w14:textId="77777777" w:rsidR="00487C3A" w:rsidRDefault="00487C3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6945DB" w:rsidRPr="008F3500" w14:paraId="7878395E" w14:textId="77777777">
      <w:trPr>
        <w:cantSplit/>
        <w:trHeight w:hRule="exact" w:val="847"/>
      </w:trPr>
      <w:tc>
        <w:tcPr>
          <w:tcW w:w="567" w:type="dxa"/>
        </w:tcPr>
        <w:p w14:paraId="2C028A16" w14:textId="77777777" w:rsidR="006945DB" w:rsidRPr="008F3500" w:rsidRDefault="006945DB" w:rsidP="00463B8F">
          <w:pPr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0F642A8F" wp14:editId="10C164DA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10795" t="9525" r="11430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40BF71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373DC103" w14:textId="0582BAB2" w:rsidR="006945DB" w:rsidRPr="008F3500" w:rsidRDefault="00487C3A" w:rsidP="000438A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eastAsia="sl-SI"/>
      </w:rPr>
      <w:drawing>
        <wp:anchor distT="0" distB="0" distL="114300" distR="114300" simplePos="0" relativeHeight="251661824" behindDoc="0" locked="0" layoutInCell="1" allowOverlap="1" wp14:anchorId="0340F3A4" wp14:editId="240EFCCE">
          <wp:simplePos x="0" y="0"/>
          <wp:positionH relativeFrom="column">
            <wp:posOffset>3168015</wp:posOffset>
          </wp:positionH>
          <wp:positionV relativeFrom="paragraph">
            <wp:posOffset>-508000</wp:posOffset>
          </wp:positionV>
          <wp:extent cx="1895475" cy="567703"/>
          <wp:effectExtent l="0" t="0" r="0" b="3810"/>
          <wp:wrapNone/>
          <wp:docPr id="3" name="Slika 3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45DB">
      <w:rPr>
        <w:noProof/>
        <w:lang w:val="sl-SI" w:eastAsia="sl-SI"/>
      </w:rPr>
      <w:drawing>
        <wp:anchor distT="0" distB="0" distL="114300" distR="114300" simplePos="0" relativeHeight="251660800" behindDoc="0" locked="0" layoutInCell="1" allowOverlap="1" wp14:anchorId="0D224896" wp14:editId="2BA8CB0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93800"/>
          <wp:effectExtent l="0" t="0" r="2540" b="6350"/>
          <wp:wrapSquare wrapText="bothSides"/>
          <wp:docPr id="2" name="Slika 2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93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45DB">
      <w:rPr>
        <w:rFonts w:cs="Arial"/>
        <w:sz w:val="16"/>
        <w:lang w:val="sl-SI"/>
      </w:rPr>
      <w:t>Zemljemerska ulica 12</w:t>
    </w:r>
    <w:r w:rsidR="006945DB" w:rsidRPr="008F3500">
      <w:rPr>
        <w:rFonts w:cs="Arial"/>
        <w:sz w:val="16"/>
        <w:lang w:val="sl-SI"/>
      </w:rPr>
      <w:t xml:space="preserve">, </w:t>
    </w:r>
    <w:r w:rsidR="006945DB">
      <w:rPr>
        <w:rFonts w:cs="Arial"/>
        <w:sz w:val="16"/>
        <w:lang w:val="sl-SI"/>
      </w:rPr>
      <w:t>1000 Ljubljana</w:t>
    </w:r>
    <w:r w:rsidR="006945DB" w:rsidRPr="008F3500">
      <w:rPr>
        <w:rFonts w:cs="Arial"/>
        <w:sz w:val="16"/>
        <w:lang w:val="sl-SI"/>
      </w:rPr>
      <w:tab/>
      <w:t xml:space="preserve">T: </w:t>
    </w:r>
    <w:r w:rsidR="006945DB">
      <w:rPr>
        <w:rFonts w:cs="Arial"/>
        <w:sz w:val="16"/>
        <w:lang w:val="sl-SI"/>
      </w:rPr>
      <w:t>01 478 48 00</w:t>
    </w:r>
  </w:p>
  <w:p w14:paraId="57225F4A" w14:textId="77777777" w:rsidR="006945DB" w:rsidRPr="008F3500" w:rsidRDefault="006945D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>
      <w:rPr>
        <w:rFonts w:cs="Arial"/>
        <w:sz w:val="16"/>
        <w:lang w:val="sl-SI"/>
      </w:rPr>
      <w:t>01 478 48 34</w:t>
    </w:r>
    <w:r w:rsidRPr="008F3500">
      <w:rPr>
        <w:rFonts w:cs="Arial"/>
        <w:sz w:val="16"/>
        <w:lang w:val="sl-SI"/>
      </w:rPr>
      <w:t xml:space="preserve"> </w:t>
    </w:r>
  </w:p>
  <w:p w14:paraId="5CAE737F" w14:textId="77777777" w:rsidR="006945DB" w:rsidRPr="008F3500" w:rsidRDefault="006945D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pisarna.gu@gov.si</w:t>
    </w:r>
  </w:p>
  <w:p w14:paraId="2B91B245" w14:textId="77777777" w:rsidR="006945DB" w:rsidRPr="008F3500" w:rsidRDefault="006945D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>
      <w:rPr>
        <w:rFonts w:cs="Arial"/>
        <w:sz w:val="16"/>
        <w:lang w:val="sl-SI"/>
      </w:rPr>
      <w:t>www.gu.gov.si</w:t>
    </w:r>
  </w:p>
  <w:p w14:paraId="0F70C076" w14:textId="77777777" w:rsidR="006945DB" w:rsidRPr="008F3500" w:rsidRDefault="006945DB" w:rsidP="00463B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4D167B"/>
    <w:multiLevelType w:val="hybridMultilevel"/>
    <w:tmpl w:val="32507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AF018D"/>
    <w:multiLevelType w:val="hybridMultilevel"/>
    <w:tmpl w:val="DEBC75F8"/>
    <w:lvl w:ilvl="0" w:tplc="DA848E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630"/>
    <w:rsid w:val="00001167"/>
    <w:rsid w:val="00023A88"/>
    <w:rsid w:val="00030FE7"/>
    <w:rsid w:val="000369C9"/>
    <w:rsid w:val="000438AB"/>
    <w:rsid w:val="0006543E"/>
    <w:rsid w:val="000A7238"/>
    <w:rsid w:val="000B76E1"/>
    <w:rsid w:val="000C070C"/>
    <w:rsid w:val="0010757F"/>
    <w:rsid w:val="0013380C"/>
    <w:rsid w:val="001357B2"/>
    <w:rsid w:val="0017478F"/>
    <w:rsid w:val="0017551B"/>
    <w:rsid w:val="001A105A"/>
    <w:rsid w:val="001B2574"/>
    <w:rsid w:val="001C0676"/>
    <w:rsid w:val="001C526B"/>
    <w:rsid w:val="001D3A92"/>
    <w:rsid w:val="00202A77"/>
    <w:rsid w:val="00233EA2"/>
    <w:rsid w:val="00265D94"/>
    <w:rsid w:val="00271CE5"/>
    <w:rsid w:val="00273F7B"/>
    <w:rsid w:val="00282020"/>
    <w:rsid w:val="002A2B69"/>
    <w:rsid w:val="002B132B"/>
    <w:rsid w:val="002B75D6"/>
    <w:rsid w:val="002C42D3"/>
    <w:rsid w:val="002E3AFC"/>
    <w:rsid w:val="002E45BA"/>
    <w:rsid w:val="002E6EA9"/>
    <w:rsid w:val="00310A1A"/>
    <w:rsid w:val="00327233"/>
    <w:rsid w:val="003636BF"/>
    <w:rsid w:val="00371442"/>
    <w:rsid w:val="003845B4"/>
    <w:rsid w:val="00387B1A"/>
    <w:rsid w:val="003C5EE5"/>
    <w:rsid w:val="003D48E6"/>
    <w:rsid w:val="003E1C74"/>
    <w:rsid w:val="00463B8F"/>
    <w:rsid w:val="004657EE"/>
    <w:rsid w:val="00470A02"/>
    <w:rsid w:val="00471F4F"/>
    <w:rsid w:val="00482695"/>
    <w:rsid w:val="00485B13"/>
    <w:rsid w:val="00487C3A"/>
    <w:rsid w:val="004B7AC1"/>
    <w:rsid w:val="004C29A0"/>
    <w:rsid w:val="004E3630"/>
    <w:rsid w:val="004F7767"/>
    <w:rsid w:val="00502BDA"/>
    <w:rsid w:val="0052315E"/>
    <w:rsid w:val="00526246"/>
    <w:rsid w:val="00550B1F"/>
    <w:rsid w:val="005624B9"/>
    <w:rsid w:val="00564CFE"/>
    <w:rsid w:val="00567106"/>
    <w:rsid w:val="00570774"/>
    <w:rsid w:val="0058404A"/>
    <w:rsid w:val="005B409A"/>
    <w:rsid w:val="005E1D3C"/>
    <w:rsid w:val="005E7A65"/>
    <w:rsid w:val="005F5BA2"/>
    <w:rsid w:val="00625AE6"/>
    <w:rsid w:val="00632253"/>
    <w:rsid w:val="00642714"/>
    <w:rsid w:val="006455CE"/>
    <w:rsid w:val="00655841"/>
    <w:rsid w:val="00692109"/>
    <w:rsid w:val="006945DB"/>
    <w:rsid w:val="006A1C96"/>
    <w:rsid w:val="006A3067"/>
    <w:rsid w:val="006A7424"/>
    <w:rsid w:val="006F3507"/>
    <w:rsid w:val="0070406C"/>
    <w:rsid w:val="0070499B"/>
    <w:rsid w:val="007230D6"/>
    <w:rsid w:val="00733017"/>
    <w:rsid w:val="00736D48"/>
    <w:rsid w:val="00783310"/>
    <w:rsid w:val="00791018"/>
    <w:rsid w:val="007A4A6D"/>
    <w:rsid w:val="007D1BCF"/>
    <w:rsid w:val="007D75CF"/>
    <w:rsid w:val="007E0440"/>
    <w:rsid w:val="007E6DC5"/>
    <w:rsid w:val="007F676E"/>
    <w:rsid w:val="0085361A"/>
    <w:rsid w:val="008632D2"/>
    <w:rsid w:val="00876737"/>
    <w:rsid w:val="0088043C"/>
    <w:rsid w:val="00884889"/>
    <w:rsid w:val="008906C9"/>
    <w:rsid w:val="008C5738"/>
    <w:rsid w:val="008D04F0"/>
    <w:rsid w:val="008D7E5A"/>
    <w:rsid w:val="008F3500"/>
    <w:rsid w:val="00924E3C"/>
    <w:rsid w:val="00932628"/>
    <w:rsid w:val="00943A18"/>
    <w:rsid w:val="009612BB"/>
    <w:rsid w:val="00963E0C"/>
    <w:rsid w:val="009764D8"/>
    <w:rsid w:val="00997BC5"/>
    <w:rsid w:val="009A1C53"/>
    <w:rsid w:val="009A680E"/>
    <w:rsid w:val="009C3C72"/>
    <w:rsid w:val="009C531D"/>
    <w:rsid w:val="009C740A"/>
    <w:rsid w:val="00A079B3"/>
    <w:rsid w:val="00A125C5"/>
    <w:rsid w:val="00A2451C"/>
    <w:rsid w:val="00A24A19"/>
    <w:rsid w:val="00A31731"/>
    <w:rsid w:val="00A31D1A"/>
    <w:rsid w:val="00A65EE7"/>
    <w:rsid w:val="00A70133"/>
    <w:rsid w:val="00A770A6"/>
    <w:rsid w:val="00A813B1"/>
    <w:rsid w:val="00AA06F7"/>
    <w:rsid w:val="00AA4FC7"/>
    <w:rsid w:val="00AB36C4"/>
    <w:rsid w:val="00AC0A77"/>
    <w:rsid w:val="00AC32B2"/>
    <w:rsid w:val="00B013F0"/>
    <w:rsid w:val="00B17141"/>
    <w:rsid w:val="00B31575"/>
    <w:rsid w:val="00B31D77"/>
    <w:rsid w:val="00B42470"/>
    <w:rsid w:val="00B76608"/>
    <w:rsid w:val="00B8547D"/>
    <w:rsid w:val="00B865C5"/>
    <w:rsid w:val="00BC07E8"/>
    <w:rsid w:val="00BD159B"/>
    <w:rsid w:val="00BF509D"/>
    <w:rsid w:val="00C05ABB"/>
    <w:rsid w:val="00C22312"/>
    <w:rsid w:val="00C250D5"/>
    <w:rsid w:val="00C35666"/>
    <w:rsid w:val="00C46AB2"/>
    <w:rsid w:val="00C73E53"/>
    <w:rsid w:val="00C92898"/>
    <w:rsid w:val="00CA4340"/>
    <w:rsid w:val="00CA6670"/>
    <w:rsid w:val="00CC3E6B"/>
    <w:rsid w:val="00CD09C5"/>
    <w:rsid w:val="00CD6BB1"/>
    <w:rsid w:val="00CE5238"/>
    <w:rsid w:val="00CE7514"/>
    <w:rsid w:val="00D248DE"/>
    <w:rsid w:val="00D459CF"/>
    <w:rsid w:val="00D8542D"/>
    <w:rsid w:val="00DA3B9C"/>
    <w:rsid w:val="00DA7DDE"/>
    <w:rsid w:val="00DC6A71"/>
    <w:rsid w:val="00E0357D"/>
    <w:rsid w:val="00E06C4A"/>
    <w:rsid w:val="00E20F01"/>
    <w:rsid w:val="00E367A5"/>
    <w:rsid w:val="00E37BD0"/>
    <w:rsid w:val="00E63557"/>
    <w:rsid w:val="00E71C65"/>
    <w:rsid w:val="00E82183"/>
    <w:rsid w:val="00E87FBF"/>
    <w:rsid w:val="00ED1C3E"/>
    <w:rsid w:val="00EF238C"/>
    <w:rsid w:val="00EF7C1E"/>
    <w:rsid w:val="00F21D95"/>
    <w:rsid w:val="00F240BB"/>
    <w:rsid w:val="00F57FED"/>
    <w:rsid w:val="00F83368"/>
    <w:rsid w:val="00F97AAD"/>
    <w:rsid w:val="00FA43F6"/>
    <w:rsid w:val="00FC61D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15A990E7"/>
  <w15:docId w15:val="{A23B5E19-A833-44F7-B6C0-53796FEC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63B8F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564CFE"/>
    <w:pPr>
      <w:keepNext/>
      <w:spacing w:before="120" w:after="60"/>
      <w:outlineLvl w:val="0"/>
    </w:pPr>
    <w:rPr>
      <w:b/>
      <w:kern w:val="32"/>
      <w:sz w:val="24"/>
      <w:szCs w:val="32"/>
    </w:rPr>
  </w:style>
  <w:style w:type="paragraph" w:styleId="Naslov2">
    <w:name w:val="heading 2"/>
    <w:basedOn w:val="Navaden"/>
    <w:next w:val="Navaden"/>
    <w:qFormat/>
    <w:rsid w:val="0017551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438AB"/>
    <w:pPr>
      <w:tabs>
        <w:tab w:val="center" w:pos="4320"/>
        <w:tab w:val="right" w:pos="8640"/>
      </w:tabs>
    </w:pPr>
    <w:rPr>
      <w:lang w:val="en-US"/>
    </w:rPr>
  </w:style>
  <w:style w:type="character" w:customStyle="1" w:styleId="GlavaZnak">
    <w:name w:val="Glava Znak"/>
    <w:basedOn w:val="Privzetapisavaodstavka"/>
    <w:link w:val="Glava"/>
    <w:rsid w:val="000438AB"/>
    <w:rPr>
      <w:rFonts w:ascii="Arial" w:hAnsi="Arial"/>
      <w:szCs w:val="24"/>
      <w:lang w:val="en-US" w:eastAsia="en-US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Naslov1sredina">
    <w:name w:val="Naslov 1_sredina"/>
    <w:basedOn w:val="Naslov1"/>
    <w:qFormat/>
    <w:rsid w:val="006A3067"/>
    <w:pPr>
      <w:jc w:val="center"/>
    </w:pPr>
  </w:style>
  <w:style w:type="paragraph" w:styleId="Odstavekseznama">
    <w:name w:val="List Paragraph"/>
    <w:aliases w:val="Odstavek seznama_IP,Seznam_IP_1"/>
    <w:basedOn w:val="Navaden"/>
    <w:link w:val="OdstavekseznamaZnak"/>
    <w:qFormat/>
    <w:rsid w:val="009C531D"/>
    <w:pPr>
      <w:spacing w:line="240" w:lineRule="auto"/>
      <w:ind w:left="720"/>
      <w:contextualSpacing/>
      <w:jc w:val="both"/>
    </w:pPr>
    <w:rPr>
      <w:rFonts w:eastAsia="Calibri"/>
      <w:sz w:val="22"/>
      <w:szCs w:val="22"/>
    </w:rPr>
  </w:style>
  <w:style w:type="character" w:customStyle="1" w:styleId="OdstavekseznamaZnak">
    <w:name w:val="Odstavek seznama Znak"/>
    <w:aliases w:val="Odstavek seznama_IP Znak,Seznam_IP_1 Znak"/>
    <w:link w:val="Odstavekseznama"/>
    <w:qFormat/>
    <w:locked/>
    <w:rsid w:val="009C531D"/>
    <w:rPr>
      <w:rFonts w:ascii="Arial" w:eastAsia="Calibri" w:hAnsi="Arial"/>
      <w:sz w:val="22"/>
      <w:szCs w:val="22"/>
      <w:lang w:eastAsia="en-US"/>
    </w:rPr>
  </w:style>
  <w:style w:type="paragraph" w:customStyle="1" w:styleId="Body">
    <w:name w:val="Body"/>
    <w:basedOn w:val="Navaden"/>
    <w:rsid w:val="008632D2"/>
    <w:pPr>
      <w:overflowPunct w:val="0"/>
      <w:autoSpaceDE w:val="0"/>
      <w:autoSpaceDN w:val="0"/>
      <w:adjustRightInd w:val="0"/>
      <w:spacing w:before="60" w:after="60" w:line="240" w:lineRule="auto"/>
      <w:jc w:val="both"/>
    </w:pPr>
    <w:rPr>
      <w:rFonts w:ascii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~1\emikulet\LOCALS~1\Temp\GEOD_UPRA_R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GEOD_UPRA_RS</Template>
  <TotalTime>10</TotalTime>
  <Pages>7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Mužar</dc:creator>
  <cp:lastModifiedBy>Eva Mužar</cp:lastModifiedBy>
  <cp:revision>6</cp:revision>
  <cp:lastPrinted>2010-07-16T07:41:00Z</cp:lastPrinted>
  <dcterms:created xsi:type="dcterms:W3CDTF">2022-08-03T11:39:00Z</dcterms:created>
  <dcterms:modified xsi:type="dcterms:W3CDTF">2022-08-08T10:45:00Z</dcterms:modified>
</cp:coreProperties>
</file>