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Style w:val="Besedilooznabemesta"/>
          <w:rFonts w:asciiTheme="minorHAnsi" w:eastAsiaTheme="minorEastAsia" w:hAnsiTheme="minorHAnsi" w:cstheme="minorHAnsi"/>
          <w:color w:val="1A3876" w:themeColor="accent1"/>
          <w:sz w:val="22"/>
          <w:szCs w:val="22"/>
          <w:lang w:eastAsia="sl-SI"/>
        </w:rPr>
        <w:id w:val="67952474"/>
        <w:docPartObj>
          <w:docPartGallery w:val="Cover Pages"/>
          <w:docPartUnique/>
        </w:docPartObj>
      </w:sdtPr>
      <w:sdtEndPr>
        <w:rPr>
          <w:rStyle w:val="Privzetapisavaodstavka"/>
          <w:rFonts w:eastAsia="Times New Roman"/>
          <w:color w:val="auto"/>
          <w:lang w:eastAsia="en-US"/>
        </w:rPr>
      </w:sdtEndPr>
      <w:sdtContent>
        <w:tbl>
          <w:tblPr>
            <w:tblW w:w="5105" w:type="dxa"/>
            <w:jc w:val="right"/>
            <w:tblBorders>
              <w:top w:val="single" w:sz="36" w:space="0" w:color="1A3876" w:themeColor="text2"/>
              <w:bottom w:val="single" w:sz="36" w:space="0" w:color="1A3876" w:themeColor="text2"/>
              <w:insideH w:val="single" w:sz="36" w:space="0" w:color="1A3876" w:themeColor="text2"/>
              <w:insideV w:val="single" w:sz="36" w:space="0" w:color="6F8EC8" w:themeColor="accent3"/>
            </w:tblBorders>
            <w:tblCellMar>
              <w:top w:w="360" w:type="dxa"/>
              <w:left w:w="115" w:type="dxa"/>
              <w:bottom w:w="360" w:type="dxa"/>
              <w:right w:w="115" w:type="dxa"/>
            </w:tblCellMar>
            <w:tblLook w:val="0620" w:firstRow="1" w:lastRow="0" w:firstColumn="0" w:lastColumn="0" w:noHBand="1" w:noVBand="1"/>
          </w:tblPr>
          <w:tblGrid>
            <w:gridCol w:w="5105"/>
          </w:tblGrid>
          <w:tr w:rsidR="00DD543A" w:rsidRPr="002A45C0" w14:paraId="1D944508" w14:textId="77777777" w:rsidTr="00AE3BCE">
            <w:trPr>
              <w:jc w:val="right"/>
            </w:trPr>
            <w:tc>
              <w:tcPr>
                <w:tcW w:w="5000" w:type="pct"/>
                <w:tcMar>
                  <w:top w:w="284" w:type="dxa"/>
                  <w:left w:w="0" w:type="dxa"/>
                  <w:bottom w:w="284" w:type="dxa"/>
                  <w:right w:w="0" w:type="dxa"/>
                </w:tcMar>
              </w:tcPr>
              <w:p w14:paraId="502E5C35" w14:textId="74C0A875" w:rsidR="00DD543A" w:rsidRPr="002A45C0" w:rsidRDefault="00C82416" w:rsidP="00C82416">
                <w:pPr>
                  <w:pStyle w:val="Brezrazmikov"/>
                  <w:suppressAutoHyphens/>
                  <w:ind w:left="357"/>
                  <w:rPr>
                    <w:rFonts w:asciiTheme="minorHAnsi" w:hAnsiTheme="minorHAnsi" w:cstheme="minorHAnsi"/>
                    <w:color w:val="1A3876" w:themeColor="accent1"/>
                    <w:sz w:val="22"/>
                    <w:szCs w:val="22"/>
                  </w:rPr>
                </w:pPr>
                <w:sdt>
                  <w:sdtPr>
                    <w:rPr>
                      <w:rStyle w:val="Naslov1Znak"/>
                    </w:rPr>
                    <w:alias w:val="Naslov"/>
                    <w:id w:val="62472658"/>
                    <w:dataBinding w:prefixMappings="xmlns:ns0='http://purl.org/dc/elements/1.1/' xmlns:ns1='http://schemas.openxmlformats.org/package/2006/metadata/core-properties' " w:xpath="/ns1:coreProperties[1]/ns0:title[1]" w:storeItemID="{6C3C8BC8-F283-45AE-878A-BAB7291924A1}"/>
                    <w:text/>
                  </w:sdtPr>
                  <w:sdtEndPr>
                    <w:rPr>
                      <w:rStyle w:val="Naslov1Znak"/>
                    </w:rPr>
                  </w:sdtEndPr>
                  <w:sdtContent>
                    <w:r>
                      <w:rPr>
                        <w:rStyle w:val="Naslov1Znak"/>
                      </w:rPr>
                      <w:t>OBRAZCI</w:t>
                    </w:r>
                  </w:sdtContent>
                </w:sdt>
              </w:p>
            </w:tc>
          </w:tr>
          <w:tr w:rsidR="00EF6BB2" w:rsidRPr="00C82416" w14:paraId="289B8652" w14:textId="77777777" w:rsidTr="00AE3BCE">
            <w:trPr>
              <w:jc w:val="right"/>
            </w:trPr>
            <w:tc>
              <w:tcPr>
                <w:tcW w:w="5000" w:type="pct"/>
                <w:tcMar>
                  <w:top w:w="284" w:type="dxa"/>
                  <w:left w:w="0" w:type="dxa"/>
                  <w:bottom w:w="284" w:type="dxa"/>
                  <w:right w:w="0" w:type="dxa"/>
                </w:tcMar>
              </w:tcPr>
              <w:p w14:paraId="685C6BEC" w14:textId="77777777" w:rsidR="00EF6BB2" w:rsidRPr="00C82416" w:rsidRDefault="00EF6BB2" w:rsidP="00EF6BB2">
                <w:pPr>
                  <w:pStyle w:val="Brezrazmikov"/>
                  <w:suppressAutoHyphens/>
                  <w:ind w:left="357"/>
                  <w:rPr>
                    <w:rStyle w:val="Naslov1Znak"/>
                    <w:b w:val="0"/>
                    <w:sz w:val="24"/>
                    <w:szCs w:val="24"/>
                    <w:lang w:bidi="ar-SA"/>
                  </w:rPr>
                </w:pPr>
                <w:bookmarkStart w:id="0" w:name="_Toc504472855"/>
                <w:bookmarkStart w:id="1" w:name="_Toc504545549"/>
                <w:bookmarkStart w:id="2" w:name="_Toc504550439"/>
                <w:bookmarkStart w:id="3" w:name="_Toc504550491"/>
                <w:bookmarkStart w:id="4" w:name="_Toc504557608"/>
                <w:bookmarkStart w:id="5" w:name="_Toc508743456"/>
                <w:bookmarkStart w:id="6" w:name="_Toc508746369"/>
                <w:bookmarkStart w:id="7" w:name="_Toc508922791"/>
                <w:bookmarkStart w:id="8" w:name="_Toc509376234"/>
                <w:bookmarkStart w:id="9" w:name="_Toc514057002"/>
                <w:bookmarkStart w:id="10" w:name="_Toc31890187"/>
                <w:bookmarkStart w:id="11" w:name="_Toc31894576"/>
                <w:bookmarkStart w:id="12" w:name="_Toc38125847"/>
                <w:bookmarkStart w:id="13" w:name="_Toc38181999"/>
                <w:bookmarkStart w:id="14" w:name="_Toc38218149"/>
                <w:bookmarkStart w:id="15" w:name="_Toc38272515"/>
                <w:bookmarkStart w:id="16" w:name="_Toc113969824"/>
                <w:r w:rsidRPr="00C82416">
                  <w:rPr>
                    <w:rStyle w:val="Naslov1Znak"/>
                    <w:b w:val="0"/>
                    <w:sz w:val="24"/>
                    <w:szCs w:val="24"/>
                    <w:lang w:bidi="ar-SA"/>
                  </w:rPr>
                  <w:t>Oznaka javnega naročila: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82416">
                  <w:rPr>
                    <w:rStyle w:val="Naslov1Znak"/>
                    <w:b w:val="0"/>
                    <w:sz w:val="24"/>
                    <w:szCs w:val="24"/>
                    <w:lang w:bidi="ar-SA"/>
                  </w:rPr>
                  <w:t xml:space="preserve"> </w:t>
                </w:r>
              </w:p>
              <w:p w14:paraId="3CA532D2" w14:textId="1D41DF06" w:rsidR="00EF6BB2" w:rsidRPr="00C82416" w:rsidRDefault="00B27296" w:rsidP="00DE63FD">
                <w:pPr>
                  <w:pStyle w:val="Brezrazmikov"/>
                  <w:suppressAutoHyphens/>
                  <w:ind w:left="357"/>
                  <w:rPr>
                    <w:rStyle w:val="Naslov1Znak"/>
                    <w:sz w:val="24"/>
                    <w:szCs w:val="24"/>
                    <w:lang w:bidi="ar-SA"/>
                  </w:rPr>
                </w:pPr>
                <w:bookmarkStart w:id="17" w:name="_Toc504472856"/>
                <w:bookmarkStart w:id="18" w:name="_Toc504545550"/>
                <w:bookmarkStart w:id="19" w:name="_Toc504550440"/>
                <w:bookmarkStart w:id="20" w:name="_Toc504550492"/>
                <w:bookmarkStart w:id="21" w:name="_Toc504557609"/>
                <w:bookmarkStart w:id="22" w:name="_Toc508743457"/>
                <w:bookmarkStart w:id="23" w:name="_Toc508746370"/>
                <w:bookmarkStart w:id="24" w:name="_Toc508922792"/>
                <w:bookmarkStart w:id="25" w:name="_Toc509376235"/>
                <w:bookmarkStart w:id="26" w:name="_Toc514057003"/>
                <w:bookmarkStart w:id="27" w:name="_Toc31890188"/>
                <w:bookmarkStart w:id="28" w:name="_Toc31894577"/>
                <w:bookmarkStart w:id="29" w:name="_Toc38125848"/>
                <w:bookmarkStart w:id="30" w:name="_Toc38182000"/>
                <w:bookmarkStart w:id="31" w:name="_Toc38218150"/>
                <w:bookmarkStart w:id="32" w:name="_Toc38272516"/>
                <w:bookmarkStart w:id="33" w:name="_Toc113969825"/>
                <w:r w:rsidRPr="00C82416">
                  <w:rPr>
                    <w:rStyle w:val="Naslov1Znak"/>
                    <w:sz w:val="24"/>
                    <w:szCs w:val="24"/>
                    <w:lang w:bidi="ar-SA"/>
                  </w:rPr>
                  <w:t xml:space="preserve">KAD/JN – </w:t>
                </w:r>
                <w:r w:rsidR="00AB4A9B" w:rsidRPr="00C82416">
                  <w:rPr>
                    <w:rStyle w:val="Naslov1Znak"/>
                    <w:sz w:val="24"/>
                    <w:szCs w:val="24"/>
                    <w:lang w:bidi="ar-SA"/>
                  </w:rPr>
                  <w:t>5</w:t>
                </w:r>
                <w:r w:rsidR="00DE63FD" w:rsidRPr="00C82416">
                  <w:rPr>
                    <w:rStyle w:val="Naslov1Znak"/>
                    <w:sz w:val="24"/>
                    <w:szCs w:val="24"/>
                    <w:lang w:bidi="ar-SA"/>
                  </w:rPr>
                  <w:t>/20</w:t>
                </w:r>
                <w:bookmarkEnd w:id="17"/>
                <w:bookmarkEnd w:id="18"/>
                <w:bookmarkEnd w:id="19"/>
                <w:bookmarkEnd w:id="20"/>
                <w:bookmarkEnd w:id="21"/>
                <w:bookmarkEnd w:id="22"/>
                <w:bookmarkEnd w:id="23"/>
                <w:bookmarkEnd w:id="24"/>
                <w:bookmarkEnd w:id="25"/>
                <w:bookmarkEnd w:id="26"/>
                <w:r w:rsidR="00BD7E6C" w:rsidRPr="00C82416">
                  <w:rPr>
                    <w:rStyle w:val="Naslov1Znak"/>
                    <w:sz w:val="24"/>
                    <w:szCs w:val="24"/>
                    <w:lang w:bidi="ar-SA"/>
                  </w:rPr>
                  <w:t>2</w:t>
                </w:r>
                <w:bookmarkEnd w:id="27"/>
                <w:bookmarkEnd w:id="28"/>
                <w:bookmarkEnd w:id="29"/>
                <w:bookmarkEnd w:id="30"/>
                <w:bookmarkEnd w:id="31"/>
                <w:bookmarkEnd w:id="32"/>
                <w:r w:rsidR="00AB4A9B" w:rsidRPr="00C82416">
                  <w:rPr>
                    <w:rStyle w:val="Naslov1Znak"/>
                    <w:sz w:val="24"/>
                    <w:szCs w:val="24"/>
                    <w:lang w:bidi="ar-SA"/>
                  </w:rPr>
                  <w:t>2</w:t>
                </w:r>
                <w:bookmarkEnd w:id="33"/>
              </w:p>
            </w:tc>
          </w:tr>
          <w:tr w:rsidR="005D061D" w:rsidRPr="00C82416" w14:paraId="34258EE9" w14:textId="77777777" w:rsidTr="00AE3BCE">
            <w:trPr>
              <w:jc w:val="right"/>
            </w:trPr>
            <w:tc>
              <w:tcPr>
                <w:tcW w:w="5000" w:type="pct"/>
                <w:tcMar>
                  <w:top w:w="284" w:type="dxa"/>
                  <w:left w:w="0" w:type="dxa"/>
                  <w:bottom w:w="284" w:type="dxa"/>
                  <w:right w:w="0" w:type="dxa"/>
                </w:tcMar>
              </w:tcPr>
              <w:p w14:paraId="73F0C1FE" w14:textId="77777777" w:rsidR="005D061D" w:rsidRPr="00C82416" w:rsidRDefault="005D061D" w:rsidP="00EF6BB2">
                <w:pPr>
                  <w:pStyle w:val="Brezrazmikov"/>
                  <w:suppressAutoHyphens/>
                  <w:ind w:left="357"/>
                  <w:rPr>
                    <w:rStyle w:val="Naslov1Znak"/>
                    <w:b w:val="0"/>
                    <w:sz w:val="24"/>
                    <w:szCs w:val="24"/>
                    <w:lang w:bidi="ar-SA"/>
                  </w:rPr>
                </w:pPr>
                <w:bookmarkStart w:id="34" w:name="_Toc514057004"/>
                <w:bookmarkStart w:id="35" w:name="_Toc31890189"/>
                <w:bookmarkStart w:id="36" w:name="_Toc31894578"/>
                <w:bookmarkStart w:id="37" w:name="_Toc38125849"/>
                <w:bookmarkStart w:id="38" w:name="_Toc38182001"/>
                <w:bookmarkStart w:id="39" w:name="_Toc38218151"/>
                <w:bookmarkStart w:id="40" w:name="_Toc38272517"/>
                <w:bookmarkStart w:id="41" w:name="_Toc113969826"/>
                <w:r w:rsidRPr="00C82416">
                  <w:rPr>
                    <w:rStyle w:val="Naslov1Znak"/>
                    <w:b w:val="0"/>
                    <w:sz w:val="24"/>
                    <w:szCs w:val="24"/>
                    <w:lang w:bidi="ar-SA"/>
                  </w:rPr>
                  <w:t>Predmet javnega naročila:</w:t>
                </w:r>
                <w:bookmarkEnd w:id="34"/>
                <w:bookmarkEnd w:id="35"/>
                <w:bookmarkEnd w:id="36"/>
                <w:bookmarkEnd w:id="37"/>
                <w:bookmarkEnd w:id="38"/>
                <w:bookmarkEnd w:id="39"/>
                <w:bookmarkEnd w:id="40"/>
                <w:bookmarkEnd w:id="41"/>
                <w:r w:rsidRPr="00C82416">
                  <w:rPr>
                    <w:rStyle w:val="Naslov1Znak"/>
                    <w:b w:val="0"/>
                    <w:sz w:val="24"/>
                    <w:szCs w:val="24"/>
                    <w:lang w:bidi="ar-SA"/>
                  </w:rPr>
                  <w:t xml:space="preserve"> </w:t>
                </w:r>
              </w:p>
              <w:p w14:paraId="1E72C613" w14:textId="78B8BE6B" w:rsidR="005D061D" w:rsidRPr="00C82416" w:rsidRDefault="004F35A4" w:rsidP="00611F7F">
                <w:pPr>
                  <w:pStyle w:val="Brezrazmikov"/>
                  <w:suppressAutoHyphens/>
                  <w:ind w:left="357"/>
                  <w:rPr>
                    <w:rStyle w:val="Naslov1Znak"/>
                    <w:sz w:val="24"/>
                    <w:szCs w:val="24"/>
                    <w:lang w:bidi="ar-SA"/>
                  </w:rPr>
                </w:pPr>
                <w:bookmarkStart w:id="42" w:name="_Toc38125850"/>
                <w:bookmarkStart w:id="43" w:name="_Toc38182002"/>
                <w:bookmarkStart w:id="44" w:name="_Toc38218152"/>
                <w:bookmarkStart w:id="45" w:name="_Toc38272518"/>
                <w:bookmarkStart w:id="46" w:name="_Toc113969827"/>
                <w:r w:rsidRPr="00C82416">
                  <w:rPr>
                    <w:rStyle w:val="Naslov1Znak"/>
                    <w:sz w:val="24"/>
                    <w:szCs w:val="24"/>
                    <w:lang w:bidi="ar-SA"/>
                  </w:rPr>
                  <w:t>»</w:t>
                </w:r>
                <w:r w:rsidR="00611F7F" w:rsidRPr="00C82416">
                  <w:rPr>
                    <w:rStyle w:val="Naslov1Znak"/>
                    <w:sz w:val="24"/>
                    <w:szCs w:val="24"/>
                    <w:lang w:bidi="ar-SA"/>
                  </w:rPr>
                  <w:t>Izvajanje poštnih storitev</w:t>
                </w:r>
                <w:r w:rsidRPr="00C82416">
                  <w:rPr>
                    <w:rStyle w:val="Naslov1Znak"/>
                    <w:sz w:val="24"/>
                    <w:szCs w:val="24"/>
                    <w:lang w:bidi="ar-SA"/>
                  </w:rPr>
                  <w:t>«</w:t>
                </w:r>
                <w:bookmarkEnd w:id="42"/>
                <w:bookmarkEnd w:id="43"/>
                <w:bookmarkEnd w:id="44"/>
                <w:bookmarkEnd w:id="45"/>
                <w:bookmarkEnd w:id="46"/>
              </w:p>
            </w:tc>
          </w:tr>
          <w:tr w:rsidR="005D061D" w:rsidRPr="00C82416" w14:paraId="04E83156" w14:textId="77777777" w:rsidTr="00AE3BCE">
            <w:trPr>
              <w:jc w:val="right"/>
            </w:trPr>
            <w:tc>
              <w:tcPr>
                <w:tcW w:w="5000" w:type="pct"/>
                <w:tcMar>
                  <w:top w:w="284" w:type="dxa"/>
                  <w:left w:w="0" w:type="dxa"/>
                  <w:bottom w:w="284" w:type="dxa"/>
                  <w:right w:w="0" w:type="dxa"/>
                </w:tcMar>
              </w:tcPr>
              <w:p w14:paraId="5AB96D02" w14:textId="10D0CEC0" w:rsidR="005D061D" w:rsidRPr="00C82416" w:rsidRDefault="005D061D" w:rsidP="00EF6BB2">
                <w:pPr>
                  <w:pStyle w:val="Brezrazmikov"/>
                  <w:suppressAutoHyphens/>
                  <w:ind w:left="357"/>
                  <w:rPr>
                    <w:rStyle w:val="Naslov1Znak"/>
                    <w:b w:val="0"/>
                    <w:sz w:val="24"/>
                    <w:szCs w:val="24"/>
                    <w:lang w:bidi="ar-SA"/>
                  </w:rPr>
                </w:pPr>
                <w:bookmarkStart w:id="47" w:name="_Toc514057006"/>
                <w:bookmarkStart w:id="48" w:name="_Toc31890190"/>
                <w:bookmarkStart w:id="49" w:name="_Toc31894579"/>
                <w:bookmarkStart w:id="50" w:name="_Toc38125851"/>
                <w:bookmarkStart w:id="51" w:name="_Toc38182003"/>
                <w:bookmarkStart w:id="52" w:name="_Toc38218153"/>
                <w:bookmarkStart w:id="53" w:name="_Toc38272519"/>
                <w:bookmarkStart w:id="54" w:name="_Toc113969828"/>
                <w:r w:rsidRPr="00C82416">
                  <w:rPr>
                    <w:rStyle w:val="Naslov1Znak"/>
                    <w:b w:val="0"/>
                    <w:sz w:val="24"/>
                    <w:szCs w:val="24"/>
                    <w:lang w:bidi="ar-SA"/>
                  </w:rPr>
                  <w:t>Naročnik:</w:t>
                </w:r>
                <w:bookmarkEnd w:id="47"/>
                <w:bookmarkEnd w:id="48"/>
                <w:bookmarkEnd w:id="49"/>
                <w:bookmarkEnd w:id="50"/>
                <w:bookmarkEnd w:id="51"/>
                <w:bookmarkEnd w:id="52"/>
                <w:bookmarkEnd w:id="53"/>
                <w:bookmarkEnd w:id="54"/>
              </w:p>
              <w:p w14:paraId="5865FAC9" w14:textId="6145919A" w:rsidR="005D061D" w:rsidRPr="00C82416" w:rsidRDefault="005D061D" w:rsidP="00EF6BB2">
                <w:pPr>
                  <w:pStyle w:val="Brezrazmikov"/>
                  <w:suppressAutoHyphens/>
                  <w:ind w:left="357"/>
                  <w:rPr>
                    <w:rStyle w:val="Naslov1Znak"/>
                    <w:sz w:val="24"/>
                    <w:szCs w:val="24"/>
                    <w:lang w:bidi="ar-SA"/>
                  </w:rPr>
                </w:pPr>
                <w:bookmarkStart w:id="55" w:name="_Toc514057007"/>
                <w:bookmarkStart w:id="56" w:name="_Toc31890191"/>
                <w:bookmarkStart w:id="57" w:name="_Toc31894580"/>
                <w:bookmarkStart w:id="58" w:name="_Toc38125852"/>
                <w:bookmarkStart w:id="59" w:name="_Toc38182004"/>
                <w:bookmarkStart w:id="60" w:name="_Toc38218154"/>
                <w:bookmarkStart w:id="61" w:name="_Toc38272520"/>
                <w:bookmarkStart w:id="62" w:name="_Toc113969829"/>
                <w:r w:rsidRPr="00C82416">
                  <w:rPr>
                    <w:rStyle w:val="Naslov1Znak"/>
                    <w:sz w:val="24"/>
                    <w:szCs w:val="24"/>
                    <w:lang w:bidi="ar-SA"/>
                  </w:rPr>
                  <w:t xml:space="preserve">Kapitalska družba pokojninskega in </w:t>
                </w:r>
                <w:r w:rsidR="00AE3BCE" w:rsidRPr="00C82416">
                  <w:rPr>
                    <w:rStyle w:val="Naslov1Znak"/>
                    <w:sz w:val="24"/>
                    <w:szCs w:val="24"/>
                    <w:lang w:bidi="ar-SA"/>
                  </w:rPr>
                  <w:t>invalidskega zavarovanja, d. d.</w:t>
                </w:r>
                <w:bookmarkEnd w:id="55"/>
                <w:bookmarkEnd w:id="56"/>
                <w:bookmarkEnd w:id="57"/>
                <w:bookmarkEnd w:id="58"/>
                <w:bookmarkEnd w:id="59"/>
                <w:bookmarkEnd w:id="60"/>
                <w:bookmarkEnd w:id="61"/>
                <w:bookmarkEnd w:id="62"/>
              </w:p>
              <w:p w14:paraId="11B611AD" w14:textId="77777777" w:rsidR="005D061D" w:rsidRPr="00C82416" w:rsidRDefault="005D061D" w:rsidP="00EF6BB2">
                <w:pPr>
                  <w:pStyle w:val="Brezrazmikov"/>
                  <w:suppressAutoHyphens/>
                  <w:ind w:left="357"/>
                  <w:rPr>
                    <w:rStyle w:val="Naslov1Znak"/>
                    <w:sz w:val="24"/>
                    <w:szCs w:val="24"/>
                    <w:lang w:bidi="ar-SA"/>
                  </w:rPr>
                </w:pPr>
                <w:bookmarkStart w:id="63" w:name="_Toc514057008"/>
                <w:bookmarkStart w:id="64" w:name="_Toc31890192"/>
                <w:bookmarkStart w:id="65" w:name="_Toc31894581"/>
                <w:bookmarkStart w:id="66" w:name="_Toc38125853"/>
                <w:bookmarkStart w:id="67" w:name="_Toc38182005"/>
                <w:bookmarkStart w:id="68" w:name="_Toc38218155"/>
                <w:bookmarkStart w:id="69" w:name="_Toc38272521"/>
                <w:bookmarkStart w:id="70" w:name="_Toc113969830"/>
                <w:r w:rsidRPr="00C82416">
                  <w:rPr>
                    <w:rStyle w:val="Naslov1Znak"/>
                    <w:sz w:val="24"/>
                    <w:szCs w:val="24"/>
                    <w:lang w:bidi="ar-SA"/>
                  </w:rPr>
                  <w:t>Dunajska cesta 119</w:t>
                </w:r>
                <w:bookmarkEnd w:id="63"/>
                <w:bookmarkEnd w:id="64"/>
                <w:bookmarkEnd w:id="65"/>
                <w:bookmarkEnd w:id="66"/>
                <w:bookmarkEnd w:id="67"/>
                <w:bookmarkEnd w:id="68"/>
                <w:bookmarkEnd w:id="69"/>
                <w:bookmarkEnd w:id="70"/>
              </w:p>
              <w:p w14:paraId="6A5CCB17" w14:textId="135D186D" w:rsidR="005D061D" w:rsidRPr="00C82416" w:rsidRDefault="005D061D" w:rsidP="00EF6BB2">
                <w:pPr>
                  <w:pStyle w:val="Brezrazmikov"/>
                  <w:suppressAutoHyphens/>
                  <w:ind w:left="357"/>
                  <w:rPr>
                    <w:rStyle w:val="Naslov1Znak"/>
                    <w:b w:val="0"/>
                    <w:sz w:val="24"/>
                    <w:szCs w:val="24"/>
                    <w:lang w:bidi="ar-SA"/>
                  </w:rPr>
                </w:pPr>
                <w:bookmarkStart w:id="71" w:name="_Toc514057009"/>
                <w:bookmarkStart w:id="72" w:name="_Toc31890193"/>
                <w:bookmarkStart w:id="73" w:name="_Toc31894582"/>
                <w:bookmarkStart w:id="74" w:name="_Toc38125854"/>
                <w:bookmarkStart w:id="75" w:name="_Toc38182006"/>
                <w:bookmarkStart w:id="76" w:name="_Toc38218156"/>
                <w:bookmarkStart w:id="77" w:name="_Toc38272522"/>
                <w:bookmarkStart w:id="78" w:name="_Toc113969831"/>
                <w:r w:rsidRPr="00C82416">
                  <w:rPr>
                    <w:rStyle w:val="Naslov1Znak"/>
                    <w:sz w:val="24"/>
                    <w:szCs w:val="24"/>
                    <w:lang w:bidi="ar-SA"/>
                  </w:rPr>
                  <w:t>1000 Ljubljana</w:t>
                </w:r>
                <w:bookmarkEnd w:id="71"/>
                <w:bookmarkEnd w:id="72"/>
                <w:bookmarkEnd w:id="73"/>
                <w:bookmarkEnd w:id="74"/>
                <w:bookmarkEnd w:id="75"/>
                <w:bookmarkEnd w:id="76"/>
                <w:bookmarkEnd w:id="77"/>
                <w:bookmarkEnd w:id="78"/>
              </w:p>
            </w:tc>
          </w:tr>
          <w:tr w:rsidR="00DD543A" w:rsidRPr="00C82416" w14:paraId="084B36B2" w14:textId="77777777" w:rsidTr="00AE3BCE">
            <w:trPr>
              <w:trHeight w:val="338"/>
              <w:jc w:val="right"/>
            </w:trPr>
            <w:bookmarkStart w:id="79" w:name="_Toc113969832" w:displacedByCustomXml="next"/>
            <w:bookmarkStart w:id="80" w:name="_Toc38272523" w:displacedByCustomXml="next"/>
            <w:bookmarkStart w:id="81" w:name="_Toc38218157" w:displacedByCustomXml="next"/>
            <w:bookmarkStart w:id="82" w:name="_Toc38182007" w:displacedByCustomXml="next"/>
            <w:bookmarkStart w:id="83" w:name="_Toc38125855" w:displacedByCustomXml="next"/>
            <w:bookmarkStart w:id="84" w:name="_Toc31894583" w:displacedByCustomXml="next"/>
            <w:bookmarkStart w:id="85" w:name="_Toc31890194" w:displacedByCustomXml="next"/>
            <w:bookmarkStart w:id="86" w:name="_Toc514057010" w:displacedByCustomXml="next"/>
            <w:bookmarkStart w:id="87" w:name="_Toc509376237" w:displacedByCustomXml="next"/>
            <w:bookmarkStart w:id="88" w:name="_Toc508922794" w:displacedByCustomXml="next"/>
            <w:bookmarkStart w:id="89" w:name="_Toc508746372" w:displacedByCustomXml="next"/>
            <w:bookmarkStart w:id="90" w:name="_Toc508743459" w:displacedByCustomXml="next"/>
            <w:bookmarkStart w:id="91" w:name="_Toc504557611" w:displacedByCustomXml="next"/>
            <w:bookmarkStart w:id="92" w:name="_Toc504550494" w:displacedByCustomXml="next"/>
            <w:bookmarkStart w:id="93" w:name="_Toc504550442" w:displacedByCustomXml="next"/>
            <w:bookmarkStart w:id="94" w:name="_Toc504545552" w:displacedByCustomXml="next"/>
            <w:bookmarkStart w:id="95" w:name="_Toc504472858" w:displacedByCustomXml="next"/>
            <w:bookmarkStart w:id="96" w:name="_Toc406415218" w:displacedByCustomXml="next"/>
            <w:bookmarkStart w:id="97" w:name="_Toc399149994" w:displacedByCustomXml="next"/>
            <w:bookmarkStart w:id="98" w:name="_Toc398195373" w:displacedByCustomXml="next"/>
            <w:bookmarkStart w:id="99" w:name="_Toc398195307" w:displacedByCustomXml="next"/>
            <w:bookmarkStart w:id="100" w:name="_Toc384899522" w:displacedByCustomXml="next"/>
            <w:bookmarkStart w:id="101" w:name="_Toc384636460" w:displacedByCustomXml="next"/>
            <w:bookmarkStart w:id="102" w:name="_Toc370798378" w:displacedByCustomXml="next"/>
            <w:bookmarkStart w:id="103" w:name="_Toc369519478" w:displacedByCustomXml="next"/>
            <w:bookmarkStart w:id="104" w:name="_Toc341519031" w:displacedByCustomXml="next"/>
            <w:bookmarkStart w:id="105" w:name="_Toc341445189" w:displacedByCustomXml="next"/>
            <w:sdt>
              <w:sdtPr>
                <w:rPr>
                  <w:rStyle w:val="Naslov3Znak"/>
                  <w:b w:val="0"/>
                  <w:color w:val="1A3876" w:themeColor="text2"/>
                  <w:sz w:val="24"/>
                  <w:szCs w:val="24"/>
                </w:rPr>
                <w:alias w:val="Datum objave"/>
                <w:tag w:val="Datum objave"/>
                <w:id w:val="62473092"/>
                <w:dataBinding w:prefixMappings="xmlns:ns0='http://schemas.microsoft.com/office/2006/coverPageProps' " w:xpath="/ns0:CoverPageProperties[1]/ns0:PublishDate[1]" w:storeItemID="{55AF091B-3C7A-41E3-B477-F2FDAA23CFDA}"/>
                <w:date w:fullDate="2022-10-11T00:00:00Z">
                  <w:dateFormat w:val="d. M. yyyy"/>
                  <w:lid w:val="sl-SI"/>
                  <w:storeMappedDataAs w:val="dateTime"/>
                  <w:calendar w:val="gregorian"/>
                </w:date>
              </w:sdtPr>
              <w:sdtEndPr>
                <w:rPr>
                  <w:rStyle w:val="Naslov3Znak"/>
                </w:rPr>
              </w:sdtEndPr>
              <w:sdtContent>
                <w:tc>
                  <w:tcPr>
                    <w:tcW w:w="5000" w:type="pct"/>
                    <w:tcMar>
                      <w:top w:w="284" w:type="dxa"/>
                      <w:left w:w="0" w:type="dxa"/>
                      <w:bottom w:w="284" w:type="dxa"/>
                      <w:right w:w="0" w:type="dxa"/>
                    </w:tcMar>
                  </w:tcPr>
                  <w:p w14:paraId="35EE0BE6" w14:textId="17E7CCEF" w:rsidR="00DD543A" w:rsidRPr="00C82416" w:rsidRDefault="003663DB" w:rsidP="00C16C13">
                    <w:pPr>
                      <w:pStyle w:val="Brezrazmikov"/>
                      <w:keepNext/>
                      <w:keepLines/>
                      <w:suppressAutoHyphens/>
                      <w:ind w:left="357"/>
                      <w:contextualSpacing/>
                      <w:rPr>
                        <w:rStyle w:val="Besedilooznabemesta"/>
                        <w:rFonts w:asciiTheme="minorHAnsi" w:hAnsiTheme="minorHAnsi" w:cstheme="minorHAnsi"/>
                        <w:color w:val="1A3876" w:themeColor="text2"/>
                        <w:sz w:val="24"/>
                        <w:szCs w:val="24"/>
                      </w:rPr>
                    </w:pPr>
                    <w:r w:rsidRPr="00C82416">
                      <w:rPr>
                        <w:rStyle w:val="Naslov3Znak"/>
                        <w:b w:val="0"/>
                        <w:color w:val="1A3876" w:themeColor="text2"/>
                        <w:sz w:val="24"/>
                        <w:szCs w:val="24"/>
                      </w:rPr>
                      <w:t>11. 10. 2022</w:t>
                    </w:r>
                  </w:p>
                </w:tc>
              </w:sdtContent>
            </w:sdt>
            <w:bookmarkEnd w:id="79" w:displacedByCustomXml="prev"/>
            <w:bookmarkEnd w:id="80" w:displacedByCustomXml="prev"/>
            <w:bookmarkEnd w:id="81" w:displacedByCustomXml="prev"/>
            <w:bookmarkEnd w:id="82" w:displacedByCustomXml="prev"/>
            <w:bookmarkEnd w:id="83" w:displacedByCustomXml="prev"/>
            <w:bookmarkEnd w:id="84" w:displacedByCustomXml="prev"/>
            <w:bookmarkEnd w:id="85" w:displacedByCustomXml="prev"/>
            <w:bookmarkEnd w:id="86" w:displacedByCustomXml="prev"/>
            <w:bookmarkEnd w:id="87" w:displacedByCustomXml="prev"/>
            <w:bookmarkEnd w:id="88" w:displacedByCustomXml="prev"/>
            <w:bookmarkEnd w:id="89" w:displacedByCustomXml="prev"/>
            <w:bookmarkEnd w:id="90" w:displacedByCustomXml="prev"/>
            <w:bookmarkEnd w:id="91" w:displacedByCustomXml="prev"/>
            <w:bookmarkEnd w:id="92" w:displacedByCustomXml="prev"/>
            <w:bookmarkEnd w:id="93" w:displacedByCustomXml="prev"/>
            <w:bookmarkEnd w:id="94" w:displacedByCustomXml="prev"/>
            <w:bookmarkEnd w:id="95" w:displacedByCustomXml="prev"/>
            <w:bookmarkEnd w:id="96" w:displacedByCustomXml="prev"/>
            <w:bookmarkEnd w:id="97" w:displacedByCustomXml="prev"/>
            <w:bookmarkEnd w:id="98" w:displacedByCustomXml="prev"/>
            <w:bookmarkEnd w:id="99" w:displacedByCustomXml="prev"/>
            <w:bookmarkEnd w:id="100" w:displacedByCustomXml="prev"/>
            <w:bookmarkEnd w:id="101" w:displacedByCustomXml="prev"/>
            <w:bookmarkEnd w:id="102" w:displacedByCustomXml="prev"/>
            <w:bookmarkEnd w:id="103" w:displacedByCustomXml="prev"/>
            <w:bookmarkEnd w:id="104" w:displacedByCustomXml="prev"/>
            <w:bookmarkEnd w:id="105" w:displacedByCustomXml="prev"/>
          </w:tr>
        </w:tbl>
        <w:p w14:paraId="487E10B9" w14:textId="5086CA35" w:rsidR="007B59BF" w:rsidRDefault="00DD543A" w:rsidP="00AC3066">
          <w:pPr>
            <w:rPr>
              <w:rFonts w:asciiTheme="minorHAnsi" w:hAnsiTheme="minorHAnsi" w:cstheme="minorHAnsi"/>
              <w:sz w:val="22"/>
              <w:szCs w:val="22"/>
            </w:rPr>
          </w:pPr>
          <w:r w:rsidRPr="002A45C0">
            <w:rPr>
              <w:rFonts w:asciiTheme="minorHAnsi" w:hAnsiTheme="minorHAnsi" w:cstheme="minorHAnsi"/>
              <w:noProof/>
              <w:sz w:val="22"/>
              <w:szCs w:val="22"/>
              <w:lang w:eastAsia="sl-SI"/>
            </w:rPr>
            <w:drawing>
              <wp:anchor distT="0" distB="0" distL="114300" distR="114300" simplePos="0" relativeHeight="251659264" behindDoc="0" locked="0" layoutInCell="1" allowOverlap="1" wp14:anchorId="11DA8F55" wp14:editId="08B96109">
                <wp:simplePos x="0" y="0"/>
                <wp:positionH relativeFrom="rightMargin">
                  <wp:posOffset>-2604647</wp:posOffset>
                </wp:positionH>
                <wp:positionV relativeFrom="bottomMargin">
                  <wp:posOffset>-719493</wp:posOffset>
                </wp:positionV>
                <wp:extent cx="2157607" cy="791570"/>
                <wp:effectExtent l="19050" t="0" r="0" b="0"/>
                <wp:wrapThrough wrapText="bothSides">
                  <wp:wrapPolygon edited="0">
                    <wp:start x="8010" y="0"/>
                    <wp:lineTo x="8010" y="11436"/>
                    <wp:lineTo x="14113" y="16634"/>
                    <wp:lineTo x="-191" y="16634"/>
                    <wp:lineTo x="-191" y="20793"/>
                    <wp:lineTo x="21550" y="20793"/>
                    <wp:lineTo x="21550" y="18194"/>
                    <wp:lineTo x="20406" y="16634"/>
                    <wp:lineTo x="18880" y="16634"/>
                    <wp:lineTo x="16210" y="12476"/>
                    <wp:lineTo x="12968" y="8317"/>
                    <wp:lineTo x="12968" y="0"/>
                    <wp:lineTo x="8010" y="0"/>
                  </wp:wrapPolygon>
                </wp:wrapThrough>
                <wp:docPr id="2" name="Slika 1" descr="C:\Documents and Settings\ferbar\Local Settings\Temporary Internet Files\Content.Word\Dopis KAD zna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ferbar\Local Settings\Temporary Internet Files\Content.Word\Dopis KAD znak.emf"/>
                        <pic:cNvPicPr>
                          <a:picLocks noChangeAspect="1" noChangeArrowheads="1"/>
                        </pic:cNvPicPr>
                      </pic:nvPicPr>
                      <pic:blipFill>
                        <a:blip r:embed="rId10" cstate="print"/>
                        <a:srcRect/>
                        <a:stretch>
                          <a:fillRect/>
                        </a:stretch>
                      </pic:blipFill>
                      <pic:spPr bwMode="auto">
                        <a:xfrm>
                          <a:off x="0" y="0"/>
                          <a:ext cx="2157607" cy="791570"/>
                        </a:xfrm>
                        <a:prstGeom prst="rect">
                          <a:avLst/>
                        </a:prstGeom>
                        <a:noFill/>
                        <a:ln w="9525">
                          <a:noFill/>
                          <a:miter lim="800000"/>
                          <a:headEnd/>
                          <a:tailEnd/>
                        </a:ln>
                      </pic:spPr>
                    </pic:pic>
                  </a:graphicData>
                </a:graphic>
              </wp:anchor>
            </w:drawing>
          </w:r>
        </w:p>
      </w:sdtContent>
    </w:sdt>
    <w:p w14:paraId="28D99632" w14:textId="77777777" w:rsidR="007B59BF" w:rsidRPr="007B59BF" w:rsidRDefault="007B59BF" w:rsidP="007B59BF">
      <w:pPr>
        <w:rPr>
          <w:rFonts w:asciiTheme="minorHAnsi" w:hAnsiTheme="minorHAnsi" w:cstheme="minorHAnsi"/>
          <w:sz w:val="22"/>
          <w:szCs w:val="22"/>
        </w:rPr>
      </w:pPr>
    </w:p>
    <w:p w14:paraId="1491D302" w14:textId="77777777" w:rsidR="007B59BF" w:rsidRPr="007B59BF" w:rsidRDefault="007B59BF" w:rsidP="007B59BF">
      <w:pPr>
        <w:rPr>
          <w:rFonts w:asciiTheme="minorHAnsi" w:hAnsiTheme="minorHAnsi" w:cstheme="minorHAnsi"/>
          <w:sz w:val="22"/>
          <w:szCs w:val="22"/>
        </w:rPr>
      </w:pPr>
    </w:p>
    <w:p w14:paraId="0DEF2CF7" w14:textId="77777777" w:rsidR="00DD543A" w:rsidRPr="007B59BF" w:rsidRDefault="00DD543A" w:rsidP="007B59BF">
      <w:pPr>
        <w:rPr>
          <w:rFonts w:asciiTheme="minorHAnsi" w:hAnsiTheme="minorHAnsi" w:cstheme="minorHAnsi"/>
          <w:sz w:val="22"/>
          <w:szCs w:val="22"/>
        </w:rPr>
        <w:sectPr w:rsidR="00DD543A" w:rsidRPr="007B59BF" w:rsidSect="00DD013E">
          <w:headerReference w:type="even" r:id="rId11"/>
          <w:headerReference w:type="default" r:id="rId12"/>
          <w:pgSz w:w="11907" w:h="16839" w:code="9"/>
          <w:pgMar w:top="1418" w:right="1134" w:bottom="1134" w:left="1134" w:header="567" w:footer="567" w:gutter="0"/>
          <w:cols w:space="708"/>
          <w:titlePg/>
          <w:docGrid w:linePitch="360"/>
        </w:sectPr>
      </w:pPr>
    </w:p>
    <w:p w14:paraId="6E3FF576" w14:textId="77777777" w:rsidR="009F5CCB" w:rsidRDefault="009F5CCB" w:rsidP="00594E50">
      <w:pPr>
        <w:spacing w:line="288" w:lineRule="auto"/>
        <w:jc w:val="both"/>
        <w:rPr>
          <w:rFonts w:asciiTheme="minorHAnsi" w:hAnsiTheme="minorHAnsi" w:cstheme="minorHAnsi"/>
          <w:sz w:val="22"/>
          <w:szCs w:val="22"/>
        </w:rPr>
      </w:pPr>
      <w:bookmarkStart w:id="106" w:name="_Toc514057018"/>
    </w:p>
    <w:bookmarkEnd w:id="106"/>
    <w:p w14:paraId="53ABC17C" w14:textId="77777777" w:rsidR="008F2799" w:rsidRDefault="008F2799" w:rsidP="00FE4058">
      <w:pPr>
        <w:spacing w:line="288" w:lineRule="auto"/>
        <w:jc w:val="both"/>
        <w:rPr>
          <w:rFonts w:asciiTheme="minorHAnsi" w:hAnsiTheme="minorHAnsi" w:cstheme="minorHAnsi"/>
          <w:sz w:val="22"/>
          <w:szCs w:val="22"/>
        </w:rPr>
      </w:pPr>
    </w:p>
    <w:p w14:paraId="5D78FB81" w14:textId="77777777" w:rsidR="00E65219" w:rsidRDefault="00E65219" w:rsidP="00EA164B">
      <w:pPr>
        <w:jc w:val="right"/>
        <w:rPr>
          <w:rFonts w:ascii="Calibri" w:hAnsi="Calibri" w:cs="Calibri"/>
          <w:b/>
          <w:sz w:val="22"/>
          <w:szCs w:val="22"/>
          <w:lang w:eastAsia="sl-SI"/>
        </w:rPr>
      </w:pPr>
    </w:p>
    <w:p w14:paraId="175AF76E" w14:textId="77777777" w:rsidR="00E65219" w:rsidRPr="00521A97" w:rsidRDefault="00E65219" w:rsidP="00E65219">
      <w:pPr>
        <w:pStyle w:val="Naslov1"/>
        <w:spacing w:before="240"/>
        <w:jc w:val="center"/>
      </w:pPr>
      <w:bookmarkStart w:id="107" w:name="_Toc113969860"/>
      <w:bookmarkStart w:id="108" w:name="_GoBack"/>
      <w:bookmarkEnd w:id="108"/>
      <w:r>
        <w:t>PONUDBA</w:t>
      </w:r>
      <w:bookmarkEnd w:id="107"/>
    </w:p>
    <w:p w14:paraId="17D2E7BE" w14:textId="77777777" w:rsidR="00E65219" w:rsidRDefault="00E65219" w:rsidP="00E65219">
      <w:pPr>
        <w:pStyle w:val="Naslov3"/>
        <w:numPr>
          <w:ilvl w:val="0"/>
          <w:numId w:val="42"/>
        </w:numPr>
        <w:spacing w:line="312" w:lineRule="auto"/>
        <w:ind w:left="426"/>
      </w:pPr>
      <w:bookmarkStart w:id="109" w:name="_Toc113969861"/>
      <w:r>
        <w:t>PONUDBA</w:t>
      </w:r>
      <w:bookmarkEnd w:id="109"/>
      <w:r>
        <w:t xml:space="preserve"> </w:t>
      </w:r>
    </w:p>
    <w:p w14:paraId="11112105" w14:textId="79E9D5B0" w:rsidR="00E65219" w:rsidRDefault="00E65219" w:rsidP="00E65219">
      <w:pPr>
        <w:spacing w:before="120" w:after="120"/>
        <w:rPr>
          <w:rFonts w:cs="Arial"/>
        </w:rPr>
      </w:pPr>
      <w:r>
        <w:t xml:space="preserve">Ponudbo za javno naročilo </w:t>
      </w:r>
      <w:r w:rsidRPr="00203E48">
        <w:rPr>
          <w:b/>
        </w:rPr>
        <w:t>»</w:t>
      </w:r>
      <w:r>
        <w:rPr>
          <w:rFonts w:cstheme="minorHAnsi"/>
          <w:b/>
        </w:rPr>
        <w:t>Izvajanje poštnih storitev</w:t>
      </w:r>
      <w:r w:rsidRPr="00203E48">
        <w:rPr>
          <w:b/>
        </w:rPr>
        <w:t xml:space="preserve">«, </w:t>
      </w:r>
      <w:r>
        <w:t xml:space="preserve">z oznako </w:t>
      </w:r>
      <w:r w:rsidR="0044323F">
        <w:rPr>
          <w:b/>
        </w:rPr>
        <w:t>KAD/JN-5/2022</w:t>
      </w:r>
      <w:r w:rsidRPr="00203E48">
        <w:rPr>
          <w:b/>
        </w:rPr>
        <w:t xml:space="preserve"> </w:t>
      </w:r>
      <w:r w:rsidRPr="00203E48">
        <w:rPr>
          <w:rFonts w:cs="Arial"/>
        </w:rPr>
        <w:t>dajemo</w:t>
      </w:r>
    </w:p>
    <w:p w14:paraId="592C6ABF" w14:textId="77777777" w:rsidR="00E65219" w:rsidRPr="0017199D" w:rsidRDefault="00E65219" w:rsidP="00E65219">
      <w:pPr>
        <w:spacing w:after="120"/>
      </w:pPr>
      <w:r>
        <w:rPr>
          <w:rFonts w:cs="Arial"/>
        </w:rPr>
        <w:t xml:space="preserve"> (</w:t>
      </w:r>
      <w:r w:rsidRPr="00203E48">
        <w:rPr>
          <w:rFonts w:cs="Arial"/>
          <w:i/>
        </w:rPr>
        <w:t>označite način oddaje ponudbe</w:t>
      </w:r>
      <w:r>
        <w:rPr>
          <w:rFonts w:cs="Arial"/>
        </w:rPr>
        <w:t>)</w:t>
      </w:r>
      <w:r w:rsidRPr="00203E48">
        <w:rPr>
          <w:rFonts w:cs="Arial"/>
        </w:rPr>
        <w:t>:</w:t>
      </w: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3020"/>
        <w:gridCol w:w="3020"/>
        <w:gridCol w:w="3020"/>
      </w:tblGrid>
      <w:tr w:rsidR="00E65219" w:rsidRPr="001F6969" w14:paraId="1B2BE7A0" w14:textId="77777777" w:rsidTr="00E65219">
        <w:tc>
          <w:tcPr>
            <w:tcW w:w="3020" w:type="dxa"/>
          </w:tcPr>
          <w:p w14:paraId="1808087E" w14:textId="77777777" w:rsidR="00E65219" w:rsidRPr="001F6969" w:rsidRDefault="00E65219" w:rsidP="00E65219">
            <w:pPr>
              <w:spacing w:before="120" w:after="120"/>
              <w:rPr>
                <w:rFonts w:eastAsia="MS Gothic" w:cs="Arial"/>
              </w:rPr>
            </w:pPr>
            <w:r w:rsidRPr="001F6969">
              <w:rPr>
                <w:rFonts w:ascii="Segoe UI Symbol" w:eastAsia="MS Gothic" w:hAnsi="Segoe UI Symbol" w:cs="Segoe UI Symbol"/>
              </w:rPr>
              <w:t>☐</w:t>
            </w:r>
            <w:r w:rsidRPr="001F6969">
              <w:rPr>
                <w:rFonts w:cs="Arial"/>
              </w:rPr>
              <w:t xml:space="preserve"> Samostojno</w:t>
            </w:r>
          </w:p>
        </w:tc>
        <w:tc>
          <w:tcPr>
            <w:tcW w:w="3020" w:type="dxa"/>
            <w:vAlign w:val="center"/>
          </w:tcPr>
          <w:p w14:paraId="073A7ADB" w14:textId="77777777" w:rsidR="00E65219" w:rsidRPr="001F6969" w:rsidRDefault="00E65219" w:rsidP="00E65219">
            <w:pPr>
              <w:spacing w:before="120" w:after="120"/>
              <w:rPr>
                <w:rFonts w:cs="Arial"/>
              </w:rPr>
            </w:pPr>
            <w:r w:rsidRPr="001F6969">
              <w:rPr>
                <w:rFonts w:ascii="Segoe UI Symbol" w:eastAsia="MS Gothic" w:hAnsi="Segoe UI Symbol" w:cs="Segoe UI Symbol"/>
              </w:rPr>
              <w:t>☐</w:t>
            </w:r>
            <w:r>
              <w:rPr>
                <w:rFonts w:ascii="Segoe UI Symbol" w:eastAsia="MS Gothic" w:hAnsi="Segoe UI Symbol" w:cs="Segoe UI Symbol"/>
              </w:rPr>
              <w:t xml:space="preserve"> </w:t>
            </w:r>
            <w:r w:rsidRPr="001F6969">
              <w:rPr>
                <w:rFonts w:cs="Arial"/>
              </w:rPr>
              <w:t>S skupno ponudbo</w:t>
            </w:r>
          </w:p>
        </w:tc>
        <w:tc>
          <w:tcPr>
            <w:tcW w:w="3020" w:type="dxa"/>
            <w:vAlign w:val="center"/>
          </w:tcPr>
          <w:p w14:paraId="6987D60F" w14:textId="77777777" w:rsidR="00E65219" w:rsidRPr="001F6969" w:rsidRDefault="00E65219" w:rsidP="00E65219">
            <w:pPr>
              <w:spacing w:before="120" w:after="120"/>
              <w:rPr>
                <w:rFonts w:cs="Arial"/>
              </w:rPr>
            </w:pPr>
            <w:r w:rsidRPr="001F6969">
              <w:rPr>
                <w:rFonts w:ascii="Segoe UI Symbol" w:eastAsia="MS Gothic" w:hAnsi="Segoe UI Symbol" w:cs="Segoe UI Symbol"/>
              </w:rPr>
              <w:t>☐</w:t>
            </w:r>
            <w:r w:rsidRPr="001F6969">
              <w:rPr>
                <w:rFonts w:cs="Arial"/>
              </w:rPr>
              <w:t xml:space="preserve"> S podizvajalcem</w:t>
            </w:r>
          </w:p>
        </w:tc>
      </w:tr>
    </w:tbl>
    <w:p w14:paraId="7E61A75C" w14:textId="77777777" w:rsidR="00E65219" w:rsidRDefault="00E65219" w:rsidP="00E65219">
      <w:pPr>
        <w:pStyle w:val="Naslov3"/>
        <w:numPr>
          <w:ilvl w:val="0"/>
          <w:numId w:val="42"/>
        </w:numPr>
        <w:spacing w:line="312" w:lineRule="auto"/>
        <w:ind w:left="426"/>
      </w:pPr>
      <w:bookmarkStart w:id="110" w:name="_Toc113969862"/>
      <w:r>
        <w:t>PODATKI O PONUDNIKIH</w:t>
      </w:r>
      <w:bookmarkEnd w:id="110"/>
    </w:p>
    <w:p w14:paraId="035E6425" w14:textId="77777777" w:rsidR="00E65219" w:rsidRDefault="00E65219" w:rsidP="00E65219">
      <w:pPr>
        <w:pStyle w:val="Naslov4"/>
      </w:pPr>
      <w:r>
        <w:t>2.1 PODATKI O PONUDNIKU</w:t>
      </w:r>
    </w:p>
    <w:p w14:paraId="57348C53" w14:textId="77777777" w:rsidR="00E65219" w:rsidRPr="000806AD" w:rsidRDefault="00E65219" w:rsidP="00E65219">
      <w:pPr>
        <w:pStyle w:val="Naslov5"/>
        <w:rPr>
          <w:sz w:val="24"/>
          <w:szCs w:val="24"/>
        </w:rPr>
      </w:pPr>
      <w:r w:rsidRPr="000806AD">
        <w:rPr>
          <w:sz w:val="24"/>
          <w:szCs w:val="24"/>
        </w:rPr>
        <w:t xml:space="preserve">2.1.1 </w:t>
      </w:r>
      <w:r>
        <w:rPr>
          <w:sz w:val="24"/>
          <w:szCs w:val="24"/>
        </w:rPr>
        <w:t>Osnovni podatki gospodarskega subjekta</w:t>
      </w:r>
    </w:p>
    <w:tbl>
      <w:tblPr>
        <w:tblStyle w:val="CGPCorpBesediloPoudarek1"/>
        <w:tblW w:w="0" w:type="auto"/>
        <w:tblLook w:val="04A0" w:firstRow="1" w:lastRow="0" w:firstColumn="1" w:lastColumn="0" w:noHBand="0" w:noVBand="1"/>
      </w:tblPr>
      <w:tblGrid>
        <w:gridCol w:w="3114"/>
        <w:gridCol w:w="5946"/>
      </w:tblGrid>
      <w:tr w:rsidR="00E65219" w:rsidRPr="00FF4A94" w14:paraId="16712059" w14:textId="77777777" w:rsidTr="00E6521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Pr>
          <w:p w14:paraId="15F81E6D" w14:textId="77777777" w:rsidR="00E65219" w:rsidRPr="0097275A" w:rsidRDefault="00E65219" w:rsidP="00E65219">
            <w:pPr>
              <w:rPr>
                <w:rFonts w:cstheme="minorHAnsi"/>
                <w:sz w:val="22"/>
              </w:rPr>
            </w:pPr>
            <w:r>
              <w:t>Podatki o gospodarskem subjektu:</w:t>
            </w:r>
          </w:p>
        </w:tc>
        <w:tc>
          <w:tcPr>
            <w:tcW w:w="5946" w:type="dxa"/>
          </w:tcPr>
          <w:p w14:paraId="6AB40001" w14:textId="77777777" w:rsidR="00E65219" w:rsidRPr="00FF4A94" w:rsidRDefault="00E65219" w:rsidP="00E65219">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3049439B" w14:textId="77777777" w:rsidTr="00E65219">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0CF2C516" w14:textId="77777777" w:rsidR="00E65219" w:rsidRPr="00521A97" w:rsidRDefault="00E65219" w:rsidP="00E65219">
            <w:pPr>
              <w:rPr>
                <w:b w:val="0"/>
              </w:rPr>
            </w:pPr>
            <w:r w:rsidRPr="00521A97">
              <w:rPr>
                <w:b w:val="0"/>
              </w:rPr>
              <w:t>Popoln naziv gospodarskega subjekta:</w:t>
            </w:r>
          </w:p>
        </w:tc>
        <w:tc>
          <w:tcPr>
            <w:tcW w:w="5946" w:type="dxa"/>
          </w:tcPr>
          <w:p w14:paraId="587F8CCC"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cstheme="minorHAnsi"/>
              </w:rPr>
            </w:pPr>
          </w:p>
        </w:tc>
      </w:tr>
      <w:tr w:rsidR="00E65219" w:rsidRPr="00FF4A94" w14:paraId="79D04F95" w14:textId="77777777" w:rsidTr="00E65219">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05B34E74" w14:textId="77777777" w:rsidR="00E65219" w:rsidRPr="00521A97" w:rsidRDefault="00E65219" w:rsidP="00E65219">
            <w:r w:rsidRPr="000806AD">
              <w:rPr>
                <w:b w:val="0"/>
              </w:rPr>
              <w:t>Skrajšan naziv gospodarskega</w:t>
            </w:r>
            <w:r w:rsidRPr="00521A97">
              <w:rPr>
                <w:b w:val="0"/>
              </w:rPr>
              <w:t xml:space="preserve"> subjekta:</w:t>
            </w:r>
          </w:p>
        </w:tc>
        <w:tc>
          <w:tcPr>
            <w:tcW w:w="5946" w:type="dxa"/>
          </w:tcPr>
          <w:p w14:paraId="4AD57402"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cstheme="minorHAnsi"/>
              </w:rPr>
            </w:pPr>
          </w:p>
        </w:tc>
      </w:tr>
      <w:tr w:rsidR="00E65219" w:rsidRPr="00FF4A94" w14:paraId="0FFED5E4" w14:textId="77777777" w:rsidTr="00E65219">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478A05AF" w14:textId="77777777" w:rsidR="00E65219" w:rsidRPr="00521A97" w:rsidRDefault="00E65219" w:rsidP="00E65219">
            <w:pPr>
              <w:rPr>
                <w:rFonts w:cstheme="minorHAnsi"/>
                <w:b w:val="0"/>
              </w:rPr>
            </w:pPr>
            <w:r w:rsidRPr="00521A97">
              <w:rPr>
                <w:b w:val="0"/>
              </w:rPr>
              <w:t>Naslov gospodarskega subjekta:</w:t>
            </w:r>
          </w:p>
        </w:tc>
        <w:tc>
          <w:tcPr>
            <w:tcW w:w="5946" w:type="dxa"/>
          </w:tcPr>
          <w:p w14:paraId="1508DC79"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5424421F" w14:textId="77777777" w:rsidTr="00E6521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3E604DB1" w14:textId="77777777" w:rsidR="00E65219" w:rsidRPr="000806AD" w:rsidRDefault="00E65219" w:rsidP="00E65219">
            <w:pPr>
              <w:rPr>
                <w:b w:val="0"/>
              </w:rPr>
            </w:pPr>
            <w:r w:rsidRPr="00521A97">
              <w:rPr>
                <w:b w:val="0"/>
              </w:rPr>
              <w:t>Identifikacijska številka za DDV:</w:t>
            </w:r>
          </w:p>
        </w:tc>
        <w:tc>
          <w:tcPr>
            <w:tcW w:w="5946" w:type="dxa"/>
          </w:tcPr>
          <w:p w14:paraId="0F914C2E" w14:textId="77777777" w:rsidR="00E65219" w:rsidRPr="000806AD" w:rsidRDefault="00E65219" w:rsidP="00E65219">
            <w:pPr>
              <w:cnfStyle w:val="000000000000" w:firstRow="0" w:lastRow="0" w:firstColumn="0" w:lastColumn="0" w:oddVBand="0" w:evenVBand="0" w:oddHBand="0" w:evenHBand="0" w:firstRowFirstColumn="0" w:firstRowLastColumn="0" w:lastRowFirstColumn="0" w:lastRowLastColumn="0"/>
            </w:pPr>
            <w:r w:rsidRPr="000806AD">
              <w:t>SI</w:t>
            </w:r>
          </w:p>
        </w:tc>
      </w:tr>
      <w:tr w:rsidR="00E65219" w:rsidRPr="00FF4A94" w14:paraId="6CAA0640" w14:textId="77777777" w:rsidTr="00E6521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E098F0F" w14:textId="77777777" w:rsidR="00E65219" w:rsidRPr="00521A97" w:rsidRDefault="00E65219" w:rsidP="00E65219">
            <w:pPr>
              <w:rPr>
                <w:rFonts w:cstheme="minorHAnsi"/>
                <w:b w:val="0"/>
              </w:rPr>
            </w:pPr>
            <w:r w:rsidRPr="00521A97">
              <w:rPr>
                <w:b w:val="0"/>
              </w:rPr>
              <w:t>Matična številka:</w:t>
            </w:r>
          </w:p>
        </w:tc>
        <w:tc>
          <w:tcPr>
            <w:tcW w:w="5946" w:type="dxa"/>
          </w:tcPr>
          <w:p w14:paraId="1FC1E63A"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17C99D89" w14:textId="77777777" w:rsidTr="00E6521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51BEB485" w14:textId="77777777" w:rsidR="00E65219" w:rsidRPr="00521A97" w:rsidRDefault="00E65219" w:rsidP="00E65219">
            <w:pPr>
              <w:rPr>
                <w:rFonts w:cstheme="minorHAnsi"/>
                <w:b w:val="0"/>
              </w:rPr>
            </w:pPr>
            <w:r w:rsidRPr="00521A97">
              <w:rPr>
                <w:b w:val="0"/>
              </w:rPr>
              <w:t>Pristojni davčni urad:</w:t>
            </w:r>
          </w:p>
        </w:tc>
        <w:tc>
          <w:tcPr>
            <w:tcW w:w="5946" w:type="dxa"/>
          </w:tcPr>
          <w:p w14:paraId="1C20221E"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692BB7E8" w14:textId="77777777" w:rsidTr="00E6521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2CAD52EF" w14:textId="77777777" w:rsidR="00E65219" w:rsidRPr="00521A97" w:rsidRDefault="00E65219" w:rsidP="00E65219">
            <w:pPr>
              <w:rPr>
                <w:rFonts w:cstheme="minorHAnsi"/>
                <w:b w:val="0"/>
              </w:rPr>
            </w:pPr>
            <w:r w:rsidRPr="00521A97">
              <w:rPr>
                <w:b w:val="0"/>
              </w:rPr>
              <w:t>Številka transakcijskega računa:</w:t>
            </w:r>
          </w:p>
        </w:tc>
        <w:tc>
          <w:tcPr>
            <w:tcW w:w="5946" w:type="dxa"/>
          </w:tcPr>
          <w:p w14:paraId="10535D37"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47FFA0FE" w14:textId="77777777" w:rsidTr="00E6521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4D3B3093" w14:textId="77777777" w:rsidR="00E65219" w:rsidRPr="00521A97" w:rsidRDefault="00E65219" w:rsidP="00E65219">
            <w:pPr>
              <w:rPr>
                <w:rFonts w:cstheme="minorHAnsi"/>
                <w:b w:val="0"/>
              </w:rPr>
            </w:pPr>
            <w:r w:rsidRPr="00521A97">
              <w:rPr>
                <w:b w:val="0"/>
              </w:rPr>
              <w:t>Telefonska številka:</w:t>
            </w:r>
          </w:p>
        </w:tc>
        <w:tc>
          <w:tcPr>
            <w:tcW w:w="5946" w:type="dxa"/>
          </w:tcPr>
          <w:p w14:paraId="72C34374"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172B9C34" w14:textId="77777777" w:rsidTr="00E65219">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34D000D3" w14:textId="77777777" w:rsidR="00E65219" w:rsidRPr="00521A97" w:rsidRDefault="00E65219" w:rsidP="00E65219">
            <w:pPr>
              <w:rPr>
                <w:rFonts w:cstheme="minorHAnsi"/>
                <w:b w:val="0"/>
              </w:rPr>
            </w:pPr>
            <w:r w:rsidRPr="00521A97">
              <w:rPr>
                <w:b w:val="0"/>
              </w:rPr>
              <w:t>Telefaks številka:</w:t>
            </w:r>
          </w:p>
        </w:tc>
        <w:tc>
          <w:tcPr>
            <w:tcW w:w="5946" w:type="dxa"/>
          </w:tcPr>
          <w:p w14:paraId="2ABC5C3F"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34903588" w14:textId="77777777" w:rsidTr="00E65219">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7F143D05" w14:textId="77777777" w:rsidR="00E65219" w:rsidRPr="00521A97" w:rsidRDefault="00E65219" w:rsidP="00E65219">
            <w:pPr>
              <w:rPr>
                <w:rFonts w:cstheme="minorHAnsi"/>
                <w:b w:val="0"/>
              </w:rPr>
            </w:pPr>
            <w:r w:rsidRPr="00521A97">
              <w:rPr>
                <w:b w:val="0"/>
              </w:rPr>
              <w:t>E-pošta:</w:t>
            </w:r>
          </w:p>
        </w:tc>
        <w:tc>
          <w:tcPr>
            <w:tcW w:w="5946" w:type="dxa"/>
          </w:tcPr>
          <w:p w14:paraId="4675E99E"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E65219" w:rsidRPr="00FF4A94" w14:paraId="6ACB99EF" w14:textId="77777777" w:rsidTr="00E65219">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1B6261CC" w14:textId="77777777" w:rsidR="00E65219" w:rsidRPr="00D21A57" w:rsidRDefault="00E65219" w:rsidP="00E65219">
            <w:pPr>
              <w:rPr>
                <w:b w:val="0"/>
              </w:rPr>
            </w:pPr>
            <w:r w:rsidRPr="00D21A57">
              <w:rPr>
                <w:b w:val="0"/>
              </w:rPr>
              <w:t>Kontaktna oseba</w:t>
            </w:r>
            <w:r>
              <w:rPr>
                <w:b w:val="0"/>
              </w:rPr>
              <w:t>:</w:t>
            </w:r>
          </w:p>
        </w:tc>
        <w:tc>
          <w:tcPr>
            <w:tcW w:w="5946" w:type="dxa"/>
          </w:tcPr>
          <w:p w14:paraId="284E9C36" w14:textId="77777777" w:rsidR="00E65219" w:rsidRPr="00FF4A94" w:rsidRDefault="00E65219" w:rsidP="00E65219">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1FDD4942" w14:textId="77777777" w:rsidR="00E65219" w:rsidRPr="000806AD" w:rsidRDefault="00E65219" w:rsidP="00E65219">
      <w:pPr>
        <w:pStyle w:val="Naslov5"/>
        <w:spacing w:before="240"/>
        <w:rPr>
          <w:sz w:val="24"/>
          <w:szCs w:val="24"/>
        </w:rPr>
      </w:pPr>
      <w:r w:rsidRPr="000806AD">
        <w:rPr>
          <w:sz w:val="24"/>
          <w:szCs w:val="24"/>
        </w:rPr>
        <w:t xml:space="preserve">2.1.2 </w:t>
      </w:r>
      <w:r>
        <w:rPr>
          <w:sz w:val="24"/>
          <w:szCs w:val="24"/>
        </w:rPr>
        <w:t>O</w:t>
      </w:r>
      <w:r w:rsidRPr="000806AD">
        <w:rPr>
          <w:sz w:val="24"/>
          <w:szCs w:val="24"/>
        </w:rPr>
        <w:t>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097"/>
        <w:gridCol w:w="1701"/>
        <w:gridCol w:w="3710"/>
        <w:gridCol w:w="1392"/>
      </w:tblGrid>
      <w:tr w:rsidR="00E65219" w:rsidRPr="00633D94" w14:paraId="6A40B686" w14:textId="77777777" w:rsidTr="00E652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07501DF4" w14:textId="77777777" w:rsidR="00E65219" w:rsidRPr="00633D94" w:rsidRDefault="00E65219" w:rsidP="00E65219">
            <w:pPr>
              <w:widowControl w:val="0"/>
              <w:autoSpaceDE w:val="0"/>
              <w:autoSpaceDN w:val="0"/>
              <w:adjustRightInd w:val="0"/>
              <w:spacing w:before="60" w:after="60"/>
              <w:jc w:val="center"/>
              <w:rPr>
                <w:rFonts w:eastAsia="Calibri"/>
                <w:b w:val="0"/>
              </w:rPr>
            </w:pPr>
            <w:proofErr w:type="spellStart"/>
            <w:r w:rsidRPr="00633D94">
              <w:rPr>
                <w:rFonts w:eastAsia="Calibri"/>
              </w:rPr>
              <w:t>Zap</w:t>
            </w:r>
            <w:proofErr w:type="spellEnd"/>
            <w:r w:rsidRPr="00633D94">
              <w:rPr>
                <w:rFonts w:eastAsia="Calibri"/>
              </w:rPr>
              <w:t>. št.</w:t>
            </w:r>
          </w:p>
        </w:tc>
        <w:tc>
          <w:tcPr>
            <w:tcW w:w="2097" w:type="dxa"/>
          </w:tcPr>
          <w:p w14:paraId="2799DD3A"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Ime in priimek</w:t>
            </w:r>
          </w:p>
        </w:tc>
        <w:tc>
          <w:tcPr>
            <w:tcW w:w="1701" w:type="dxa"/>
          </w:tcPr>
          <w:p w14:paraId="54C8CDC4"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Datum rojstva</w:t>
            </w:r>
          </w:p>
        </w:tc>
        <w:tc>
          <w:tcPr>
            <w:tcW w:w="3710" w:type="dxa"/>
          </w:tcPr>
          <w:p w14:paraId="368AADEC"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Naslov</w:t>
            </w:r>
          </w:p>
        </w:tc>
        <w:tc>
          <w:tcPr>
            <w:tcW w:w="1392" w:type="dxa"/>
          </w:tcPr>
          <w:p w14:paraId="013F08C9"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Funkcija</w:t>
            </w:r>
          </w:p>
        </w:tc>
      </w:tr>
      <w:tr w:rsidR="00E65219" w:rsidRPr="00633D94" w14:paraId="367F3DCA"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4FA712AA"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1.</w:t>
            </w:r>
          </w:p>
        </w:tc>
        <w:tc>
          <w:tcPr>
            <w:tcW w:w="2097" w:type="dxa"/>
          </w:tcPr>
          <w:p w14:paraId="5783DCD9"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701" w:type="dxa"/>
          </w:tcPr>
          <w:p w14:paraId="78BC498B"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710" w:type="dxa"/>
          </w:tcPr>
          <w:p w14:paraId="6A5E5C1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92" w:type="dxa"/>
          </w:tcPr>
          <w:p w14:paraId="40FFF5A3"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21F79C74"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4A72447A"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2.</w:t>
            </w:r>
          </w:p>
        </w:tc>
        <w:tc>
          <w:tcPr>
            <w:tcW w:w="2097" w:type="dxa"/>
          </w:tcPr>
          <w:p w14:paraId="1CB9CAD9"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701" w:type="dxa"/>
          </w:tcPr>
          <w:p w14:paraId="1EA7A819"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710" w:type="dxa"/>
          </w:tcPr>
          <w:p w14:paraId="20E8829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92" w:type="dxa"/>
          </w:tcPr>
          <w:p w14:paraId="12E623C9"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63338CB9"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3339DE17"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3.</w:t>
            </w:r>
          </w:p>
        </w:tc>
        <w:tc>
          <w:tcPr>
            <w:tcW w:w="2097" w:type="dxa"/>
          </w:tcPr>
          <w:p w14:paraId="4E09EAED"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701" w:type="dxa"/>
          </w:tcPr>
          <w:p w14:paraId="6D86666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710" w:type="dxa"/>
          </w:tcPr>
          <w:p w14:paraId="581280BC"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92" w:type="dxa"/>
          </w:tcPr>
          <w:p w14:paraId="58E1A2E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00DE1D92"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4BAA8B5E"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4.</w:t>
            </w:r>
          </w:p>
        </w:tc>
        <w:tc>
          <w:tcPr>
            <w:tcW w:w="2097" w:type="dxa"/>
          </w:tcPr>
          <w:p w14:paraId="68B18025"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701" w:type="dxa"/>
          </w:tcPr>
          <w:p w14:paraId="7C8DF3F7"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710" w:type="dxa"/>
          </w:tcPr>
          <w:p w14:paraId="6CD5337A"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92" w:type="dxa"/>
          </w:tcPr>
          <w:p w14:paraId="4A24CD20"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15BA9F0A"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64210E74"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lastRenderedPageBreak/>
              <w:t>5.</w:t>
            </w:r>
          </w:p>
        </w:tc>
        <w:tc>
          <w:tcPr>
            <w:tcW w:w="2097" w:type="dxa"/>
          </w:tcPr>
          <w:p w14:paraId="63345C9E"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701" w:type="dxa"/>
          </w:tcPr>
          <w:p w14:paraId="6AD214F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710" w:type="dxa"/>
          </w:tcPr>
          <w:p w14:paraId="187AC2A3"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92" w:type="dxa"/>
          </w:tcPr>
          <w:p w14:paraId="3889B39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bl>
    <w:p w14:paraId="3374028C" w14:textId="77777777" w:rsidR="00E65219" w:rsidRPr="00C64DD6" w:rsidRDefault="00E65219" w:rsidP="00E65219">
      <w:pPr>
        <w:spacing w:before="240"/>
        <w:rPr>
          <w:rFonts w:asciiTheme="majorHAnsi" w:eastAsiaTheme="majorEastAsia" w:hAnsiTheme="majorHAnsi" w:cstheme="majorBidi"/>
          <w:i/>
          <w:color w:val="9C313B"/>
          <w:sz w:val="24"/>
          <w:szCs w:val="24"/>
        </w:rPr>
      </w:pPr>
      <w:r w:rsidRPr="00C64DD6">
        <w:rPr>
          <w:rFonts w:asciiTheme="majorHAnsi" w:eastAsiaTheme="majorEastAsia" w:hAnsiTheme="majorHAnsi" w:cstheme="majorBidi"/>
          <w:i/>
          <w:color w:val="9C313B"/>
          <w:sz w:val="24"/>
          <w:szCs w:val="24"/>
        </w:rPr>
        <w:t>2.1.3 Podpisniki pogodbe z navedbo funkcije ter navedbo ali so samostojni oziroma kolektivni podpisniki</w:t>
      </w:r>
    </w:p>
    <w:p w14:paraId="04928C61" w14:textId="77777777" w:rsidR="00E65219" w:rsidRPr="00521A97" w:rsidRDefault="00E65219" w:rsidP="00E65219">
      <w:pPr>
        <w:pStyle w:val="Odstavekseznama"/>
        <w:ind w:left="360"/>
        <w:rPr>
          <w:rFonts w:asciiTheme="majorHAnsi" w:eastAsiaTheme="majorEastAsia" w:hAnsiTheme="majorHAnsi" w:cstheme="majorBidi"/>
          <w:i/>
          <w:color w:val="9C313B"/>
          <w:sz w:val="24"/>
          <w:szCs w:val="24"/>
        </w:rPr>
      </w:pPr>
    </w:p>
    <w:tbl>
      <w:tblPr>
        <w:tblStyle w:val="CGPCorpBesediloPoudarek1"/>
        <w:tblW w:w="0" w:type="auto"/>
        <w:tblLook w:val="04A0" w:firstRow="1" w:lastRow="0" w:firstColumn="1" w:lastColumn="0" w:noHBand="0" w:noVBand="1"/>
      </w:tblPr>
      <w:tblGrid>
        <w:gridCol w:w="950"/>
        <w:gridCol w:w="3569"/>
        <w:gridCol w:w="2267"/>
        <w:gridCol w:w="2274"/>
      </w:tblGrid>
      <w:tr w:rsidR="00E65219" w:rsidRPr="00633D94" w14:paraId="661D6A9E" w14:textId="77777777" w:rsidTr="00E652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05201EB6" w14:textId="77777777" w:rsidR="00E65219" w:rsidRPr="00633D94" w:rsidRDefault="00E65219" w:rsidP="00E65219">
            <w:pPr>
              <w:spacing w:before="60" w:after="60"/>
              <w:rPr>
                <w:rFonts w:eastAsia="Calibri"/>
                <w:b w:val="0"/>
              </w:rPr>
            </w:pPr>
            <w:proofErr w:type="spellStart"/>
            <w:r w:rsidRPr="00633D94">
              <w:rPr>
                <w:rFonts w:eastAsia="Calibri"/>
              </w:rPr>
              <w:t>Zap</w:t>
            </w:r>
            <w:proofErr w:type="spellEnd"/>
            <w:r w:rsidRPr="00633D94">
              <w:rPr>
                <w:rFonts w:eastAsia="Calibri"/>
              </w:rPr>
              <w:t>. št.</w:t>
            </w:r>
          </w:p>
        </w:tc>
        <w:tc>
          <w:tcPr>
            <w:tcW w:w="3569" w:type="dxa"/>
          </w:tcPr>
          <w:p w14:paraId="3C46EBCF"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Ime in priimek</w:t>
            </w:r>
          </w:p>
        </w:tc>
        <w:tc>
          <w:tcPr>
            <w:tcW w:w="2267" w:type="dxa"/>
          </w:tcPr>
          <w:p w14:paraId="07D126D0"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Funkcija</w:t>
            </w:r>
          </w:p>
        </w:tc>
        <w:tc>
          <w:tcPr>
            <w:tcW w:w="2274" w:type="dxa"/>
          </w:tcPr>
          <w:p w14:paraId="7DCABF64"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Vrsta podpisnika</w:t>
            </w:r>
          </w:p>
        </w:tc>
      </w:tr>
      <w:tr w:rsidR="00E65219" w:rsidRPr="00633D94" w14:paraId="50E4CB6F"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11902304" w14:textId="77777777" w:rsidR="00E65219" w:rsidRPr="00C95C93" w:rsidRDefault="00E65219" w:rsidP="00E65219">
            <w:pPr>
              <w:spacing w:before="60" w:after="60"/>
              <w:jc w:val="center"/>
              <w:rPr>
                <w:rFonts w:eastAsia="Calibri"/>
                <w:b w:val="0"/>
              </w:rPr>
            </w:pPr>
            <w:r w:rsidRPr="00C95C93">
              <w:rPr>
                <w:rFonts w:eastAsia="Calibri"/>
                <w:b w:val="0"/>
              </w:rPr>
              <w:t>1.</w:t>
            </w:r>
          </w:p>
        </w:tc>
        <w:tc>
          <w:tcPr>
            <w:tcW w:w="3569" w:type="dxa"/>
          </w:tcPr>
          <w:p w14:paraId="619C0E58"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3ADF2128"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1D07D78C"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4CEF3CE4"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745D364A" w14:textId="77777777" w:rsidR="00E65219" w:rsidRPr="00C95C93" w:rsidRDefault="00E65219" w:rsidP="00E65219">
            <w:pPr>
              <w:spacing w:before="60" w:after="60"/>
              <w:jc w:val="center"/>
              <w:rPr>
                <w:rFonts w:eastAsia="Calibri"/>
                <w:b w:val="0"/>
              </w:rPr>
            </w:pPr>
            <w:r w:rsidRPr="00C95C93">
              <w:rPr>
                <w:rFonts w:eastAsia="Calibri"/>
                <w:b w:val="0"/>
              </w:rPr>
              <w:t>2.</w:t>
            </w:r>
          </w:p>
        </w:tc>
        <w:tc>
          <w:tcPr>
            <w:tcW w:w="3569" w:type="dxa"/>
          </w:tcPr>
          <w:p w14:paraId="36F8B456"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7E2B2007"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5778B61C"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4F53EA34"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10FFE62D" w14:textId="77777777" w:rsidR="00E65219" w:rsidRPr="00C95C93" w:rsidRDefault="00E65219" w:rsidP="00E65219">
            <w:pPr>
              <w:spacing w:before="60" w:after="60"/>
              <w:jc w:val="center"/>
              <w:rPr>
                <w:rFonts w:eastAsia="Calibri"/>
                <w:b w:val="0"/>
              </w:rPr>
            </w:pPr>
            <w:r w:rsidRPr="00C95C93">
              <w:rPr>
                <w:rFonts w:eastAsia="Calibri"/>
                <w:b w:val="0"/>
              </w:rPr>
              <w:t>3.</w:t>
            </w:r>
          </w:p>
        </w:tc>
        <w:tc>
          <w:tcPr>
            <w:tcW w:w="3569" w:type="dxa"/>
          </w:tcPr>
          <w:p w14:paraId="442DFCAD"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334358C2"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39B0D122"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1CEFFC9E"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614CB976" w14:textId="77777777" w:rsidR="00E65219" w:rsidRPr="00C95C93" w:rsidRDefault="00E65219" w:rsidP="00E65219">
            <w:pPr>
              <w:spacing w:before="60" w:after="60"/>
              <w:jc w:val="center"/>
              <w:rPr>
                <w:rFonts w:eastAsia="Calibri"/>
                <w:b w:val="0"/>
              </w:rPr>
            </w:pPr>
            <w:r w:rsidRPr="00C95C93">
              <w:rPr>
                <w:rFonts w:eastAsia="Calibri"/>
                <w:b w:val="0"/>
              </w:rPr>
              <w:t>4.</w:t>
            </w:r>
          </w:p>
        </w:tc>
        <w:tc>
          <w:tcPr>
            <w:tcW w:w="3569" w:type="dxa"/>
          </w:tcPr>
          <w:p w14:paraId="5773C546"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0F63ED5E"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0795E7F3"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bl>
    <w:p w14:paraId="3DBAFABD" w14:textId="77777777" w:rsidR="00E65219" w:rsidRDefault="00E65219" w:rsidP="00E65219">
      <w:pPr>
        <w:rPr>
          <w:b/>
          <w:bCs/>
        </w:rPr>
      </w:pPr>
    </w:p>
    <w:p w14:paraId="4931E71F" w14:textId="77777777" w:rsidR="00E65219" w:rsidRDefault="00E65219" w:rsidP="00E65219">
      <w:pPr>
        <w:pStyle w:val="Naslov4"/>
      </w:pPr>
      <w:r>
        <w:t>2.2 SKUPNA PONUDBA</w:t>
      </w:r>
      <w:r>
        <w:rPr>
          <w:rStyle w:val="Sprotnaopomba-sklic"/>
        </w:rPr>
        <w:footnoteReference w:id="1"/>
      </w:r>
    </w:p>
    <w:p w14:paraId="1A7C6E86" w14:textId="7AF39B4A" w:rsidR="00E65219" w:rsidRDefault="00E65219" w:rsidP="00E65219">
      <w:pPr>
        <w:spacing w:before="120"/>
        <w:rPr>
          <w:rFonts w:cs="Arial"/>
        </w:rPr>
      </w:pPr>
      <w:r w:rsidRPr="0006106C">
        <w:t xml:space="preserve">Pri javnem naročilu z oznako </w:t>
      </w:r>
      <w:r>
        <w:rPr>
          <w:rFonts w:cs="Arial"/>
          <w:b/>
        </w:rPr>
        <w:t>KAD/JN-</w:t>
      </w:r>
      <w:r w:rsidR="00C517E9">
        <w:rPr>
          <w:rFonts w:cs="Arial"/>
          <w:b/>
        </w:rPr>
        <w:t>5</w:t>
      </w:r>
      <w:r>
        <w:rPr>
          <w:rFonts w:cs="Arial"/>
          <w:b/>
        </w:rPr>
        <w:t>/202</w:t>
      </w:r>
      <w:r w:rsidR="00C517E9">
        <w:rPr>
          <w:rFonts w:cs="Arial"/>
          <w:b/>
        </w:rPr>
        <w:t>2</w:t>
      </w:r>
      <w:r>
        <w:rPr>
          <w:rFonts w:cs="Arial"/>
        </w:rPr>
        <w:t xml:space="preserve"> </w:t>
      </w:r>
      <w:r w:rsidRPr="0006106C">
        <w:rPr>
          <w:rFonts w:cs="Arial"/>
        </w:rPr>
        <w:t>sodelujemo naslednji gospodarski subjekti:</w:t>
      </w:r>
    </w:p>
    <w:tbl>
      <w:tblPr>
        <w:tblStyle w:val="CGPCorpBesediloPoudarek1"/>
        <w:tblW w:w="0" w:type="auto"/>
        <w:jc w:val="left"/>
        <w:tblInd w:w="431" w:type="dxa"/>
        <w:tblLook w:val="04A0" w:firstRow="1" w:lastRow="0" w:firstColumn="1" w:lastColumn="0" w:noHBand="0" w:noVBand="1"/>
      </w:tblPr>
      <w:tblGrid>
        <w:gridCol w:w="950"/>
        <w:gridCol w:w="7839"/>
      </w:tblGrid>
      <w:tr w:rsidR="00E65219" w:rsidRPr="00633D94" w14:paraId="7B841A11" w14:textId="77777777" w:rsidTr="00E65219">
        <w:trPr>
          <w:cnfStyle w:val="100000000000" w:firstRow="1" w:lastRow="0" w:firstColumn="0" w:lastColumn="0" w:oddVBand="0" w:evenVBand="0" w:oddHBand="0" w:evenHBand="0" w:firstRowFirstColumn="0" w:firstRowLastColumn="0" w:lastRowFirstColumn="0" w:lastRowLastColumn="0"/>
          <w:jc w:val="left"/>
        </w:trPr>
        <w:tc>
          <w:tcPr>
            <w:cnfStyle w:val="001000000000" w:firstRow="0" w:lastRow="0" w:firstColumn="1" w:lastColumn="0" w:oddVBand="0" w:evenVBand="0" w:oddHBand="0" w:evenHBand="0" w:firstRowFirstColumn="0" w:firstRowLastColumn="0" w:lastRowFirstColumn="0" w:lastRowLastColumn="0"/>
            <w:tcW w:w="950" w:type="dxa"/>
          </w:tcPr>
          <w:p w14:paraId="32A8D17D" w14:textId="77777777" w:rsidR="00E65219" w:rsidRPr="00633D94" w:rsidRDefault="00E65219" w:rsidP="00E65219">
            <w:pPr>
              <w:spacing w:before="60" w:after="60"/>
              <w:rPr>
                <w:rFonts w:eastAsia="Calibri"/>
                <w:b w:val="0"/>
              </w:rPr>
            </w:pPr>
            <w:proofErr w:type="spellStart"/>
            <w:r w:rsidRPr="00633D94">
              <w:rPr>
                <w:rFonts w:eastAsia="Calibri"/>
              </w:rPr>
              <w:t>Zap</w:t>
            </w:r>
            <w:proofErr w:type="spellEnd"/>
            <w:r w:rsidRPr="00633D94">
              <w:rPr>
                <w:rFonts w:eastAsia="Calibri"/>
              </w:rPr>
              <w:t>. št.</w:t>
            </w:r>
          </w:p>
        </w:tc>
        <w:tc>
          <w:tcPr>
            <w:tcW w:w="7839" w:type="dxa"/>
          </w:tcPr>
          <w:p w14:paraId="117974D7"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Pr>
                <w:rFonts w:eastAsia="Calibri"/>
              </w:rPr>
              <w:t>Naziv gospodarskega subjekta</w:t>
            </w:r>
          </w:p>
        </w:tc>
      </w:tr>
      <w:tr w:rsidR="00E65219" w:rsidRPr="00633D94" w14:paraId="0D7E8DA4" w14:textId="77777777" w:rsidTr="00E6521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15E906B3" w14:textId="77777777" w:rsidR="00E65219" w:rsidRPr="00C95C93" w:rsidRDefault="00E65219" w:rsidP="00E65219">
            <w:pPr>
              <w:spacing w:before="60" w:after="60"/>
              <w:jc w:val="center"/>
              <w:rPr>
                <w:rFonts w:eastAsia="Calibri"/>
                <w:b w:val="0"/>
              </w:rPr>
            </w:pPr>
            <w:r w:rsidRPr="00C95C93">
              <w:rPr>
                <w:rFonts w:eastAsia="Calibri"/>
                <w:b w:val="0"/>
              </w:rPr>
              <w:t>1.</w:t>
            </w:r>
          </w:p>
        </w:tc>
        <w:tc>
          <w:tcPr>
            <w:tcW w:w="7839" w:type="dxa"/>
          </w:tcPr>
          <w:p w14:paraId="27B2B2B5"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39656229" w14:textId="77777777" w:rsidTr="00E6521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4B0C95C8" w14:textId="77777777" w:rsidR="00E65219" w:rsidRPr="00C95C93" w:rsidRDefault="00E65219" w:rsidP="00E65219">
            <w:pPr>
              <w:spacing w:before="60" w:after="60"/>
              <w:jc w:val="center"/>
              <w:rPr>
                <w:rFonts w:eastAsia="Calibri"/>
                <w:b w:val="0"/>
              </w:rPr>
            </w:pPr>
            <w:r w:rsidRPr="00C95C93">
              <w:rPr>
                <w:rFonts w:eastAsia="Calibri"/>
                <w:b w:val="0"/>
              </w:rPr>
              <w:t>2.</w:t>
            </w:r>
          </w:p>
        </w:tc>
        <w:tc>
          <w:tcPr>
            <w:tcW w:w="7839" w:type="dxa"/>
          </w:tcPr>
          <w:p w14:paraId="3CDB0541"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215494D6" w14:textId="77777777" w:rsidTr="00E6521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17386AE" w14:textId="77777777" w:rsidR="00E65219" w:rsidRPr="00C95C93" w:rsidRDefault="00E65219" w:rsidP="00E65219">
            <w:pPr>
              <w:spacing w:before="60" w:after="60"/>
              <w:jc w:val="center"/>
              <w:rPr>
                <w:rFonts w:eastAsia="Calibri"/>
                <w:b w:val="0"/>
              </w:rPr>
            </w:pPr>
            <w:r w:rsidRPr="00C95C93">
              <w:rPr>
                <w:rFonts w:eastAsia="Calibri"/>
                <w:b w:val="0"/>
              </w:rPr>
              <w:t>3.</w:t>
            </w:r>
          </w:p>
        </w:tc>
        <w:tc>
          <w:tcPr>
            <w:tcW w:w="7839" w:type="dxa"/>
          </w:tcPr>
          <w:p w14:paraId="48027523"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6522B7DE" w14:textId="77777777" w:rsidTr="00E65219">
        <w:trPr>
          <w:jc w:val="left"/>
        </w:trPr>
        <w:tc>
          <w:tcPr>
            <w:cnfStyle w:val="001000000000" w:firstRow="0" w:lastRow="0" w:firstColumn="1" w:lastColumn="0" w:oddVBand="0" w:evenVBand="0" w:oddHBand="0" w:evenHBand="0" w:firstRowFirstColumn="0" w:firstRowLastColumn="0" w:lastRowFirstColumn="0" w:lastRowLastColumn="0"/>
            <w:tcW w:w="950" w:type="dxa"/>
          </w:tcPr>
          <w:p w14:paraId="44DEA1DF" w14:textId="77777777" w:rsidR="00E65219" w:rsidRPr="00C95C93" w:rsidRDefault="00E65219" w:rsidP="00E65219">
            <w:pPr>
              <w:spacing w:before="60" w:after="60"/>
              <w:jc w:val="center"/>
              <w:rPr>
                <w:rFonts w:eastAsia="Calibri"/>
                <w:b w:val="0"/>
              </w:rPr>
            </w:pPr>
            <w:r w:rsidRPr="00C95C93">
              <w:rPr>
                <w:rFonts w:eastAsia="Calibri"/>
                <w:b w:val="0"/>
              </w:rPr>
              <w:t>4.</w:t>
            </w:r>
          </w:p>
        </w:tc>
        <w:tc>
          <w:tcPr>
            <w:tcW w:w="7839" w:type="dxa"/>
          </w:tcPr>
          <w:p w14:paraId="2BF4B078"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bl>
    <w:p w14:paraId="7FF4BC67" w14:textId="77777777" w:rsidR="00E65219" w:rsidRPr="0006106C" w:rsidRDefault="00E65219" w:rsidP="00E65219">
      <w:pPr>
        <w:spacing w:before="240"/>
        <w:rPr>
          <w:rFonts w:cs="Arial"/>
        </w:rPr>
      </w:pPr>
      <w:r>
        <w:rPr>
          <w:rFonts w:cs="Arial"/>
        </w:rPr>
        <w:t xml:space="preserve">Naročnik naj v fazi do </w:t>
      </w:r>
      <w:r w:rsidRPr="0006106C">
        <w:t>izdaje odločitve o oddaji naročila vse dokumente naslavlja na</w:t>
      </w:r>
      <w:r>
        <w:t>:</w:t>
      </w:r>
    </w:p>
    <w:p w14:paraId="6AECA5D0" w14:textId="77777777" w:rsidR="00E65219" w:rsidRDefault="00E65219" w:rsidP="00E65219">
      <w:pPr>
        <w:tabs>
          <w:tab w:val="left" w:pos="567"/>
        </w:tabs>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en</w:t>
      </w:r>
      <w:r>
        <w:t xml:space="preserve">ega ponudnika iz skupne ponudbe </w:t>
      </w:r>
      <w:r w:rsidRPr="0006106C">
        <w:t>in sicer</w:t>
      </w:r>
      <w:r>
        <w:t>:</w:t>
      </w:r>
    </w:p>
    <w:p w14:paraId="13A21A12" w14:textId="77777777" w:rsidR="00E65219" w:rsidRDefault="00E65219" w:rsidP="00E65219">
      <w:pPr>
        <w:tabs>
          <w:tab w:val="left" w:pos="567"/>
        </w:tabs>
      </w:pPr>
      <w:r>
        <w:t>________________________________________________________________</w:t>
      </w:r>
    </w:p>
    <w:p w14:paraId="4CCEE19B" w14:textId="77777777" w:rsidR="00E65219" w:rsidRPr="00D21A57" w:rsidRDefault="00E65219" w:rsidP="00E65219">
      <w:pPr>
        <w:tabs>
          <w:tab w:val="left" w:pos="567"/>
        </w:tabs>
        <w:rPr>
          <w:sz w:val="24"/>
          <w:szCs w:val="24"/>
          <w:u w:val="single"/>
          <w:vertAlign w:val="superscript"/>
        </w:rPr>
      </w:pPr>
      <w:r w:rsidRPr="00D21A57">
        <w:rPr>
          <w:i/>
          <w:sz w:val="24"/>
          <w:szCs w:val="24"/>
          <w:vertAlign w:val="superscript"/>
        </w:rPr>
        <w:t>(navesti firmo in naslov gospodarskega subjekta)</w:t>
      </w:r>
    </w:p>
    <w:p w14:paraId="37B1D292" w14:textId="77777777" w:rsidR="00E65219" w:rsidRDefault="00E65219" w:rsidP="00E65219">
      <w:pPr>
        <w:ind w:left="482" w:hanging="482"/>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na vse gospoda</w:t>
      </w:r>
      <w:r>
        <w:t>rske subjekta iz skupne ponudbe</w:t>
      </w:r>
      <w:r w:rsidRPr="0006106C">
        <w:t>.</w:t>
      </w:r>
    </w:p>
    <w:p w14:paraId="3BE80E05" w14:textId="77777777" w:rsidR="00E65219" w:rsidRPr="00C95C93" w:rsidRDefault="00E65219" w:rsidP="00E65219">
      <w:pPr>
        <w:pStyle w:val="Naslov5"/>
      </w:pPr>
      <w:r w:rsidRPr="00D21A57">
        <w:t xml:space="preserve">2.2.1 </w:t>
      </w:r>
      <w:r>
        <w:t>O</w:t>
      </w:r>
      <w:r w:rsidRPr="00D21A57">
        <w:t>snovni podatki gospodarskega subjekta iz skupne ponudbe</w:t>
      </w:r>
    </w:p>
    <w:tbl>
      <w:tblPr>
        <w:tblStyle w:val="CGPCorpBesediloPoudarek1"/>
        <w:tblW w:w="9072" w:type="dxa"/>
        <w:tblLayout w:type="fixed"/>
        <w:tblLook w:val="0000" w:firstRow="0" w:lastRow="0" w:firstColumn="0" w:lastColumn="0" w:noHBand="0" w:noVBand="0"/>
      </w:tblPr>
      <w:tblGrid>
        <w:gridCol w:w="3426"/>
        <w:gridCol w:w="5646"/>
      </w:tblGrid>
      <w:tr w:rsidR="00E65219" w:rsidRPr="00633D94" w14:paraId="695654BB" w14:textId="77777777" w:rsidTr="00E65219">
        <w:trPr>
          <w:trHeight w:val="397"/>
        </w:trPr>
        <w:tc>
          <w:tcPr>
            <w:tcW w:w="3426" w:type="dxa"/>
          </w:tcPr>
          <w:p w14:paraId="506EADA2" w14:textId="77777777" w:rsidR="00E65219" w:rsidRPr="00633D94" w:rsidRDefault="00E65219" w:rsidP="00E65219">
            <w:r w:rsidRPr="00633D94">
              <w:t>Popoln naziv gospodarskega subjekta:</w:t>
            </w:r>
          </w:p>
        </w:tc>
        <w:tc>
          <w:tcPr>
            <w:tcW w:w="5646" w:type="dxa"/>
          </w:tcPr>
          <w:p w14:paraId="4107F532" w14:textId="77777777" w:rsidR="00E65219" w:rsidRPr="00633D94" w:rsidRDefault="00E65219" w:rsidP="00E65219">
            <w:pPr>
              <w:ind w:right="-1492"/>
            </w:pPr>
          </w:p>
        </w:tc>
      </w:tr>
      <w:tr w:rsidR="00E65219" w:rsidRPr="00633D94" w14:paraId="063AE511" w14:textId="77777777" w:rsidTr="00E65219">
        <w:trPr>
          <w:trHeight w:val="397"/>
        </w:trPr>
        <w:tc>
          <w:tcPr>
            <w:tcW w:w="3426" w:type="dxa"/>
          </w:tcPr>
          <w:p w14:paraId="2FFD7468" w14:textId="77777777" w:rsidR="00E65219" w:rsidRPr="00633D94" w:rsidRDefault="00E65219" w:rsidP="00E65219">
            <w:r>
              <w:t xml:space="preserve">Skrajšan </w:t>
            </w:r>
            <w:r w:rsidRPr="00633D94">
              <w:t>naziv gospodarskega subjekta:</w:t>
            </w:r>
          </w:p>
        </w:tc>
        <w:tc>
          <w:tcPr>
            <w:tcW w:w="5646" w:type="dxa"/>
          </w:tcPr>
          <w:p w14:paraId="296797E5" w14:textId="77777777" w:rsidR="00E65219" w:rsidRPr="00633D94" w:rsidRDefault="00E65219" w:rsidP="00E65219">
            <w:pPr>
              <w:ind w:right="-1492"/>
            </w:pPr>
          </w:p>
        </w:tc>
      </w:tr>
      <w:tr w:rsidR="00E65219" w:rsidRPr="00633D94" w14:paraId="3F78C08A" w14:textId="77777777" w:rsidTr="00E65219">
        <w:trPr>
          <w:trHeight w:val="397"/>
        </w:trPr>
        <w:tc>
          <w:tcPr>
            <w:tcW w:w="3426" w:type="dxa"/>
          </w:tcPr>
          <w:p w14:paraId="1C726B7C" w14:textId="77777777" w:rsidR="00E65219" w:rsidRPr="00633D94" w:rsidRDefault="00E65219" w:rsidP="00E65219">
            <w:r w:rsidRPr="00633D94">
              <w:t>Naslov gospodarskega subjekta:</w:t>
            </w:r>
          </w:p>
        </w:tc>
        <w:tc>
          <w:tcPr>
            <w:tcW w:w="5646" w:type="dxa"/>
          </w:tcPr>
          <w:p w14:paraId="6C923143" w14:textId="77777777" w:rsidR="00E65219" w:rsidRPr="00633D94" w:rsidRDefault="00E65219" w:rsidP="00E65219">
            <w:pPr>
              <w:ind w:right="-1492"/>
            </w:pPr>
          </w:p>
        </w:tc>
      </w:tr>
      <w:tr w:rsidR="00E65219" w:rsidRPr="00633D94" w14:paraId="32FADB11" w14:textId="77777777" w:rsidTr="00E65219">
        <w:trPr>
          <w:trHeight w:val="397"/>
        </w:trPr>
        <w:tc>
          <w:tcPr>
            <w:tcW w:w="3426" w:type="dxa"/>
          </w:tcPr>
          <w:p w14:paraId="167F48E0" w14:textId="77777777" w:rsidR="00E65219" w:rsidRPr="00633D94" w:rsidRDefault="00E65219" w:rsidP="00E65219">
            <w:r w:rsidRPr="00633D94">
              <w:t>Matična številka:</w:t>
            </w:r>
          </w:p>
        </w:tc>
        <w:tc>
          <w:tcPr>
            <w:tcW w:w="5646" w:type="dxa"/>
          </w:tcPr>
          <w:p w14:paraId="2C1B6B94" w14:textId="77777777" w:rsidR="00E65219" w:rsidRPr="00633D94" w:rsidRDefault="00E65219" w:rsidP="00E65219">
            <w:pPr>
              <w:ind w:right="-1492"/>
            </w:pPr>
          </w:p>
        </w:tc>
      </w:tr>
      <w:tr w:rsidR="00E65219" w:rsidRPr="00633D94" w14:paraId="33159567" w14:textId="77777777" w:rsidTr="00E65219">
        <w:trPr>
          <w:trHeight w:val="397"/>
        </w:trPr>
        <w:tc>
          <w:tcPr>
            <w:tcW w:w="3426" w:type="dxa"/>
          </w:tcPr>
          <w:p w14:paraId="5CB2EDE5" w14:textId="77777777" w:rsidR="00E65219" w:rsidRPr="00633D94" w:rsidRDefault="00E65219" w:rsidP="00E65219">
            <w:r w:rsidRPr="00633D94">
              <w:t>Identifikacijska številka</w:t>
            </w:r>
            <w:r>
              <w:t xml:space="preserve"> za DDV</w:t>
            </w:r>
            <w:r w:rsidRPr="00633D94">
              <w:t>:</w:t>
            </w:r>
          </w:p>
        </w:tc>
        <w:tc>
          <w:tcPr>
            <w:tcW w:w="5646" w:type="dxa"/>
          </w:tcPr>
          <w:p w14:paraId="575D5869" w14:textId="77777777" w:rsidR="00E65219" w:rsidRPr="00633D94" w:rsidRDefault="00E65219" w:rsidP="00E65219">
            <w:pPr>
              <w:ind w:right="-1492"/>
            </w:pPr>
          </w:p>
        </w:tc>
      </w:tr>
      <w:tr w:rsidR="00E65219" w:rsidRPr="00633D94" w14:paraId="49BCE598" w14:textId="77777777" w:rsidTr="00E65219">
        <w:trPr>
          <w:trHeight w:val="397"/>
        </w:trPr>
        <w:tc>
          <w:tcPr>
            <w:tcW w:w="3426" w:type="dxa"/>
          </w:tcPr>
          <w:p w14:paraId="5E11616A" w14:textId="77777777" w:rsidR="00E65219" w:rsidRPr="00633D94" w:rsidRDefault="00E65219" w:rsidP="00E65219">
            <w:r>
              <w:t>Pristojni davčni urad:</w:t>
            </w:r>
          </w:p>
        </w:tc>
        <w:tc>
          <w:tcPr>
            <w:tcW w:w="5646" w:type="dxa"/>
          </w:tcPr>
          <w:p w14:paraId="5BD306E8" w14:textId="77777777" w:rsidR="00E65219" w:rsidRPr="00504634" w:rsidRDefault="00E65219" w:rsidP="00E65219">
            <w:pPr>
              <w:ind w:right="-1492"/>
            </w:pPr>
          </w:p>
        </w:tc>
      </w:tr>
      <w:tr w:rsidR="00E65219" w:rsidRPr="00633D94" w14:paraId="593CF538" w14:textId="77777777" w:rsidTr="00E65219">
        <w:trPr>
          <w:trHeight w:val="397"/>
        </w:trPr>
        <w:tc>
          <w:tcPr>
            <w:tcW w:w="3426" w:type="dxa"/>
          </w:tcPr>
          <w:p w14:paraId="6EC0E6F6" w14:textId="77777777" w:rsidR="00E65219" w:rsidRPr="00633D94" w:rsidRDefault="00E65219" w:rsidP="00E65219">
            <w:r w:rsidRPr="00633D94">
              <w:t>Številka transakcijskega računa:</w:t>
            </w:r>
          </w:p>
        </w:tc>
        <w:tc>
          <w:tcPr>
            <w:tcW w:w="5646" w:type="dxa"/>
          </w:tcPr>
          <w:p w14:paraId="79695709" w14:textId="77777777" w:rsidR="00E65219" w:rsidRPr="00633D94" w:rsidRDefault="00E65219" w:rsidP="00E65219">
            <w:pPr>
              <w:ind w:right="-1492"/>
            </w:pPr>
          </w:p>
        </w:tc>
      </w:tr>
      <w:tr w:rsidR="00E65219" w:rsidRPr="00633D94" w14:paraId="6E5915E1" w14:textId="77777777" w:rsidTr="00E65219">
        <w:trPr>
          <w:trHeight w:val="397"/>
        </w:trPr>
        <w:tc>
          <w:tcPr>
            <w:tcW w:w="3426" w:type="dxa"/>
          </w:tcPr>
          <w:p w14:paraId="1298566A" w14:textId="77777777" w:rsidR="00E65219" w:rsidRPr="00633D94" w:rsidRDefault="00E65219" w:rsidP="00E65219">
            <w:r w:rsidRPr="00633D94">
              <w:lastRenderedPageBreak/>
              <w:t>Telefonska številka:</w:t>
            </w:r>
          </w:p>
        </w:tc>
        <w:tc>
          <w:tcPr>
            <w:tcW w:w="5646" w:type="dxa"/>
          </w:tcPr>
          <w:p w14:paraId="7937D7A7" w14:textId="77777777" w:rsidR="00E65219" w:rsidRPr="00633D94" w:rsidRDefault="00E65219" w:rsidP="00E65219">
            <w:pPr>
              <w:ind w:right="-1492"/>
            </w:pPr>
          </w:p>
        </w:tc>
      </w:tr>
      <w:tr w:rsidR="00E65219" w:rsidRPr="00633D94" w14:paraId="5DC54646" w14:textId="77777777" w:rsidTr="00E65219">
        <w:trPr>
          <w:trHeight w:val="397"/>
        </w:trPr>
        <w:tc>
          <w:tcPr>
            <w:tcW w:w="3426" w:type="dxa"/>
          </w:tcPr>
          <w:p w14:paraId="6AA94E73" w14:textId="77777777" w:rsidR="00E65219" w:rsidRPr="00633D94" w:rsidRDefault="00E65219" w:rsidP="00E65219">
            <w:r w:rsidRPr="00633D94">
              <w:t>Telefaks številka:</w:t>
            </w:r>
          </w:p>
        </w:tc>
        <w:tc>
          <w:tcPr>
            <w:tcW w:w="5646" w:type="dxa"/>
          </w:tcPr>
          <w:p w14:paraId="7C337966" w14:textId="77777777" w:rsidR="00E65219" w:rsidRPr="00633D94" w:rsidRDefault="00E65219" w:rsidP="00E65219">
            <w:pPr>
              <w:ind w:right="-1492"/>
            </w:pPr>
          </w:p>
        </w:tc>
      </w:tr>
      <w:tr w:rsidR="00E65219" w:rsidRPr="00633D94" w14:paraId="69835C84" w14:textId="77777777" w:rsidTr="00E65219">
        <w:trPr>
          <w:trHeight w:val="397"/>
        </w:trPr>
        <w:tc>
          <w:tcPr>
            <w:tcW w:w="3426" w:type="dxa"/>
          </w:tcPr>
          <w:p w14:paraId="7425CDF5" w14:textId="77777777" w:rsidR="00E65219" w:rsidRPr="004739E0" w:rsidRDefault="00E65219" w:rsidP="00E65219">
            <w:r w:rsidRPr="004739E0">
              <w:t>E-pošta:</w:t>
            </w:r>
          </w:p>
        </w:tc>
        <w:tc>
          <w:tcPr>
            <w:tcW w:w="5646" w:type="dxa"/>
          </w:tcPr>
          <w:p w14:paraId="695B2ABC" w14:textId="77777777" w:rsidR="00E65219" w:rsidRPr="00633D94" w:rsidRDefault="00E65219" w:rsidP="00E65219">
            <w:pPr>
              <w:ind w:right="-1492"/>
            </w:pPr>
          </w:p>
        </w:tc>
      </w:tr>
      <w:tr w:rsidR="00E65219" w:rsidRPr="00633D94" w14:paraId="10073384" w14:textId="77777777" w:rsidTr="00E65219">
        <w:trPr>
          <w:trHeight w:val="397"/>
        </w:trPr>
        <w:tc>
          <w:tcPr>
            <w:tcW w:w="3426" w:type="dxa"/>
          </w:tcPr>
          <w:p w14:paraId="6F811535" w14:textId="77777777" w:rsidR="00E65219" w:rsidRPr="004739E0" w:rsidRDefault="00E65219" w:rsidP="00E65219">
            <w:r w:rsidRPr="004739E0">
              <w:t>Kontaktna oseba:</w:t>
            </w:r>
          </w:p>
        </w:tc>
        <w:tc>
          <w:tcPr>
            <w:tcW w:w="5646" w:type="dxa"/>
          </w:tcPr>
          <w:p w14:paraId="4617899D" w14:textId="77777777" w:rsidR="00E65219" w:rsidRPr="00633D94" w:rsidRDefault="00E65219" w:rsidP="00E65219">
            <w:pPr>
              <w:ind w:right="-1492"/>
            </w:pPr>
          </w:p>
        </w:tc>
      </w:tr>
    </w:tbl>
    <w:p w14:paraId="7F4FFC82" w14:textId="77777777" w:rsidR="00E65219" w:rsidRPr="00633D94" w:rsidRDefault="00E65219" w:rsidP="00E65219"/>
    <w:p w14:paraId="3A96F1DA" w14:textId="77777777" w:rsidR="00E65219" w:rsidRPr="00CF73B3" w:rsidRDefault="00E65219" w:rsidP="00E65219">
      <w:pPr>
        <w:pStyle w:val="Naslov5"/>
        <w:rPr>
          <w:sz w:val="24"/>
          <w:szCs w:val="24"/>
        </w:rPr>
      </w:pPr>
      <w:r w:rsidRPr="00CF73B3">
        <w:rPr>
          <w:sz w:val="24"/>
          <w:szCs w:val="24"/>
        </w:rPr>
        <w:t>2.2.2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239"/>
        <w:gridCol w:w="1418"/>
        <w:gridCol w:w="3851"/>
        <w:gridCol w:w="1110"/>
      </w:tblGrid>
      <w:tr w:rsidR="00E65219" w:rsidRPr="00633D94" w14:paraId="5E19822C" w14:textId="77777777" w:rsidTr="00E652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4BC8FDF4" w14:textId="77777777" w:rsidR="00E65219" w:rsidRPr="00633D94" w:rsidRDefault="00E65219" w:rsidP="00E65219">
            <w:pPr>
              <w:widowControl w:val="0"/>
              <w:autoSpaceDE w:val="0"/>
              <w:autoSpaceDN w:val="0"/>
              <w:adjustRightInd w:val="0"/>
              <w:spacing w:before="60" w:after="60"/>
              <w:jc w:val="center"/>
              <w:rPr>
                <w:rFonts w:eastAsia="Calibri"/>
                <w:b w:val="0"/>
              </w:rPr>
            </w:pPr>
            <w:proofErr w:type="spellStart"/>
            <w:r w:rsidRPr="00633D94">
              <w:rPr>
                <w:rFonts w:eastAsia="Calibri"/>
              </w:rPr>
              <w:t>Zap</w:t>
            </w:r>
            <w:proofErr w:type="spellEnd"/>
            <w:r w:rsidRPr="00633D94">
              <w:rPr>
                <w:rFonts w:eastAsia="Calibri"/>
              </w:rPr>
              <w:t>. št.</w:t>
            </w:r>
          </w:p>
        </w:tc>
        <w:tc>
          <w:tcPr>
            <w:tcW w:w="2239" w:type="dxa"/>
          </w:tcPr>
          <w:p w14:paraId="78C35799"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Ime in priimek</w:t>
            </w:r>
          </w:p>
        </w:tc>
        <w:tc>
          <w:tcPr>
            <w:tcW w:w="1418" w:type="dxa"/>
          </w:tcPr>
          <w:p w14:paraId="7904803D"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Datum rojstva</w:t>
            </w:r>
          </w:p>
        </w:tc>
        <w:tc>
          <w:tcPr>
            <w:tcW w:w="3851" w:type="dxa"/>
          </w:tcPr>
          <w:p w14:paraId="3CB8A783"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Naslov</w:t>
            </w:r>
          </w:p>
        </w:tc>
        <w:tc>
          <w:tcPr>
            <w:tcW w:w="1110" w:type="dxa"/>
          </w:tcPr>
          <w:p w14:paraId="12FF101A"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Funkcija</w:t>
            </w:r>
          </w:p>
        </w:tc>
      </w:tr>
      <w:tr w:rsidR="00E65219" w:rsidRPr="00633D94" w14:paraId="1A7AFB59"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13A3ABD4"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1.</w:t>
            </w:r>
          </w:p>
        </w:tc>
        <w:tc>
          <w:tcPr>
            <w:tcW w:w="2239" w:type="dxa"/>
          </w:tcPr>
          <w:p w14:paraId="09038F5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8" w:type="dxa"/>
          </w:tcPr>
          <w:p w14:paraId="689E3C8A"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851" w:type="dxa"/>
          </w:tcPr>
          <w:p w14:paraId="19856EB9"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110" w:type="dxa"/>
          </w:tcPr>
          <w:p w14:paraId="2EF57AF6"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4BDC21D9"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7B093FD9"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2.</w:t>
            </w:r>
          </w:p>
        </w:tc>
        <w:tc>
          <w:tcPr>
            <w:tcW w:w="2239" w:type="dxa"/>
          </w:tcPr>
          <w:p w14:paraId="2CE362B7"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8" w:type="dxa"/>
          </w:tcPr>
          <w:p w14:paraId="2A4EDC20"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851" w:type="dxa"/>
          </w:tcPr>
          <w:p w14:paraId="2E5F82B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110" w:type="dxa"/>
          </w:tcPr>
          <w:p w14:paraId="21260D62"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76C3D217"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570B52FA"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3.</w:t>
            </w:r>
          </w:p>
        </w:tc>
        <w:tc>
          <w:tcPr>
            <w:tcW w:w="2239" w:type="dxa"/>
          </w:tcPr>
          <w:p w14:paraId="687B362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8" w:type="dxa"/>
          </w:tcPr>
          <w:p w14:paraId="59D9879A"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851" w:type="dxa"/>
          </w:tcPr>
          <w:p w14:paraId="09340E7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110" w:type="dxa"/>
          </w:tcPr>
          <w:p w14:paraId="2D1AC35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6E0515C6"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515FAA20"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4.</w:t>
            </w:r>
          </w:p>
        </w:tc>
        <w:tc>
          <w:tcPr>
            <w:tcW w:w="2239" w:type="dxa"/>
          </w:tcPr>
          <w:p w14:paraId="5E0E6B82"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8" w:type="dxa"/>
          </w:tcPr>
          <w:p w14:paraId="6A3F4AEB"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851" w:type="dxa"/>
          </w:tcPr>
          <w:p w14:paraId="1929FA6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110" w:type="dxa"/>
          </w:tcPr>
          <w:p w14:paraId="7A7823DF"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30459041" w14:textId="77777777" w:rsidTr="00E65219">
        <w:tc>
          <w:tcPr>
            <w:cnfStyle w:val="001000000000" w:firstRow="0" w:lastRow="0" w:firstColumn="1" w:lastColumn="0" w:oddVBand="0" w:evenVBand="0" w:oddHBand="0" w:evenHBand="0" w:firstRowFirstColumn="0" w:firstRowLastColumn="0" w:lastRowFirstColumn="0" w:lastRowLastColumn="0"/>
            <w:tcW w:w="738" w:type="dxa"/>
          </w:tcPr>
          <w:p w14:paraId="54213F32"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5.</w:t>
            </w:r>
          </w:p>
        </w:tc>
        <w:tc>
          <w:tcPr>
            <w:tcW w:w="2239" w:type="dxa"/>
          </w:tcPr>
          <w:p w14:paraId="1A823B2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8" w:type="dxa"/>
          </w:tcPr>
          <w:p w14:paraId="112426C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851" w:type="dxa"/>
          </w:tcPr>
          <w:p w14:paraId="32F0717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110" w:type="dxa"/>
          </w:tcPr>
          <w:p w14:paraId="4D3CCB06"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bl>
    <w:p w14:paraId="77BBD6BD" w14:textId="77777777" w:rsidR="00E65219" w:rsidRPr="00633D94" w:rsidRDefault="00E65219" w:rsidP="00E65219"/>
    <w:p w14:paraId="7C2A1BA6" w14:textId="77777777" w:rsidR="00E65219" w:rsidRPr="00CF73B3" w:rsidRDefault="00E65219" w:rsidP="00E65219">
      <w:pPr>
        <w:pStyle w:val="Naslov5"/>
        <w:rPr>
          <w:sz w:val="24"/>
          <w:szCs w:val="24"/>
        </w:rPr>
      </w:pPr>
      <w:r w:rsidRPr="00CF73B3">
        <w:rPr>
          <w:sz w:val="24"/>
          <w:szCs w:val="24"/>
        </w:rPr>
        <w:t>2.2.3 Podpisniki pogodbe z navedbo funkcije ter navedbo ali so samostojni oziroma kolektivni podpisniki</w:t>
      </w:r>
    </w:p>
    <w:tbl>
      <w:tblPr>
        <w:tblStyle w:val="CGPCorpBesediloPoudarek1"/>
        <w:tblW w:w="0" w:type="auto"/>
        <w:tblLook w:val="04A0" w:firstRow="1" w:lastRow="0" w:firstColumn="1" w:lastColumn="0" w:noHBand="0" w:noVBand="1"/>
      </w:tblPr>
      <w:tblGrid>
        <w:gridCol w:w="950"/>
        <w:gridCol w:w="3569"/>
        <w:gridCol w:w="2267"/>
        <w:gridCol w:w="2274"/>
      </w:tblGrid>
      <w:tr w:rsidR="00E65219" w:rsidRPr="00633D94" w14:paraId="799F1197" w14:textId="77777777" w:rsidTr="00E652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7673AD68" w14:textId="77777777" w:rsidR="00E65219" w:rsidRPr="00633D94" w:rsidRDefault="00E65219" w:rsidP="00E65219">
            <w:pPr>
              <w:spacing w:before="60" w:after="60"/>
              <w:rPr>
                <w:rFonts w:eastAsia="Calibri"/>
                <w:b w:val="0"/>
              </w:rPr>
            </w:pPr>
            <w:proofErr w:type="spellStart"/>
            <w:r w:rsidRPr="00633D94">
              <w:rPr>
                <w:rFonts w:eastAsia="Calibri"/>
              </w:rPr>
              <w:t>Zap</w:t>
            </w:r>
            <w:proofErr w:type="spellEnd"/>
            <w:r w:rsidRPr="00633D94">
              <w:rPr>
                <w:rFonts w:eastAsia="Calibri"/>
              </w:rPr>
              <w:t>. št.</w:t>
            </w:r>
          </w:p>
        </w:tc>
        <w:tc>
          <w:tcPr>
            <w:tcW w:w="3569" w:type="dxa"/>
          </w:tcPr>
          <w:p w14:paraId="4ED06398"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Ime in priimek</w:t>
            </w:r>
          </w:p>
        </w:tc>
        <w:tc>
          <w:tcPr>
            <w:tcW w:w="2267" w:type="dxa"/>
          </w:tcPr>
          <w:p w14:paraId="2B899EF4"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Funkcija</w:t>
            </w:r>
          </w:p>
        </w:tc>
        <w:tc>
          <w:tcPr>
            <w:tcW w:w="2274" w:type="dxa"/>
          </w:tcPr>
          <w:p w14:paraId="59A3BD39" w14:textId="77777777" w:rsidR="00E65219" w:rsidRPr="00633D94" w:rsidRDefault="00E65219" w:rsidP="00E65219">
            <w:pPr>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Vrsta podpisnika</w:t>
            </w:r>
          </w:p>
        </w:tc>
      </w:tr>
      <w:tr w:rsidR="00E65219" w:rsidRPr="00633D94" w14:paraId="4A486C90"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6672BE8C" w14:textId="77777777" w:rsidR="00E65219" w:rsidRPr="00C95C93" w:rsidRDefault="00E65219" w:rsidP="00E65219">
            <w:pPr>
              <w:spacing w:before="60" w:after="60"/>
              <w:jc w:val="center"/>
              <w:rPr>
                <w:rFonts w:eastAsia="Calibri"/>
                <w:b w:val="0"/>
              </w:rPr>
            </w:pPr>
            <w:r w:rsidRPr="00C95C93">
              <w:rPr>
                <w:rFonts w:eastAsia="Calibri"/>
                <w:b w:val="0"/>
              </w:rPr>
              <w:t>1.</w:t>
            </w:r>
          </w:p>
        </w:tc>
        <w:tc>
          <w:tcPr>
            <w:tcW w:w="3569" w:type="dxa"/>
          </w:tcPr>
          <w:p w14:paraId="5B04E1E4"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655ACA48"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670F1FEB"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1CB3638A"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5779A342" w14:textId="77777777" w:rsidR="00E65219" w:rsidRPr="00C95C93" w:rsidRDefault="00E65219" w:rsidP="00E65219">
            <w:pPr>
              <w:spacing w:before="60" w:after="60"/>
              <w:jc w:val="center"/>
              <w:rPr>
                <w:rFonts w:eastAsia="Calibri"/>
                <w:b w:val="0"/>
              </w:rPr>
            </w:pPr>
            <w:r w:rsidRPr="00C95C93">
              <w:rPr>
                <w:rFonts w:eastAsia="Calibri"/>
                <w:b w:val="0"/>
              </w:rPr>
              <w:t>2.</w:t>
            </w:r>
          </w:p>
        </w:tc>
        <w:tc>
          <w:tcPr>
            <w:tcW w:w="3569" w:type="dxa"/>
          </w:tcPr>
          <w:p w14:paraId="7078F7BC"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6BC4E28D"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7B3433C7"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2498F06A"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28FE5D8E" w14:textId="77777777" w:rsidR="00E65219" w:rsidRPr="00C95C93" w:rsidRDefault="00E65219" w:rsidP="00E65219">
            <w:pPr>
              <w:spacing w:before="60" w:after="60"/>
              <w:jc w:val="center"/>
              <w:rPr>
                <w:rFonts w:eastAsia="Calibri"/>
                <w:b w:val="0"/>
              </w:rPr>
            </w:pPr>
            <w:r w:rsidRPr="00C95C93">
              <w:rPr>
                <w:rFonts w:eastAsia="Calibri"/>
                <w:b w:val="0"/>
              </w:rPr>
              <w:t>3.</w:t>
            </w:r>
          </w:p>
        </w:tc>
        <w:tc>
          <w:tcPr>
            <w:tcW w:w="3569" w:type="dxa"/>
          </w:tcPr>
          <w:p w14:paraId="4157E1CF"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637E9824"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0A9F8408"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754AF039" w14:textId="77777777" w:rsidTr="00E65219">
        <w:tc>
          <w:tcPr>
            <w:cnfStyle w:val="001000000000" w:firstRow="0" w:lastRow="0" w:firstColumn="1" w:lastColumn="0" w:oddVBand="0" w:evenVBand="0" w:oddHBand="0" w:evenHBand="0" w:firstRowFirstColumn="0" w:firstRowLastColumn="0" w:lastRowFirstColumn="0" w:lastRowLastColumn="0"/>
            <w:tcW w:w="950" w:type="dxa"/>
          </w:tcPr>
          <w:p w14:paraId="1A4BCD41" w14:textId="77777777" w:rsidR="00E65219" w:rsidRPr="00C95C93" w:rsidRDefault="00E65219" w:rsidP="00E65219">
            <w:pPr>
              <w:spacing w:before="60" w:after="60"/>
              <w:jc w:val="center"/>
              <w:rPr>
                <w:rFonts w:eastAsia="Calibri"/>
                <w:b w:val="0"/>
              </w:rPr>
            </w:pPr>
            <w:r w:rsidRPr="00C95C93">
              <w:rPr>
                <w:rFonts w:eastAsia="Calibri"/>
                <w:b w:val="0"/>
              </w:rPr>
              <w:t>4.</w:t>
            </w:r>
          </w:p>
        </w:tc>
        <w:tc>
          <w:tcPr>
            <w:tcW w:w="3569" w:type="dxa"/>
          </w:tcPr>
          <w:p w14:paraId="690DF9AC"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67" w:type="dxa"/>
          </w:tcPr>
          <w:p w14:paraId="58302B20"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2274" w:type="dxa"/>
          </w:tcPr>
          <w:p w14:paraId="4AF35D31" w14:textId="77777777" w:rsidR="00E65219" w:rsidRPr="00633D94" w:rsidRDefault="00E65219" w:rsidP="00E65219">
            <w:pPr>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bl>
    <w:p w14:paraId="68D46430" w14:textId="77777777" w:rsidR="00E65219" w:rsidRPr="00CF73B3" w:rsidRDefault="00E65219" w:rsidP="00E65219"/>
    <w:p w14:paraId="37146B0B" w14:textId="77777777" w:rsidR="00E65219" w:rsidRDefault="00E65219" w:rsidP="00E65219">
      <w:pPr>
        <w:pStyle w:val="Naslov3"/>
        <w:numPr>
          <w:ilvl w:val="0"/>
          <w:numId w:val="42"/>
        </w:numPr>
        <w:spacing w:line="312" w:lineRule="auto"/>
      </w:pPr>
      <w:bookmarkStart w:id="111" w:name="_Toc113969863"/>
      <w:r>
        <w:t>UDELEŽBA PODIZVAJALCEV</w:t>
      </w:r>
      <w:r>
        <w:rPr>
          <w:rStyle w:val="Sprotnaopomba-sklic"/>
        </w:rPr>
        <w:footnoteReference w:id="2"/>
      </w:r>
      <w:bookmarkEnd w:id="111"/>
    </w:p>
    <w:p w14:paraId="255B442A" w14:textId="67F6916A" w:rsidR="00E65219" w:rsidRPr="00C95C93" w:rsidRDefault="00E65219" w:rsidP="00E65219">
      <w:pPr>
        <w:spacing w:before="240"/>
        <w:rPr>
          <w:rFonts w:cs="Arial"/>
        </w:rPr>
      </w:pPr>
      <w:r>
        <w:t xml:space="preserve">Pri javnem naročilu z oznako </w:t>
      </w:r>
      <w:r w:rsidR="0044323F">
        <w:rPr>
          <w:b/>
        </w:rPr>
        <w:t>KAD/JN-5/2022</w:t>
      </w:r>
      <w:r>
        <w:rPr>
          <w:rFonts w:cs="Arial"/>
        </w:rPr>
        <w:t xml:space="preserve"> bomo sodelovali z naslednjimi podizvajalci:</w:t>
      </w:r>
    </w:p>
    <w:tbl>
      <w:tblPr>
        <w:tblStyle w:val="CGPCorpBesediloPoudarek1"/>
        <w:tblW w:w="0" w:type="auto"/>
        <w:tblLook w:val="04A0" w:firstRow="1" w:lastRow="0" w:firstColumn="1" w:lastColumn="0" w:noHBand="0" w:noVBand="1"/>
      </w:tblPr>
      <w:tblGrid>
        <w:gridCol w:w="586"/>
        <w:gridCol w:w="8830"/>
      </w:tblGrid>
      <w:tr w:rsidR="00E65219" w:rsidRPr="00DE5639" w14:paraId="0F4FBD99" w14:textId="77777777" w:rsidTr="00E65219">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586" w:type="dxa"/>
          </w:tcPr>
          <w:p w14:paraId="3952B774" w14:textId="77777777" w:rsidR="00E65219" w:rsidRPr="00052BF0" w:rsidRDefault="00E65219" w:rsidP="00E65219">
            <w:pPr>
              <w:rPr>
                <w:b w:val="0"/>
              </w:rPr>
            </w:pPr>
            <w:r w:rsidRPr="00052BF0">
              <w:lastRenderedPageBreak/>
              <w:t>Št.</w:t>
            </w:r>
          </w:p>
        </w:tc>
        <w:tc>
          <w:tcPr>
            <w:tcW w:w="8830" w:type="dxa"/>
          </w:tcPr>
          <w:p w14:paraId="3554BFD2" w14:textId="77777777" w:rsidR="00E65219" w:rsidRPr="00052BF0" w:rsidRDefault="00E65219" w:rsidP="00E65219">
            <w:pPr>
              <w:cnfStyle w:val="100000000000" w:firstRow="1" w:lastRow="0" w:firstColumn="0" w:lastColumn="0" w:oddVBand="0" w:evenVBand="0" w:oddHBand="0" w:evenHBand="0" w:firstRowFirstColumn="0" w:firstRowLastColumn="0" w:lastRowFirstColumn="0" w:lastRowLastColumn="0"/>
              <w:rPr>
                <w:b w:val="0"/>
              </w:rPr>
            </w:pPr>
            <w:r w:rsidRPr="00052BF0">
              <w:t>Naziv podizvajalca</w:t>
            </w:r>
          </w:p>
        </w:tc>
      </w:tr>
      <w:tr w:rsidR="00E65219" w:rsidRPr="00DE5639" w14:paraId="331FF429" w14:textId="77777777" w:rsidTr="00E65219">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0129560D" w14:textId="77777777" w:rsidR="00E65219" w:rsidRPr="00C95C93" w:rsidRDefault="00E65219" w:rsidP="00E65219">
            <w:pPr>
              <w:keepNext/>
              <w:rPr>
                <w:b w:val="0"/>
              </w:rPr>
            </w:pPr>
            <w:r w:rsidRPr="00C95C93">
              <w:rPr>
                <w:b w:val="0"/>
              </w:rPr>
              <w:t>1.</w:t>
            </w:r>
          </w:p>
        </w:tc>
        <w:tc>
          <w:tcPr>
            <w:tcW w:w="8830" w:type="dxa"/>
          </w:tcPr>
          <w:p w14:paraId="29D6DE6E"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474CD840" w14:textId="77777777" w:rsidTr="00E65219">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6BE691D6" w14:textId="77777777" w:rsidR="00E65219" w:rsidRPr="00C95C93" w:rsidRDefault="00E65219" w:rsidP="00E65219">
            <w:pPr>
              <w:keepNext/>
              <w:rPr>
                <w:b w:val="0"/>
              </w:rPr>
            </w:pPr>
            <w:r w:rsidRPr="00C95C93">
              <w:rPr>
                <w:b w:val="0"/>
              </w:rPr>
              <w:t>2.</w:t>
            </w:r>
          </w:p>
        </w:tc>
        <w:tc>
          <w:tcPr>
            <w:tcW w:w="8830" w:type="dxa"/>
          </w:tcPr>
          <w:p w14:paraId="0775A523"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780935F3" w14:textId="77777777" w:rsidTr="00E65219">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6A10F35A" w14:textId="77777777" w:rsidR="00E65219" w:rsidRPr="00C95C93" w:rsidRDefault="00E65219" w:rsidP="00E65219">
            <w:pPr>
              <w:keepNext/>
              <w:rPr>
                <w:b w:val="0"/>
              </w:rPr>
            </w:pPr>
            <w:r w:rsidRPr="00C95C93">
              <w:rPr>
                <w:b w:val="0"/>
              </w:rPr>
              <w:t>3.</w:t>
            </w:r>
          </w:p>
        </w:tc>
        <w:tc>
          <w:tcPr>
            <w:tcW w:w="8830" w:type="dxa"/>
          </w:tcPr>
          <w:p w14:paraId="2754B750"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7D8F5159" w14:textId="77777777" w:rsidTr="00E65219">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1467ACD5" w14:textId="77777777" w:rsidR="00E65219" w:rsidRPr="00C95C93" w:rsidRDefault="00E65219" w:rsidP="00E65219">
            <w:pPr>
              <w:keepNext/>
              <w:rPr>
                <w:b w:val="0"/>
              </w:rPr>
            </w:pPr>
            <w:r w:rsidRPr="00C95C93">
              <w:rPr>
                <w:b w:val="0"/>
              </w:rPr>
              <w:t>4.</w:t>
            </w:r>
          </w:p>
        </w:tc>
        <w:tc>
          <w:tcPr>
            <w:tcW w:w="8830" w:type="dxa"/>
          </w:tcPr>
          <w:p w14:paraId="685E1D1A"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49B27582" w14:textId="77777777" w:rsidTr="00E65219">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7E30BA8A" w14:textId="77777777" w:rsidR="00E65219" w:rsidRPr="00C95C93" w:rsidRDefault="00E65219" w:rsidP="00E65219">
            <w:pPr>
              <w:keepNext/>
              <w:rPr>
                <w:b w:val="0"/>
              </w:rPr>
            </w:pPr>
            <w:r w:rsidRPr="00C95C93">
              <w:rPr>
                <w:b w:val="0"/>
              </w:rPr>
              <w:t>5.</w:t>
            </w:r>
          </w:p>
        </w:tc>
        <w:tc>
          <w:tcPr>
            <w:tcW w:w="8830" w:type="dxa"/>
          </w:tcPr>
          <w:p w14:paraId="2E714009"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bl>
    <w:p w14:paraId="5E52C6B4" w14:textId="77777777" w:rsidR="00E65219" w:rsidRDefault="00E65219" w:rsidP="00E65219">
      <w:pPr>
        <w:rPr>
          <w:rFonts w:cs="Arial"/>
          <w:i/>
          <w:sz w:val="18"/>
          <w:szCs w:val="18"/>
          <w:highlight w:val="yellow"/>
        </w:rPr>
      </w:pPr>
    </w:p>
    <w:p w14:paraId="289DD65C" w14:textId="77777777" w:rsidR="00E65219" w:rsidRPr="00CF73B3" w:rsidRDefault="00E65219" w:rsidP="00E65219">
      <w:pPr>
        <w:pStyle w:val="Naslov4"/>
      </w:pPr>
      <w:r w:rsidRPr="00CF73B3">
        <w:t>3.1 PODATKI O PODIZVAJALCU</w:t>
      </w:r>
    </w:p>
    <w:p w14:paraId="4A3561A3" w14:textId="77777777" w:rsidR="00E65219" w:rsidRPr="00CF73B3" w:rsidRDefault="00E65219" w:rsidP="00E65219">
      <w:pPr>
        <w:pStyle w:val="Naslov5"/>
        <w:rPr>
          <w:sz w:val="24"/>
          <w:szCs w:val="24"/>
        </w:rPr>
      </w:pPr>
      <w:r w:rsidRPr="00CF73B3">
        <w:rPr>
          <w:sz w:val="24"/>
          <w:szCs w:val="24"/>
        </w:rPr>
        <w:t>3.1.1 Osnovni podatki o podizvajalcu</w:t>
      </w:r>
    </w:p>
    <w:tbl>
      <w:tblPr>
        <w:tblStyle w:val="CGPCorpBesediloPoudarek1"/>
        <w:tblW w:w="0" w:type="auto"/>
        <w:tblLook w:val="04A0" w:firstRow="1" w:lastRow="0" w:firstColumn="1" w:lastColumn="0" w:noHBand="0" w:noVBand="1"/>
      </w:tblPr>
      <w:tblGrid>
        <w:gridCol w:w="3056"/>
        <w:gridCol w:w="6045"/>
      </w:tblGrid>
      <w:tr w:rsidR="00E65219" w:rsidRPr="00DE5639" w14:paraId="5BEB0B12" w14:textId="77777777" w:rsidTr="00E65219">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3056" w:type="dxa"/>
          </w:tcPr>
          <w:p w14:paraId="7CEF785D" w14:textId="77777777" w:rsidR="00E65219" w:rsidRPr="00DE5639" w:rsidRDefault="00E65219" w:rsidP="00E65219">
            <w:r>
              <w:t>Podatki o podizvajalcu:</w:t>
            </w:r>
          </w:p>
        </w:tc>
        <w:tc>
          <w:tcPr>
            <w:tcW w:w="6045" w:type="dxa"/>
          </w:tcPr>
          <w:p w14:paraId="09E972F0" w14:textId="77777777" w:rsidR="00E65219" w:rsidRPr="00DE5639" w:rsidRDefault="00E65219" w:rsidP="00E65219">
            <w:pPr>
              <w:cnfStyle w:val="100000000000" w:firstRow="1" w:lastRow="0" w:firstColumn="0" w:lastColumn="0" w:oddVBand="0" w:evenVBand="0" w:oddHBand="0" w:evenHBand="0" w:firstRowFirstColumn="0" w:firstRowLastColumn="0" w:lastRowFirstColumn="0" w:lastRowLastColumn="0"/>
            </w:pPr>
          </w:p>
        </w:tc>
      </w:tr>
      <w:tr w:rsidR="00E65219" w:rsidRPr="00DE5639" w14:paraId="23DF58F8"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3149FFB" w14:textId="77777777" w:rsidR="00E65219" w:rsidRPr="00C95C93" w:rsidRDefault="00E65219" w:rsidP="00E65219">
            <w:pPr>
              <w:keepNext/>
              <w:rPr>
                <w:b w:val="0"/>
              </w:rPr>
            </w:pPr>
            <w:r w:rsidRPr="00C95C93">
              <w:rPr>
                <w:b w:val="0"/>
              </w:rPr>
              <w:t>Popoln naziv podizvajalca:</w:t>
            </w:r>
          </w:p>
        </w:tc>
        <w:tc>
          <w:tcPr>
            <w:tcW w:w="6045" w:type="dxa"/>
          </w:tcPr>
          <w:p w14:paraId="294A5659"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50841913"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A64E441" w14:textId="77777777" w:rsidR="00E65219" w:rsidRPr="00C95C93" w:rsidRDefault="00E65219" w:rsidP="00E65219">
            <w:pPr>
              <w:keepNext/>
            </w:pPr>
            <w:r>
              <w:rPr>
                <w:b w:val="0"/>
              </w:rPr>
              <w:t>Skrajšan</w:t>
            </w:r>
            <w:r w:rsidRPr="00C95C93">
              <w:rPr>
                <w:b w:val="0"/>
              </w:rPr>
              <w:t xml:space="preserve"> naziv podizvajalca:</w:t>
            </w:r>
          </w:p>
        </w:tc>
        <w:tc>
          <w:tcPr>
            <w:tcW w:w="6045" w:type="dxa"/>
          </w:tcPr>
          <w:p w14:paraId="1B957A5E"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73141EE7"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76C2DF31" w14:textId="77777777" w:rsidR="00E65219" w:rsidRPr="00C95C93" w:rsidRDefault="00E65219" w:rsidP="00E65219">
            <w:pPr>
              <w:keepNext/>
              <w:rPr>
                <w:b w:val="0"/>
              </w:rPr>
            </w:pPr>
            <w:r w:rsidRPr="00C95C93">
              <w:rPr>
                <w:b w:val="0"/>
              </w:rPr>
              <w:t>Naslov:</w:t>
            </w:r>
          </w:p>
        </w:tc>
        <w:tc>
          <w:tcPr>
            <w:tcW w:w="6045" w:type="dxa"/>
          </w:tcPr>
          <w:p w14:paraId="2CF94D38"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63DC4590"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5F281A5" w14:textId="77777777" w:rsidR="00E65219" w:rsidRPr="00C95C93" w:rsidRDefault="00E65219" w:rsidP="00E65219">
            <w:pPr>
              <w:keepNext/>
              <w:rPr>
                <w:b w:val="0"/>
              </w:rPr>
            </w:pPr>
            <w:r w:rsidRPr="00C95C93">
              <w:rPr>
                <w:b w:val="0"/>
              </w:rPr>
              <w:t>Matična številka:</w:t>
            </w:r>
          </w:p>
        </w:tc>
        <w:tc>
          <w:tcPr>
            <w:tcW w:w="6045" w:type="dxa"/>
          </w:tcPr>
          <w:p w14:paraId="23648F5A"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3C0C1888"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1465854C" w14:textId="77777777" w:rsidR="00E65219" w:rsidRPr="00C95C93" w:rsidRDefault="00E65219" w:rsidP="00E65219">
            <w:pPr>
              <w:keepNext/>
              <w:rPr>
                <w:b w:val="0"/>
              </w:rPr>
            </w:pPr>
            <w:r w:rsidRPr="00C95C93">
              <w:rPr>
                <w:b w:val="0"/>
              </w:rPr>
              <w:t>Identifikacijska številka za DDV:</w:t>
            </w:r>
          </w:p>
        </w:tc>
        <w:tc>
          <w:tcPr>
            <w:tcW w:w="6045" w:type="dxa"/>
          </w:tcPr>
          <w:p w14:paraId="15B7823D"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4CF6BE70"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715DFFD" w14:textId="77777777" w:rsidR="00E65219" w:rsidRPr="00C95C93" w:rsidRDefault="00E65219" w:rsidP="00E65219">
            <w:pPr>
              <w:keepNext/>
              <w:rPr>
                <w:b w:val="0"/>
              </w:rPr>
            </w:pPr>
            <w:r w:rsidRPr="00C95C93">
              <w:rPr>
                <w:b w:val="0"/>
              </w:rPr>
              <w:t>Pristojen davčni urad:</w:t>
            </w:r>
          </w:p>
        </w:tc>
        <w:tc>
          <w:tcPr>
            <w:tcW w:w="6045" w:type="dxa"/>
          </w:tcPr>
          <w:p w14:paraId="5D3ECACB"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rPr>
                <w:rFonts w:cs="Arial"/>
              </w:rPr>
            </w:pPr>
          </w:p>
        </w:tc>
      </w:tr>
      <w:tr w:rsidR="00E65219" w:rsidRPr="00DE5639" w14:paraId="20793F60"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0F4AFB9" w14:textId="77777777" w:rsidR="00E65219" w:rsidRPr="00C95C93" w:rsidRDefault="00E65219" w:rsidP="00E65219">
            <w:pPr>
              <w:keepNext/>
              <w:rPr>
                <w:b w:val="0"/>
              </w:rPr>
            </w:pPr>
            <w:r w:rsidRPr="00C95C93">
              <w:rPr>
                <w:b w:val="0"/>
              </w:rPr>
              <w:t>Številka transakcijskega računa:</w:t>
            </w:r>
          </w:p>
        </w:tc>
        <w:tc>
          <w:tcPr>
            <w:tcW w:w="6045" w:type="dxa"/>
          </w:tcPr>
          <w:p w14:paraId="3606084D"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54BA3501"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68111B3" w14:textId="77777777" w:rsidR="00E65219" w:rsidRPr="00C95C93" w:rsidRDefault="00E65219" w:rsidP="00E65219">
            <w:pPr>
              <w:keepNext/>
              <w:rPr>
                <w:b w:val="0"/>
              </w:rPr>
            </w:pPr>
            <w:r w:rsidRPr="00C95C93">
              <w:rPr>
                <w:b w:val="0"/>
              </w:rPr>
              <w:t>Telefonska številka:</w:t>
            </w:r>
          </w:p>
        </w:tc>
        <w:tc>
          <w:tcPr>
            <w:tcW w:w="6045" w:type="dxa"/>
          </w:tcPr>
          <w:p w14:paraId="0090F957"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3A97A222"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6903C43" w14:textId="77777777" w:rsidR="00E65219" w:rsidRPr="00C95C93" w:rsidRDefault="00E65219" w:rsidP="00E65219">
            <w:pPr>
              <w:keepNext/>
              <w:rPr>
                <w:b w:val="0"/>
              </w:rPr>
            </w:pPr>
            <w:r w:rsidRPr="00C95C93">
              <w:rPr>
                <w:b w:val="0"/>
              </w:rPr>
              <w:t>Telefaks številka:</w:t>
            </w:r>
          </w:p>
        </w:tc>
        <w:tc>
          <w:tcPr>
            <w:tcW w:w="6045" w:type="dxa"/>
          </w:tcPr>
          <w:p w14:paraId="66648D8F"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31E5F9C7"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633BD81" w14:textId="77777777" w:rsidR="00E65219" w:rsidRPr="00C95C93" w:rsidRDefault="00E65219" w:rsidP="00E65219">
            <w:pPr>
              <w:keepNext/>
              <w:rPr>
                <w:b w:val="0"/>
              </w:rPr>
            </w:pPr>
            <w:r w:rsidRPr="00C95C93">
              <w:rPr>
                <w:b w:val="0"/>
              </w:rPr>
              <w:t>E-pošta:</w:t>
            </w:r>
          </w:p>
        </w:tc>
        <w:tc>
          <w:tcPr>
            <w:tcW w:w="6045" w:type="dxa"/>
          </w:tcPr>
          <w:p w14:paraId="69F9DED1"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pPr>
          </w:p>
        </w:tc>
      </w:tr>
      <w:tr w:rsidR="00E65219" w:rsidRPr="00DE5639" w14:paraId="5146C0B4" w14:textId="77777777" w:rsidTr="00E65219">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5EAC18D0" w14:textId="77777777" w:rsidR="00E65219" w:rsidRPr="00C95C93" w:rsidRDefault="00E65219" w:rsidP="00E65219">
            <w:pPr>
              <w:keepNext/>
              <w:rPr>
                <w:b w:val="0"/>
              </w:rPr>
            </w:pPr>
            <w:r>
              <w:rPr>
                <w:b w:val="0"/>
              </w:rPr>
              <w:t>Oseba pooblaščena za zastopanje</w:t>
            </w:r>
            <w:r w:rsidRPr="00C95C93">
              <w:rPr>
                <w:b w:val="0"/>
              </w:rPr>
              <w:t>:</w:t>
            </w:r>
          </w:p>
        </w:tc>
        <w:tc>
          <w:tcPr>
            <w:tcW w:w="6045" w:type="dxa"/>
          </w:tcPr>
          <w:p w14:paraId="0B40D562" w14:textId="77777777" w:rsidR="00E65219" w:rsidRPr="00DE5639" w:rsidRDefault="00E65219" w:rsidP="00E65219">
            <w:pPr>
              <w:keepNext/>
              <w:cnfStyle w:val="000000000000" w:firstRow="0" w:lastRow="0" w:firstColumn="0" w:lastColumn="0" w:oddVBand="0" w:evenVBand="0" w:oddHBand="0" w:evenHBand="0" w:firstRowFirstColumn="0" w:firstRowLastColumn="0" w:lastRowFirstColumn="0" w:lastRowLastColumn="0"/>
              <w:rPr>
                <w:rFonts w:cs="Arial"/>
              </w:rPr>
            </w:pPr>
          </w:p>
        </w:tc>
      </w:tr>
    </w:tbl>
    <w:p w14:paraId="225BAAC2" w14:textId="77777777" w:rsidR="00E65219" w:rsidRPr="00CF73B3" w:rsidRDefault="00E65219" w:rsidP="00E65219">
      <w:pPr>
        <w:pStyle w:val="Naslov5"/>
        <w:rPr>
          <w:sz w:val="24"/>
          <w:szCs w:val="24"/>
        </w:rPr>
      </w:pPr>
      <w:r w:rsidRPr="00CF73B3">
        <w:rPr>
          <w:sz w:val="24"/>
          <w:szCs w:val="24"/>
        </w:rPr>
        <w:t>3.1.2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823"/>
        <w:gridCol w:w="2438"/>
        <w:gridCol w:w="1417"/>
        <w:gridCol w:w="3449"/>
        <w:gridCol w:w="1371"/>
      </w:tblGrid>
      <w:tr w:rsidR="00E65219" w:rsidRPr="00633D94" w14:paraId="677F0981" w14:textId="77777777" w:rsidTr="00E652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3" w:type="dxa"/>
          </w:tcPr>
          <w:p w14:paraId="31B2A780" w14:textId="77777777" w:rsidR="00E65219" w:rsidRPr="00633D94" w:rsidRDefault="00E65219" w:rsidP="00E65219">
            <w:pPr>
              <w:widowControl w:val="0"/>
              <w:autoSpaceDE w:val="0"/>
              <w:autoSpaceDN w:val="0"/>
              <w:adjustRightInd w:val="0"/>
              <w:spacing w:before="60" w:after="60"/>
              <w:jc w:val="center"/>
              <w:rPr>
                <w:rFonts w:eastAsia="Calibri"/>
                <w:b w:val="0"/>
              </w:rPr>
            </w:pPr>
            <w:proofErr w:type="spellStart"/>
            <w:r w:rsidRPr="00633D94">
              <w:rPr>
                <w:rFonts w:eastAsia="Calibri"/>
              </w:rPr>
              <w:t>Zap</w:t>
            </w:r>
            <w:proofErr w:type="spellEnd"/>
            <w:r w:rsidRPr="00633D94">
              <w:rPr>
                <w:rFonts w:eastAsia="Calibri"/>
              </w:rPr>
              <w:t>. št.</w:t>
            </w:r>
          </w:p>
        </w:tc>
        <w:tc>
          <w:tcPr>
            <w:tcW w:w="2438" w:type="dxa"/>
          </w:tcPr>
          <w:p w14:paraId="2DD096DE"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Ime in priimek</w:t>
            </w:r>
          </w:p>
        </w:tc>
        <w:tc>
          <w:tcPr>
            <w:tcW w:w="1417" w:type="dxa"/>
          </w:tcPr>
          <w:p w14:paraId="3638936C"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Datum rojstva</w:t>
            </w:r>
          </w:p>
        </w:tc>
        <w:tc>
          <w:tcPr>
            <w:tcW w:w="3449" w:type="dxa"/>
          </w:tcPr>
          <w:p w14:paraId="337C68BB"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Naslov</w:t>
            </w:r>
          </w:p>
        </w:tc>
        <w:tc>
          <w:tcPr>
            <w:tcW w:w="1371" w:type="dxa"/>
          </w:tcPr>
          <w:p w14:paraId="46CAA73F" w14:textId="77777777" w:rsidR="00E65219" w:rsidRPr="00633D94" w:rsidRDefault="00E65219" w:rsidP="00E65219">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eastAsia="Calibri"/>
                <w:b w:val="0"/>
              </w:rPr>
            </w:pPr>
            <w:r w:rsidRPr="00633D94">
              <w:rPr>
                <w:rFonts w:eastAsia="Calibri"/>
              </w:rPr>
              <w:t>Funkcija</w:t>
            </w:r>
          </w:p>
        </w:tc>
      </w:tr>
      <w:tr w:rsidR="00E65219" w:rsidRPr="00633D94" w14:paraId="3DE85030" w14:textId="77777777" w:rsidTr="00E65219">
        <w:tc>
          <w:tcPr>
            <w:cnfStyle w:val="001000000000" w:firstRow="0" w:lastRow="0" w:firstColumn="1" w:lastColumn="0" w:oddVBand="0" w:evenVBand="0" w:oddHBand="0" w:evenHBand="0" w:firstRowFirstColumn="0" w:firstRowLastColumn="0" w:lastRowFirstColumn="0" w:lastRowLastColumn="0"/>
            <w:tcW w:w="823" w:type="dxa"/>
          </w:tcPr>
          <w:p w14:paraId="0F9C901A"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1.</w:t>
            </w:r>
          </w:p>
        </w:tc>
        <w:tc>
          <w:tcPr>
            <w:tcW w:w="2438" w:type="dxa"/>
          </w:tcPr>
          <w:p w14:paraId="0451010D"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7" w:type="dxa"/>
          </w:tcPr>
          <w:p w14:paraId="32A20DC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449" w:type="dxa"/>
          </w:tcPr>
          <w:p w14:paraId="0DF6DAF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71" w:type="dxa"/>
          </w:tcPr>
          <w:p w14:paraId="523B0980"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3DA0CB9D" w14:textId="77777777" w:rsidTr="00E65219">
        <w:tc>
          <w:tcPr>
            <w:cnfStyle w:val="001000000000" w:firstRow="0" w:lastRow="0" w:firstColumn="1" w:lastColumn="0" w:oddVBand="0" w:evenVBand="0" w:oddHBand="0" w:evenHBand="0" w:firstRowFirstColumn="0" w:firstRowLastColumn="0" w:lastRowFirstColumn="0" w:lastRowLastColumn="0"/>
            <w:tcW w:w="823" w:type="dxa"/>
          </w:tcPr>
          <w:p w14:paraId="14590F5E"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2.</w:t>
            </w:r>
          </w:p>
        </w:tc>
        <w:tc>
          <w:tcPr>
            <w:tcW w:w="2438" w:type="dxa"/>
          </w:tcPr>
          <w:p w14:paraId="37AF3907"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7" w:type="dxa"/>
          </w:tcPr>
          <w:p w14:paraId="582B9E0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449" w:type="dxa"/>
          </w:tcPr>
          <w:p w14:paraId="1C596BC0"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71" w:type="dxa"/>
          </w:tcPr>
          <w:p w14:paraId="2D8760FE"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0F6E582C" w14:textId="77777777" w:rsidTr="00E65219">
        <w:tc>
          <w:tcPr>
            <w:cnfStyle w:val="001000000000" w:firstRow="0" w:lastRow="0" w:firstColumn="1" w:lastColumn="0" w:oddVBand="0" w:evenVBand="0" w:oddHBand="0" w:evenHBand="0" w:firstRowFirstColumn="0" w:firstRowLastColumn="0" w:lastRowFirstColumn="0" w:lastRowLastColumn="0"/>
            <w:tcW w:w="823" w:type="dxa"/>
          </w:tcPr>
          <w:p w14:paraId="5CB0099E"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3.</w:t>
            </w:r>
          </w:p>
        </w:tc>
        <w:tc>
          <w:tcPr>
            <w:tcW w:w="2438" w:type="dxa"/>
          </w:tcPr>
          <w:p w14:paraId="686DEC7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7" w:type="dxa"/>
          </w:tcPr>
          <w:p w14:paraId="5C151A3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449" w:type="dxa"/>
          </w:tcPr>
          <w:p w14:paraId="309BCEC1"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71" w:type="dxa"/>
          </w:tcPr>
          <w:p w14:paraId="645797FB"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22017780" w14:textId="77777777" w:rsidTr="00E65219">
        <w:tc>
          <w:tcPr>
            <w:cnfStyle w:val="001000000000" w:firstRow="0" w:lastRow="0" w:firstColumn="1" w:lastColumn="0" w:oddVBand="0" w:evenVBand="0" w:oddHBand="0" w:evenHBand="0" w:firstRowFirstColumn="0" w:firstRowLastColumn="0" w:lastRowFirstColumn="0" w:lastRowLastColumn="0"/>
            <w:tcW w:w="823" w:type="dxa"/>
          </w:tcPr>
          <w:p w14:paraId="17393740"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4.</w:t>
            </w:r>
          </w:p>
        </w:tc>
        <w:tc>
          <w:tcPr>
            <w:tcW w:w="2438" w:type="dxa"/>
          </w:tcPr>
          <w:p w14:paraId="09094C9F"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7" w:type="dxa"/>
          </w:tcPr>
          <w:p w14:paraId="44CD365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449" w:type="dxa"/>
          </w:tcPr>
          <w:p w14:paraId="0FAAABDB"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71" w:type="dxa"/>
          </w:tcPr>
          <w:p w14:paraId="218FBAE4"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r w:rsidR="00E65219" w:rsidRPr="00633D94" w14:paraId="51846ED7" w14:textId="77777777" w:rsidTr="00E65219">
        <w:tc>
          <w:tcPr>
            <w:cnfStyle w:val="001000000000" w:firstRow="0" w:lastRow="0" w:firstColumn="1" w:lastColumn="0" w:oddVBand="0" w:evenVBand="0" w:oddHBand="0" w:evenHBand="0" w:firstRowFirstColumn="0" w:firstRowLastColumn="0" w:lastRowFirstColumn="0" w:lastRowLastColumn="0"/>
            <w:tcW w:w="823" w:type="dxa"/>
          </w:tcPr>
          <w:p w14:paraId="2D522598" w14:textId="77777777" w:rsidR="00E65219" w:rsidRPr="00C95C93" w:rsidRDefault="00E65219" w:rsidP="00E65219">
            <w:pPr>
              <w:widowControl w:val="0"/>
              <w:autoSpaceDE w:val="0"/>
              <w:autoSpaceDN w:val="0"/>
              <w:adjustRightInd w:val="0"/>
              <w:spacing w:before="60" w:after="60"/>
              <w:jc w:val="center"/>
              <w:rPr>
                <w:rFonts w:eastAsia="Calibri"/>
                <w:b w:val="0"/>
              </w:rPr>
            </w:pPr>
            <w:r w:rsidRPr="00C95C93">
              <w:rPr>
                <w:rFonts w:eastAsia="Calibri"/>
                <w:b w:val="0"/>
              </w:rPr>
              <w:t>5.</w:t>
            </w:r>
          </w:p>
        </w:tc>
        <w:tc>
          <w:tcPr>
            <w:tcW w:w="2438" w:type="dxa"/>
          </w:tcPr>
          <w:p w14:paraId="4379059F"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417" w:type="dxa"/>
          </w:tcPr>
          <w:p w14:paraId="14D97098"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3449" w:type="dxa"/>
          </w:tcPr>
          <w:p w14:paraId="74C123CC"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c>
          <w:tcPr>
            <w:tcW w:w="1371" w:type="dxa"/>
          </w:tcPr>
          <w:p w14:paraId="30874C3C" w14:textId="77777777" w:rsidR="00E65219" w:rsidRPr="00633D94" w:rsidRDefault="00E65219" w:rsidP="00E65219">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eastAsia="Calibri"/>
              </w:rPr>
            </w:pPr>
          </w:p>
        </w:tc>
      </w:tr>
    </w:tbl>
    <w:p w14:paraId="609D0E29" w14:textId="77777777" w:rsidR="00E65219" w:rsidRDefault="00E65219" w:rsidP="00E65219">
      <w:pPr>
        <w:pStyle w:val="Odstavekseznama"/>
        <w:ind w:left="284"/>
        <w:rPr>
          <w:b/>
          <w:bCs/>
          <w:color w:val="002060"/>
          <w:sz w:val="24"/>
          <w:szCs w:val="24"/>
        </w:rPr>
      </w:pPr>
    </w:p>
    <w:p w14:paraId="043535DB" w14:textId="77777777" w:rsidR="00E65219" w:rsidRPr="00CF73B3" w:rsidRDefault="00E65219" w:rsidP="00E65219">
      <w:pPr>
        <w:pStyle w:val="Naslov5"/>
        <w:rPr>
          <w:bCs/>
          <w:sz w:val="24"/>
          <w:szCs w:val="24"/>
        </w:rPr>
      </w:pPr>
      <w:r w:rsidRPr="00CF73B3">
        <w:rPr>
          <w:bCs/>
          <w:sz w:val="24"/>
          <w:szCs w:val="24"/>
        </w:rPr>
        <w:t xml:space="preserve">3.1.3 </w:t>
      </w:r>
      <w:r>
        <w:rPr>
          <w:sz w:val="24"/>
          <w:szCs w:val="24"/>
        </w:rPr>
        <w:t>Podatki o delih, ki jih bo izvedel podizvajalec</w:t>
      </w:r>
    </w:p>
    <w:p w14:paraId="085FC8CF" w14:textId="77777777" w:rsidR="00E65219" w:rsidRPr="0042412F" w:rsidRDefault="00E65219" w:rsidP="00E65219">
      <w:pPr>
        <w:spacing w:before="120"/>
      </w:pPr>
      <w:r w:rsidRPr="00633D94">
        <w:t xml:space="preserve">Podatki iz drugega odstavka 94. člena ZJN-3, ki jih gospodarski subjekt za podizvajalca navede v nadaljevanju te točke, so obvezna sestavina pogodbe o izvedbi predmetnega javnega </w:t>
      </w:r>
      <w:r w:rsidRPr="0042412F">
        <w:t>naročila.</w:t>
      </w:r>
    </w:p>
    <w:tbl>
      <w:tblPr>
        <w:tblStyle w:val="CGPCorpBesediloPoudarek1"/>
        <w:tblW w:w="9498" w:type="dxa"/>
        <w:tblLayout w:type="fixed"/>
        <w:tblLook w:val="01E0" w:firstRow="1" w:lastRow="1" w:firstColumn="1" w:lastColumn="1" w:noHBand="0" w:noVBand="0"/>
      </w:tblPr>
      <w:tblGrid>
        <w:gridCol w:w="3970"/>
        <w:gridCol w:w="5528"/>
      </w:tblGrid>
      <w:tr w:rsidR="00E65219" w:rsidRPr="00F31C30" w14:paraId="7C1FFCE4" w14:textId="77777777" w:rsidTr="00E6521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498" w:type="dxa"/>
            <w:gridSpan w:val="2"/>
          </w:tcPr>
          <w:p w14:paraId="5DA77428" w14:textId="77777777" w:rsidR="00E65219" w:rsidRPr="002F6C29" w:rsidRDefault="00E65219" w:rsidP="00E65219">
            <w:pPr>
              <w:pStyle w:val="Naslov6"/>
              <w:spacing w:before="120" w:after="120"/>
              <w:outlineLvl w:val="5"/>
              <w:rPr>
                <w:rFonts w:asciiTheme="majorHAnsi" w:hAnsiTheme="majorHAnsi"/>
                <w:color w:val="FFFFFF" w:themeColor="background1"/>
                <w:sz w:val="22"/>
              </w:rPr>
            </w:pPr>
            <w:r w:rsidRPr="002F6C29">
              <w:rPr>
                <w:rFonts w:asciiTheme="majorHAnsi" w:hAnsiTheme="majorHAnsi"/>
                <w:color w:val="FFFFFF" w:themeColor="background1"/>
                <w:sz w:val="22"/>
              </w:rPr>
              <w:lastRenderedPageBreak/>
              <w:t>VSAKA VRSTA STORITVE PODIZVAJALCA, KI JIH BO OPRAVLJAL:</w:t>
            </w:r>
          </w:p>
        </w:tc>
      </w:tr>
      <w:tr w:rsidR="00E65219" w:rsidRPr="00F31C30" w14:paraId="4D5D72D2" w14:textId="77777777" w:rsidTr="00E65219">
        <w:trPr>
          <w:trHeight w:val="787"/>
        </w:trPr>
        <w:tc>
          <w:tcPr>
            <w:cnfStyle w:val="001000000000" w:firstRow="0" w:lastRow="0" w:firstColumn="1" w:lastColumn="0" w:oddVBand="0" w:evenVBand="0" w:oddHBand="0" w:evenHBand="0" w:firstRowFirstColumn="0" w:firstRowLastColumn="0" w:lastRowFirstColumn="0" w:lastRowLastColumn="0"/>
            <w:tcW w:w="3970" w:type="dxa"/>
          </w:tcPr>
          <w:p w14:paraId="7235B947" w14:textId="77777777" w:rsidR="00E65219" w:rsidRPr="00CF73B3" w:rsidRDefault="00E65219" w:rsidP="00E65219">
            <w:pPr>
              <w:rPr>
                <w:rFonts w:eastAsia="Calibri"/>
                <w:b w:val="0"/>
              </w:rPr>
            </w:pPr>
            <w:r w:rsidRPr="00CF73B3">
              <w:rPr>
                <w:rFonts w:eastAsia="Calibri"/>
                <w:b w:val="0"/>
              </w:rPr>
              <w:t>Ime in naslov podizvajalca:</w:t>
            </w:r>
          </w:p>
        </w:tc>
        <w:tc>
          <w:tcPr>
            <w:cnfStyle w:val="000100000000" w:firstRow="0" w:lastRow="0" w:firstColumn="0" w:lastColumn="1" w:oddVBand="0" w:evenVBand="0" w:oddHBand="0" w:evenHBand="0" w:firstRowFirstColumn="0" w:firstRowLastColumn="0" w:lastRowFirstColumn="0" w:lastRowLastColumn="0"/>
            <w:tcW w:w="5528" w:type="dxa"/>
          </w:tcPr>
          <w:p w14:paraId="1211BBC7" w14:textId="77777777" w:rsidR="00E65219" w:rsidRPr="009311A7" w:rsidRDefault="00E65219" w:rsidP="00E65219">
            <w:pPr>
              <w:jc w:val="center"/>
              <w:rPr>
                <w:rFonts w:cstheme="minorHAnsi"/>
                <w:bCs/>
              </w:rPr>
            </w:pPr>
          </w:p>
        </w:tc>
      </w:tr>
      <w:tr w:rsidR="00E65219" w:rsidRPr="00F31C30" w14:paraId="00D9462E" w14:textId="77777777" w:rsidTr="00E65219">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150ABE9B" w14:textId="77777777" w:rsidR="00E65219" w:rsidRPr="008828F1" w:rsidRDefault="00E65219" w:rsidP="00E65219">
            <w:pPr>
              <w:keepNext/>
              <w:rPr>
                <w:b w:val="0"/>
              </w:rPr>
            </w:pPr>
            <w:r w:rsidRPr="008828F1">
              <w:rPr>
                <w:b w:val="0"/>
              </w:rPr>
              <w:t>Vrsta del, ki jih bo izvedel oz. vrsta blaga, ki ga bo dobavil podizvajalec/PREDMET:</w:t>
            </w:r>
          </w:p>
        </w:tc>
        <w:tc>
          <w:tcPr>
            <w:cnfStyle w:val="000100000000" w:firstRow="0" w:lastRow="0" w:firstColumn="0" w:lastColumn="1" w:oddVBand="0" w:evenVBand="0" w:oddHBand="0" w:evenHBand="0" w:firstRowFirstColumn="0" w:firstRowLastColumn="0" w:lastRowFirstColumn="0" w:lastRowLastColumn="0"/>
            <w:tcW w:w="5528" w:type="dxa"/>
          </w:tcPr>
          <w:p w14:paraId="583EEB64" w14:textId="77777777" w:rsidR="00E65219" w:rsidRPr="009311A7" w:rsidRDefault="00E65219" w:rsidP="00E65219">
            <w:pPr>
              <w:suppressAutoHyphens w:val="0"/>
              <w:rPr>
                <w:sz w:val="22"/>
              </w:rPr>
            </w:pPr>
          </w:p>
        </w:tc>
      </w:tr>
      <w:tr w:rsidR="00E65219" w:rsidRPr="00F31C30" w14:paraId="4F1106F8" w14:textId="77777777" w:rsidTr="00E65219">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2A6606F0" w14:textId="77777777" w:rsidR="00E65219" w:rsidRPr="008828F1" w:rsidRDefault="00E65219" w:rsidP="00E65219">
            <w:pPr>
              <w:keepNext/>
              <w:rPr>
                <w:b w:val="0"/>
              </w:rPr>
            </w:pPr>
            <w:r w:rsidRPr="008828F1">
              <w:rPr>
                <w:b w:val="0"/>
              </w:rPr>
              <w:t>Delež izvedbe del oz. dobave (v %)</w:t>
            </w:r>
          </w:p>
        </w:tc>
        <w:tc>
          <w:tcPr>
            <w:cnfStyle w:val="000100000000" w:firstRow="0" w:lastRow="0" w:firstColumn="0" w:lastColumn="1" w:oddVBand="0" w:evenVBand="0" w:oddHBand="0" w:evenHBand="0" w:firstRowFirstColumn="0" w:firstRowLastColumn="0" w:lastRowFirstColumn="0" w:lastRowLastColumn="0"/>
            <w:tcW w:w="5528" w:type="dxa"/>
          </w:tcPr>
          <w:p w14:paraId="2724EFD2" w14:textId="77777777" w:rsidR="00E65219" w:rsidRPr="009311A7" w:rsidRDefault="00E65219" w:rsidP="00E65219"/>
        </w:tc>
      </w:tr>
      <w:tr w:rsidR="00E65219" w:rsidRPr="00F31C30" w14:paraId="7D3A33B1" w14:textId="77777777" w:rsidTr="00E65219">
        <w:trPr>
          <w:trHeight w:val="530"/>
        </w:trPr>
        <w:tc>
          <w:tcPr>
            <w:cnfStyle w:val="001000000000" w:firstRow="0" w:lastRow="0" w:firstColumn="1" w:lastColumn="0" w:oddVBand="0" w:evenVBand="0" w:oddHBand="0" w:evenHBand="0" w:firstRowFirstColumn="0" w:firstRowLastColumn="0" w:lastRowFirstColumn="0" w:lastRowLastColumn="0"/>
            <w:tcW w:w="3970" w:type="dxa"/>
          </w:tcPr>
          <w:p w14:paraId="5B4538B6" w14:textId="77777777" w:rsidR="00E65219" w:rsidRPr="008828F1" w:rsidRDefault="00E65219" w:rsidP="00E65219">
            <w:pPr>
              <w:keepNext/>
              <w:rPr>
                <w:b w:val="0"/>
              </w:rPr>
            </w:pPr>
            <w:r w:rsidRPr="008828F1">
              <w:rPr>
                <w:b w:val="0"/>
              </w:rPr>
              <w:t>Vrednost izvedbe teh del oz. dobave (v EUR z DDV)</w:t>
            </w:r>
          </w:p>
        </w:tc>
        <w:tc>
          <w:tcPr>
            <w:cnfStyle w:val="000100000000" w:firstRow="0" w:lastRow="0" w:firstColumn="0" w:lastColumn="1" w:oddVBand="0" w:evenVBand="0" w:oddHBand="0" w:evenHBand="0" w:firstRowFirstColumn="0" w:firstRowLastColumn="0" w:lastRowFirstColumn="0" w:lastRowLastColumn="0"/>
            <w:tcW w:w="5528" w:type="dxa"/>
          </w:tcPr>
          <w:p w14:paraId="099D93C2" w14:textId="77777777" w:rsidR="00E65219" w:rsidRPr="009311A7" w:rsidRDefault="00E65219" w:rsidP="00E65219">
            <w:pPr>
              <w:suppressAutoHyphens w:val="0"/>
              <w:rPr>
                <w:sz w:val="22"/>
              </w:rPr>
            </w:pPr>
          </w:p>
        </w:tc>
      </w:tr>
      <w:tr w:rsidR="00E65219" w:rsidRPr="00F31C30" w14:paraId="11F4E51D" w14:textId="77777777" w:rsidTr="00E65219">
        <w:trPr>
          <w:cnfStyle w:val="010000000000" w:firstRow="0" w:lastRow="1"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970" w:type="dxa"/>
          </w:tcPr>
          <w:p w14:paraId="3CDE12AC" w14:textId="77777777" w:rsidR="00E65219" w:rsidRPr="008828F1" w:rsidRDefault="00E65219" w:rsidP="00E65219">
            <w:pPr>
              <w:keepNext/>
              <w:rPr>
                <w:b w:val="0"/>
              </w:rPr>
            </w:pPr>
            <w:r w:rsidRPr="008828F1">
              <w:rPr>
                <w:b w:val="0"/>
              </w:rPr>
              <w:t xml:space="preserve">Kraj oz. območje </w:t>
            </w:r>
          </w:p>
          <w:p w14:paraId="2E7F369D" w14:textId="77777777" w:rsidR="00E65219" w:rsidRPr="008828F1" w:rsidRDefault="00E65219" w:rsidP="00E65219">
            <w:pPr>
              <w:keepNext/>
              <w:rPr>
                <w:b w:val="0"/>
              </w:rPr>
            </w:pPr>
            <w:r w:rsidRPr="008828F1">
              <w:rPr>
                <w:b w:val="0"/>
              </w:rPr>
              <w:t>izvedbe teh del oz. dobave:</w:t>
            </w:r>
          </w:p>
        </w:tc>
        <w:tc>
          <w:tcPr>
            <w:cnfStyle w:val="000100000000" w:firstRow="0" w:lastRow="0" w:firstColumn="0" w:lastColumn="1" w:oddVBand="0" w:evenVBand="0" w:oddHBand="0" w:evenHBand="0" w:firstRowFirstColumn="0" w:firstRowLastColumn="0" w:lastRowFirstColumn="0" w:lastRowLastColumn="0"/>
            <w:tcW w:w="5528" w:type="dxa"/>
          </w:tcPr>
          <w:p w14:paraId="615EEE9D" w14:textId="77777777" w:rsidR="00E65219" w:rsidRPr="009311A7" w:rsidRDefault="00E65219" w:rsidP="00E65219">
            <w:pPr>
              <w:suppressAutoHyphens w:val="0"/>
              <w:rPr>
                <w:sz w:val="22"/>
              </w:rPr>
            </w:pPr>
          </w:p>
        </w:tc>
      </w:tr>
    </w:tbl>
    <w:p w14:paraId="7B064879" w14:textId="77777777" w:rsidR="00E65219" w:rsidRDefault="00E65219" w:rsidP="00E65219">
      <w:pPr>
        <w:spacing w:before="120"/>
        <w:rPr>
          <w:b/>
        </w:rPr>
      </w:pPr>
      <w:r w:rsidRPr="0042412F">
        <w:rPr>
          <w:b/>
        </w:rPr>
        <w:t>Navesti je potrebno vsa dela in vse zahtevane podatke za delo, ki jih bo izvajal podizvajalec.</w:t>
      </w:r>
    </w:p>
    <w:p w14:paraId="3B1739FA" w14:textId="77777777" w:rsidR="00E65219" w:rsidRDefault="00E65219" w:rsidP="00E65219">
      <w:pPr>
        <w:pStyle w:val="Naslov3"/>
        <w:spacing w:before="360"/>
      </w:pPr>
      <w:bookmarkStart w:id="112" w:name="_Toc113969864"/>
      <w:r>
        <w:t>4. SKRBNIK POGODBE NA STRANI PONUDNIKA</w:t>
      </w:r>
      <w:bookmarkEnd w:id="112"/>
    </w:p>
    <w:p w14:paraId="58A73234" w14:textId="77777777" w:rsidR="00E65219" w:rsidRPr="00E65219" w:rsidRDefault="00E65219" w:rsidP="00E65219">
      <w:pPr>
        <w:rPr>
          <w:lang w:bidi="en-US"/>
        </w:rPr>
      </w:pPr>
    </w:p>
    <w:p w14:paraId="0517F494" w14:textId="77777777" w:rsidR="00E65219" w:rsidRDefault="00E65219" w:rsidP="00E65219">
      <w:pPr>
        <w:spacing w:before="120"/>
        <w:rPr>
          <w:lang w:bidi="en-US"/>
        </w:rPr>
      </w:pPr>
      <w:r>
        <w:rPr>
          <w:lang w:bidi="en-US"/>
        </w:rPr>
        <w:t>Skrbnik pogodbe na strani ponudnika:</w:t>
      </w:r>
    </w:p>
    <w:p w14:paraId="213DECEE" w14:textId="77777777" w:rsidR="00E65219" w:rsidRDefault="00E65219" w:rsidP="00E65219">
      <w:pPr>
        <w:spacing w:before="120"/>
        <w:rPr>
          <w:lang w:bidi="en-US"/>
        </w:rPr>
      </w:pPr>
    </w:p>
    <w:p w14:paraId="030E938F" w14:textId="77777777" w:rsidR="00E65219" w:rsidRDefault="00E65219" w:rsidP="00E65219">
      <w:pPr>
        <w:rPr>
          <w:lang w:bidi="en-US"/>
        </w:rPr>
      </w:pPr>
      <w:r>
        <w:rPr>
          <w:lang w:bidi="en-US"/>
        </w:rPr>
        <w:t>_______________________________________________________________________</w:t>
      </w:r>
    </w:p>
    <w:p w14:paraId="613F747E" w14:textId="77777777" w:rsidR="00E65219" w:rsidRDefault="00E65219" w:rsidP="00E65219">
      <w:pPr>
        <w:rPr>
          <w:lang w:bidi="en-US"/>
        </w:rPr>
      </w:pPr>
    </w:p>
    <w:p w14:paraId="5FB7197C" w14:textId="77777777" w:rsidR="00E65219" w:rsidRDefault="00E65219" w:rsidP="00E65219">
      <w:pPr>
        <w:rPr>
          <w:lang w:bidi="en-US"/>
        </w:rPr>
      </w:pPr>
    </w:p>
    <w:p w14:paraId="0E599EA3" w14:textId="77777777" w:rsidR="00E65219" w:rsidRDefault="00E65219" w:rsidP="00E65219">
      <w:pPr>
        <w:rPr>
          <w:lang w:bidi="en-US"/>
        </w:rPr>
      </w:pPr>
    </w:p>
    <w:p w14:paraId="1F279EF8" w14:textId="77777777" w:rsidR="00E65219" w:rsidRDefault="00E65219" w:rsidP="00E65219">
      <w:pPr>
        <w:rPr>
          <w:lang w:bidi="en-US"/>
        </w:rPr>
      </w:pPr>
    </w:p>
    <w:p w14:paraId="4E0A5C12" w14:textId="77777777" w:rsidR="00E65219" w:rsidRPr="0042412F" w:rsidRDefault="00E65219" w:rsidP="00E65219">
      <w:pPr>
        <w:rPr>
          <w:lang w:bidi="en-US"/>
        </w:rPr>
      </w:pPr>
    </w:p>
    <w:tbl>
      <w:tblPr>
        <w:tblW w:w="0" w:type="auto"/>
        <w:tblLook w:val="04A0" w:firstRow="1" w:lastRow="0" w:firstColumn="1" w:lastColumn="0" w:noHBand="0" w:noVBand="1"/>
      </w:tblPr>
      <w:tblGrid>
        <w:gridCol w:w="3185"/>
        <w:gridCol w:w="2256"/>
        <w:gridCol w:w="4113"/>
      </w:tblGrid>
      <w:tr w:rsidR="00E65219" w:rsidRPr="0042412F" w14:paraId="4FB46FDD" w14:textId="77777777" w:rsidTr="00E65219">
        <w:trPr>
          <w:trHeight w:val="1627"/>
        </w:trPr>
        <w:tc>
          <w:tcPr>
            <w:tcW w:w="3185" w:type="dxa"/>
          </w:tcPr>
          <w:p w14:paraId="5A64F1AC" w14:textId="77777777" w:rsidR="00E65219" w:rsidRPr="0042412F" w:rsidRDefault="00E65219" w:rsidP="00E65219">
            <w:r w:rsidRPr="0042412F">
              <w:t xml:space="preserve">Kraj: </w:t>
            </w:r>
          </w:p>
          <w:p w14:paraId="6D98338A" w14:textId="77777777" w:rsidR="00E65219" w:rsidRPr="0042412F" w:rsidRDefault="00E65219" w:rsidP="00E65219">
            <w:r w:rsidRPr="0042412F">
              <w:t xml:space="preserve">Datum: </w:t>
            </w:r>
          </w:p>
        </w:tc>
        <w:tc>
          <w:tcPr>
            <w:tcW w:w="2256" w:type="dxa"/>
          </w:tcPr>
          <w:p w14:paraId="02FE3018" w14:textId="77777777" w:rsidR="00E65219" w:rsidRPr="0042412F" w:rsidRDefault="00E65219" w:rsidP="00E65219">
            <w:pPr>
              <w:jc w:val="center"/>
            </w:pPr>
            <w:r w:rsidRPr="0042412F">
              <w:t>žig</w:t>
            </w:r>
          </w:p>
        </w:tc>
        <w:tc>
          <w:tcPr>
            <w:tcW w:w="4113" w:type="dxa"/>
          </w:tcPr>
          <w:p w14:paraId="6C87BF0A" w14:textId="77777777" w:rsidR="00E65219" w:rsidRPr="0042412F" w:rsidRDefault="00E65219" w:rsidP="00E65219">
            <w:r w:rsidRPr="0042412F">
              <w:t xml:space="preserve">Ime in priimek odgovorne osebe: </w:t>
            </w:r>
          </w:p>
          <w:p w14:paraId="2EB8D6ED" w14:textId="77777777" w:rsidR="00E65219" w:rsidRPr="0042412F" w:rsidRDefault="00E65219" w:rsidP="00E65219"/>
          <w:p w14:paraId="041A090F" w14:textId="77777777" w:rsidR="00E65219" w:rsidRPr="0042412F" w:rsidRDefault="00E65219" w:rsidP="00E65219">
            <w:r w:rsidRPr="0042412F">
              <w:t>_________________</w:t>
            </w:r>
            <w:r>
              <w:t>________________</w:t>
            </w:r>
          </w:p>
          <w:p w14:paraId="75DA3872" w14:textId="77777777" w:rsidR="00E65219" w:rsidRPr="0042412F" w:rsidRDefault="00E65219" w:rsidP="00E65219">
            <w:r w:rsidRPr="0042412F">
              <w:t>Podpis odgovorne osebe:</w:t>
            </w:r>
          </w:p>
        </w:tc>
      </w:tr>
    </w:tbl>
    <w:p w14:paraId="177DD830" w14:textId="69B56EAA" w:rsidR="00E65219" w:rsidRPr="00E65219" w:rsidRDefault="00E65219" w:rsidP="00E65219">
      <w:pPr>
        <w:sectPr w:rsidR="00E65219" w:rsidRPr="00E65219" w:rsidSect="00287369">
          <w:headerReference w:type="even" r:id="rId13"/>
          <w:headerReference w:type="default" r:id="rId14"/>
          <w:pgSz w:w="11906" w:h="16838" w:code="9"/>
          <w:pgMar w:top="1418" w:right="1134" w:bottom="1134" w:left="1134" w:header="567" w:footer="567" w:gutter="0"/>
          <w:cols w:space="708"/>
          <w:titlePg/>
          <w:docGrid w:linePitch="360"/>
        </w:sectPr>
      </w:pPr>
      <w:r w:rsidRPr="00000FAD">
        <w:tab/>
      </w:r>
      <w:r w:rsidRPr="00000FAD">
        <w:tab/>
      </w:r>
      <w:r w:rsidRPr="00000FAD">
        <w:tab/>
      </w:r>
    </w:p>
    <w:p w14:paraId="12D8A461" w14:textId="77777777" w:rsidR="00EA164B" w:rsidRPr="002C3AAF" w:rsidRDefault="00EA164B" w:rsidP="00EA164B">
      <w:pPr>
        <w:jc w:val="right"/>
        <w:rPr>
          <w:rFonts w:ascii="Calibri" w:hAnsi="Calibri" w:cs="Calibri"/>
          <w:b/>
          <w:sz w:val="22"/>
          <w:szCs w:val="22"/>
          <w:lang w:eastAsia="sl-SI"/>
        </w:rPr>
      </w:pPr>
    </w:p>
    <w:p w14:paraId="3DB261A1" w14:textId="77777777" w:rsidR="0044323F" w:rsidRDefault="0044323F" w:rsidP="0044323F">
      <w:pPr>
        <w:rPr>
          <w:lang w:eastAsia="sl-SI" w:bidi="en-US"/>
        </w:rPr>
      </w:pPr>
    </w:p>
    <w:p w14:paraId="7F582830" w14:textId="77777777" w:rsidR="0044323F" w:rsidRDefault="0044323F" w:rsidP="0044323F">
      <w:pPr>
        <w:rPr>
          <w:lang w:eastAsia="sl-SI" w:bidi="en-US"/>
        </w:rPr>
      </w:pPr>
    </w:p>
    <w:p w14:paraId="2E24A75C" w14:textId="77777777" w:rsidR="0044323F" w:rsidRDefault="0044323F" w:rsidP="0044323F">
      <w:pPr>
        <w:rPr>
          <w:lang w:eastAsia="sl-SI" w:bidi="en-US"/>
        </w:rPr>
      </w:pPr>
    </w:p>
    <w:p w14:paraId="4F35359C" w14:textId="77777777" w:rsidR="0044323F" w:rsidRDefault="0044323F" w:rsidP="0044323F">
      <w:pPr>
        <w:rPr>
          <w:lang w:eastAsia="sl-SI" w:bidi="en-US"/>
        </w:rPr>
      </w:pPr>
    </w:p>
    <w:p w14:paraId="561CEAE9" w14:textId="77777777" w:rsidR="0044323F" w:rsidRDefault="0044323F" w:rsidP="00EA164B">
      <w:pPr>
        <w:rPr>
          <w:lang w:eastAsia="sl-SI" w:bidi="en-US"/>
        </w:rPr>
      </w:pPr>
    </w:p>
    <w:p w14:paraId="73DA986D" w14:textId="77777777" w:rsidR="0044323F" w:rsidRDefault="0044323F" w:rsidP="00EA164B">
      <w:pPr>
        <w:rPr>
          <w:lang w:eastAsia="sl-SI" w:bidi="en-US"/>
        </w:rPr>
      </w:pPr>
    </w:p>
    <w:p w14:paraId="24167BD2" w14:textId="5D2EA3E6" w:rsidR="0044323F" w:rsidRDefault="0044323F" w:rsidP="0044323F">
      <w:pPr>
        <w:pStyle w:val="Naslov1"/>
        <w:jc w:val="center"/>
        <w:rPr>
          <w:lang w:eastAsia="sl-SI"/>
        </w:rPr>
      </w:pPr>
      <w:bookmarkStart w:id="113" w:name="_Toc113969866"/>
      <w:r w:rsidRPr="0044323F">
        <w:rPr>
          <w:lang w:eastAsia="sl-SI"/>
        </w:rPr>
        <w:t>PONUDBENI PREDRAČUN</w:t>
      </w:r>
      <w:bookmarkEnd w:id="113"/>
    </w:p>
    <w:p w14:paraId="0D98E243" w14:textId="77777777" w:rsidR="0044323F" w:rsidRDefault="0044323F" w:rsidP="00EA164B">
      <w:pPr>
        <w:rPr>
          <w:lang w:eastAsia="sl-SI" w:bidi="en-US"/>
        </w:rPr>
      </w:pPr>
    </w:p>
    <w:p w14:paraId="6152A4F1" w14:textId="77777777" w:rsidR="0044323F" w:rsidRDefault="0044323F" w:rsidP="00EA164B">
      <w:pPr>
        <w:rPr>
          <w:lang w:eastAsia="sl-SI" w:bidi="en-US"/>
        </w:rPr>
      </w:pPr>
    </w:p>
    <w:p w14:paraId="3A8E8B17" w14:textId="77777777" w:rsidR="0044323F" w:rsidRDefault="0044323F" w:rsidP="00EA164B">
      <w:pPr>
        <w:rPr>
          <w:lang w:eastAsia="sl-SI" w:bidi="en-US"/>
        </w:rPr>
      </w:pPr>
    </w:p>
    <w:p w14:paraId="55C6949F" w14:textId="7C8DFC9B" w:rsidR="00E65219" w:rsidRDefault="00EA164B" w:rsidP="00EA164B">
      <w:pPr>
        <w:rPr>
          <w:lang w:eastAsia="sl-SI" w:bidi="en-US"/>
        </w:rPr>
        <w:sectPr w:rsidR="00E65219" w:rsidSect="00287369">
          <w:pgSz w:w="11906" w:h="16838" w:code="9"/>
          <w:pgMar w:top="1418" w:right="1134" w:bottom="1134" w:left="1134" w:header="567" w:footer="567" w:gutter="0"/>
          <w:cols w:space="708"/>
          <w:titlePg/>
          <w:docGrid w:linePitch="360"/>
        </w:sectPr>
      </w:pPr>
      <w:r>
        <w:rPr>
          <w:lang w:eastAsia="sl-SI" w:bidi="en-US"/>
        </w:rPr>
        <w:t>Glej</w:t>
      </w:r>
      <w:r w:rsidR="007520CA">
        <w:rPr>
          <w:lang w:eastAsia="sl-SI" w:bidi="en-US"/>
        </w:rPr>
        <w:t>te</w:t>
      </w:r>
      <w:r>
        <w:rPr>
          <w:lang w:eastAsia="sl-SI" w:bidi="en-US"/>
        </w:rPr>
        <w:t xml:space="preserve"> ločeno priponko</w:t>
      </w:r>
      <w:r w:rsidR="0044323F">
        <w:rPr>
          <w:lang w:eastAsia="sl-SI" w:bidi="en-US"/>
        </w:rPr>
        <w:t xml:space="preserve"> (.</w:t>
      </w:r>
      <w:proofErr w:type="spellStart"/>
      <w:r w:rsidR="0044323F">
        <w:rPr>
          <w:lang w:eastAsia="sl-SI" w:bidi="en-US"/>
        </w:rPr>
        <w:t>xls</w:t>
      </w:r>
      <w:proofErr w:type="spellEnd"/>
      <w:r w:rsidR="0044323F">
        <w:rPr>
          <w:lang w:eastAsia="sl-SI" w:bidi="en-US"/>
        </w:rPr>
        <w:t>)</w:t>
      </w:r>
      <w:r>
        <w:rPr>
          <w:lang w:eastAsia="sl-SI" w:bidi="en-US"/>
        </w:rPr>
        <w:t>.</w:t>
      </w:r>
    </w:p>
    <w:p w14:paraId="2243CF9B" w14:textId="77777777" w:rsidR="00EA164B" w:rsidRPr="00310764" w:rsidRDefault="00EA164B" w:rsidP="00EA164B">
      <w:pPr>
        <w:pStyle w:val="Glava"/>
        <w:tabs>
          <w:tab w:val="clear" w:pos="4536"/>
          <w:tab w:val="clear" w:pos="9072"/>
        </w:tabs>
        <w:ind w:left="1080"/>
        <w:jc w:val="center"/>
        <w:rPr>
          <w:rFonts w:ascii="Calibri" w:hAnsi="Calibri" w:cs="Calibri"/>
          <w:b/>
          <w:i/>
          <w:sz w:val="28"/>
          <w:szCs w:val="28"/>
        </w:rPr>
      </w:pPr>
    </w:p>
    <w:p w14:paraId="6FDD55CD" w14:textId="77777777" w:rsidR="00F55337" w:rsidRDefault="00F55337" w:rsidP="00E65219">
      <w:pPr>
        <w:pStyle w:val="Naslov1"/>
        <w:spacing w:before="0" w:after="120"/>
        <w:jc w:val="center"/>
        <w:rPr>
          <w:sz w:val="32"/>
          <w:szCs w:val="32"/>
        </w:rPr>
      </w:pPr>
    </w:p>
    <w:p w14:paraId="671B50F1" w14:textId="77777777" w:rsidR="00F55337" w:rsidRPr="00F55337" w:rsidRDefault="00F55337" w:rsidP="00F55337">
      <w:pPr>
        <w:rPr>
          <w:lang w:bidi="en-US"/>
        </w:rPr>
      </w:pPr>
    </w:p>
    <w:p w14:paraId="013D3542" w14:textId="77777777" w:rsidR="00F55337" w:rsidRDefault="00E65219" w:rsidP="00F55337">
      <w:pPr>
        <w:pStyle w:val="Naslov1"/>
        <w:spacing w:before="0"/>
        <w:jc w:val="center"/>
        <w:rPr>
          <w:sz w:val="32"/>
          <w:szCs w:val="32"/>
        </w:rPr>
      </w:pPr>
      <w:bookmarkStart w:id="114" w:name="_Toc113969867"/>
      <w:r w:rsidRPr="00092054">
        <w:rPr>
          <w:sz w:val="32"/>
          <w:szCs w:val="32"/>
        </w:rPr>
        <w:t>POOBLASTILO</w:t>
      </w:r>
      <w:bookmarkEnd w:id="114"/>
      <w:r w:rsidRPr="00092054">
        <w:rPr>
          <w:sz w:val="32"/>
          <w:szCs w:val="32"/>
        </w:rPr>
        <w:t xml:space="preserve"> </w:t>
      </w:r>
    </w:p>
    <w:p w14:paraId="23E9D0A6" w14:textId="2430C31A" w:rsidR="00E65219" w:rsidRDefault="00E65219" w:rsidP="00F55337">
      <w:pPr>
        <w:pStyle w:val="Naslov1"/>
        <w:spacing w:before="0"/>
        <w:jc w:val="center"/>
        <w:rPr>
          <w:sz w:val="32"/>
          <w:szCs w:val="32"/>
        </w:rPr>
      </w:pPr>
      <w:bookmarkStart w:id="115" w:name="_Toc113969868"/>
      <w:r w:rsidRPr="00092054">
        <w:rPr>
          <w:sz w:val="32"/>
          <w:szCs w:val="32"/>
        </w:rPr>
        <w:t>ZA PRIDOBITEV POTRDILA IZ KAZENSKE EVIDENCE</w:t>
      </w:r>
      <w:bookmarkEnd w:id="115"/>
      <w:r w:rsidRPr="00092054">
        <w:rPr>
          <w:sz w:val="32"/>
          <w:szCs w:val="32"/>
        </w:rPr>
        <w:t xml:space="preserve"> </w:t>
      </w:r>
    </w:p>
    <w:p w14:paraId="5BF62667" w14:textId="77777777" w:rsidR="00E65219" w:rsidRDefault="00E65219" w:rsidP="00F55337">
      <w:pPr>
        <w:pStyle w:val="Naslov1"/>
        <w:spacing w:before="120"/>
        <w:jc w:val="center"/>
        <w:rPr>
          <w:sz w:val="32"/>
          <w:szCs w:val="32"/>
        </w:rPr>
      </w:pPr>
      <w:bookmarkStart w:id="116" w:name="_Toc113969869"/>
      <w:r>
        <w:rPr>
          <w:sz w:val="32"/>
          <w:szCs w:val="32"/>
        </w:rPr>
        <w:t xml:space="preserve">- </w:t>
      </w:r>
      <w:r w:rsidRPr="00092054">
        <w:rPr>
          <w:sz w:val="32"/>
          <w:szCs w:val="32"/>
        </w:rPr>
        <w:t>za gospodarski subjekt</w:t>
      </w:r>
      <w:bookmarkEnd w:id="116"/>
    </w:p>
    <w:p w14:paraId="0D2C1CCE" w14:textId="77777777" w:rsidR="00E65219" w:rsidRDefault="00E65219" w:rsidP="00E65219">
      <w:pPr>
        <w:rPr>
          <w:lang w:bidi="en-US"/>
        </w:rPr>
      </w:pPr>
    </w:p>
    <w:p w14:paraId="7059C713" w14:textId="77777777" w:rsidR="00E65219" w:rsidRDefault="00E65219" w:rsidP="00E65219">
      <w:pPr>
        <w:rPr>
          <w:lang w:bidi="en-US"/>
        </w:rPr>
      </w:pPr>
    </w:p>
    <w:p w14:paraId="3F37259B" w14:textId="77777777" w:rsidR="00E65219" w:rsidRPr="00047AA5" w:rsidRDefault="00E65219" w:rsidP="00E65219">
      <w:pPr>
        <w:rPr>
          <w:rFonts w:cstheme="minorHAnsi"/>
          <w:lang w:bidi="en-US"/>
        </w:rPr>
      </w:pPr>
      <w:r w:rsidRPr="00047AA5">
        <w:rPr>
          <w:rFonts w:cstheme="minorHAnsi"/>
          <w:lang w:bidi="en-US"/>
        </w:rPr>
        <w:t>_____________________________________________</w:t>
      </w:r>
    </w:p>
    <w:p w14:paraId="41AA6EF8" w14:textId="77777777" w:rsidR="00E65219" w:rsidRPr="00047AA5" w:rsidRDefault="00E65219" w:rsidP="00E65219">
      <w:pPr>
        <w:rPr>
          <w:rFonts w:cstheme="minorHAnsi"/>
          <w:i/>
          <w:vertAlign w:val="superscript"/>
          <w:lang w:bidi="en-US"/>
        </w:rPr>
      </w:pPr>
      <w:r w:rsidRPr="00047AA5">
        <w:rPr>
          <w:rFonts w:cstheme="minorHAnsi"/>
          <w:i/>
          <w:vertAlign w:val="superscript"/>
          <w:lang w:bidi="en-US"/>
        </w:rPr>
        <w:t>(naziv pooblastitelja)</w:t>
      </w:r>
    </w:p>
    <w:p w14:paraId="426FFAC2" w14:textId="14F75750" w:rsidR="00E65219" w:rsidRPr="00047AA5" w:rsidRDefault="00E65219" w:rsidP="002E538C">
      <w:pPr>
        <w:spacing w:line="288" w:lineRule="auto"/>
        <w:rPr>
          <w:rFonts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F55337">
        <w:rPr>
          <w:rFonts w:cstheme="minorHAnsi"/>
          <w:b/>
        </w:rPr>
        <w:t>KAD/JN-5/2022</w:t>
      </w:r>
      <w:r>
        <w:rPr>
          <w:rFonts w:cstheme="minorHAnsi"/>
        </w:rPr>
        <w:t>, katerega predmet je</w:t>
      </w:r>
      <w:r w:rsidRPr="00047AA5">
        <w:rPr>
          <w:rFonts w:cstheme="minorHAnsi"/>
        </w:rPr>
        <w:t xml:space="preserve"> </w:t>
      </w:r>
      <w:r w:rsidRPr="00047AA5">
        <w:rPr>
          <w:rFonts w:cstheme="minorHAnsi"/>
          <w:b/>
        </w:rPr>
        <w:t>»</w:t>
      </w:r>
      <w:r>
        <w:rPr>
          <w:rFonts w:cstheme="minorHAnsi"/>
          <w:b/>
        </w:rPr>
        <w:t>Izvajanje poštnih storitev</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r w:rsidRPr="00047AA5">
        <w:rPr>
          <w:rFonts w:cstheme="minorHAnsi"/>
        </w:rPr>
        <w:t xml:space="preserve"> </w:t>
      </w:r>
    </w:p>
    <w:p w14:paraId="5CF3B612" w14:textId="77777777" w:rsidR="00E65219" w:rsidRDefault="00E65219" w:rsidP="00E65219">
      <w:pPr>
        <w:rPr>
          <w:rFonts w:ascii="Arial" w:hAnsi="Arial" w:cs="Arial"/>
        </w:rPr>
      </w:pPr>
    </w:p>
    <w:p w14:paraId="3DA83829" w14:textId="77777777" w:rsidR="00E65219" w:rsidRDefault="00E65219" w:rsidP="00E65219">
      <w:pPr>
        <w:rPr>
          <w:rFonts w:ascii="Arial" w:hAnsi="Arial" w:cs="Arial"/>
        </w:rPr>
      </w:pPr>
    </w:p>
    <w:tbl>
      <w:tblPr>
        <w:tblStyle w:val="CGPCorpBesediloPoudarek1"/>
        <w:tblW w:w="0" w:type="auto"/>
        <w:tblLook w:val="04A0" w:firstRow="1" w:lastRow="0" w:firstColumn="1" w:lastColumn="0" w:noHBand="0" w:noVBand="1"/>
      </w:tblPr>
      <w:tblGrid>
        <w:gridCol w:w="2694"/>
        <w:gridCol w:w="6508"/>
      </w:tblGrid>
      <w:tr w:rsidR="00E65219" w:rsidRPr="00047AA5" w14:paraId="75E4477F" w14:textId="77777777" w:rsidTr="00E652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0C9CC954" w14:textId="77777777" w:rsidR="00E65219" w:rsidRPr="00F55337" w:rsidRDefault="00E65219" w:rsidP="00E65219">
            <w:pPr>
              <w:rPr>
                <w:rFonts w:asciiTheme="majorHAnsi" w:hAnsiTheme="majorHAnsi" w:cs="Arial"/>
              </w:rPr>
            </w:pPr>
            <w:r w:rsidRPr="00F55337">
              <w:rPr>
                <w:rFonts w:asciiTheme="majorHAnsi" w:hAnsiTheme="majorHAnsi" w:cs="Arial"/>
              </w:rPr>
              <w:t>Podatki o pravni osebi:</w:t>
            </w:r>
          </w:p>
        </w:tc>
      </w:tr>
      <w:tr w:rsidR="00E65219" w:rsidRPr="00047AA5" w14:paraId="3AE9A207" w14:textId="77777777" w:rsidTr="00E65219">
        <w:tc>
          <w:tcPr>
            <w:cnfStyle w:val="001000000000" w:firstRow="0" w:lastRow="0" w:firstColumn="1" w:lastColumn="0" w:oddVBand="0" w:evenVBand="0" w:oddHBand="0" w:evenHBand="0" w:firstRowFirstColumn="0" w:firstRowLastColumn="0" w:lastRowFirstColumn="0" w:lastRowLastColumn="0"/>
            <w:tcW w:w="2694" w:type="dxa"/>
          </w:tcPr>
          <w:p w14:paraId="5197C4E1" w14:textId="77777777" w:rsidR="00E65219" w:rsidRPr="00F55337" w:rsidRDefault="00E65219" w:rsidP="00E65219">
            <w:pPr>
              <w:rPr>
                <w:rFonts w:asciiTheme="majorHAnsi" w:hAnsiTheme="majorHAnsi" w:cs="Arial"/>
                <w:b w:val="0"/>
              </w:rPr>
            </w:pPr>
            <w:r w:rsidRPr="00F55337">
              <w:rPr>
                <w:rFonts w:asciiTheme="majorHAnsi" w:hAnsiTheme="majorHAnsi" w:cs="Arial"/>
                <w:b w:val="0"/>
                <w:bCs/>
              </w:rPr>
              <w:t>Polno ime pravne osebe</w:t>
            </w:r>
            <w:r w:rsidRPr="00F55337">
              <w:rPr>
                <w:rFonts w:asciiTheme="majorHAnsi" w:hAnsiTheme="majorHAnsi" w:cs="Arial"/>
                <w:b w:val="0"/>
              </w:rPr>
              <w:t>:</w:t>
            </w:r>
          </w:p>
        </w:tc>
        <w:tc>
          <w:tcPr>
            <w:tcW w:w="6508" w:type="dxa"/>
          </w:tcPr>
          <w:p w14:paraId="4668BB63" w14:textId="77777777" w:rsidR="00E65219" w:rsidRPr="00047AA5" w:rsidRDefault="00E65219" w:rsidP="00E65219">
            <w:pPr>
              <w:cnfStyle w:val="000000000000" w:firstRow="0" w:lastRow="0" w:firstColumn="0" w:lastColumn="0" w:oddVBand="0" w:evenVBand="0" w:oddHBand="0" w:evenHBand="0" w:firstRowFirstColumn="0" w:firstRowLastColumn="0" w:lastRowFirstColumn="0" w:lastRowLastColumn="0"/>
              <w:rPr>
                <w:rFonts w:cs="Arial"/>
              </w:rPr>
            </w:pPr>
          </w:p>
        </w:tc>
      </w:tr>
      <w:tr w:rsidR="00E65219" w:rsidRPr="00047AA5" w14:paraId="1A69BE58" w14:textId="77777777" w:rsidTr="00E65219">
        <w:tc>
          <w:tcPr>
            <w:cnfStyle w:val="001000000000" w:firstRow="0" w:lastRow="0" w:firstColumn="1" w:lastColumn="0" w:oddVBand="0" w:evenVBand="0" w:oddHBand="0" w:evenHBand="0" w:firstRowFirstColumn="0" w:firstRowLastColumn="0" w:lastRowFirstColumn="0" w:lastRowLastColumn="0"/>
            <w:tcW w:w="2694" w:type="dxa"/>
          </w:tcPr>
          <w:p w14:paraId="2FF9B0F3" w14:textId="77777777" w:rsidR="00E65219" w:rsidRPr="00F55337" w:rsidRDefault="00E65219" w:rsidP="00E65219">
            <w:pPr>
              <w:rPr>
                <w:rFonts w:asciiTheme="majorHAnsi" w:hAnsiTheme="majorHAnsi" w:cs="Arial"/>
                <w:b w:val="0"/>
              </w:rPr>
            </w:pPr>
            <w:r w:rsidRPr="00F55337">
              <w:rPr>
                <w:rFonts w:asciiTheme="majorHAnsi" w:hAnsiTheme="majorHAnsi" w:cs="Arial"/>
                <w:b w:val="0"/>
                <w:bCs/>
              </w:rPr>
              <w:t>Sedež pravne osebe</w:t>
            </w:r>
            <w:r w:rsidRPr="00F55337">
              <w:rPr>
                <w:rFonts w:asciiTheme="majorHAnsi" w:hAnsiTheme="majorHAnsi" w:cs="Arial"/>
                <w:b w:val="0"/>
              </w:rPr>
              <w:t>:</w:t>
            </w:r>
          </w:p>
        </w:tc>
        <w:tc>
          <w:tcPr>
            <w:tcW w:w="6508" w:type="dxa"/>
          </w:tcPr>
          <w:p w14:paraId="19061BEB" w14:textId="77777777" w:rsidR="00E65219" w:rsidRPr="00047AA5" w:rsidRDefault="00E65219" w:rsidP="00E65219">
            <w:pPr>
              <w:cnfStyle w:val="000000000000" w:firstRow="0" w:lastRow="0" w:firstColumn="0" w:lastColumn="0" w:oddVBand="0" w:evenVBand="0" w:oddHBand="0" w:evenHBand="0" w:firstRowFirstColumn="0" w:firstRowLastColumn="0" w:lastRowFirstColumn="0" w:lastRowLastColumn="0"/>
              <w:rPr>
                <w:rFonts w:cs="Arial"/>
              </w:rPr>
            </w:pPr>
          </w:p>
        </w:tc>
      </w:tr>
      <w:tr w:rsidR="00E65219" w:rsidRPr="00047AA5" w14:paraId="132D3102" w14:textId="77777777" w:rsidTr="00E65219">
        <w:tc>
          <w:tcPr>
            <w:cnfStyle w:val="001000000000" w:firstRow="0" w:lastRow="0" w:firstColumn="1" w:lastColumn="0" w:oddVBand="0" w:evenVBand="0" w:oddHBand="0" w:evenHBand="0" w:firstRowFirstColumn="0" w:firstRowLastColumn="0" w:lastRowFirstColumn="0" w:lastRowLastColumn="0"/>
            <w:tcW w:w="2694" w:type="dxa"/>
          </w:tcPr>
          <w:p w14:paraId="65B803BE" w14:textId="77777777" w:rsidR="00E65219" w:rsidRPr="00F55337" w:rsidRDefault="00E65219" w:rsidP="00E65219">
            <w:pPr>
              <w:rPr>
                <w:rFonts w:asciiTheme="majorHAnsi" w:hAnsiTheme="majorHAnsi" w:cs="Arial"/>
                <w:b w:val="0"/>
              </w:rPr>
            </w:pPr>
            <w:r w:rsidRPr="00F55337">
              <w:rPr>
                <w:rFonts w:asciiTheme="majorHAnsi" w:hAnsiTheme="majorHAnsi" w:cs="Arial"/>
                <w:b w:val="0"/>
                <w:bCs/>
              </w:rPr>
              <w:t>Občina sedeža pravne osebe</w:t>
            </w:r>
            <w:r w:rsidRPr="00F55337">
              <w:rPr>
                <w:rFonts w:asciiTheme="majorHAnsi" w:hAnsiTheme="majorHAnsi" w:cs="Arial"/>
                <w:b w:val="0"/>
              </w:rPr>
              <w:t>:</w:t>
            </w:r>
          </w:p>
        </w:tc>
        <w:tc>
          <w:tcPr>
            <w:tcW w:w="6508" w:type="dxa"/>
          </w:tcPr>
          <w:p w14:paraId="5F747EB1" w14:textId="77777777" w:rsidR="00E65219" w:rsidRPr="00047AA5" w:rsidRDefault="00E65219" w:rsidP="00E65219">
            <w:pPr>
              <w:cnfStyle w:val="000000000000" w:firstRow="0" w:lastRow="0" w:firstColumn="0" w:lastColumn="0" w:oddVBand="0" w:evenVBand="0" w:oddHBand="0" w:evenHBand="0" w:firstRowFirstColumn="0" w:firstRowLastColumn="0" w:lastRowFirstColumn="0" w:lastRowLastColumn="0"/>
              <w:rPr>
                <w:rFonts w:cs="Arial"/>
              </w:rPr>
            </w:pPr>
          </w:p>
        </w:tc>
      </w:tr>
      <w:tr w:rsidR="00E65219" w:rsidRPr="00047AA5" w14:paraId="79C087B4" w14:textId="77777777" w:rsidTr="00E65219">
        <w:tc>
          <w:tcPr>
            <w:cnfStyle w:val="001000000000" w:firstRow="0" w:lastRow="0" w:firstColumn="1" w:lastColumn="0" w:oddVBand="0" w:evenVBand="0" w:oddHBand="0" w:evenHBand="0" w:firstRowFirstColumn="0" w:firstRowLastColumn="0" w:lastRowFirstColumn="0" w:lastRowLastColumn="0"/>
            <w:tcW w:w="2694" w:type="dxa"/>
          </w:tcPr>
          <w:p w14:paraId="47BDD1FF" w14:textId="77777777" w:rsidR="00E65219" w:rsidRPr="00F55337" w:rsidRDefault="00E65219" w:rsidP="00E65219">
            <w:pPr>
              <w:rPr>
                <w:rFonts w:asciiTheme="majorHAnsi" w:hAnsiTheme="majorHAnsi" w:cs="Arial"/>
                <w:b w:val="0"/>
              </w:rPr>
            </w:pPr>
            <w:r w:rsidRPr="00F55337">
              <w:rPr>
                <w:rFonts w:asciiTheme="majorHAnsi" w:hAnsiTheme="majorHAnsi" w:cs="Arial"/>
                <w:b w:val="0"/>
                <w:bCs/>
              </w:rPr>
              <w:t>Matična številka pravne osebe</w:t>
            </w:r>
            <w:r w:rsidRPr="00F55337">
              <w:rPr>
                <w:rFonts w:asciiTheme="majorHAnsi" w:hAnsiTheme="majorHAnsi" w:cs="Arial"/>
                <w:b w:val="0"/>
              </w:rPr>
              <w:t>:</w:t>
            </w:r>
          </w:p>
        </w:tc>
        <w:tc>
          <w:tcPr>
            <w:tcW w:w="6508" w:type="dxa"/>
          </w:tcPr>
          <w:p w14:paraId="582E0D49" w14:textId="77777777" w:rsidR="00E65219" w:rsidRPr="00047AA5" w:rsidRDefault="00E65219" w:rsidP="00E65219">
            <w:pPr>
              <w:cnfStyle w:val="000000000000" w:firstRow="0" w:lastRow="0" w:firstColumn="0" w:lastColumn="0" w:oddVBand="0" w:evenVBand="0" w:oddHBand="0" w:evenHBand="0" w:firstRowFirstColumn="0" w:firstRowLastColumn="0" w:lastRowFirstColumn="0" w:lastRowLastColumn="0"/>
              <w:rPr>
                <w:rFonts w:cs="Arial"/>
              </w:rPr>
            </w:pPr>
          </w:p>
        </w:tc>
      </w:tr>
      <w:tr w:rsidR="00E65219" w:rsidRPr="00047AA5" w14:paraId="71ADD828" w14:textId="77777777" w:rsidTr="00E65219">
        <w:tc>
          <w:tcPr>
            <w:cnfStyle w:val="001000000000" w:firstRow="0" w:lastRow="0" w:firstColumn="1" w:lastColumn="0" w:oddVBand="0" w:evenVBand="0" w:oddHBand="0" w:evenHBand="0" w:firstRowFirstColumn="0" w:firstRowLastColumn="0" w:lastRowFirstColumn="0" w:lastRowLastColumn="0"/>
            <w:tcW w:w="2694" w:type="dxa"/>
          </w:tcPr>
          <w:p w14:paraId="6A22EA97" w14:textId="77777777" w:rsidR="00E65219" w:rsidRPr="00F55337" w:rsidRDefault="00E65219" w:rsidP="00E65219">
            <w:pPr>
              <w:rPr>
                <w:rFonts w:asciiTheme="majorHAnsi" w:hAnsiTheme="majorHAnsi" w:cs="Arial"/>
                <w:b w:val="0"/>
                <w:bCs/>
              </w:rPr>
            </w:pPr>
            <w:r w:rsidRPr="00F55337">
              <w:rPr>
                <w:rFonts w:asciiTheme="majorHAnsi" w:hAnsiTheme="majorHAnsi" w:cs="Arial"/>
                <w:b w:val="0"/>
                <w:bCs/>
              </w:rPr>
              <w:t>Davčna številka pravne osebe:</w:t>
            </w:r>
          </w:p>
        </w:tc>
        <w:tc>
          <w:tcPr>
            <w:tcW w:w="6508" w:type="dxa"/>
          </w:tcPr>
          <w:p w14:paraId="588E99C4" w14:textId="77777777" w:rsidR="00E65219" w:rsidRPr="00047AA5" w:rsidRDefault="00E65219" w:rsidP="00E65219">
            <w:pPr>
              <w:cnfStyle w:val="000000000000" w:firstRow="0" w:lastRow="0" w:firstColumn="0" w:lastColumn="0" w:oddVBand="0" w:evenVBand="0" w:oddHBand="0" w:evenHBand="0" w:firstRowFirstColumn="0" w:firstRowLastColumn="0" w:lastRowFirstColumn="0" w:lastRowLastColumn="0"/>
              <w:rPr>
                <w:rFonts w:cs="Arial"/>
              </w:rPr>
            </w:pPr>
          </w:p>
        </w:tc>
      </w:tr>
      <w:tr w:rsidR="00E65219" w:rsidRPr="00047AA5" w14:paraId="6BDD050F" w14:textId="77777777" w:rsidTr="00E65219">
        <w:tc>
          <w:tcPr>
            <w:cnfStyle w:val="001000000000" w:firstRow="0" w:lastRow="0" w:firstColumn="1" w:lastColumn="0" w:oddVBand="0" w:evenVBand="0" w:oddHBand="0" w:evenHBand="0" w:firstRowFirstColumn="0" w:firstRowLastColumn="0" w:lastRowFirstColumn="0" w:lastRowLastColumn="0"/>
            <w:tcW w:w="2694" w:type="dxa"/>
          </w:tcPr>
          <w:p w14:paraId="354A5C36" w14:textId="77777777" w:rsidR="00E65219" w:rsidRPr="00F55337" w:rsidRDefault="00E65219" w:rsidP="00E65219">
            <w:pPr>
              <w:rPr>
                <w:rFonts w:asciiTheme="majorHAnsi" w:hAnsiTheme="majorHAnsi" w:cs="Arial"/>
                <w:b w:val="0"/>
                <w:bCs/>
              </w:rPr>
            </w:pPr>
            <w:r w:rsidRPr="00F55337">
              <w:rPr>
                <w:rFonts w:asciiTheme="majorHAnsi" w:hAnsiTheme="majorHAnsi" w:cs="Arial"/>
                <w:b w:val="0"/>
                <w:bCs/>
              </w:rPr>
              <w:t>Številka vpisa v sodni register (št. vložka)</w:t>
            </w:r>
          </w:p>
        </w:tc>
        <w:tc>
          <w:tcPr>
            <w:tcW w:w="6508" w:type="dxa"/>
          </w:tcPr>
          <w:p w14:paraId="00C049D4" w14:textId="77777777" w:rsidR="00E65219" w:rsidRPr="00047AA5" w:rsidRDefault="00E65219" w:rsidP="00E65219">
            <w:pPr>
              <w:cnfStyle w:val="000000000000" w:firstRow="0" w:lastRow="0" w:firstColumn="0" w:lastColumn="0" w:oddVBand="0" w:evenVBand="0" w:oddHBand="0" w:evenHBand="0" w:firstRowFirstColumn="0" w:firstRowLastColumn="0" w:lastRowFirstColumn="0" w:lastRowLastColumn="0"/>
              <w:rPr>
                <w:rFonts w:cs="Arial"/>
              </w:rPr>
            </w:pPr>
          </w:p>
        </w:tc>
      </w:tr>
    </w:tbl>
    <w:p w14:paraId="1917EF63" w14:textId="77777777" w:rsidR="00E65219" w:rsidRDefault="00E65219" w:rsidP="00E65219">
      <w:pPr>
        <w:rPr>
          <w:rFonts w:ascii="Arial" w:hAnsi="Arial" w:cs="Arial"/>
        </w:rPr>
      </w:pPr>
    </w:p>
    <w:p w14:paraId="46476D60" w14:textId="77777777" w:rsidR="00E65219" w:rsidRDefault="00E65219" w:rsidP="00E65219"/>
    <w:p w14:paraId="3D3BCF7F" w14:textId="77777777" w:rsidR="00E65219" w:rsidRPr="00F55B37" w:rsidRDefault="00E65219" w:rsidP="00E65219">
      <w:pPr>
        <w:rPr>
          <w:b/>
          <w:bCs/>
          <w:color w:val="002060"/>
          <w:sz w:val="24"/>
          <w:szCs w:val="24"/>
        </w:rPr>
      </w:pPr>
    </w:p>
    <w:tbl>
      <w:tblPr>
        <w:tblW w:w="9490" w:type="dxa"/>
        <w:tblInd w:w="142" w:type="dxa"/>
        <w:tblLayout w:type="fixed"/>
        <w:tblLook w:val="0000" w:firstRow="0" w:lastRow="0" w:firstColumn="0" w:lastColumn="0" w:noHBand="0" w:noVBand="0"/>
      </w:tblPr>
      <w:tblGrid>
        <w:gridCol w:w="3348"/>
        <w:gridCol w:w="1818"/>
        <w:gridCol w:w="4324"/>
      </w:tblGrid>
      <w:tr w:rsidR="00E65219" w:rsidRPr="004357FF" w14:paraId="2B371DCD" w14:textId="77777777" w:rsidTr="00E65219">
        <w:trPr>
          <w:trHeight w:val="241"/>
        </w:trPr>
        <w:tc>
          <w:tcPr>
            <w:tcW w:w="3348" w:type="dxa"/>
          </w:tcPr>
          <w:p w14:paraId="3A9409E3" w14:textId="77777777" w:rsidR="00E65219" w:rsidRPr="004357FF" w:rsidRDefault="00E65219" w:rsidP="00E65219">
            <w:pPr>
              <w:spacing w:line="260" w:lineRule="atLeast"/>
            </w:pPr>
          </w:p>
          <w:p w14:paraId="5C4C1FA2" w14:textId="77777777" w:rsidR="00E65219" w:rsidRPr="004357FF" w:rsidRDefault="00E65219" w:rsidP="00E65219">
            <w:pPr>
              <w:spacing w:line="260" w:lineRule="atLeast"/>
            </w:pPr>
            <w:r w:rsidRPr="004357FF">
              <w:t>Kraj:</w:t>
            </w:r>
          </w:p>
        </w:tc>
        <w:tc>
          <w:tcPr>
            <w:tcW w:w="1818" w:type="dxa"/>
          </w:tcPr>
          <w:p w14:paraId="6F665F58" w14:textId="77777777" w:rsidR="00E65219" w:rsidRPr="004357FF" w:rsidRDefault="00E65219" w:rsidP="00E65219">
            <w:pPr>
              <w:spacing w:line="260" w:lineRule="atLeast"/>
            </w:pPr>
          </w:p>
        </w:tc>
        <w:tc>
          <w:tcPr>
            <w:tcW w:w="4324" w:type="dxa"/>
          </w:tcPr>
          <w:p w14:paraId="45649679" w14:textId="77777777" w:rsidR="00E65219" w:rsidRPr="004357FF" w:rsidRDefault="00E65219" w:rsidP="00E65219">
            <w:pPr>
              <w:spacing w:line="260" w:lineRule="atLeast"/>
            </w:pPr>
            <w:r w:rsidRPr="004357FF">
              <w:t>Ime in priimek odgovorne osebe:</w:t>
            </w:r>
          </w:p>
          <w:p w14:paraId="3EED8230" w14:textId="77777777" w:rsidR="00E65219" w:rsidRPr="004357FF" w:rsidRDefault="00E65219" w:rsidP="00E65219">
            <w:pPr>
              <w:spacing w:line="260" w:lineRule="atLeast"/>
            </w:pPr>
          </w:p>
          <w:p w14:paraId="38A84A4C" w14:textId="77777777" w:rsidR="00E65219" w:rsidRPr="004357FF" w:rsidRDefault="00E65219" w:rsidP="00E65219">
            <w:pPr>
              <w:spacing w:line="260" w:lineRule="atLeast"/>
            </w:pPr>
          </w:p>
        </w:tc>
      </w:tr>
      <w:tr w:rsidR="00E65219" w:rsidRPr="004357FF" w14:paraId="2323306C" w14:textId="77777777" w:rsidTr="00E65219">
        <w:trPr>
          <w:trHeight w:val="483"/>
        </w:trPr>
        <w:tc>
          <w:tcPr>
            <w:tcW w:w="3348" w:type="dxa"/>
          </w:tcPr>
          <w:p w14:paraId="7C7F134A" w14:textId="77777777" w:rsidR="00E65219" w:rsidRPr="004357FF" w:rsidRDefault="00E65219" w:rsidP="00E65219">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C82416">
              <w:fldChar w:fldCharType="separate"/>
            </w:r>
            <w:r w:rsidRPr="004357FF">
              <w:fldChar w:fldCharType="end"/>
            </w:r>
            <w:r w:rsidRPr="004357FF">
              <w:t xml:space="preserve">: </w:t>
            </w:r>
          </w:p>
        </w:tc>
        <w:tc>
          <w:tcPr>
            <w:tcW w:w="1818" w:type="dxa"/>
          </w:tcPr>
          <w:p w14:paraId="32140B93" w14:textId="77777777" w:rsidR="00E65219" w:rsidRPr="004357FF" w:rsidRDefault="00E65219" w:rsidP="00E65219">
            <w:pPr>
              <w:spacing w:line="260" w:lineRule="atLeast"/>
            </w:pPr>
            <w:r w:rsidRPr="004357FF">
              <w:t>Žig</w:t>
            </w:r>
          </w:p>
        </w:tc>
        <w:tc>
          <w:tcPr>
            <w:tcW w:w="4324" w:type="dxa"/>
          </w:tcPr>
          <w:p w14:paraId="460CCC76" w14:textId="77777777" w:rsidR="00E65219" w:rsidRPr="004357FF" w:rsidRDefault="00E65219" w:rsidP="00E65219">
            <w:pPr>
              <w:spacing w:line="260" w:lineRule="atLeast"/>
            </w:pPr>
            <w:r w:rsidRPr="004357FF">
              <w:t>________________________</w:t>
            </w:r>
          </w:p>
          <w:p w14:paraId="740C9E56" w14:textId="77777777" w:rsidR="00E65219" w:rsidRPr="004357FF" w:rsidRDefault="00E65219" w:rsidP="00E65219">
            <w:pPr>
              <w:spacing w:line="260" w:lineRule="atLeast"/>
            </w:pPr>
            <w:r w:rsidRPr="004357FF">
              <w:t>Podpis odgovorne osebe</w:t>
            </w:r>
          </w:p>
        </w:tc>
      </w:tr>
    </w:tbl>
    <w:p w14:paraId="1805575C" w14:textId="77777777" w:rsidR="00E65219" w:rsidRPr="00000FAD" w:rsidRDefault="00E65219" w:rsidP="00E65219"/>
    <w:p w14:paraId="1FF519C6" w14:textId="77777777" w:rsidR="00E65219" w:rsidRDefault="00E65219" w:rsidP="00E65219">
      <w:pPr>
        <w:rPr>
          <w:rFonts w:ascii="Arial" w:hAnsi="Arial" w:cs="Arial"/>
        </w:rPr>
      </w:pPr>
    </w:p>
    <w:p w14:paraId="18EA80FF" w14:textId="77777777" w:rsidR="00E65219" w:rsidRDefault="00E65219" w:rsidP="00E6521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776375B9" w14:textId="77777777" w:rsidR="00E65219" w:rsidRPr="0042599F" w:rsidRDefault="00E65219" w:rsidP="00E65219">
      <w:pPr>
        <w:rPr>
          <w:lang w:bidi="en-US"/>
        </w:rPr>
      </w:pPr>
    </w:p>
    <w:p w14:paraId="33CF1744"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2ABC5D09"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1749FED9"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0CC27B20"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1BFA43DF"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6B0A778C"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0B991A87"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0B9B750D" w14:textId="77777777" w:rsidR="00EA164B" w:rsidRPr="00310764" w:rsidRDefault="00EA164B" w:rsidP="00EA164B">
      <w:pPr>
        <w:pStyle w:val="Glava"/>
        <w:tabs>
          <w:tab w:val="clear" w:pos="4536"/>
          <w:tab w:val="clear" w:pos="9072"/>
        </w:tabs>
        <w:ind w:left="567"/>
        <w:jc w:val="right"/>
        <w:rPr>
          <w:rFonts w:ascii="Calibri" w:hAnsi="Calibri" w:cs="Calibri"/>
          <w:i/>
          <w:sz w:val="22"/>
          <w:szCs w:val="22"/>
        </w:rPr>
      </w:pPr>
    </w:p>
    <w:p w14:paraId="65E63C8D" w14:textId="77777777" w:rsidR="00EA164B" w:rsidRPr="00310764" w:rsidRDefault="00EA164B" w:rsidP="00EA164B">
      <w:pPr>
        <w:pStyle w:val="Glava"/>
        <w:tabs>
          <w:tab w:val="clear" w:pos="4536"/>
          <w:tab w:val="clear" w:pos="9072"/>
        </w:tabs>
        <w:rPr>
          <w:rFonts w:ascii="Calibri" w:hAnsi="Calibri" w:cs="Calibri"/>
          <w:i/>
          <w:sz w:val="22"/>
          <w:szCs w:val="22"/>
        </w:rPr>
      </w:pPr>
    </w:p>
    <w:p w14:paraId="4CADDC57" w14:textId="77777777" w:rsidR="00EA164B" w:rsidRPr="00E65219" w:rsidRDefault="00EA164B" w:rsidP="00EA164B">
      <w:pPr>
        <w:pStyle w:val="Glava"/>
        <w:tabs>
          <w:tab w:val="clear" w:pos="4536"/>
          <w:tab w:val="clear" w:pos="9072"/>
        </w:tabs>
        <w:ind w:left="567"/>
        <w:jc w:val="both"/>
        <w:rPr>
          <w:rFonts w:ascii="Calibri" w:hAnsi="Calibri" w:cs="Calibri"/>
          <w:i/>
          <w:sz w:val="18"/>
          <w:szCs w:val="18"/>
        </w:rPr>
      </w:pPr>
      <w:r w:rsidRPr="00E65219">
        <w:rPr>
          <w:rFonts w:ascii="Calibri" w:hAnsi="Calibri" w:cs="Calibri"/>
          <w:i/>
          <w:sz w:val="18"/>
          <w:szCs w:val="18"/>
        </w:rPr>
        <w:t xml:space="preserve">Obrazec izpolni gospodarski subjekt, vsak podizvajalec in vsak partner v skupni prijavi </w:t>
      </w:r>
      <w:r w:rsidRPr="00E65219">
        <w:rPr>
          <w:rFonts w:ascii="Calibri" w:hAnsi="Calibri" w:cs="Calibri"/>
          <w:bCs/>
          <w:i/>
          <w:sz w:val="18"/>
          <w:szCs w:val="18"/>
        </w:rPr>
        <w:t xml:space="preserve">ter </w:t>
      </w:r>
      <w:r w:rsidRPr="00E65219">
        <w:rPr>
          <w:rFonts w:ascii="Calibri" w:hAnsi="Calibri" w:cs="Calibri"/>
          <w:i/>
          <w:sz w:val="18"/>
          <w:szCs w:val="18"/>
        </w:rPr>
        <w:t>drugi subjekt, katerih zmogljivosti uporabi gospodarski subjekt glede izpolnjevanja pogojev v zvezi z ekonomskim in finančnim položajem ter tehnično in strokovno sposobnostjo!</w:t>
      </w:r>
    </w:p>
    <w:p w14:paraId="0AC6E3CE" w14:textId="0DC714A7" w:rsidR="00EA164B" w:rsidRDefault="00EA164B" w:rsidP="00F55337">
      <w:pPr>
        <w:spacing w:after="240" w:line="312" w:lineRule="auto"/>
        <w:ind w:left="8496"/>
        <w:jc w:val="both"/>
        <w:rPr>
          <w:rFonts w:ascii="Calibri" w:hAnsi="Calibri" w:cs="Calibri"/>
          <w:b/>
          <w:sz w:val="22"/>
          <w:szCs w:val="22"/>
        </w:rPr>
      </w:pPr>
      <w:r>
        <w:rPr>
          <w:rFonts w:ascii="Calibri" w:hAnsi="Calibri" w:cs="Calibri"/>
          <w:i/>
          <w:sz w:val="18"/>
          <w:szCs w:val="18"/>
        </w:rPr>
        <w:br w:type="page"/>
      </w:r>
    </w:p>
    <w:p w14:paraId="1CFE6953" w14:textId="77777777" w:rsidR="00F55337" w:rsidRPr="00F55337" w:rsidRDefault="00F55337" w:rsidP="00F55337">
      <w:pPr>
        <w:spacing w:after="240" w:line="312" w:lineRule="auto"/>
        <w:ind w:left="8496"/>
        <w:jc w:val="both"/>
        <w:rPr>
          <w:rFonts w:ascii="Calibri" w:hAnsi="Calibri" w:cs="Calibri"/>
          <w:b/>
          <w:i/>
          <w:sz w:val="22"/>
          <w:szCs w:val="22"/>
        </w:rPr>
      </w:pPr>
    </w:p>
    <w:p w14:paraId="7DB970AB" w14:textId="77777777" w:rsidR="00F55337" w:rsidRDefault="0001413A" w:rsidP="0001413A">
      <w:pPr>
        <w:pStyle w:val="Naslov1"/>
        <w:spacing w:before="0"/>
        <w:jc w:val="center"/>
        <w:rPr>
          <w:sz w:val="32"/>
          <w:szCs w:val="32"/>
        </w:rPr>
      </w:pPr>
      <w:bookmarkStart w:id="117" w:name="_Toc113969870"/>
      <w:r w:rsidRPr="00092054">
        <w:rPr>
          <w:sz w:val="32"/>
          <w:szCs w:val="32"/>
        </w:rPr>
        <w:t>POOBLASTILO</w:t>
      </w:r>
      <w:bookmarkEnd w:id="117"/>
      <w:r w:rsidRPr="00092054">
        <w:rPr>
          <w:sz w:val="32"/>
          <w:szCs w:val="32"/>
        </w:rPr>
        <w:t xml:space="preserve"> </w:t>
      </w:r>
    </w:p>
    <w:p w14:paraId="02AE3B61" w14:textId="4E244C9D" w:rsidR="0001413A" w:rsidRDefault="0001413A" w:rsidP="0001413A">
      <w:pPr>
        <w:pStyle w:val="Naslov1"/>
        <w:spacing w:before="0"/>
        <w:jc w:val="center"/>
        <w:rPr>
          <w:sz w:val="32"/>
          <w:szCs w:val="32"/>
        </w:rPr>
      </w:pPr>
      <w:bookmarkStart w:id="118" w:name="_Toc113969871"/>
      <w:r w:rsidRPr="00092054">
        <w:rPr>
          <w:sz w:val="32"/>
          <w:szCs w:val="32"/>
        </w:rPr>
        <w:t>ZA PRIDOBITEV POTRDILA IZ KAZENSKE EVIDENCE</w:t>
      </w:r>
      <w:bookmarkEnd w:id="118"/>
      <w:r w:rsidRPr="00092054">
        <w:rPr>
          <w:sz w:val="32"/>
          <w:szCs w:val="32"/>
        </w:rPr>
        <w:t xml:space="preserve"> </w:t>
      </w:r>
    </w:p>
    <w:p w14:paraId="71289F46" w14:textId="77777777" w:rsidR="0001413A" w:rsidRDefault="0001413A" w:rsidP="0001413A">
      <w:pPr>
        <w:jc w:val="center"/>
        <w:rPr>
          <w:rFonts w:asciiTheme="majorHAnsi" w:eastAsiaTheme="majorEastAsia" w:hAnsiTheme="majorHAnsi" w:cstheme="majorBidi"/>
          <w:b/>
          <w:bCs/>
          <w:color w:val="1A3876" w:themeColor="accent1"/>
          <w:sz w:val="32"/>
          <w:szCs w:val="32"/>
          <w:lang w:bidi="en-US"/>
        </w:rPr>
      </w:pPr>
      <w:r w:rsidRPr="004A36DF">
        <w:rPr>
          <w:rFonts w:asciiTheme="majorHAnsi" w:eastAsiaTheme="majorEastAsia" w:hAnsiTheme="majorHAnsi" w:cstheme="majorBidi"/>
          <w:b/>
          <w:bCs/>
          <w:color w:val="1A3876" w:themeColor="accent1"/>
          <w:sz w:val="32"/>
          <w:szCs w:val="32"/>
          <w:lang w:bidi="en-US"/>
        </w:rPr>
        <w:t>– za fizične osebe</w:t>
      </w:r>
    </w:p>
    <w:p w14:paraId="3E7332A0" w14:textId="77777777" w:rsidR="0001413A" w:rsidRDefault="0001413A" w:rsidP="0001413A">
      <w:pPr>
        <w:jc w:val="center"/>
        <w:rPr>
          <w:lang w:bidi="en-US"/>
        </w:rPr>
      </w:pPr>
    </w:p>
    <w:p w14:paraId="6469E7C9" w14:textId="77777777" w:rsidR="0001413A" w:rsidRPr="00047AA5" w:rsidRDefault="0001413A" w:rsidP="0001413A">
      <w:pPr>
        <w:rPr>
          <w:rFonts w:cstheme="minorHAnsi"/>
          <w:lang w:bidi="en-US"/>
        </w:rPr>
      </w:pPr>
      <w:r w:rsidRPr="00047AA5">
        <w:rPr>
          <w:rFonts w:cstheme="minorHAnsi"/>
          <w:lang w:bidi="en-US"/>
        </w:rPr>
        <w:t>_____________________________________________</w:t>
      </w:r>
    </w:p>
    <w:p w14:paraId="4DEDE4AF" w14:textId="77777777" w:rsidR="0001413A" w:rsidRPr="00047AA5" w:rsidRDefault="0001413A" w:rsidP="0001413A">
      <w:pPr>
        <w:rPr>
          <w:rFonts w:cstheme="minorHAnsi"/>
          <w:i/>
          <w:vertAlign w:val="superscript"/>
          <w:lang w:bidi="en-US"/>
        </w:rPr>
      </w:pPr>
      <w:r w:rsidRPr="00047AA5">
        <w:rPr>
          <w:rFonts w:cstheme="minorHAnsi"/>
          <w:i/>
          <w:vertAlign w:val="superscript"/>
          <w:lang w:bidi="en-US"/>
        </w:rPr>
        <w:t>(naziv pooblastitelja)</w:t>
      </w:r>
    </w:p>
    <w:p w14:paraId="18B85B9F" w14:textId="77777777" w:rsidR="0001413A" w:rsidRDefault="0001413A" w:rsidP="0001413A">
      <w:pPr>
        <w:rPr>
          <w:rFonts w:cstheme="minorHAnsi"/>
        </w:rPr>
      </w:pPr>
    </w:p>
    <w:p w14:paraId="3A6ADF2C" w14:textId="2162E7FA" w:rsidR="0001413A" w:rsidRDefault="0001413A" w:rsidP="002E538C">
      <w:pPr>
        <w:spacing w:line="288" w:lineRule="auto"/>
        <w:rPr>
          <w:rFonts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F55337">
        <w:rPr>
          <w:rFonts w:cstheme="minorHAnsi"/>
          <w:b/>
        </w:rPr>
        <w:t>KAD/JN-5/2022</w:t>
      </w:r>
      <w:r>
        <w:rPr>
          <w:rFonts w:cstheme="minorHAnsi"/>
        </w:rPr>
        <w:t>, katerega predmet je</w:t>
      </w:r>
      <w:r w:rsidRPr="00047AA5">
        <w:rPr>
          <w:rFonts w:cstheme="minorHAnsi"/>
        </w:rPr>
        <w:t xml:space="preserve"> </w:t>
      </w:r>
      <w:r w:rsidRPr="00047AA5">
        <w:rPr>
          <w:rFonts w:cstheme="minorHAnsi"/>
          <w:b/>
        </w:rPr>
        <w:t>»</w:t>
      </w:r>
      <w:r>
        <w:rPr>
          <w:rFonts w:cstheme="minorHAnsi"/>
          <w:b/>
        </w:rPr>
        <w:t>Izvajanje poštnih storitev</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r w:rsidRPr="00047AA5">
        <w:rPr>
          <w:rFonts w:cstheme="minorHAnsi"/>
        </w:rPr>
        <w:t xml:space="preserve"> </w:t>
      </w:r>
    </w:p>
    <w:p w14:paraId="4FC5EC21" w14:textId="77777777" w:rsidR="0001413A" w:rsidRDefault="0001413A" w:rsidP="0001413A">
      <w:pPr>
        <w:rPr>
          <w:rFonts w:cstheme="minorHAnsi"/>
        </w:rPr>
      </w:pPr>
    </w:p>
    <w:p w14:paraId="31006D68" w14:textId="77777777" w:rsidR="0001413A" w:rsidRDefault="0001413A" w:rsidP="0001413A">
      <w:pPr>
        <w:spacing w:before="120"/>
        <w:rPr>
          <w:rFonts w:cstheme="minorHAnsi"/>
        </w:rPr>
      </w:pPr>
      <w:r w:rsidRPr="004A36DF">
        <w:rPr>
          <w:rFonts w:cstheme="minorHAnsi"/>
        </w:rPr>
        <w:t>Moji osebni podatki so naslednji:</w:t>
      </w:r>
    </w:p>
    <w:p w14:paraId="739FAD3D" w14:textId="77777777" w:rsidR="0001413A" w:rsidRPr="004A36DF" w:rsidRDefault="0001413A" w:rsidP="0001413A">
      <w:pPr>
        <w:spacing w:before="120"/>
        <w:rPr>
          <w:rFonts w:cstheme="minorHAnsi"/>
        </w:rPr>
      </w:pPr>
    </w:p>
    <w:tbl>
      <w:tblPr>
        <w:tblStyle w:val="CGPCorpBesediloPoudarek1"/>
        <w:tblW w:w="0" w:type="auto"/>
        <w:tblLook w:val="04A0" w:firstRow="1" w:lastRow="0" w:firstColumn="1" w:lastColumn="0" w:noHBand="0" w:noVBand="1"/>
      </w:tblPr>
      <w:tblGrid>
        <w:gridCol w:w="2694"/>
        <w:gridCol w:w="6508"/>
      </w:tblGrid>
      <w:tr w:rsidR="0001413A" w:rsidRPr="004A36DF" w14:paraId="48A21A5E" w14:textId="77777777" w:rsidTr="00280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78720120" w14:textId="77777777" w:rsidR="0001413A" w:rsidRPr="00F55337" w:rsidRDefault="0001413A" w:rsidP="00280D8F">
            <w:pPr>
              <w:rPr>
                <w:rFonts w:asciiTheme="majorHAnsi" w:hAnsiTheme="majorHAnsi" w:cs="Arial"/>
              </w:rPr>
            </w:pPr>
            <w:r w:rsidRPr="00F55337">
              <w:rPr>
                <w:rFonts w:asciiTheme="majorHAnsi" w:hAnsiTheme="majorHAnsi" w:cs="Arial"/>
              </w:rPr>
              <w:t>Osebni podatki:</w:t>
            </w:r>
          </w:p>
        </w:tc>
      </w:tr>
      <w:tr w:rsidR="0001413A" w:rsidRPr="004A36DF" w14:paraId="67FE0463"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0DDA57CD" w14:textId="77777777" w:rsidR="0001413A" w:rsidRPr="0001413A" w:rsidRDefault="0001413A" w:rsidP="00280D8F">
            <w:pPr>
              <w:rPr>
                <w:rFonts w:asciiTheme="majorHAnsi" w:hAnsiTheme="majorHAnsi" w:cs="Arial"/>
                <w:b w:val="0"/>
              </w:rPr>
            </w:pPr>
            <w:r w:rsidRPr="0001413A">
              <w:rPr>
                <w:rFonts w:asciiTheme="majorHAnsi" w:eastAsia="Calibri" w:hAnsiTheme="majorHAnsi"/>
                <w:b w:val="0"/>
              </w:rPr>
              <w:t>Ime in priimek:</w:t>
            </w:r>
          </w:p>
        </w:tc>
        <w:tc>
          <w:tcPr>
            <w:tcW w:w="6508" w:type="dxa"/>
          </w:tcPr>
          <w:p w14:paraId="0C670A2C"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7120ECF3"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16FB31F8" w14:textId="77777777" w:rsidR="0001413A" w:rsidRPr="0001413A" w:rsidRDefault="0001413A" w:rsidP="00280D8F">
            <w:pPr>
              <w:rPr>
                <w:rFonts w:asciiTheme="majorHAnsi" w:hAnsiTheme="majorHAnsi" w:cs="Arial"/>
                <w:b w:val="0"/>
              </w:rPr>
            </w:pPr>
            <w:r w:rsidRPr="0001413A">
              <w:rPr>
                <w:rFonts w:asciiTheme="majorHAnsi" w:eastAsia="Calibri" w:hAnsiTheme="majorHAnsi"/>
                <w:b w:val="0"/>
              </w:rPr>
              <w:t>EMŠO:</w:t>
            </w:r>
          </w:p>
        </w:tc>
        <w:tc>
          <w:tcPr>
            <w:tcW w:w="6508" w:type="dxa"/>
          </w:tcPr>
          <w:p w14:paraId="3DB8AF11"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29ADA7E8"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172F14F3" w14:textId="77777777" w:rsidR="0001413A" w:rsidRPr="0001413A" w:rsidRDefault="0001413A" w:rsidP="00280D8F">
            <w:pPr>
              <w:rPr>
                <w:rFonts w:asciiTheme="majorHAnsi" w:hAnsiTheme="majorHAnsi" w:cs="Arial"/>
                <w:b w:val="0"/>
              </w:rPr>
            </w:pPr>
            <w:r w:rsidRPr="0001413A">
              <w:rPr>
                <w:rFonts w:asciiTheme="majorHAnsi" w:eastAsia="Calibri" w:hAnsiTheme="majorHAnsi"/>
                <w:b w:val="0"/>
              </w:rPr>
              <w:t>Datum rojstva:</w:t>
            </w:r>
          </w:p>
        </w:tc>
        <w:tc>
          <w:tcPr>
            <w:tcW w:w="6508" w:type="dxa"/>
          </w:tcPr>
          <w:p w14:paraId="04436CB2"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30069824"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060F2E73" w14:textId="77777777" w:rsidR="0001413A" w:rsidRPr="0001413A" w:rsidRDefault="0001413A" w:rsidP="00280D8F">
            <w:pPr>
              <w:rPr>
                <w:rFonts w:asciiTheme="majorHAnsi" w:hAnsiTheme="majorHAnsi" w:cs="Arial"/>
                <w:b w:val="0"/>
              </w:rPr>
            </w:pPr>
            <w:r w:rsidRPr="0001413A">
              <w:rPr>
                <w:rFonts w:asciiTheme="majorHAnsi" w:eastAsia="Calibri" w:hAnsiTheme="majorHAnsi"/>
                <w:b w:val="0"/>
              </w:rPr>
              <w:t>Kraj rojstva:</w:t>
            </w:r>
          </w:p>
        </w:tc>
        <w:tc>
          <w:tcPr>
            <w:tcW w:w="6508" w:type="dxa"/>
          </w:tcPr>
          <w:p w14:paraId="0F75A9FA"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17126004"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08075906" w14:textId="77777777" w:rsidR="0001413A" w:rsidRPr="0001413A" w:rsidRDefault="0001413A" w:rsidP="00280D8F">
            <w:pPr>
              <w:rPr>
                <w:rFonts w:asciiTheme="majorHAnsi" w:hAnsiTheme="majorHAnsi" w:cs="Arial"/>
                <w:b w:val="0"/>
                <w:bCs/>
              </w:rPr>
            </w:pPr>
            <w:r w:rsidRPr="0001413A">
              <w:rPr>
                <w:rFonts w:asciiTheme="majorHAnsi" w:eastAsia="Calibri" w:hAnsiTheme="majorHAnsi"/>
                <w:b w:val="0"/>
              </w:rPr>
              <w:t>Občina rojstva:</w:t>
            </w:r>
          </w:p>
        </w:tc>
        <w:tc>
          <w:tcPr>
            <w:tcW w:w="6508" w:type="dxa"/>
          </w:tcPr>
          <w:p w14:paraId="1CEEFAA5"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6EF158E4"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36FA2549" w14:textId="77777777" w:rsidR="0001413A" w:rsidRPr="0001413A" w:rsidRDefault="0001413A" w:rsidP="00280D8F">
            <w:pPr>
              <w:pStyle w:val="HTML-oblikovano"/>
              <w:spacing w:line="260" w:lineRule="atLeast"/>
              <w:rPr>
                <w:rFonts w:asciiTheme="majorHAnsi" w:eastAsia="Calibri" w:hAnsiTheme="majorHAnsi" w:cs="Times New Roman"/>
                <w:b w:val="0"/>
                <w:color w:val="auto"/>
                <w:sz w:val="20"/>
                <w:szCs w:val="22"/>
                <w:lang w:eastAsia="en-US"/>
              </w:rPr>
            </w:pPr>
            <w:r w:rsidRPr="0001413A">
              <w:rPr>
                <w:rFonts w:asciiTheme="majorHAnsi" w:eastAsia="Calibri" w:hAnsiTheme="majorHAnsi" w:cs="Times New Roman"/>
                <w:b w:val="0"/>
                <w:color w:val="auto"/>
                <w:sz w:val="20"/>
                <w:szCs w:val="22"/>
                <w:lang w:eastAsia="en-US"/>
              </w:rPr>
              <w:t>Naslov stalnega/začasnega bivališča:</w:t>
            </w:r>
          </w:p>
        </w:tc>
        <w:tc>
          <w:tcPr>
            <w:tcW w:w="6508" w:type="dxa"/>
          </w:tcPr>
          <w:p w14:paraId="35754553"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1B016CA1"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3BEC1791" w14:textId="77777777" w:rsidR="0001413A" w:rsidRPr="0001413A" w:rsidRDefault="0001413A" w:rsidP="00280D8F">
            <w:pPr>
              <w:rPr>
                <w:rFonts w:asciiTheme="majorHAnsi" w:hAnsiTheme="majorHAnsi" w:cs="Arial"/>
                <w:b w:val="0"/>
                <w:bCs/>
              </w:rPr>
            </w:pPr>
            <w:r w:rsidRPr="0001413A">
              <w:rPr>
                <w:rFonts w:ascii="Arial" w:eastAsia="Calibri" w:hAnsi="Arial" w:cs="Arial"/>
                <w:b w:val="0"/>
              </w:rPr>
              <w:t>▪</w:t>
            </w:r>
            <w:r w:rsidRPr="0001413A">
              <w:rPr>
                <w:rFonts w:asciiTheme="majorHAnsi" w:eastAsia="Calibri" w:hAnsiTheme="majorHAnsi"/>
                <w:b w:val="0"/>
              </w:rPr>
              <w:t xml:space="preserve"> (ulica in hišna številka):</w:t>
            </w:r>
          </w:p>
        </w:tc>
        <w:tc>
          <w:tcPr>
            <w:tcW w:w="6508" w:type="dxa"/>
          </w:tcPr>
          <w:p w14:paraId="6B50EF83"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3CD2C93F"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20B10FAB" w14:textId="77777777" w:rsidR="0001413A" w:rsidRPr="0001413A" w:rsidRDefault="0001413A" w:rsidP="00280D8F">
            <w:pPr>
              <w:rPr>
                <w:rFonts w:asciiTheme="majorHAnsi" w:hAnsiTheme="majorHAnsi" w:cs="Arial"/>
                <w:b w:val="0"/>
                <w:bCs/>
              </w:rPr>
            </w:pPr>
            <w:r w:rsidRPr="0001413A">
              <w:rPr>
                <w:rFonts w:ascii="Arial" w:eastAsia="Calibri" w:hAnsi="Arial" w:cs="Arial"/>
                <w:b w:val="0"/>
              </w:rPr>
              <w:t>▪</w:t>
            </w:r>
            <w:r w:rsidRPr="0001413A">
              <w:rPr>
                <w:rFonts w:asciiTheme="majorHAnsi" w:eastAsia="Calibri" w:hAnsiTheme="majorHAnsi"/>
                <w:b w:val="0"/>
              </w:rPr>
              <w:t xml:space="preserve"> (poštna številka in pošta):</w:t>
            </w:r>
          </w:p>
        </w:tc>
        <w:tc>
          <w:tcPr>
            <w:tcW w:w="6508" w:type="dxa"/>
          </w:tcPr>
          <w:p w14:paraId="43B2C8EB"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184A1520"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7D7F429C" w14:textId="77777777" w:rsidR="0001413A" w:rsidRPr="0001413A" w:rsidRDefault="0001413A" w:rsidP="00280D8F">
            <w:pPr>
              <w:rPr>
                <w:rFonts w:asciiTheme="majorHAnsi" w:hAnsiTheme="majorHAnsi" w:cs="Arial"/>
                <w:b w:val="0"/>
                <w:bCs/>
              </w:rPr>
            </w:pPr>
            <w:r w:rsidRPr="0001413A">
              <w:rPr>
                <w:rFonts w:asciiTheme="majorHAnsi" w:eastAsia="Calibri" w:hAnsiTheme="majorHAnsi"/>
                <w:b w:val="0"/>
              </w:rPr>
              <w:t>Državljanstvo:</w:t>
            </w:r>
          </w:p>
        </w:tc>
        <w:tc>
          <w:tcPr>
            <w:tcW w:w="6508" w:type="dxa"/>
          </w:tcPr>
          <w:p w14:paraId="162B5AE1"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r w:rsidR="0001413A" w:rsidRPr="004A36DF" w14:paraId="7A95EFD9" w14:textId="77777777" w:rsidTr="00280D8F">
        <w:tc>
          <w:tcPr>
            <w:cnfStyle w:val="001000000000" w:firstRow="0" w:lastRow="0" w:firstColumn="1" w:lastColumn="0" w:oddVBand="0" w:evenVBand="0" w:oddHBand="0" w:evenHBand="0" w:firstRowFirstColumn="0" w:firstRowLastColumn="0" w:lastRowFirstColumn="0" w:lastRowLastColumn="0"/>
            <w:tcW w:w="2694" w:type="dxa"/>
          </w:tcPr>
          <w:p w14:paraId="6D19269E" w14:textId="77777777" w:rsidR="0001413A" w:rsidRPr="0001413A" w:rsidRDefault="0001413A" w:rsidP="00280D8F">
            <w:pPr>
              <w:rPr>
                <w:rFonts w:asciiTheme="majorHAnsi" w:hAnsiTheme="majorHAnsi" w:cs="Arial"/>
                <w:b w:val="0"/>
                <w:bCs/>
              </w:rPr>
            </w:pPr>
            <w:r w:rsidRPr="0001413A">
              <w:rPr>
                <w:rFonts w:asciiTheme="majorHAnsi" w:eastAsia="Calibri" w:hAnsiTheme="majorHAnsi"/>
                <w:b w:val="0"/>
              </w:rPr>
              <w:t>Moje prejšnje osebno ime se je glasilo:</w:t>
            </w:r>
          </w:p>
        </w:tc>
        <w:tc>
          <w:tcPr>
            <w:tcW w:w="6508" w:type="dxa"/>
          </w:tcPr>
          <w:p w14:paraId="78EB6BDD" w14:textId="77777777" w:rsidR="0001413A" w:rsidRPr="004A36DF" w:rsidRDefault="0001413A" w:rsidP="00280D8F">
            <w:pPr>
              <w:cnfStyle w:val="000000000000" w:firstRow="0" w:lastRow="0" w:firstColumn="0" w:lastColumn="0" w:oddVBand="0" w:evenVBand="0" w:oddHBand="0" w:evenHBand="0" w:firstRowFirstColumn="0" w:firstRowLastColumn="0" w:lastRowFirstColumn="0" w:lastRowLastColumn="0"/>
              <w:rPr>
                <w:rFonts w:cs="Arial"/>
              </w:rPr>
            </w:pPr>
          </w:p>
        </w:tc>
      </w:tr>
    </w:tbl>
    <w:p w14:paraId="651F4DB1" w14:textId="77777777" w:rsidR="0001413A" w:rsidRDefault="0001413A" w:rsidP="0001413A">
      <w:pPr>
        <w:rPr>
          <w:rFonts w:ascii="Arial" w:hAnsi="Arial" w:cs="Arial"/>
        </w:rPr>
      </w:pPr>
    </w:p>
    <w:p w14:paraId="3A5931AC" w14:textId="77777777" w:rsidR="0001413A" w:rsidRDefault="0001413A" w:rsidP="0001413A">
      <w:pPr>
        <w:rPr>
          <w:rFonts w:ascii="Arial" w:hAnsi="Arial" w:cs="Arial"/>
        </w:rPr>
      </w:pPr>
    </w:p>
    <w:p w14:paraId="7756BDE5" w14:textId="77777777" w:rsidR="00F55337" w:rsidRPr="00357AD7" w:rsidRDefault="00F55337" w:rsidP="0001413A">
      <w:pPr>
        <w:rPr>
          <w:rFonts w:ascii="Arial"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4"/>
        <w:gridCol w:w="1818"/>
        <w:gridCol w:w="4324"/>
      </w:tblGrid>
      <w:tr w:rsidR="0001413A" w:rsidRPr="00985230" w14:paraId="1EA5D7C5" w14:textId="77777777" w:rsidTr="00280D8F">
        <w:trPr>
          <w:trHeight w:val="227"/>
        </w:trPr>
        <w:tc>
          <w:tcPr>
            <w:tcW w:w="3064" w:type="dxa"/>
            <w:tcBorders>
              <w:top w:val="nil"/>
              <w:left w:val="nil"/>
              <w:bottom w:val="nil"/>
              <w:right w:val="nil"/>
            </w:tcBorders>
          </w:tcPr>
          <w:p w14:paraId="7CF474DC" w14:textId="77777777" w:rsidR="0001413A" w:rsidRPr="00985230" w:rsidRDefault="0001413A" w:rsidP="00280D8F">
            <w:pPr>
              <w:rPr>
                <w:rFonts w:cstheme="minorHAnsi"/>
              </w:rPr>
            </w:pPr>
            <w:r w:rsidRPr="00985230">
              <w:rPr>
                <w:rFonts w:cstheme="minorHAnsi"/>
              </w:rPr>
              <w:t xml:space="preserve">Kraj: </w:t>
            </w:r>
          </w:p>
        </w:tc>
        <w:tc>
          <w:tcPr>
            <w:tcW w:w="1818" w:type="dxa"/>
            <w:tcBorders>
              <w:top w:val="nil"/>
              <w:left w:val="nil"/>
              <w:bottom w:val="nil"/>
              <w:right w:val="nil"/>
            </w:tcBorders>
          </w:tcPr>
          <w:p w14:paraId="49341BE6" w14:textId="77777777" w:rsidR="0001413A" w:rsidRPr="00985230" w:rsidRDefault="0001413A" w:rsidP="00280D8F">
            <w:pPr>
              <w:tabs>
                <w:tab w:val="center" w:pos="7020"/>
              </w:tabs>
              <w:jc w:val="center"/>
              <w:rPr>
                <w:rFonts w:cstheme="minorHAnsi"/>
              </w:rPr>
            </w:pPr>
            <w:r>
              <w:rPr>
                <w:rFonts w:cstheme="minorHAnsi"/>
              </w:rPr>
              <w:t xml:space="preserve"> </w:t>
            </w:r>
          </w:p>
        </w:tc>
        <w:tc>
          <w:tcPr>
            <w:tcW w:w="4324" w:type="dxa"/>
            <w:tcBorders>
              <w:top w:val="nil"/>
              <w:left w:val="nil"/>
              <w:bottom w:val="nil"/>
              <w:right w:val="nil"/>
            </w:tcBorders>
          </w:tcPr>
          <w:p w14:paraId="6F1F29AF" w14:textId="77777777" w:rsidR="0001413A" w:rsidRDefault="0001413A" w:rsidP="00280D8F">
            <w:pPr>
              <w:tabs>
                <w:tab w:val="center" w:pos="7020"/>
              </w:tabs>
              <w:rPr>
                <w:rFonts w:cstheme="minorHAnsi"/>
              </w:rPr>
            </w:pPr>
            <w:r w:rsidRPr="00985230">
              <w:rPr>
                <w:rFonts w:cstheme="minorHAnsi"/>
              </w:rPr>
              <w:t xml:space="preserve">      </w:t>
            </w:r>
            <w:r>
              <w:rPr>
                <w:rFonts w:cstheme="minorHAnsi"/>
              </w:rPr>
              <w:t>Pooblastitelj</w:t>
            </w:r>
            <w:r w:rsidRPr="00985230">
              <w:rPr>
                <w:rFonts w:cstheme="minorHAnsi"/>
              </w:rPr>
              <w:t xml:space="preserve">: </w:t>
            </w:r>
          </w:p>
          <w:p w14:paraId="198F0454" w14:textId="77777777" w:rsidR="0001413A" w:rsidRPr="00985230" w:rsidRDefault="0001413A" w:rsidP="00280D8F">
            <w:pPr>
              <w:tabs>
                <w:tab w:val="center" w:pos="7020"/>
              </w:tabs>
              <w:rPr>
                <w:rFonts w:cstheme="minorHAnsi"/>
              </w:rPr>
            </w:pPr>
            <w:r>
              <w:rPr>
                <w:rFonts w:cstheme="minorHAnsi"/>
              </w:rPr>
              <w:t>(Ime in priimek)</w:t>
            </w:r>
          </w:p>
        </w:tc>
      </w:tr>
      <w:tr w:rsidR="0001413A" w:rsidRPr="00985230" w14:paraId="5E6148F8" w14:textId="77777777" w:rsidTr="00280D8F">
        <w:trPr>
          <w:trHeight w:val="227"/>
        </w:trPr>
        <w:tc>
          <w:tcPr>
            <w:tcW w:w="3064" w:type="dxa"/>
            <w:tcBorders>
              <w:top w:val="nil"/>
              <w:left w:val="nil"/>
              <w:bottom w:val="nil"/>
              <w:right w:val="nil"/>
            </w:tcBorders>
          </w:tcPr>
          <w:p w14:paraId="5B535E75" w14:textId="77777777" w:rsidR="0001413A" w:rsidRPr="00985230" w:rsidRDefault="0001413A" w:rsidP="00280D8F">
            <w:pPr>
              <w:tabs>
                <w:tab w:val="right" w:pos="3132"/>
              </w:tabs>
              <w:rPr>
                <w:rFonts w:cstheme="minorHAnsi"/>
              </w:rPr>
            </w:pPr>
            <w:r w:rsidRPr="00985230">
              <w:rPr>
                <w:rFonts w:cstheme="minorHAnsi"/>
              </w:rPr>
              <w:t>Datum</w:t>
            </w:r>
            <w:r w:rsidRPr="00985230">
              <w:rPr>
                <w:rFonts w:cstheme="minorHAnsi"/>
              </w:rPr>
              <w:fldChar w:fldCharType="begin">
                <w:ffData>
                  <w:name w:val="Besedilo22"/>
                  <w:enabled/>
                  <w:calcOnExit w:val="0"/>
                  <w:textInput/>
                </w:ffData>
              </w:fldChar>
            </w:r>
            <w:bookmarkStart w:id="119" w:name="Besedilo22"/>
            <w:r w:rsidRPr="00985230">
              <w:rPr>
                <w:rFonts w:cstheme="minorHAnsi"/>
              </w:rPr>
              <w:instrText xml:space="preserve"> FORMTEXT </w:instrText>
            </w:r>
            <w:r w:rsidR="00C82416">
              <w:rPr>
                <w:rFonts w:cstheme="minorHAnsi"/>
              </w:rPr>
            </w:r>
            <w:r w:rsidR="00C82416">
              <w:rPr>
                <w:rFonts w:cstheme="minorHAnsi"/>
              </w:rPr>
              <w:fldChar w:fldCharType="separate"/>
            </w:r>
            <w:r w:rsidRPr="00985230">
              <w:rPr>
                <w:rFonts w:cstheme="minorHAnsi"/>
              </w:rPr>
              <w:fldChar w:fldCharType="end"/>
            </w:r>
            <w:bookmarkEnd w:id="119"/>
            <w:r w:rsidRPr="00985230">
              <w:rPr>
                <w:rFonts w:cstheme="minorHAnsi"/>
              </w:rPr>
              <w:t>:</w:t>
            </w:r>
            <w:r w:rsidRPr="00985230">
              <w:rPr>
                <w:rFonts w:cstheme="minorHAnsi"/>
              </w:rPr>
              <w:tab/>
            </w:r>
          </w:p>
        </w:tc>
        <w:tc>
          <w:tcPr>
            <w:tcW w:w="1818" w:type="dxa"/>
            <w:tcBorders>
              <w:top w:val="nil"/>
              <w:left w:val="nil"/>
              <w:bottom w:val="nil"/>
              <w:right w:val="nil"/>
            </w:tcBorders>
          </w:tcPr>
          <w:p w14:paraId="285B89B2" w14:textId="77777777" w:rsidR="0001413A" w:rsidRPr="00985230" w:rsidRDefault="0001413A" w:rsidP="00280D8F">
            <w:pPr>
              <w:jc w:val="center"/>
              <w:rPr>
                <w:rFonts w:cstheme="minorHAnsi"/>
              </w:rPr>
            </w:pPr>
          </w:p>
        </w:tc>
        <w:tc>
          <w:tcPr>
            <w:tcW w:w="4324" w:type="dxa"/>
            <w:tcBorders>
              <w:top w:val="nil"/>
              <w:left w:val="nil"/>
              <w:bottom w:val="nil"/>
              <w:right w:val="nil"/>
            </w:tcBorders>
          </w:tcPr>
          <w:p w14:paraId="5ABE2750" w14:textId="77777777" w:rsidR="0001413A" w:rsidRPr="00985230" w:rsidRDefault="0001413A" w:rsidP="00280D8F">
            <w:pPr>
              <w:rPr>
                <w:rFonts w:cstheme="minorHAnsi"/>
              </w:rPr>
            </w:pPr>
          </w:p>
          <w:p w14:paraId="4BF70400" w14:textId="77777777" w:rsidR="0001413A" w:rsidRPr="00985230" w:rsidRDefault="0001413A" w:rsidP="00280D8F">
            <w:pPr>
              <w:jc w:val="center"/>
              <w:rPr>
                <w:rFonts w:cstheme="minorHAnsi"/>
              </w:rPr>
            </w:pPr>
            <w:r w:rsidRPr="00985230">
              <w:rPr>
                <w:rFonts w:cstheme="minorHAnsi"/>
              </w:rPr>
              <w:t>___________________(podpis pooblastitelja)</w:t>
            </w:r>
          </w:p>
        </w:tc>
      </w:tr>
    </w:tbl>
    <w:p w14:paraId="55392B2F" w14:textId="77777777" w:rsidR="0001413A" w:rsidRDefault="0001413A" w:rsidP="0001413A">
      <w:pPr>
        <w:rPr>
          <w:rFonts w:ascii="Arial" w:hAnsi="Arial" w:cs="Arial"/>
        </w:rPr>
      </w:pPr>
    </w:p>
    <w:p w14:paraId="75A77614" w14:textId="77777777" w:rsidR="0001413A" w:rsidRPr="00310764" w:rsidRDefault="0001413A" w:rsidP="00EA164B">
      <w:pPr>
        <w:pStyle w:val="Glava"/>
        <w:tabs>
          <w:tab w:val="clear" w:pos="4536"/>
          <w:tab w:val="clear" w:pos="9072"/>
        </w:tabs>
        <w:ind w:left="1080"/>
        <w:jc w:val="both"/>
        <w:rPr>
          <w:rFonts w:ascii="Calibri" w:hAnsi="Calibri" w:cs="Calibri"/>
          <w:i/>
          <w:sz w:val="22"/>
          <w:szCs w:val="22"/>
        </w:rPr>
      </w:pPr>
    </w:p>
    <w:p w14:paraId="0B1DFF0D" w14:textId="77777777" w:rsidR="00EA164B" w:rsidRPr="00310764" w:rsidRDefault="00EA164B" w:rsidP="00EA164B">
      <w:pPr>
        <w:pStyle w:val="Glava"/>
        <w:tabs>
          <w:tab w:val="clear" w:pos="4536"/>
          <w:tab w:val="clear" w:pos="9072"/>
        </w:tabs>
        <w:ind w:left="1080"/>
        <w:jc w:val="both"/>
        <w:rPr>
          <w:rFonts w:ascii="Calibri" w:hAnsi="Calibri" w:cs="Calibri"/>
          <w:i/>
          <w:sz w:val="22"/>
          <w:szCs w:val="22"/>
        </w:rPr>
      </w:pPr>
    </w:p>
    <w:p w14:paraId="18CE4574" w14:textId="77777777" w:rsidR="00EA164B" w:rsidRDefault="00EA164B" w:rsidP="00EA164B">
      <w:pPr>
        <w:pStyle w:val="Glava"/>
        <w:tabs>
          <w:tab w:val="clear" w:pos="4536"/>
          <w:tab w:val="clear" w:pos="9072"/>
        </w:tabs>
        <w:ind w:left="1080"/>
        <w:jc w:val="both"/>
        <w:rPr>
          <w:rFonts w:ascii="Calibri" w:hAnsi="Calibri" w:cs="Calibri"/>
          <w:sz w:val="18"/>
          <w:szCs w:val="18"/>
        </w:rPr>
      </w:pPr>
    </w:p>
    <w:p w14:paraId="3C4B41AB" w14:textId="77777777" w:rsidR="00EA164B" w:rsidRDefault="00EA164B" w:rsidP="00EA164B">
      <w:pPr>
        <w:pStyle w:val="Glava"/>
        <w:tabs>
          <w:tab w:val="clear" w:pos="4536"/>
          <w:tab w:val="clear" w:pos="9072"/>
        </w:tabs>
        <w:ind w:left="1080"/>
        <w:jc w:val="both"/>
        <w:rPr>
          <w:rFonts w:ascii="Calibri" w:hAnsi="Calibri" w:cs="Calibri"/>
          <w:sz w:val="18"/>
          <w:szCs w:val="18"/>
        </w:rPr>
      </w:pPr>
    </w:p>
    <w:p w14:paraId="2E22FE63" w14:textId="77777777" w:rsidR="00EA164B" w:rsidRPr="0001413A" w:rsidRDefault="00EA164B" w:rsidP="0001413A">
      <w:pPr>
        <w:pStyle w:val="Glava"/>
        <w:tabs>
          <w:tab w:val="clear" w:pos="4536"/>
          <w:tab w:val="clear" w:pos="9072"/>
        </w:tabs>
        <w:jc w:val="both"/>
        <w:rPr>
          <w:rFonts w:ascii="Calibri" w:hAnsi="Calibri" w:cs="Calibri"/>
          <w:i/>
          <w:sz w:val="18"/>
          <w:szCs w:val="18"/>
        </w:rPr>
      </w:pPr>
      <w:r w:rsidRPr="0001413A">
        <w:rPr>
          <w:rFonts w:ascii="Calibri" w:hAnsi="Calibri" w:cs="Calibri"/>
          <w:i/>
          <w:sz w:val="18"/>
          <w:szCs w:val="18"/>
        </w:rPr>
        <w:t xml:space="preserve">Obrazec izpolni vsaka fizična oseba, ki je član upravnega ali vodstvenega ali nadzornega organa gospodarskega subjekta, partnerja v skupni prijavi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prijavi oziroma podizvajalcu, </w:t>
      </w:r>
      <w:r w:rsidRPr="0001413A">
        <w:rPr>
          <w:rFonts w:ascii="Calibri" w:hAnsi="Calibri" w:cs="Calibri"/>
          <w:bCs/>
          <w:i/>
          <w:sz w:val="18"/>
          <w:szCs w:val="18"/>
        </w:rPr>
        <w:t xml:space="preserve">ter </w:t>
      </w:r>
      <w:r w:rsidRPr="0001413A">
        <w:rPr>
          <w:rFonts w:ascii="Calibri" w:hAnsi="Calibri" w:cs="Calibri"/>
          <w:i/>
          <w:sz w:val="18"/>
          <w:szCs w:val="18"/>
        </w:rPr>
        <w:t>drugem subjektu, katerega zmogljivosti uporabi gospodarski subjekt glede izpolnjevanja pogojev v zvezi z ekonomskim in finančnim položajem ter tehnično in strokovno sposobnostjo!</w:t>
      </w:r>
    </w:p>
    <w:p w14:paraId="0F85D776" w14:textId="77777777" w:rsidR="00EA164B" w:rsidRDefault="00EA164B" w:rsidP="00EA164B">
      <w:pPr>
        <w:spacing w:after="240" w:line="312" w:lineRule="auto"/>
        <w:jc w:val="both"/>
        <w:rPr>
          <w:rFonts w:ascii="Calibri" w:hAnsi="Calibri" w:cs="Calibri"/>
          <w:b/>
          <w:i/>
          <w:sz w:val="22"/>
          <w:szCs w:val="22"/>
        </w:rPr>
      </w:pPr>
      <w:r>
        <w:rPr>
          <w:rFonts w:ascii="Calibri" w:hAnsi="Calibri" w:cs="Calibri"/>
          <w:b/>
          <w:i/>
          <w:sz w:val="22"/>
          <w:szCs w:val="22"/>
        </w:rPr>
        <w:br w:type="page"/>
      </w:r>
    </w:p>
    <w:p w14:paraId="5F32DC35" w14:textId="77777777" w:rsidR="002E538C" w:rsidRPr="00310764" w:rsidRDefault="002E538C" w:rsidP="002E538C">
      <w:pPr>
        <w:rPr>
          <w:rFonts w:ascii="Calibri" w:hAnsi="Calibri" w:cs="Calibri"/>
          <w:b/>
          <w:i/>
          <w:sz w:val="22"/>
          <w:szCs w:val="22"/>
        </w:rPr>
      </w:pPr>
    </w:p>
    <w:p w14:paraId="61C81BE5" w14:textId="77777777" w:rsidR="00EA164B" w:rsidRPr="00310764" w:rsidRDefault="00EA164B" w:rsidP="00EA164B">
      <w:pPr>
        <w:jc w:val="right"/>
        <w:rPr>
          <w:rFonts w:ascii="Calibri" w:hAnsi="Calibri" w:cs="Calibri"/>
          <w:b/>
          <w:i/>
          <w:sz w:val="22"/>
          <w:szCs w:val="22"/>
        </w:rPr>
      </w:pPr>
    </w:p>
    <w:p w14:paraId="14569EDD" w14:textId="77777777" w:rsidR="00EA164B" w:rsidRPr="00310764" w:rsidRDefault="00EA164B" w:rsidP="00EA164B">
      <w:pPr>
        <w:jc w:val="both"/>
        <w:rPr>
          <w:rFonts w:ascii="Calibri" w:hAnsi="Calibri" w:cs="Calibri"/>
          <w:i/>
          <w:sz w:val="22"/>
          <w:szCs w:val="22"/>
        </w:rPr>
      </w:pPr>
    </w:p>
    <w:p w14:paraId="5A192DB8" w14:textId="77777777" w:rsidR="00EA164B" w:rsidRPr="00310764" w:rsidRDefault="00EA164B" w:rsidP="00EA164B">
      <w:pPr>
        <w:jc w:val="both"/>
        <w:rPr>
          <w:rFonts w:ascii="Calibri" w:hAnsi="Calibri" w:cs="Calibri"/>
          <w:i/>
          <w:sz w:val="22"/>
          <w:szCs w:val="22"/>
        </w:rPr>
      </w:pPr>
    </w:p>
    <w:p w14:paraId="2D17B21F" w14:textId="77777777" w:rsidR="0001413A" w:rsidRPr="0001413A" w:rsidRDefault="0001413A" w:rsidP="0001413A">
      <w:pPr>
        <w:spacing w:after="120" w:line="312" w:lineRule="auto"/>
        <w:jc w:val="center"/>
        <w:rPr>
          <w:rFonts w:ascii="Linotype Univers 420 Condensed" w:hAnsi="Linotype Univers 420 Condensed"/>
          <w:b/>
          <w:bCs/>
          <w:color w:val="1A3876"/>
          <w:sz w:val="36"/>
          <w:szCs w:val="28"/>
          <w:lang w:bidi="en-US"/>
        </w:rPr>
      </w:pPr>
      <w:r w:rsidRPr="0001413A">
        <w:rPr>
          <w:rFonts w:ascii="Linotype Univers 420 Condensed" w:hAnsi="Linotype Univers 420 Condensed"/>
          <w:b/>
          <w:bCs/>
          <w:color w:val="1A3876"/>
          <w:sz w:val="36"/>
          <w:szCs w:val="28"/>
          <w:lang w:bidi="en-US"/>
        </w:rPr>
        <w:t>ZAHTEVA PODIZVAJALCA</w:t>
      </w:r>
    </w:p>
    <w:p w14:paraId="01192296" w14:textId="77777777" w:rsidR="0001413A" w:rsidRPr="0001413A" w:rsidRDefault="0001413A" w:rsidP="0001413A">
      <w:pPr>
        <w:spacing w:after="240" w:line="312" w:lineRule="auto"/>
        <w:jc w:val="center"/>
        <w:rPr>
          <w:sz w:val="24"/>
          <w:szCs w:val="24"/>
          <w:lang w:bidi="en-US"/>
        </w:rPr>
      </w:pPr>
      <w:r w:rsidRPr="0001413A">
        <w:rPr>
          <w:rFonts w:ascii="Linotype Univers 420 Condensed" w:hAnsi="Linotype Univers 420 Condensed"/>
          <w:b/>
          <w:bCs/>
          <w:color w:val="1A3876"/>
          <w:sz w:val="24"/>
          <w:szCs w:val="24"/>
          <w:lang w:bidi="en-US"/>
        </w:rPr>
        <w:t>(ZA NEPOSREDNA PLAČILA)</w:t>
      </w:r>
    </w:p>
    <w:p w14:paraId="3C50875E" w14:textId="77777777" w:rsidR="0001413A" w:rsidRPr="0001413A" w:rsidRDefault="0001413A" w:rsidP="0001413A">
      <w:pPr>
        <w:spacing w:after="240" w:line="260" w:lineRule="atLeast"/>
        <w:jc w:val="both"/>
        <w:rPr>
          <w:rFonts w:ascii="Arial" w:eastAsia="Calibri" w:hAnsi="Arial"/>
          <w:sz w:val="22"/>
          <w:szCs w:val="22"/>
        </w:rPr>
      </w:pPr>
    </w:p>
    <w:p w14:paraId="786607CC" w14:textId="77777777" w:rsidR="0001413A" w:rsidRPr="0001413A" w:rsidRDefault="0001413A" w:rsidP="0001413A">
      <w:pPr>
        <w:spacing w:after="240" w:line="260" w:lineRule="atLeast"/>
        <w:jc w:val="both"/>
        <w:rPr>
          <w:rFonts w:eastAsia="Calibri"/>
          <w:sz w:val="22"/>
          <w:szCs w:val="22"/>
        </w:rPr>
      </w:pPr>
      <w:r w:rsidRPr="0001413A">
        <w:rPr>
          <w:rFonts w:eastAsia="Calibri"/>
          <w:sz w:val="22"/>
          <w:szCs w:val="22"/>
        </w:rPr>
        <w:t>Naziv podizvajalca: _______________________________</w:t>
      </w:r>
    </w:p>
    <w:p w14:paraId="7D4622EE" w14:textId="77777777" w:rsidR="0001413A" w:rsidRPr="0001413A" w:rsidRDefault="0001413A" w:rsidP="0001413A">
      <w:pPr>
        <w:spacing w:after="240" w:line="260" w:lineRule="atLeast"/>
        <w:jc w:val="both"/>
        <w:rPr>
          <w:rFonts w:eastAsia="Calibri"/>
          <w:sz w:val="22"/>
          <w:szCs w:val="22"/>
        </w:rPr>
      </w:pPr>
      <w:r w:rsidRPr="0001413A">
        <w:rPr>
          <w:rFonts w:eastAsia="Calibri"/>
          <w:sz w:val="22"/>
          <w:szCs w:val="22"/>
        </w:rPr>
        <w:t xml:space="preserve">Sedež (naslov) podizvajalca: </w:t>
      </w:r>
      <w:r w:rsidRPr="0001413A">
        <w:rPr>
          <w:sz w:val="22"/>
          <w:szCs w:val="22"/>
        </w:rPr>
        <w:t>________________________________</w:t>
      </w:r>
    </w:p>
    <w:p w14:paraId="06B6EE30" w14:textId="77777777" w:rsidR="0001413A" w:rsidRPr="0001413A" w:rsidRDefault="0001413A" w:rsidP="00014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eastAsia="sl-SI"/>
        </w:rPr>
      </w:pPr>
    </w:p>
    <w:p w14:paraId="32DC664E" w14:textId="77777777" w:rsidR="0001413A" w:rsidRPr="0001413A" w:rsidRDefault="0001413A" w:rsidP="0001413A">
      <w:pPr>
        <w:spacing w:after="240" w:line="312" w:lineRule="auto"/>
        <w:jc w:val="both"/>
        <w:rPr>
          <w:sz w:val="22"/>
          <w:szCs w:val="22"/>
        </w:rPr>
      </w:pPr>
    </w:p>
    <w:p w14:paraId="4C4D8106" w14:textId="3C34AD6C" w:rsidR="0001413A" w:rsidRPr="0001413A" w:rsidRDefault="0001413A" w:rsidP="0001413A">
      <w:pPr>
        <w:spacing w:after="240" w:line="312" w:lineRule="auto"/>
        <w:jc w:val="both"/>
        <w:rPr>
          <w:sz w:val="22"/>
          <w:szCs w:val="22"/>
        </w:rPr>
      </w:pPr>
      <w:r w:rsidRPr="0001413A">
        <w:rPr>
          <w:sz w:val="22"/>
          <w:szCs w:val="22"/>
          <w:shd w:val="clear" w:color="auto" w:fill="FFFFFF"/>
        </w:rPr>
        <w:t xml:space="preserve">Na podlagi četrte alinee drugega odstavka 94. člena ZJN-3, s podpisom te izjave pod kazensko in materialno odgovornostjo zahtevamo, da bo naročnik Kapitalska družba, d. d., Dunajska cesta 119, 1000 Ljubljana, za javno naročilo št. </w:t>
      </w:r>
      <w:r w:rsidR="00D84E09">
        <w:rPr>
          <w:b/>
          <w:sz w:val="22"/>
          <w:szCs w:val="22"/>
          <w:shd w:val="clear" w:color="auto" w:fill="FFFFFF"/>
        </w:rPr>
        <w:t>KAD/JN-5</w:t>
      </w:r>
      <w:r w:rsidRPr="0001413A">
        <w:rPr>
          <w:b/>
          <w:sz w:val="22"/>
          <w:szCs w:val="22"/>
          <w:shd w:val="clear" w:color="auto" w:fill="FFFFFF"/>
        </w:rPr>
        <w:t>/202</w:t>
      </w:r>
      <w:r w:rsidR="00D84E09">
        <w:rPr>
          <w:b/>
          <w:sz w:val="22"/>
          <w:szCs w:val="22"/>
          <w:shd w:val="clear" w:color="auto" w:fill="FFFFFF"/>
        </w:rPr>
        <w:t>2</w:t>
      </w:r>
      <w:r w:rsidRPr="0001413A">
        <w:rPr>
          <w:sz w:val="22"/>
          <w:szCs w:val="22"/>
          <w:shd w:val="clear" w:color="auto" w:fill="FFFFFF"/>
        </w:rPr>
        <w:t>, katerega predmet je</w:t>
      </w:r>
      <w:r w:rsidRPr="0001413A">
        <w:rPr>
          <w:rFonts w:eastAsia="Calibri"/>
          <w:b/>
          <w:sz w:val="22"/>
          <w:szCs w:val="22"/>
          <w:shd w:val="clear" w:color="auto" w:fill="FFFFFF"/>
        </w:rPr>
        <w:t xml:space="preserve"> </w:t>
      </w:r>
      <w:r w:rsidRPr="0001413A">
        <w:rPr>
          <w:b/>
          <w:sz w:val="22"/>
          <w:szCs w:val="22"/>
        </w:rPr>
        <w:t>»Izvajanje poštnih storitev«</w:t>
      </w:r>
      <w:r w:rsidRPr="0001413A">
        <w:rPr>
          <w:sz w:val="22"/>
          <w:szCs w:val="22"/>
        </w:rPr>
        <w:t xml:space="preserve">, namesto ponudnika </w:t>
      </w:r>
      <w:r w:rsidRPr="0001413A">
        <w:rPr>
          <w:rFonts w:eastAsia="Calibri"/>
          <w:i/>
          <w:sz w:val="22"/>
          <w:szCs w:val="22"/>
        </w:rPr>
        <w:t>(naziv in naslov ponudnika)</w:t>
      </w:r>
      <w:r w:rsidRPr="0001413A">
        <w:rPr>
          <w:sz w:val="22"/>
          <w:szCs w:val="22"/>
        </w:rPr>
        <w:t>:</w:t>
      </w:r>
    </w:p>
    <w:p w14:paraId="545B8FFB" w14:textId="77777777" w:rsidR="0001413A" w:rsidRPr="0001413A" w:rsidRDefault="0001413A" w:rsidP="0001413A">
      <w:pPr>
        <w:spacing w:after="240" w:line="312" w:lineRule="auto"/>
        <w:jc w:val="both"/>
        <w:rPr>
          <w:sz w:val="22"/>
          <w:szCs w:val="22"/>
        </w:rPr>
      </w:pPr>
      <w:r w:rsidRPr="0001413A">
        <w:rPr>
          <w:sz w:val="22"/>
          <w:szCs w:val="22"/>
        </w:rPr>
        <w:t>________________________________________________________</w:t>
      </w:r>
    </w:p>
    <w:p w14:paraId="57AF70FD" w14:textId="77777777" w:rsidR="0001413A" w:rsidRPr="0001413A" w:rsidRDefault="0001413A" w:rsidP="0001413A">
      <w:pPr>
        <w:spacing w:after="240" w:line="312" w:lineRule="auto"/>
        <w:jc w:val="both"/>
        <w:rPr>
          <w:sz w:val="22"/>
          <w:szCs w:val="22"/>
        </w:rPr>
      </w:pPr>
    </w:p>
    <w:p w14:paraId="008E8DD4" w14:textId="77777777" w:rsidR="0001413A" w:rsidRPr="0001413A" w:rsidRDefault="0001413A" w:rsidP="0001413A">
      <w:pPr>
        <w:spacing w:after="240" w:line="312" w:lineRule="auto"/>
        <w:jc w:val="both"/>
        <w:rPr>
          <w:sz w:val="22"/>
          <w:szCs w:val="22"/>
        </w:rPr>
      </w:pPr>
      <w:r w:rsidRPr="0001413A">
        <w:rPr>
          <w:sz w:val="22"/>
          <w:szCs w:val="22"/>
        </w:rPr>
        <w:t>poravnaval naše terjatve do ponudnika neposredno nam.</w:t>
      </w:r>
    </w:p>
    <w:p w14:paraId="77E3B16A" w14:textId="77777777" w:rsidR="0001413A" w:rsidRPr="0001413A" w:rsidRDefault="0001413A" w:rsidP="00014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751A2093" w14:textId="77777777" w:rsidR="0001413A" w:rsidRPr="0001413A" w:rsidRDefault="0001413A" w:rsidP="00014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06609088" w14:textId="77777777" w:rsidR="0001413A" w:rsidRPr="0001413A" w:rsidRDefault="0001413A" w:rsidP="0001413A">
      <w:pPr>
        <w:spacing w:after="240" w:line="312" w:lineRule="auto"/>
        <w:jc w:val="both"/>
        <w:rPr>
          <w:sz w:val="22"/>
          <w:szCs w:val="22"/>
        </w:rPr>
      </w:pPr>
    </w:p>
    <w:p w14:paraId="41955EE3" w14:textId="77777777" w:rsidR="0001413A" w:rsidRPr="0001413A" w:rsidRDefault="0001413A" w:rsidP="0001413A">
      <w:pPr>
        <w:spacing w:after="240" w:line="312" w:lineRule="auto"/>
        <w:contextualSpacing/>
        <w:jc w:val="both"/>
        <w:rPr>
          <w:rFonts w:ascii="Arial" w:hAnsi="Arial" w:cs="Arial"/>
          <w:sz w:val="22"/>
          <w:szCs w:val="22"/>
          <w:lang w:bidi="en-US"/>
        </w:rPr>
      </w:pPr>
    </w:p>
    <w:p w14:paraId="1A660E1F" w14:textId="77777777" w:rsidR="0001413A" w:rsidRPr="0001413A" w:rsidRDefault="0001413A" w:rsidP="0001413A">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01413A" w:rsidRPr="0001413A" w14:paraId="004F761D" w14:textId="77777777" w:rsidTr="00280D8F">
        <w:trPr>
          <w:trHeight w:val="623"/>
        </w:trPr>
        <w:tc>
          <w:tcPr>
            <w:tcW w:w="3337" w:type="dxa"/>
          </w:tcPr>
          <w:p w14:paraId="58388511" w14:textId="77777777" w:rsidR="0001413A" w:rsidRPr="0001413A" w:rsidRDefault="0001413A" w:rsidP="0001413A">
            <w:pPr>
              <w:spacing w:line="312" w:lineRule="auto"/>
              <w:jc w:val="both"/>
            </w:pPr>
            <w:r w:rsidRPr="0001413A">
              <w:t>Kraj:</w:t>
            </w:r>
          </w:p>
        </w:tc>
        <w:tc>
          <w:tcPr>
            <w:tcW w:w="1483" w:type="dxa"/>
          </w:tcPr>
          <w:p w14:paraId="0B55B3CC" w14:textId="77777777" w:rsidR="0001413A" w:rsidRPr="0001413A" w:rsidRDefault="0001413A" w:rsidP="0001413A">
            <w:pPr>
              <w:tabs>
                <w:tab w:val="center" w:pos="7020"/>
              </w:tabs>
              <w:spacing w:line="312" w:lineRule="auto"/>
              <w:jc w:val="center"/>
            </w:pPr>
          </w:p>
        </w:tc>
        <w:tc>
          <w:tcPr>
            <w:tcW w:w="4639" w:type="dxa"/>
          </w:tcPr>
          <w:p w14:paraId="71DF4BAF" w14:textId="77777777" w:rsidR="0001413A" w:rsidRPr="0001413A" w:rsidRDefault="0001413A" w:rsidP="0001413A">
            <w:pPr>
              <w:tabs>
                <w:tab w:val="center" w:pos="7020"/>
              </w:tabs>
              <w:spacing w:line="312" w:lineRule="auto"/>
              <w:jc w:val="both"/>
            </w:pPr>
            <w:r w:rsidRPr="0001413A">
              <w:t xml:space="preserve">      Podpisnik: </w:t>
            </w:r>
          </w:p>
          <w:p w14:paraId="1E6769B8" w14:textId="77777777" w:rsidR="0001413A" w:rsidRPr="0001413A" w:rsidRDefault="0001413A" w:rsidP="0001413A">
            <w:pPr>
              <w:tabs>
                <w:tab w:val="center" w:pos="7020"/>
              </w:tabs>
              <w:spacing w:line="312" w:lineRule="auto"/>
              <w:jc w:val="both"/>
            </w:pPr>
          </w:p>
        </w:tc>
      </w:tr>
      <w:tr w:rsidR="0001413A" w:rsidRPr="0001413A" w14:paraId="1717A38C" w14:textId="77777777" w:rsidTr="00280D8F">
        <w:trPr>
          <w:trHeight w:val="364"/>
        </w:trPr>
        <w:tc>
          <w:tcPr>
            <w:tcW w:w="3337" w:type="dxa"/>
          </w:tcPr>
          <w:p w14:paraId="0372E7D8" w14:textId="77777777" w:rsidR="0001413A" w:rsidRPr="0001413A" w:rsidRDefault="0001413A" w:rsidP="0001413A">
            <w:pPr>
              <w:spacing w:line="312" w:lineRule="auto"/>
              <w:jc w:val="both"/>
            </w:pPr>
            <w:r w:rsidRPr="0001413A">
              <w:t>Datum</w:t>
            </w:r>
            <w:r w:rsidRPr="0001413A">
              <w:fldChar w:fldCharType="begin">
                <w:ffData>
                  <w:name w:val="Besedilo22"/>
                  <w:enabled/>
                  <w:calcOnExit w:val="0"/>
                  <w:textInput/>
                </w:ffData>
              </w:fldChar>
            </w:r>
            <w:r w:rsidRPr="0001413A">
              <w:instrText xml:space="preserve"> FORMTEXT </w:instrText>
            </w:r>
            <w:r w:rsidR="00C82416">
              <w:fldChar w:fldCharType="separate"/>
            </w:r>
            <w:r w:rsidRPr="0001413A">
              <w:fldChar w:fldCharType="end"/>
            </w:r>
            <w:r w:rsidRPr="0001413A">
              <w:t xml:space="preserve">: </w:t>
            </w:r>
          </w:p>
        </w:tc>
        <w:tc>
          <w:tcPr>
            <w:tcW w:w="1483" w:type="dxa"/>
          </w:tcPr>
          <w:p w14:paraId="6A34EA83" w14:textId="77777777" w:rsidR="0001413A" w:rsidRPr="0001413A" w:rsidRDefault="0001413A" w:rsidP="0001413A">
            <w:pPr>
              <w:spacing w:line="312" w:lineRule="auto"/>
              <w:jc w:val="center"/>
            </w:pPr>
            <w:r w:rsidRPr="0001413A">
              <w:t>Žig</w:t>
            </w:r>
          </w:p>
        </w:tc>
        <w:tc>
          <w:tcPr>
            <w:tcW w:w="4639" w:type="dxa"/>
          </w:tcPr>
          <w:p w14:paraId="0B158FC7" w14:textId="77777777" w:rsidR="0001413A" w:rsidRPr="0001413A" w:rsidRDefault="0001413A" w:rsidP="0001413A">
            <w:pPr>
              <w:spacing w:line="312" w:lineRule="auto"/>
              <w:jc w:val="center"/>
            </w:pPr>
            <w:r w:rsidRPr="0001413A">
              <w:t>________________________</w:t>
            </w:r>
          </w:p>
          <w:p w14:paraId="55396D01" w14:textId="77777777" w:rsidR="0001413A" w:rsidRPr="0001413A" w:rsidRDefault="0001413A" w:rsidP="0001413A">
            <w:pPr>
              <w:spacing w:line="312" w:lineRule="auto"/>
              <w:jc w:val="center"/>
            </w:pPr>
            <w:r w:rsidRPr="0001413A">
              <w:t>Podpis  odgovorne osebe podizvajalca</w:t>
            </w:r>
          </w:p>
        </w:tc>
      </w:tr>
    </w:tbl>
    <w:p w14:paraId="5160C246" w14:textId="77777777" w:rsidR="0001413A" w:rsidRDefault="0001413A" w:rsidP="0001413A">
      <w:pPr>
        <w:spacing w:after="240" w:line="312" w:lineRule="auto"/>
        <w:jc w:val="both"/>
        <w:rPr>
          <w:rFonts w:ascii="Calibri" w:hAnsi="Calibri" w:cs="Calibri"/>
          <w:b/>
          <w:i/>
          <w:sz w:val="22"/>
          <w:szCs w:val="22"/>
        </w:rPr>
        <w:sectPr w:rsidR="0001413A" w:rsidSect="00287369">
          <w:pgSz w:w="11906" w:h="16838" w:code="9"/>
          <w:pgMar w:top="1418" w:right="1134" w:bottom="1134" w:left="1134" w:header="567" w:footer="567" w:gutter="0"/>
          <w:cols w:space="708"/>
          <w:titlePg/>
          <w:docGrid w:linePitch="360"/>
        </w:sectPr>
      </w:pPr>
    </w:p>
    <w:p w14:paraId="18713C3C" w14:textId="77777777" w:rsidR="0001413A" w:rsidRDefault="0001413A" w:rsidP="009F5CCB">
      <w:pPr>
        <w:pStyle w:val="Naslov1"/>
        <w:spacing w:before="0" w:after="240"/>
        <w:jc w:val="center"/>
      </w:pPr>
      <w:bookmarkStart w:id="120" w:name="_Toc113969872"/>
      <w:r w:rsidRPr="00363A44">
        <w:lastRenderedPageBreak/>
        <w:t xml:space="preserve">IZJAVA ZA </w:t>
      </w:r>
      <w:r>
        <w:t>PONUDNIKA</w:t>
      </w:r>
      <w:r>
        <w:rPr>
          <w:rStyle w:val="Sprotnaopomba-sklic"/>
        </w:rPr>
        <w:footnoteReference w:id="3"/>
      </w:r>
      <w:bookmarkEnd w:id="120"/>
    </w:p>
    <w:tbl>
      <w:tblPr>
        <w:tblW w:w="8266" w:type="dxa"/>
        <w:tblLook w:val="01E0" w:firstRow="1" w:lastRow="1" w:firstColumn="1" w:lastColumn="1" w:noHBand="0" w:noVBand="0"/>
      </w:tblPr>
      <w:tblGrid>
        <w:gridCol w:w="8266"/>
      </w:tblGrid>
      <w:tr w:rsidR="0001413A" w:rsidRPr="007D28D0" w14:paraId="397E0C13" w14:textId="77777777" w:rsidTr="00280D8F">
        <w:trPr>
          <w:trHeight w:val="373"/>
        </w:trPr>
        <w:tc>
          <w:tcPr>
            <w:tcW w:w="8266" w:type="dxa"/>
            <w:shd w:val="clear" w:color="auto" w:fill="auto"/>
          </w:tcPr>
          <w:p w14:paraId="4B20843E" w14:textId="77777777" w:rsidR="0001413A" w:rsidRPr="007D28D0" w:rsidRDefault="0001413A" w:rsidP="00280D8F">
            <w:pPr>
              <w:pStyle w:val="HTML-oblikovano"/>
              <w:spacing w:after="240"/>
              <w:jc w:val="both"/>
              <w:rPr>
                <w:rFonts w:ascii="Times New Roman" w:hAnsi="Times New Roman" w:cs="Times New Roman"/>
                <w:b/>
                <w:sz w:val="22"/>
                <w:szCs w:val="22"/>
              </w:rPr>
            </w:pPr>
            <w:r w:rsidRPr="007D28D0">
              <w:rPr>
                <w:rFonts w:ascii="Times New Roman" w:hAnsi="Times New Roman" w:cs="Times New Roman"/>
                <w:b/>
                <w:bCs/>
                <w:sz w:val="22"/>
                <w:szCs w:val="22"/>
              </w:rPr>
              <w:t>Naziv gospodarskega subjekta:</w:t>
            </w:r>
            <w:r>
              <w:rPr>
                <w:rFonts w:ascii="Times New Roman" w:hAnsi="Times New Roman" w:cs="Times New Roman"/>
                <w:b/>
                <w:bCs/>
                <w:sz w:val="22"/>
                <w:szCs w:val="22"/>
              </w:rPr>
              <w:t xml:space="preserve"> ______________________________________________</w:t>
            </w:r>
          </w:p>
        </w:tc>
      </w:tr>
      <w:tr w:rsidR="0001413A" w:rsidRPr="007D28D0" w14:paraId="6B1980D3" w14:textId="77777777" w:rsidTr="00280D8F">
        <w:trPr>
          <w:trHeight w:val="373"/>
        </w:trPr>
        <w:tc>
          <w:tcPr>
            <w:tcW w:w="8266" w:type="dxa"/>
            <w:shd w:val="clear" w:color="auto" w:fill="auto"/>
          </w:tcPr>
          <w:p w14:paraId="33A20EAB" w14:textId="77777777" w:rsidR="0001413A" w:rsidRPr="007D28D0" w:rsidRDefault="0001413A" w:rsidP="00280D8F">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
                <w:bCs/>
                <w:sz w:val="22"/>
                <w:szCs w:val="22"/>
              </w:rPr>
            </w:pPr>
            <w:r w:rsidRPr="007D28D0">
              <w:rPr>
                <w:rFonts w:ascii="Times New Roman" w:hAnsi="Times New Roman" w:cs="Times New Roman"/>
                <w:b/>
                <w:bCs/>
                <w:sz w:val="22"/>
                <w:szCs w:val="22"/>
              </w:rPr>
              <w:t>Sedež (naslov) gospodarskega subjekta:</w:t>
            </w:r>
            <w:r>
              <w:rPr>
                <w:rFonts w:ascii="Times New Roman" w:hAnsi="Times New Roman" w:cs="Times New Roman"/>
                <w:b/>
                <w:bCs/>
                <w:sz w:val="22"/>
                <w:szCs w:val="22"/>
              </w:rPr>
              <w:t xml:space="preserve"> _______________________________________</w:t>
            </w:r>
          </w:p>
        </w:tc>
      </w:tr>
    </w:tbl>
    <w:p w14:paraId="4C6FFC2A" w14:textId="77777777" w:rsidR="0001413A" w:rsidRDefault="0001413A" w:rsidP="0001413A"/>
    <w:p w14:paraId="7F29A51B" w14:textId="77777777" w:rsidR="0001413A" w:rsidRPr="00BF1CA8" w:rsidRDefault="0001413A" w:rsidP="0001413A">
      <w:pPr>
        <w:widowControl w:val="0"/>
        <w:autoSpaceDE w:val="0"/>
        <w:autoSpaceDN w:val="0"/>
        <w:adjustRightInd w:val="0"/>
        <w:spacing w:line="260" w:lineRule="atLeast"/>
      </w:pPr>
      <w:r w:rsidRPr="00BF1CA8">
        <w:t>S podpisom te izjave pod kazensko in materialno odgovornostjo izjavljamo, da:</w:t>
      </w:r>
    </w:p>
    <w:p w14:paraId="7BAFF271" w14:textId="1367C673" w:rsidR="0001413A" w:rsidRDefault="0001413A" w:rsidP="009F5CCB">
      <w:pPr>
        <w:pStyle w:val="Odstavekseznama"/>
        <w:numPr>
          <w:ilvl w:val="0"/>
          <w:numId w:val="43"/>
        </w:numPr>
        <w:spacing w:line="288" w:lineRule="auto"/>
        <w:ind w:left="714" w:hanging="357"/>
        <w:jc w:val="both"/>
      </w:pPr>
      <w:r w:rsidRPr="000259B8">
        <w:t>smo v celoti</w:t>
      </w:r>
      <w:r w:rsidRPr="00871C7E">
        <w:t xml:space="preserve"> seznanjeni z obsegom javnega naročila </w:t>
      </w:r>
      <w:r>
        <w:t xml:space="preserve">in, da </w:t>
      </w:r>
      <w:r w:rsidRPr="00871C7E">
        <w:t xml:space="preserve">se v celoti strinjamo s pogoji </w:t>
      </w:r>
      <w:r>
        <w:t xml:space="preserve">in ostalimi zahtevami </w:t>
      </w:r>
      <w:r w:rsidRPr="00871C7E">
        <w:t>naročnik</w:t>
      </w:r>
      <w:r>
        <w:t xml:space="preserve">a </w:t>
      </w:r>
      <w:r w:rsidRPr="00BF1CA8">
        <w:t xml:space="preserve">za </w:t>
      </w:r>
      <w:r>
        <w:t xml:space="preserve">predmetno </w:t>
      </w:r>
      <w:r w:rsidRPr="00BF1CA8">
        <w:t xml:space="preserve">javno naročilo z oznako </w:t>
      </w:r>
      <w:r w:rsidR="00D84E09">
        <w:rPr>
          <w:b/>
        </w:rPr>
        <w:t>KAD/JN-5/2022</w:t>
      </w:r>
      <w:r w:rsidRPr="00BF1CA8">
        <w:t xml:space="preserve">, katerega predmet je </w:t>
      </w:r>
      <w:r w:rsidRPr="007A0BC8">
        <w:t>»</w:t>
      </w:r>
      <w:r>
        <w:rPr>
          <w:b/>
        </w:rPr>
        <w:t>Izvajanje poštnih storitev</w:t>
      </w:r>
      <w:r w:rsidRPr="007A0BC8">
        <w:t>«;</w:t>
      </w:r>
    </w:p>
    <w:p w14:paraId="27F4E026" w14:textId="77777777" w:rsidR="0001413A" w:rsidRDefault="0001413A" w:rsidP="0001413A">
      <w:pPr>
        <w:pStyle w:val="Odstavekseznama"/>
      </w:pPr>
    </w:p>
    <w:p w14:paraId="7847D875" w14:textId="77777777" w:rsidR="0001413A" w:rsidRDefault="0001413A" w:rsidP="0001413A">
      <w:pPr>
        <w:pStyle w:val="Odstavekseznama"/>
        <w:numPr>
          <w:ilvl w:val="0"/>
          <w:numId w:val="43"/>
        </w:numPr>
        <w:spacing w:after="240" w:line="312" w:lineRule="auto"/>
        <w:jc w:val="both"/>
      </w:pPr>
      <w:r w:rsidRPr="002D17FE">
        <w:t xml:space="preserve">imamo veljavno registracijo za opravljanje dejavnosti v skladu s predpisi države članice, v kateri je registrirana naša dejavnost (vpis v register poklicev ali poslovni register); </w:t>
      </w:r>
    </w:p>
    <w:p w14:paraId="77480BB8" w14:textId="77777777" w:rsidR="0001413A" w:rsidRDefault="0001413A" w:rsidP="0001413A">
      <w:pPr>
        <w:pStyle w:val="Odstavekseznama"/>
      </w:pPr>
    </w:p>
    <w:p w14:paraId="21F67E91" w14:textId="77777777" w:rsidR="0001413A" w:rsidRPr="002D17FE" w:rsidRDefault="0001413A" w:rsidP="0001413A">
      <w:pPr>
        <w:pStyle w:val="Odstavekseznama"/>
        <w:numPr>
          <w:ilvl w:val="0"/>
          <w:numId w:val="43"/>
        </w:numPr>
        <w:spacing w:after="240" w:line="312" w:lineRule="auto"/>
        <w:jc w:val="both"/>
      </w:pPr>
      <w:r w:rsidRPr="002D17FE">
        <w:t xml:space="preserve">dejavnost lahko opravljamo na podlagi vpisa v Sodni register, pod vložno številko _______________, oziroma na osnovi vpisa v Poslovni register Slovenije, AJPES izpostava številka; </w:t>
      </w:r>
    </w:p>
    <w:p w14:paraId="086249BC" w14:textId="77777777" w:rsidR="0001413A" w:rsidRPr="002D17FE" w:rsidRDefault="0001413A" w:rsidP="0001413A">
      <w:pPr>
        <w:pStyle w:val="Odstavekseznama"/>
      </w:pPr>
    </w:p>
    <w:p w14:paraId="3DB36898" w14:textId="77777777" w:rsidR="0001413A" w:rsidRPr="0045467C" w:rsidRDefault="0001413A" w:rsidP="0001413A">
      <w:pPr>
        <w:pStyle w:val="Odstavekseznama"/>
        <w:numPr>
          <w:ilvl w:val="0"/>
          <w:numId w:val="43"/>
        </w:numPr>
        <w:spacing w:after="240" w:line="312" w:lineRule="auto"/>
        <w:jc w:val="both"/>
      </w:pPr>
      <w:r w:rsidRPr="002D17FE">
        <w:t>ima naša družba (gospodarski subjekt) v statutu družbe ali družbeni pogodbi vpisano dejavnost, ki je je predmet javnega naročila.</w:t>
      </w:r>
    </w:p>
    <w:p w14:paraId="26C06B02" w14:textId="77777777" w:rsidR="0001413A" w:rsidRDefault="0001413A" w:rsidP="0001413A">
      <w:pPr>
        <w:pStyle w:val="Odstavekseznama"/>
      </w:pPr>
    </w:p>
    <w:p w14:paraId="3ED5F2C2" w14:textId="77777777" w:rsidR="0001413A" w:rsidRDefault="0001413A" w:rsidP="0001413A">
      <w:pPr>
        <w:pStyle w:val="Odstavekseznama"/>
        <w:numPr>
          <w:ilvl w:val="0"/>
          <w:numId w:val="43"/>
        </w:numPr>
        <w:spacing w:line="288" w:lineRule="auto"/>
        <w:ind w:left="714" w:hanging="357"/>
        <w:jc w:val="both"/>
      </w:pPr>
      <w:r w:rsidRPr="00BF1CA8">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30CEDDCF" w14:textId="77777777" w:rsidR="0001413A" w:rsidRDefault="0001413A" w:rsidP="0001413A">
      <w:pPr>
        <w:pStyle w:val="Odstavekseznama"/>
      </w:pPr>
    </w:p>
    <w:p w14:paraId="0B20262B" w14:textId="77777777" w:rsidR="0001413A" w:rsidRDefault="0001413A" w:rsidP="0001413A">
      <w:pPr>
        <w:pStyle w:val="Odstavekseznama"/>
        <w:numPr>
          <w:ilvl w:val="0"/>
          <w:numId w:val="43"/>
        </w:numPr>
        <w:spacing w:line="288" w:lineRule="auto"/>
        <w:ind w:left="714" w:hanging="357"/>
        <w:jc w:val="both"/>
      </w:pPr>
      <w:r w:rsidRPr="00871C7E">
        <w:rPr>
          <w:b/>
        </w:rPr>
        <w:t>so podatki in dokumenti, ki so podani v ponudbi, resnični</w:t>
      </w:r>
      <w:r w:rsidRPr="002E06C1">
        <w:t xml:space="preserve">, in da </w:t>
      </w:r>
      <w:r>
        <w:t>elektronske verzije v informacijskem sistemu e-JN priloženih dokumentov</w:t>
      </w:r>
      <w:r w:rsidRPr="002E06C1">
        <w:t xml:space="preserve"> ustrezajo originalu ter da za podane podatke, njihovo resničnost in ustreznost </w:t>
      </w:r>
      <w:r>
        <w:t>dokumentov</w:t>
      </w:r>
      <w:r w:rsidRPr="002E06C1">
        <w:t xml:space="preserve"> prevzemamo popolno odgovornost;</w:t>
      </w:r>
    </w:p>
    <w:p w14:paraId="6B64FC89" w14:textId="77777777" w:rsidR="0001413A" w:rsidRDefault="0001413A" w:rsidP="0001413A">
      <w:pPr>
        <w:pStyle w:val="Odstavekseznama"/>
      </w:pPr>
    </w:p>
    <w:p w14:paraId="1C390776" w14:textId="77777777" w:rsidR="0001413A" w:rsidRDefault="0001413A" w:rsidP="0001413A">
      <w:pPr>
        <w:pStyle w:val="Odstavekseznama"/>
        <w:numPr>
          <w:ilvl w:val="0"/>
          <w:numId w:val="43"/>
        </w:numPr>
        <w:spacing w:line="288" w:lineRule="auto"/>
        <w:ind w:left="714" w:hanging="357"/>
        <w:jc w:val="both"/>
      </w:pPr>
      <w:r w:rsidRPr="00691F68">
        <w:t xml:space="preserve">naši družbi in osebam, ki so članice upravnega, vodstvenega ali nadzornega organa družbe ali osebam, ki imajo pooblastila za njeno zastopanje ali odločanje ali nadzor v njej, </w:t>
      </w:r>
      <w:r w:rsidRPr="00B05E84">
        <w:rPr>
          <w:b/>
        </w:rPr>
        <w:t>ni bila izrečena pravnomočna sodba, ki ima elemente kaznivih dejanj iz prvega odstavka 75. člena Zakona o javnem naročanju</w:t>
      </w:r>
      <w:r w:rsidRPr="00691F68">
        <w:t xml:space="preserve"> (Uradni list RS, št. 91/15; v nadaljevanju ZJN-3);</w:t>
      </w:r>
    </w:p>
    <w:p w14:paraId="52DFFEBA" w14:textId="77777777" w:rsidR="0001413A" w:rsidRPr="002E06C1" w:rsidRDefault="0001413A" w:rsidP="0001413A">
      <w:pPr>
        <w:pStyle w:val="Odstavekseznama"/>
        <w:spacing w:line="288" w:lineRule="auto"/>
        <w:ind w:left="714"/>
      </w:pPr>
    </w:p>
    <w:p w14:paraId="7657D599" w14:textId="208D9193" w:rsidR="0001413A" w:rsidRDefault="0001413A" w:rsidP="00B448FE">
      <w:pPr>
        <w:pStyle w:val="Odstavekseznama"/>
        <w:numPr>
          <w:ilvl w:val="0"/>
          <w:numId w:val="43"/>
        </w:numPr>
        <w:spacing w:line="288" w:lineRule="auto"/>
        <w:ind w:left="714" w:hanging="357"/>
        <w:rPr>
          <w:b/>
        </w:rPr>
      </w:pPr>
      <w:r w:rsidRPr="008E37FD">
        <w:t>naša</w:t>
      </w:r>
      <w:r w:rsidR="00B448FE" w:rsidRPr="00B448FE">
        <w:rPr>
          <w:rFonts w:ascii="Arial" w:hAnsi="Arial" w:cs="Arial"/>
          <w:lang w:eastAsia="sl-SI"/>
        </w:rPr>
        <w:t xml:space="preserve"> </w:t>
      </w:r>
      <w:r w:rsidR="00B448FE" w:rsidRPr="00B448FE">
        <w:t xml:space="preserve">družba na dan, ko poteče rok za oddajo ponudb, </w:t>
      </w:r>
      <w:r w:rsidR="00B448FE" w:rsidRPr="00B448FE">
        <w:rPr>
          <w:b/>
        </w:rPr>
        <w:t>ni uvrščena v evidenco gospodarskih subjektov z izrečenimi stranskimi sankcijami izločitve iz postopkov javnega naročanja iz a) točke četrtega odstavka 75. člena ZJN-3;</w:t>
      </w:r>
    </w:p>
    <w:p w14:paraId="72166B9F" w14:textId="77777777" w:rsidR="00B448FE" w:rsidRPr="00B448FE" w:rsidRDefault="00B448FE" w:rsidP="00B448FE">
      <w:pPr>
        <w:spacing w:line="288" w:lineRule="auto"/>
        <w:rPr>
          <w:b/>
        </w:rPr>
      </w:pPr>
    </w:p>
    <w:p w14:paraId="22AA4D70" w14:textId="77777777" w:rsidR="0001413A" w:rsidRPr="008E37FD" w:rsidRDefault="0001413A" w:rsidP="0001413A">
      <w:pPr>
        <w:pStyle w:val="Odstavekseznama"/>
        <w:numPr>
          <w:ilvl w:val="0"/>
          <w:numId w:val="43"/>
        </w:numPr>
        <w:spacing w:line="288" w:lineRule="auto"/>
        <w:ind w:left="714" w:hanging="357"/>
        <w:jc w:val="both"/>
      </w:pPr>
      <w:r w:rsidRPr="008E37FD">
        <w:t xml:space="preserve">na dan oddaje ponudbe </w:t>
      </w:r>
      <w:r w:rsidRPr="00B05E84">
        <w:rPr>
          <w:b/>
        </w:rPr>
        <w:t>imamo izpolnjene obvezne dajatve</w:t>
      </w:r>
      <w:r w:rsidRPr="008E37FD">
        <w:t xml:space="preserve"> in </w:t>
      </w:r>
      <w:r w:rsidRPr="00B05E84">
        <w:rPr>
          <w:b/>
        </w:rPr>
        <w:t>druge denarne nedavčne obveznosti</w:t>
      </w:r>
      <w:r w:rsidRPr="008E37FD">
        <w:t xml:space="preserve"> v skladu z zakonom, ki ureja finančno upravo, ki jih pobira davčni organ v skladu s predpisi države, v kateri ima sedež, ali predpisi države naročnika, oziroma vrednost neplačanih zapadlih obveznosti na dan oddaje ponudbe ali prijave </w:t>
      </w:r>
      <w:r w:rsidRPr="00B05E84">
        <w:rPr>
          <w:b/>
        </w:rPr>
        <w:t>ne znaša 50 EUR ali več</w:t>
      </w:r>
      <w:r w:rsidRPr="008E37FD">
        <w:t>. Na dan oddaje ponudbe imamo predložene vse obračune davčnih odtegljajev za dohodke iz delovnega razmerja za obdobje zadnjih petih let do dne oddaje ponudbe;</w:t>
      </w:r>
    </w:p>
    <w:p w14:paraId="7A698917" w14:textId="77777777" w:rsidR="0001413A" w:rsidRPr="008E37FD" w:rsidRDefault="0001413A" w:rsidP="0001413A">
      <w:pPr>
        <w:pStyle w:val="Odstavekseznama"/>
        <w:spacing w:line="288" w:lineRule="auto"/>
        <w:ind w:left="714"/>
      </w:pPr>
    </w:p>
    <w:p w14:paraId="1FA193C5" w14:textId="3B1C73B2" w:rsidR="0001413A" w:rsidRDefault="0001413A" w:rsidP="002E538C">
      <w:pPr>
        <w:pStyle w:val="Odstavekseznama"/>
        <w:numPr>
          <w:ilvl w:val="0"/>
          <w:numId w:val="43"/>
        </w:numPr>
        <w:spacing w:after="120" w:line="288" w:lineRule="auto"/>
        <w:ind w:left="714" w:hanging="357"/>
        <w:jc w:val="both"/>
      </w:pPr>
      <w:r w:rsidRPr="00871C7E">
        <w:rPr>
          <w:b/>
        </w:rPr>
        <w:t>naša družba ni uvrščena v evidenco poslovnih subjektov iz 35. člena Zakona o integriteti in preprečevanju korupcije</w:t>
      </w:r>
      <w:r w:rsidRPr="005C1072">
        <w:t xml:space="preserve"> (Uradni list RS, št. 69/11-UPB-2) in nam ni na podlagi tega člena prepovedano poslovanje z naročnikom;</w:t>
      </w:r>
    </w:p>
    <w:p w14:paraId="14AEAB5C" w14:textId="77777777" w:rsidR="0001413A" w:rsidRPr="002E006F" w:rsidRDefault="0001413A" w:rsidP="0001413A">
      <w:pPr>
        <w:numPr>
          <w:ilvl w:val="0"/>
          <w:numId w:val="43"/>
        </w:numPr>
        <w:spacing w:line="288" w:lineRule="auto"/>
        <w:ind w:left="714" w:right="-1" w:hanging="357"/>
        <w:jc w:val="both"/>
        <w:rPr>
          <w:rFonts w:eastAsiaTheme="minorEastAsia"/>
          <w:lang w:bidi="en-US"/>
        </w:rPr>
      </w:pPr>
      <w:r w:rsidRPr="002E006F">
        <w:rPr>
          <w:rFonts w:eastAsiaTheme="minorEastAsia"/>
          <w:lang w:bidi="en-US"/>
        </w:rPr>
        <w:t xml:space="preserve">naši družbi v zadnjih treh letih pred potekom roka za oddajo ponudbe pristojni organ Republike Slovenije ali druge države članice ali tretje države ni ugotovil najmanj dveh </w:t>
      </w:r>
      <w:r w:rsidRPr="00871C7E">
        <w:rPr>
          <w:rFonts w:eastAsiaTheme="minorEastAsia"/>
          <w:b/>
          <w:lang w:bidi="en-US"/>
        </w:rPr>
        <w:t xml:space="preserve">kršitev v zvezi s plačilom za delo, delovnim časom, počitki, opravljanjem dela na podlagi pogodb civilnega prava kljub obstoju elementov delovnega </w:t>
      </w:r>
      <w:r w:rsidRPr="00871C7E">
        <w:rPr>
          <w:rFonts w:eastAsiaTheme="minorEastAsia"/>
          <w:b/>
          <w:lang w:bidi="en-US"/>
        </w:rPr>
        <w:lastRenderedPageBreak/>
        <w:t>razmerja ali v zvezi z zaposlovanjem na črno,</w:t>
      </w:r>
      <w:r w:rsidRPr="002E006F">
        <w:rPr>
          <w:rFonts w:eastAsiaTheme="minorEastAsia"/>
          <w:lang w:bidi="en-US"/>
        </w:rPr>
        <w:t xml:space="preserve"> za kateri nam je bila s pravnomočno odločitvijo ali več pravnomočnimi odločitvami izrečena globa za prekršek;</w:t>
      </w:r>
    </w:p>
    <w:p w14:paraId="0BF0A425" w14:textId="77777777" w:rsidR="0001413A" w:rsidRDefault="0001413A" w:rsidP="0001413A">
      <w:pPr>
        <w:pStyle w:val="Odstavekseznama"/>
        <w:spacing w:line="288" w:lineRule="auto"/>
        <w:ind w:left="714"/>
      </w:pPr>
    </w:p>
    <w:p w14:paraId="29D5CA01" w14:textId="77777777" w:rsidR="0001413A" w:rsidRPr="00BB4983" w:rsidRDefault="0001413A" w:rsidP="0001413A">
      <w:pPr>
        <w:pStyle w:val="Odstavekseznama"/>
        <w:numPr>
          <w:ilvl w:val="0"/>
          <w:numId w:val="43"/>
        </w:numPr>
        <w:spacing w:line="288" w:lineRule="auto"/>
        <w:ind w:left="714" w:right="-1" w:hanging="357"/>
        <w:jc w:val="both"/>
      </w:pPr>
      <w:r>
        <w:t xml:space="preserve">da </w:t>
      </w:r>
      <w:r w:rsidRPr="00F80511">
        <w:t xml:space="preserve">naša družba </w:t>
      </w:r>
      <w:r w:rsidRPr="00871C7E">
        <w:rPr>
          <w:b/>
        </w:rPr>
        <w:t>ni v postopku zaradi insolventnosti ali prisilnega prenehanja</w:t>
      </w:r>
      <w:r w:rsidRPr="00F80511">
        <w:t xml:space="preserve"> po zakonu, ki ureja postopek zaradi insolventnosti in prisilnega prenehanja, ali postopku likvidacije po zakonu, ki ureja gospodarske družbe, njena sredstva ali poslovanje ne upravlja upravitelj ali sodišče, njene poslovne dejavnosti niso začasno ustavljene in se v skladu s predpisi druge države nad njo ni začel postopek ali pa je nastal položaj z enakimi pravnimi posledicami</w:t>
      </w:r>
      <w:r w:rsidRPr="00BB4983">
        <w:rPr>
          <w:rFonts w:cstheme="minorHAnsi"/>
        </w:rPr>
        <w:t>;</w:t>
      </w:r>
    </w:p>
    <w:p w14:paraId="09B34270" w14:textId="77777777" w:rsidR="0001413A" w:rsidRDefault="0001413A" w:rsidP="0001413A">
      <w:pPr>
        <w:pStyle w:val="Odstavekseznama"/>
        <w:spacing w:line="288" w:lineRule="auto"/>
        <w:ind w:left="714"/>
      </w:pPr>
    </w:p>
    <w:p w14:paraId="3D086D66" w14:textId="77777777" w:rsidR="0001413A" w:rsidRPr="00BB4983" w:rsidRDefault="0001413A" w:rsidP="0001413A">
      <w:pPr>
        <w:pStyle w:val="Odstavekseznama"/>
        <w:numPr>
          <w:ilvl w:val="0"/>
          <w:numId w:val="43"/>
        </w:numPr>
        <w:rPr>
          <w:rFonts w:cstheme="minorHAnsi"/>
        </w:rPr>
      </w:pPr>
      <w:r w:rsidRPr="0045467C">
        <w:rPr>
          <w:rFonts w:cstheme="minorHAnsi"/>
        </w:rPr>
        <w:t xml:space="preserve">ima </w:t>
      </w:r>
      <w:r w:rsidRPr="00871C7E">
        <w:rPr>
          <w:rFonts w:cstheme="minorHAnsi"/>
          <w:b/>
        </w:rPr>
        <w:t>naša družba plačane vse zapadle obveznosti do podizvajalcev</w:t>
      </w:r>
      <w:r w:rsidRPr="0045467C">
        <w:rPr>
          <w:rFonts w:cstheme="minorHAnsi"/>
        </w:rPr>
        <w:t xml:space="preserve"> v</w:t>
      </w:r>
      <w:r w:rsidRPr="00210E95">
        <w:rPr>
          <w:rFonts w:cstheme="minorHAnsi"/>
        </w:rPr>
        <w:t xml:space="preserve"> predhodnih postopkih javnega naročanja;</w:t>
      </w:r>
    </w:p>
    <w:p w14:paraId="0759AA11" w14:textId="77777777" w:rsidR="0001413A" w:rsidRDefault="0001413A" w:rsidP="0001413A">
      <w:pPr>
        <w:pStyle w:val="Odstavekseznama"/>
      </w:pPr>
    </w:p>
    <w:p w14:paraId="15DDF0A5" w14:textId="77777777" w:rsidR="0001413A" w:rsidRDefault="0001413A" w:rsidP="0001413A">
      <w:pPr>
        <w:pStyle w:val="Odstavekseznama"/>
        <w:numPr>
          <w:ilvl w:val="0"/>
          <w:numId w:val="43"/>
        </w:numPr>
        <w:spacing w:line="288" w:lineRule="auto"/>
        <w:ind w:left="714" w:hanging="357"/>
        <w:jc w:val="both"/>
      </w:pPr>
      <w:r w:rsidRPr="008E63BE">
        <w:t xml:space="preserve">bomo v primeru, da bomo izbrani na predmetnem javnem naročilu, naročniku na njegov poziv, v roku osmih dni od prejema poziva, posredovali podatke o svojih ustanoviteljih, družbenikih, delničarjih, </w:t>
      </w:r>
      <w:proofErr w:type="spellStart"/>
      <w:r w:rsidRPr="008E63BE">
        <w:t>komanditistih</w:t>
      </w:r>
      <w:proofErr w:type="spellEnd"/>
      <w:r w:rsidRPr="008E63BE">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w:t>
      </w:r>
      <w:r>
        <w:t>tudi za podizvajalce;</w:t>
      </w:r>
    </w:p>
    <w:p w14:paraId="7E65B2B1" w14:textId="77777777" w:rsidR="0001413A" w:rsidRDefault="0001413A" w:rsidP="0001413A">
      <w:pPr>
        <w:spacing w:line="288" w:lineRule="auto"/>
      </w:pPr>
    </w:p>
    <w:p w14:paraId="1E853ED1" w14:textId="77777777" w:rsidR="0001413A" w:rsidRDefault="0001413A" w:rsidP="0001413A">
      <w:pPr>
        <w:pStyle w:val="Odstavekseznama"/>
        <w:numPr>
          <w:ilvl w:val="0"/>
          <w:numId w:val="43"/>
        </w:numPr>
        <w:spacing w:line="288" w:lineRule="auto"/>
        <w:ind w:left="714" w:hanging="357"/>
        <w:jc w:val="both"/>
        <w:rPr>
          <w:b/>
        </w:rPr>
      </w:pPr>
      <w:r w:rsidRPr="009B6161">
        <w:t xml:space="preserve">naša družba, v zadnjih šestih mesecih pred rokom za oddajo ponudb, </w:t>
      </w:r>
      <w:r w:rsidRPr="00871C7E">
        <w:rPr>
          <w:b/>
        </w:rPr>
        <w:t>nima blokiranih transakcijskih računov;</w:t>
      </w:r>
    </w:p>
    <w:p w14:paraId="78C79DFB" w14:textId="77777777" w:rsidR="0001413A" w:rsidRPr="00C82AFF" w:rsidRDefault="0001413A" w:rsidP="0001413A">
      <w:pPr>
        <w:pStyle w:val="Odstavekseznama"/>
        <w:rPr>
          <w:b/>
        </w:rPr>
      </w:pPr>
    </w:p>
    <w:p w14:paraId="1D04A005" w14:textId="7E9A9F9C" w:rsidR="0001413A" w:rsidRDefault="0001413A" w:rsidP="009F5CCB">
      <w:pPr>
        <w:pStyle w:val="Odstavekseznama"/>
        <w:numPr>
          <w:ilvl w:val="0"/>
          <w:numId w:val="43"/>
        </w:numPr>
        <w:spacing w:line="288" w:lineRule="auto"/>
        <w:ind w:left="714" w:hanging="357"/>
      </w:pPr>
      <w:r>
        <w:t>naša družba</w:t>
      </w:r>
      <w:r w:rsidRPr="009E5C69">
        <w:t xml:space="preserve"> ima dovoljenje (odločba, sklep) Agencije za pošto in elektronske komunikacije Republike Slovenije za izvajanje poštnih storitev, in s tem izpolnjuje pogoje iz Zakona o poštnih storitvah (Uradni list RS, št. 51/2009, 77/2010, 40/2014 - ZIN-B, 81/2015; ZPSto-2)</w:t>
      </w:r>
      <w:r w:rsidR="00C517E9">
        <w:t>;</w:t>
      </w:r>
    </w:p>
    <w:p w14:paraId="557BA0C7" w14:textId="77777777" w:rsidR="0001413A" w:rsidRDefault="0001413A" w:rsidP="0001413A">
      <w:pPr>
        <w:pStyle w:val="Odstavekseznama"/>
      </w:pPr>
    </w:p>
    <w:p w14:paraId="02D3DEA5" w14:textId="0CEA1D49" w:rsidR="0001413A" w:rsidRPr="0051672C" w:rsidRDefault="0001413A" w:rsidP="009F5CCB">
      <w:pPr>
        <w:pStyle w:val="Odstavekseznama"/>
        <w:numPr>
          <w:ilvl w:val="0"/>
          <w:numId w:val="43"/>
        </w:numPr>
        <w:spacing w:line="288" w:lineRule="auto"/>
        <w:ind w:left="714" w:hanging="357"/>
      </w:pPr>
      <w:r>
        <w:t>naša družba je</w:t>
      </w:r>
      <w:r w:rsidRPr="009E5C69">
        <w:t xml:space="preserve"> vpisan</w:t>
      </w:r>
      <w:r>
        <w:t>a</w:t>
      </w:r>
      <w:r w:rsidRPr="009E5C69">
        <w:t xml:space="preserve"> v: Evidenco izvajalcev univerzalne poštne storitve na celotnem ozemlju Republike Slovenije ali </w:t>
      </w:r>
      <w:r>
        <w:t>v</w:t>
      </w:r>
      <w:r w:rsidRPr="009E5C69">
        <w:t xml:space="preserve"> Evidenco izvajalcev zamenljivih poštnih storitev pošiljk do 2 kg in </w:t>
      </w:r>
      <w:r>
        <w:t>v</w:t>
      </w:r>
      <w:r w:rsidRPr="009E5C69">
        <w:t xml:space="preserve"> Evidenco izvajalcev storitev zamenljivih poštnih storitev poštnih paketov do 10 kg in </w:t>
      </w:r>
      <w:r>
        <w:t>v</w:t>
      </w:r>
      <w:r w:rsidRPr="009E5C69">
        <w:t xml:space="preserve"> Evidenco izvajalcev zamenljivih poštnih storitev pripo</w:t>
      </w:r>
      <w:r>
        <w:t xml:space="preserve">ročene in vrednostne pošiljke, </w:t>
      </w:r>
      <w:r w:rsidRPr="0051672C">
        <w:t>ki jih vodi Agencija za komunikacijska omrežja in storitve Republike Slovenije (AKOS)</w:t>
      </w:r>
      <w:r w:rsidR="00C517E9">
        <w:t>;</w:t>
      </w:r>
      <w:r w:rsidRPr="0051672C">
        <w:t xml:space="preserve"> </w:t>
      </w:r>
    </w:p>
    <w:p w14:paraId="15110615" w14:textId="77777777" w:rsidR="0001413A" w:rsidRDefault="0001413A" w:rsidP="0001413A"/>
    <w:p w14:paraId="49231891" w14:textId="77777777" w:rsidR="0001413A" w:rsidRDefault="0001413A" w:rsidP="0001413A">
      <w:pPr>
        <w:pStyle w:val="Odstavekseznama"/>
        <w:numPr>
          <w:ilvl w:val="0"/>
          <w:numId w:val="43"/>
        </w:numPr>
        <w:spacing w:line="288" w:lineRule="auto"/>
        <w:jc w:val="both"/>
      </w:pPr>
      <w:r w:rsidRPr="00AA4CC1">
        <w:t>bomo naročilo opravili strokovno in korektno v skladu z veljavnimi predpisi in pravili stroke</w:t>
      </w:r>
      <w:r w:rsidRPr="00B13AFF">
        <w:t>;</w:t>
      </w:r>
    </w:p>
    <w:p w14:paraId="62724159" w14:textId="77777777" w:rsidR="0001413A" w:rsidRDefault="0001413A" w:rsidP="0001413A">
      <w:pPr>
        <w:pStyle w:val="Odstavekseznama"/>
      </w:pPr>
    </w:p>
    <w:p w14:paraId="5441E8E5" w14:textId="77777777" w:rsidR="0001413A" w:rsidRPr="009D7FAF" w:rsidRDefault="0001413A" w:rsidP="0001413A">
      <w:pPr>
        <w:pStyle w:val="Odstavekseznama"/>
        <w:numPr>
          <w:ilvl w:val="0"/>
          <w:numId w:val="43"/>
        </w:numPr>
        <w:spacing w:line="288" w:lineRule="auto"/>
        <w:ind w:left="714" w:hanging="357"/>
        <w:jc w:val="both"/>
      </w:pPr>
      <w:r>
        <w:t xml:space="preserve">naša družba v zadostnem obsegu razpolaga s sodobno tehnološko in infrastrukturno opremo, ki je potrebna za izvedbo predmeta javnega naročila, torej razpolagamo z zadostnimi </w:t>
      </w:r>
      <w:r w:rsidRPr="009D7FAF">
        <w:t>tehničnimi zmogljivostmi;</w:t>
      </w:r>
    </w:p>
    <w:p w14:paraId="7F9072CD" w14:textId="77777777" w:rsidR="0001413A" w:rsidRDefault="0001413A" w:rsidP="0001413A">
      <w:pPr>
        <w:pStyle w:val="Odstavekseznama"/>
      </w:pPr>
    </w:p>
    <w:p w14:paraId="63912BF7" w14:textId="77777777" w:rsidR="0001413A" w:rsidRDefault="0001413A" w:rsidP="0001413A">
      <w:pPr>
        <w:pStyle w:val="Odstavekseznama"/>
        <w:numPr>
          <w:ilvl w:val="0"/>
          <w:numId w:val="43"/>
        </w:numPr>
        <w:spacing w:line="288" w:lineRule="auto"/>
        <w:ind w:left="714" w:hanging="357"/>
        <w:jc w:val="both"/>
      </w:pPr>
      <w:r w:rsidRPr="00B45591">
        <w:t>smo ekonomsko</w:t>
      </w:r>
      <w:r>
        <w:t xml:space="preserve"> – finančno sposobni izvesti naročilo; </w:t>
      </w:r>
    </w:p>
    <w:p w14:paraId="5350888F" w14:textId="77777777" w:rsidR="0001413A" w:rsidRDefault="0001413A" w:rsidP="0001413A">
      <w:pPr>
        <w:pStyle w:val="Odstavekseznama"/>
      </w:pPr>
    </w:p>
    <w:p w14:paraId="5393AA05" w14:textId="77777777" w:rsidR="0001413A" w:rsidRDefault="0001413A" w:rsidP="0001413A">
      <w:pPr>
        <w:pStyle w:val="Odstavekseznama"/>
        <w:numPr>
          <w:ilvl w:val="0"/>
          <w:numId w:val="43"/>
        </w:numPr>
        <w:spacing w:line="288" w:lineRule="auto"/>
        <w:ind w:left="714" w:hanging="357"/>
        <w:jc w:val="both"/>
      </w:pPr>
      <w:r w:rsidRPr="00967A84">
        <w:t>soglašamo,</w:t>
      </w:r>
      <w:r w:rsidRPr="004357FF">
        <w:t xml:space="preserve"> da lahko naročnik v zvezi z oddajo predmetnega javnega naročila pridobi podatke za preveritev ponudbe v skladu 89. členom Zakona o javnem naročanju (Uradni list RS, št. 91/15, v nadaljevanju ZJN-3) v enotnem informacijskem sistemu e-Dosje iz devetega ods</w:t>
      </w:r>
      <w:r>
        <w:t>tavka 77. člena ZJN-3;</w:t>
      </w:r>
    </w:p>
    <w:p w14:paraId="62EE5403" w14:textId="77777777" w:rsidR="0001413A" w:rsidRDefault="0001413A" w:rsidP="0001413A">
      <w:pPr>
        <w:pStyle w:val="Odstavekseznama"/>
        <w:spacing w:line="288" w:lineRule="auto"/>
        <w:ind w:left="714"/>
      </w:pPr>
    </w:p>
    <w:p w14:paraId="6C19DAE4" w14:textId="77777777" w:rsidR="0001413A" w:rsidRDefault="0001413A" w:rsidP="0001413A">
      <w:pPr>
        <w:pStyle w:val="Odstavekseznama"/>
        <w:numPr>
          <w:ilvl w:val="0"/>
          <w:numId w:val="43"/>
        </w:numPr>
        <w:spacing w:line="288" w:lineRule="auto"/>
        <w:ind w:left="714" w:hanging="357"/>
        <w:jc w:val="both"/>
      </w:pPr>
      <w:r w:rsidRPr="00DB09A4">
        <w:t xml:space="preserve">izpolnjujemo zahtevane pogoje za sodelovanje, kot so določeni v </w:t>
      </w:r>
      <w:r>
        <w:t>Povabilu k sodelovanju in navodilih ponudnikom za izdelavo ponudbe, v tehničnih specifikacijah ter kot izhaja iz osnutka pogodbe;</w:t>
      </w:r>
    </w:p>
    <w:p w14:paraId="36EF5AEF" w14:textId="77777777" w:rsidR="0001413A" w:rsidRDefault="0001413A" w:rsidP="0001413A">
      <w:pPr>
        <w:pStyle w:val="Odstavekseznama"/>
      </w:pPr>
    </w:p>
    <w:p w14:paraId="17805147" w14:textId="77777777" w:rsidR="0001413A" w:rsidRDefault="0001413A" w:rsidP="0001413A">
      <w:pPr>
        <w:pStyle w:val="Odstavekseznama"/>
        <w:numPr>
          <w:ilvl w:val="0"/>
          <w:numId w:val="43"/>
        </w:numPr>
        <w:spacing w:line="288" w:lineRule="auto"/>
        <w:jc w:val="both"/>
      </w:pPr>
      <w:r w:rsidRPr="00B45591">
        <w:t>bomo vse informacije</w:t>
      </w:r>
      <w:r w:rsidRPr="00B13AFF">
        <w:t xml:space="preserve"> in podatke naročnika varovali kot poslovno skrivnost</w:t>
      </w:r>
      <w:r>
        <w:t>.</w:t>
      </w:r>
    </w:p>
    <w:p w14:paraId="60287B66" w14:textId="77777777" w:rsidR="0001413A" w:rsidRPr="007404FB" w:rsidRDefault="0001413A" w:rsidP="0001413A">
      <w:pPr>
        <w:rPr>
          <w:b/>
          <w:bCs/>
          <w:color w:val="002060"/>
          <w:sz w:val="24"/>
          <w:szCs w:val="24"/>
        </w:rPr>
      </w:pPr>
    </w:p>
    <w:tbl>
      <w:tblPr>
        <w:tblW w:w="9490" w:type="dxa"/>
        <w:tblInd w:w="567" w:type="dxa"/>
        <w:tblLayout w:type="fixed"/>
        <w:tblLook w:val="0000" w:firstRow="0" w:lastRow="0" w:firstColumn="0" w:lastColumn="0" w:noHBand="0" w:noVBand="0"/>
      </w:tblPr>
      <w:tblGrid>
        <w:gridCol w:w="3348"/>
        <w:gridCol w:w="1818"/>
        <w:gridCol w:w="4324"/>
      </w:tblGrid>
      <w:tr w:rsidR="0001413A" w:rsidRPr="004357FF" w14:paraId="67D8AE00" w14:textId="77777777" w:rsidTr="00280D8F">
        <w:trPr>
          <w:trHeight w:val="241"/>
        </w:trPr>
        <w:tc>
          <w:tcPr>
            <w:tcW w:w="3348" w:type="dxa"/>
          </w:tcPr>
          <w:p w14:paraId="0C12DCB0" w14:textId="77777777" w:rsidR="0001413A" w:rsidRPr="004357FF" w:rsidRDefault="0001413A" w:rsidP="00280D8F">
            <w:pPr>
              <w:spacing w:line="260" w:lineRule="atLeast"/>
            </w:pPr>
          </w:p>
          <w:p w14:paraId="4AA8FD3D" w14:textId="77777777" w:rsidR="0001413A" w:rsidRPr="004357FF" w:rsidRDefault="0001413A" w:rsidP="00280D8F">
            <w:pPr>
              <w:spacing w:line="260" w:lineRule="atLeast"/>
            </w:pPr>
            <w:r w:rsidRPr="004357FF">
              <w:t>Kraj:</w:t>
            </w:r>
          </w:p>
        </w:tc>
        <w:tc>
          <w:tcPr>
            <w:tcW w:w="1818" w:type="dxa"/>
          </w:tcPr>
          <w:p w14:paraId="5007FAEE" w14:textId="77777777" w:rsidR="0001413A" w:rsidRPr="004357FF" w:rsidRDefault="0001413A" w:rsidP="00280D8F">
            <w:pPr>
              <w:spacing w:line="260" w:lineRule="atLeast"/>
            </w:pPr>
          </w:p>
        </w:tc>
        <w:tc>
          <w:tcPr>
            <w:tcW w:w="4324" w:type="dxa"/>
          </w:tcPr>
          <w:p w14:paraId="5D325A45" w14:textId="77777777" w:rsidR="0001413A" w:rsidRPr="004357FF" w:rsidRDefault="0001413A" w:rsidP="00280D8F">
            <w:pPr>
              <w:spacing w:line="260" w:lineRule="atLeast"/>
            </w:pPr>
            <w:r w:rsidRPr="004357FF">
              <w:t>Ime in priimek odgovorne osebe:</w:t>
            </w:r>
          </w:p>
          <w:p w14:paraId="6FBDF2CA" w14:textId="77777777" w:rsidR="0001413A" w:rsidRPr="004357FF" w:rsidRDefault="0001413A" w:rsidP="00280D8F">
            <w:pPr>
              <w:spacing w:line="260" w:lineRule="atLeast"/>
            </w:pPr>
          </w:p>
          <w:p w14:paraId="65181489" w14:textId="77777777" w:rsidR="0001413A" w:rsidRPr="004357FF" w:rsidRDefault="0001413A" w:rsidP="00280D8F">
            <w:pPr>
              <w:spacing w:line="260" w:lineRule="atLeast"/>
            </w:pPr>
          </w:p>
        </w:tc>
      </w:tr>
      <w:tr w:rsidR="0001413A" w:rsidRPr="004357FF" w14:paraId="619785D6" w14:textId="77777777" w:rsidTr="00280D8F">
        <w:trPr>
          <w:trHeight w:val="483"/>
        </w:trPr>
        <w:tc>
          <w:tcPr>
            <w:tcW w:w="3348" w:type="dxa"/>
          </w:tcPr>
          <w:p w14:paraId="7E9814DB" w14:textId="77777777" w:rsidR="0001413A" w:rsidRPr="004357FF" w:rsidRDefault="0001413A" w:rsidP="00280D8F">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C82416">
              <w:fldChar w:fldCharType="separate"/>
            </w:r>
            <w:r w:rsidRPr="004357FF">
              <w:fldChar w:fldCharType="end"/>
            </w:r>
            <w:r w:rsidRPr="004357FF">
              <w:t xml:space="preserve">: </w:t>
            </w:r>
          </w:p>
        </w:tc>
        <w:tc>
          <w:tcPr>
            <w:tcW w:w="1818" w:type="dxa"/>
          </w:tcPr>
          <w:p w14:paraId="2B65141D" w14:textId="77777777" w:rsidR="0001413A" w:rsidRPr="004357FF" w:rsidRDefault="0001413A" w:rsidP="00280D8F">
            <w:pPr>
              <w:spacing w:line="260" w:lineRule="atLeast"/>
            </w:pPr>
            <w:r w:rsidRPr="004357FF">
              <w:t>Žig</w:t>
            </w:r>
          </w:p>
        </w:tc>
        <w:tc>
          <w:tcPr>
            <w:tcW w:w="4324" w:type="dxa"/>
          </w:tcPr>
          <w:p w14:paraId="5FC16E6E" w14:textId="77777777" w:rsidR="0001413A" w:rsidRPr="004357FF" w:rsidRDefault="0001413A" w:rsidP="00280D8F">
            <w:pPr>
              <w:spacing w:line="260" w:lineRule="atLeast"/>
            </w:pPr>
            <w:r w:rsidRPr="004357FF">
              <w:t>________________________</w:t>
            </w:r>
          </w:p>
          <w:p w14:paraId="1AB66042" w14:textId="77777777" w:rsidR="0001413A" w:rsidRPr="004357FF" w:rsidRDefault="0001413A" w:rsidP="00280D8F">
            <w:pPr>
              <w:spacing w:line="260" w:lineRule="atLeast"/>
            </w:pPr>
            <w:r w:rsidRPr="004357FF">
              <w:t>Podpis odgovorne osebe</w:t>
            </w:r>
          </w:p>
        </w:tc>
      </w:tr>
    </w:tbl>
    <w:p w14:paraId="0CF655FC" w14:textId="6D12D651" w:rsidR="0001413A" w:rsidRPr="00FC5C9E" w:rsidRDefault="0001413A" w:rsidP="0001413A">
      <w:pPr>
        <w:rPr>
          <w:b/>
          <w:bCs/>
          <w:color w:val="002060"/>
          <w:sz w:val="24"/>
          <w:szCs w:val="24"/>
        </w:rPr>
      </w:pPr>
    </w:p>
    <w:p w14:paraId="614D65F5" w14:textId="77777777" w:rsidR="0001413A" w:rsidRPr="0042599F" w:rsidRDefault="0001413A" w:rsidP="0001413A">
      <w:r>
        <w:lastRenderedPageBreak/>
        <w:tab/>
      </w:r>
      <w:r>
        <w:tab/>
      </w:r>
    </w:p>
    <w:p w14:paraId="5DA1AEEA" w14:textId="77777777" w:rsidR="00EA164B" w:rsidRPr="00310764" w:rsidRDefault="00EA164B" w:rsidP="00EA164B">
      <w:pPr>
        <w:ind w:left="1080"/>
        <w:jc w:val="both"/>
        <w:rPr>
          <w:rFonts w:ascii="Calibri" w:hAnsi="Calibri" w:cs="Calibri"/>
          <w:i/>
          <w:sz w:val="22"/>
          <w:szCs w:val="22"/>
        </w:rPr>
      </w:pPr>
    </w:p>
    <w:p w14:paraId="47C5605A" w14:textId="77777777" w:rsidR="00AA27C5" w:rsidRDefault="00AA27C5" w:rsidP="002E538C">
      <w:pPr>
        <w:pStyle w:val="Naslov1"/>
        <w:spacing w:before="0" w:after="120"/>
        <w:jc w:val="center"/>
      </w:pPr>
      <w:bookmarkStart w:id="121" w:name="_Toc113969873"/>
      <w:r w:rsidRPr="00363A44">
        <w:t xml:space="preserve">IZJAVA ZA </w:t>
      </w:r>
      <w:r>
        <w:t>DRUGE GOSPODARSKE</w:t>
      </w:r>
      <w:r w:rsidRPr="00363A44">
        <w:t xml:space="preserve"> SUBJEKT</w:t>
      </w:r>
      <w:r>
        <w:t>E</w:t>
      </w:r>
      <w:r>
        <w:rPr>
          <w:rStyle w:val="Sprotnaopomba-sklic"/>
        </w:rPr>
        <w:footnoteReference w:id="4"/>
      </w:r>
      <w:bookmarkEnd w:id="121"/>
    </w:p>
    <w:tbl>
      <w:tblPr>
        <w:tblW w:w="8266" w:type="dxa"/>
        <w:tblLook w:val="01E0" w:firstRow="1" w:lastRow="1" w:firstColumn="1" w:lastColumn="1" w:noHBand="0" w:noVBand="0"/>
      </w:tblPr>
      <w:tblGrid>
        <w:gridCol w:w="8266"/>
      </w:tblGrid>
      <w:tr w:rsidR="00AA27C5" w:rsidRPr="007D28D0" w14:paraId="10CFFA9B" w14:textId="77777777" w:rsidTr="00280D8F">
        <w:trPr>
          <w:trHeight w:val="373"/>
        </w:trPr>
        <w:tc>
          <w:tcPr>
            <w:tcW w:w="8266" w:type="dxa"/>
            <w:shd w:val="clear" w:color="auto" w:fill="auto"/>
          </w:tcPr>
          <w:p w14:paraId="7A0E473D" w14:textId="77777777" w:rsidR="00AA27C5" w:rsidRPr="007D28D0" w:rsidRDefault="00AA27C5" w:rsidP="00E813A4">
            <w:pPr>
              <w:pStyle w:val="HTML-oblikovano"/>
              <w:spacing w:after="120"/>
              <w:jc w:val="both"/>
              <w:rPr>
                <w:rFonts w:ascii="Times New Roman" w:hAnsi="Times New Roman" w:cs="Times New Roman"/>
                <w:b/>
                <w:sz w:val="22"/>
                <w:szCs w:val="22"/>
              </w:rPr>
            </w:pPr>
            <w:r w:rsidRPr="007D28D0">
              <w:rPr>
                <w:rFonts w:ascii="Times New Roman" w:hAnsi="Times New Roman" w:cs="Times New Roman"/>
                <w:b/>
                <w:bCs/>
                <w:sz w:val="22"/>
                <w:szCs w:val="22"/>
              </w:rPr>
              <w:t>Naziv gospodarskega subjekta:</w:t>
            </w:r>
            <w:r>
              <w:rPr>
                <w:rFonts w:ascii="Times New Roman" w:hAnsi="Times New Roman" w:cs="Times New Roman"/>
                <w:b/>
                <w:bCs/>
                <w:sz w:val="22"/>
                <w:szCs w:val="22"/>
              </w:rPr>
              <w:t xml:space="preserve"> ______________________________________________</w:t>
            </w:r>
          </w:p>
        </w:tc>
      </w:tr>
      <w:tr w:rsidR="00AA27C5" w:rsidRPr="007D28D0" w14:paraId="1177115E" w14:textId="77777777" w:rsidTr="00280D8F">
        <w:trPr>
          <w:trHeight w:val="373"/>
        </w:trPr>
        <w:tc>
          <w:tcPr>
            <w:tcW w:w="8266" w:type="dxa"/>
            <w:shd w:val="clear" w:color="auto" w:fill="auto"/>
          </w:tcPr>
          <w:p w14:paraId="15CDC123" w14:textId="77777777" w:rsidR="00AA27C5" w:rsidRPr="007D28D0" w:rsidRDefault="00AA27C5" w:rsidP="00E813A4">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
                <w:bCs/>
                <w:sz w:val="22"/>
                <w:szCs w:val="22"/>
              </w:rPr>
            </w:pPr>
            <w:r w:rsidRPr="007D28D0">
              <w:rPr>
                <w:rFonts w:ascii="Times New Roman" w:hAnsi="Times New Roman" w:cs="Times New Roman"/>
                <w:b/>
                <w:bCs/>
                <w:sz w:val="22"/>
                <w:szCs w:val="22"/>
              </w:rPr>
              <w:t>Sedež (naslov) gospodarskega subjekta:</w:t>
            </w:r>
            <w:r>
              <w:rPr>
                <w:rFonts w:ascii="Times New Roman" w:hAnsi="Times New Roman" w:cs="Times New Roman"/>
                <w:b/>
                <w:bCs/>
                <w:sz w:val="22"/>
                <w:szCs w:val="22"/>
              </w:rPr>
              <w:t xml:space="preserve"> _______________________________________</w:t>
            </w:r>
          </w:p>
        </w:tc>
      </w:tr>
    </w:tbl>
    <w:p w14:paraId="1FE1F8B9" w14:textId="77777777" w:rsidR="00AA27C5" w:rsidRDefault="00AA27C5" w:rsidP="00AA27C5"/>
    <w:p w14:paraId="3B0FA62D" w14:textId="77777777" w:rsidR="00AA27C5" w:rsidRPr="00BF1CA8" w:rsidRDefault="00AA27C5" w:rsidP="00AA27C5">
      <w:pPr>
        <w:widowControl w:val="0"/>
        <w:autoSpaceDE w:val="0"/>
        <w:autoSpaceDN w:val="0"/>
        <w:adjustRightInd w:val="0"/>
        <w:spacing w:line="260" w:lineRule="atLeast"/>
      </w:pPr>
      <w:r w:rsidRPr="00BF1CA8">
        <w:t>S podpisom te izjave pod kazensko in materialno odgovornostjo izjavljamo, da:</w:t>
      </w:r>
    </w:p>
    <w:p w14:paraId="207CD268" w14:textId="5F63D284" w:rsidR="00AA27C5" w:rsidRDefault="00AA27C5" w:rsidP="00E813A4">
      <w:pPr>
        <w:pStyle w:val="Odstavekseznama"/>
        <w:numPr>
          <w:ilvl w:val="0"/>
          <w:numId w:val="43"/>
        </w:numPr>
        <w:spacing w:line="288" w:lineRule="auto"/>
        <w:jc w:val="both"/>
      </w:pPr>
      <w:r w:rsidRPr="00B909E5">
        <w:t>smo v celoti seznanjeni</w:t>
      </w:r>
      <w:r w:rsidRPr="00871C7E">
        <w:t xml:space="preserve"> z obsegom javnega naročila </w:t>
      </w:r>
      <w:r>
        <w:t xml:space="preserve">in, da </w:t>
      </w:r>
      <w:r w:rsidRPr="00871C7E">
        <w:t xml:space="preserve">se v celoti strinjamo s pogoji </w:t>
      </w:r>
      <w:r>
        <w:t xml:space="preserve">in ostalimi zahtevami </w:t>
      </w:r>
      <w:r w:rsidRPr="00871C7E">
        <w:t>naročnik</w:t>
      </w:r>
      <w:r>
        <w:t xml:space="preserve">a </w:t>
      </w:r>
      <w:r w:rsidRPr="00BF1CA8">
        <w:t xml:space="preserve">za </w:t>
      </w:r>
      <w:r>
        <w:t xml:space="preserve">predmetno </w:t>
      </w:r>
      <w:r w:rsidRPr="00BF1CA8">
        <w:t xml:space="preserve">javno naročilo z oznako </w:t>
      </w:r>
      <w:r w:rsidR="00070F59">
        <w:rPr>
          <w:b/>
        </w:rPr>
        <w:t>KAD/JN-5/2022</w:t>
      </w:r>
      <w:r w:rsidRPr="00BF1CA8">
        <w:t xml:space="preserve">, katerega predmet je </w:t>
      </w:r>
      <w:r w:rsidRPr="007A0BC8">
        <w:t>»</w:t>
      </w:r>
      <w:r>
        <w:rPr>
          <w:b/>
        </w:rPr>
        <w:t>Izvajanje poštnih storitev</w:t>
      </w:r>
      <w:r w:rsidRPr="007A0BC8">
        <w:t>«;</w:t>
      </w:r>
    </w:p>
    <w:p w14:paraId="637F245C" w14:textId="77777777" w:rsidR="00E813A4" w:rsidRPr="004803EC" w:rsidRDefault="00E813A4" w:rsidP="00E813A4">
      <w:pPr>
        <w:pStyle w:val="Odstavekseznama"/>
        <w:spacing w:line="288" w:lineRule="auto"/>
        <w:jc w:val="both"/>
      </w:pPr>
    </w:p>
    <w:p w14:paraId="6FA095A7" w14:textId="77777777" w:rsidR="00AA27C5" w:rsidRDefault="00AA27C5" w:rsidP="00AA27C5">
      <w:pPr>
        <w:pStyle w:val="Odstavekseznama"/>
        <w:numPr>
          <w:ilvl w:val="0"/>
          <w:numId w:val="43"/>
        </w:numPr>
        <w:spacing w:after="240" w:line="312" w:lineRule="auto"/>
        <w:jc w:val="both"/>
      </w:pPr>
      <w:r w:rsidRPr="002D17FE">
        <w:t xml:space="preserve">imamo veljavno registracijo za opravljanje dejavnosti v skladu s predpisi države članice, v kateri je registrirana naša dejavnost (vpis v register poklicev ali poslovni register); </w:t>
      </w:r>
    </w:p>
    <w:p w14:paraId="7E9A1882" w14:textId="77777777" w:rsidR="00AA27C5" w:rsidRDefault="00AA27C5" w:rsidP="00AA27C5">
      <w:pPr>
        <w:pStyle w:val="Odstavekseznama"/>
      </w:pPr>
    </w:p>
    <w:p w14:paraId="78AB2258" w14:textId="77777777" w:rsidR="00AA27C5" w:rsidRPr="002D17FE" w:rsidRDefault="00AA27C5" w:rsidP="00AA27C5">
      <w:pPr>
        <w:pStyle w:val="Odstavekseznama"/>
        <w:numPr>
          <w:ilvl w:val="0"/>
          <w:numId w:val="43"/>
        </w:numPr>
        <w:spacing w:after="240" w:line="312" w:lineRule="auto"/>
        <w:jc w:val="both"/>
      </w:pPr>
      <w:r w:rsidRPr="002D17FE">
        <w:t xml:space="preserve">dejavnost lahko opravljamo na podlagi vpisa v Sodni register, pod vložno številko _______________, oziroma na osnovi vpisa v Poslovni register Slovenije, AJPES izpostava številka; </w:t>
      </w:r>
    </w:p>
    <w:p w14:paraId="58517231" w14:textId="77777777" w:rsidR="00AA27C5" w:rsidRPr="002D17FE" w:rsidRDefault="00AA27C5" w:rsidP="00AA27C5">
      <w:pPr>
        <w:pStyle w:val="Odstavekseznama"/>
      </w:pPr>
    </w:p>
    <w:p w14:paraId="4796B51E" w14:textId="77777777" w:rsidR="00AA27C5" w:rsidRPr="0045467C" w:rsidRDefault="00AA27C5" w:rsidP="00AA27C5">
      <w:pPr>
        <w:pStyle w:val="Odstavekseznama"/>
        <w:numPr>
          <w:ilvl w:val="0"/>
          <w:numId w:val="43"/>
        </w:numPr>
        <w:spacing w:after="240" w:line="312" w:lineRule="auto"/>
        <w:jc w:val="both"/>
      </w:pPr>
      <w:r w:rsidRPr="002D17FE">
        <w:t>ima naša družba (gospodarski subjekt) v statutu družbe ali družbeni pogodbi vpisano dejavnost, ki je je predmet javnega naročila.</w:t>
      </w:r>
    </w:p>
    <w:p w14:paraId="7BAF0847" w14:textId="77777777" w:rsidR="00AA27C5" w:rsidRDefault="00AA27C5" w:rsidP="00AA27C5">
      <w:pPr>
        <w:pStyle w:val="Odstavekseznama"/>
      </w:pPr>
    </w:p>
    <w:p w14:paraId="04DD7778" w14:textId="77777777" w:rsidR="00AA27C5" w:rsidRDefault="00AA27C5" w:rsidP="00AA27C5">
      <w:pPr>
        <w:pStyle w:val="Odstavekseznama"/>
        <w:numPr>
          <w:ilvl w:val="0"/>
          <w:numId w:val="43"/>
        </w:numPr>
        <w:spacing w:line="288" w:lineRule="auto"/>
        <w:ind w:left="714" w:hanging="357"/>
        <w:jc w:val="both"/>
      </w:pPr>
      <w:r w:rsidRPr="00BF1CA8">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3F3CEAD2" w14:textId="77777777" w:rsidR="00AA27C5" w:rsidRDefault="00AA27C5" w:rsidP="00AA27C5">
      <w:pPr>
        <w:pStyle w:val="Odstavekseznama"/>
      </w:pPr>
    </w:p>
    <w:p w14:paraId="1F0944EC" w14:textId="77777777" w:rsidR="00AA27C5" w:rsidRDefault="00AA27C5" w:rsidP="00AA27C5">
      <w:pPr>
        <w:pStyle w:val="Odstavekseznama"/>
        <w:numPr>
          <w:ilvl w:val="0"/>
          <w:numId w:val="43"/>
        </w:numPr>
        <w:spacing w:line="288" w:lineRule="auto"/>
        <w:ind w:left="714" w:hanging="357"/>
        <w:jc w:val="both"/>
      </w:pPr>
      <w:r w:rsidRPr="00727A66">
        <w:rPr>
          <w:b/>
        </w:rPr>
        <w:t>so podatki in dokumenti, ki so podani v ponudbi, resnični</w:t>
      </w:r>
      <w:r w:rsidRPr="002E06C1">
        <w:t xml:space="preserve">, in da </w:t>
      </w:r>
      <w:r>
        <w:t>elektronske verzije v informacijskem sistemu e-JN priloženih dokumentov</w:t>
      </w:r>
      <w:r w:rsidRPr="002E06C1">
        <w:t xml:space="preserve"> ustrezajo originalu ter da za podane podatke, njihovo resničnost in ustreznost </w:t>
      </w:r>
      <w:r>
        <w:t>dokumentov</w:t>
      </w:r>
      <w:r w:rsidRPr="002E06C1">
        <w:t xml:space="preserve"> prevzemamo popolno odgovornost;</w:t>
      </w:r>
    </w:p>
    <w:p w14:paraId="41A5C1EA" w14:textId="77777777" w:rsidR="00AA27C5" w:rsidRDefault="00AA27C5" w:rsidP="00AA27C5">
      <w:pPr>
        <w:pStyle w:val="Odstavekseznama"/>
      </w:pPr>
    </w:p>
    <w:p w14:paraId="0F0CFFFC" w14:textId="77777777" w:rsidR="00AA27C5" w:rsidRPr="00691F68" w:rsidRDefault="00AA27C5" w:rsidP="00AA27C5">
      <w:pPr>
        <w:pStyle w:val="Odstavekseznama"/>
        <w:numPr>
          <w:ilvl w:val="0"/>
          <w:numId w:val="43"/>
        </w:numPr>
        <w:spacing w:line="288" w:lineRule="auto"/>
        <w:ind w:left="714" w:hanging="357"/>
        <w:jc w:val="both"/>
      </w:pPr>
      <w:r w:rsidRPr="00691F68">
        <w:t xml:space="preserve">naši družbi in osebam, ki so članice upravnega, vodstvenega ali nadzornega organa družbe ali osebam, ki imajo pooblastila za njeno zastopanje ali odločanje ali nadzor v njej, </w:t>
      </w:r>
      <w:r w:rsidRPr="00727A66">
        <w:rPr>
          <w:b/>
        </w:rPr>
        <w:t>ni bila izrečena pravnomočna sodba, ki ima elemente kaznivih dejanj iz prvega odstavka 75. člena Zakona o javnem naročanju</w:t>
      </w:r>
      <w:r w:rsidRPr="00691F68">
        <w:t xml:space="preserve"> (Uradni list RS, št. 91/15; v nadaljevanju ZJN-3);</w:t>
      </w:r>
    </w:p>
    <w:p w14:paraId="00C50F16" w14:textId="77777777" w:rsidR="00AA27C5" w:rsidRPr="002E06C1" w:rsidRDefault="00AA27C5" w:rsidP="00AA27C5">
      <w:pPr>
        <w:pStyle w:val="Odstavekseznama"/>
        <w:spacing w:line="288" w:lineRule="auto"/>
        <w:ind w:left="714"/>
      </w:pPr>
    </w:p>
    <w:p w14:paraId="4071E84E" w14:textId="77777777" w:rsidR="00B448FE" w:rsidRPr="00B448FE" w:rsidRDefault="00B448FE" w:rsidP="00B448FE">
      <w:pPr>
        <w:pStyle w:val="Odstavekseznama"/>
        <w:numPr>
          <w:ilvl w:val="0"/>
          <w:numId w:val="47"/>
        </w:numPr>
        <w:rPr>
          <w:b/>
        </w:rPr>
      </w:pPr>
      <w:r w:rsidRPr="00B448FE">
        <w:t xml:space="preserve">naša družba na dan, ko poteče rok za oddajo ponudb, </w:t>
      </w:r>
      <w:r w:rsidRPr="00B448FE">
        <w:rPr>
          <w:b/>
        </w:rPr>
        <w:t>ni uvrščena v evidenco gospodarskih subjektov z izrečenimi stranskimi sankcijami izločitve iz postopkov javnega naročanja iz a) točke četrtega odstavka 75. člena ZJN-3;</w:t>
      </w:r>
    </w:p>
    <w:p w14:paraId="191E058D" w14:textId="77777777" w:rsidR="00AA27C5" w:rsidRPr="008E37FD" w:rsidRDefault="00AA27C5" w:rsidP="00AA27C5">
      <w:pPr>
        <w:pStyle w:val="Odstavekseznama"/>
      </w:pPr>
    </w:p>
    <w:p w14:paraId="2FC7BB9E" w14:textId="77777777" w:rsidR="00AA27C5" w:rsidRPr="008E37FD" w:rsidRDefault="00AA27C5" w:rsidP="00AA27C5">
      <w:pPr>
        <w:pStyle w:val="Odstavekseznama"/>
        <w:numPr>
          <w:ilvl w:val="0"/>
          <w:numId w:val="43"/>
        </w:numPr>
        <w:spacing w:line="288" w:lineRule="auto"/>
        <w:ind w:left="714" w:hanging="357"/>
        <w:jc w:val="both"/>
      </w:pPr>
      <w:r w:rsidRPr="008E37FD">
        <w:t xml:space="preserve">na dan oddaje ponudbe </w:t>
      </w:r>
      <w:r w:rsidRPr="00727A66">
        <w:rPr>
          <w:b/>
        </w:rPr>
        <w:t>imamo izpolnjene obvezne dajatve in druge denarne nedavčne obveznosti</w:t>
      </w:r>
      <w:r w:rsidRPr="008E37FD">
        <w:t xml:space="preserve"> v skladu z zakonom, ki ureja finančno upravo, ki jih pobira davčni organ v skladu s predpisi države, v kateri ima sedež, ali predpisi države naročnika, oziroma vrednost neplačanih zapadlih obveznosti na dan oddaje ponudbe ali prijave </w:t>
      </w:r>
      <w:r w:rsidRPr="00727A66">
        <w:rPr>
          <w:b/>
        </w:rPr>
        <w:t>ne znaša 50 EUR ali več</w:t>
      </w:r>
      <w:r w:rsidRPr="008E37FD">
        <w:t>. Na dan oddaje ponudbe imamo predložene vse obračune davčnih odtegljajev za dohodke iz delovnega razmerja za obdobje zadnjih petih let do dne oddaje ponudbe;</w:t>
      </w:r>
    </w:p>
    <w:p w14:paraId="1C755FE0" w14:textId="77777777" w:rsidR="00AA27C5" w:rsidRPr="008E37FD" w:rsidRDefault="00AA27C5" w:rsidP="00AA27C5">
      <w:pPr>
        <w:pStyle w:val="Odstavekseznama"/>
        <w:spacing w:line="288" w:lineRule="auto"/>
        <w:ind w:left="714"/>
      </w:pPr>
    </w:p>
    <w:p w14:paraId="25202889" w14:textId="77777777" w:rsidR="002E538C" w:rsidRDefault="00AA27C5" w:rsidP="00B12B4A">
      <w:pPr>
        <w:pStyle w:val="Odstavekseznama"/>
        <w:numPr>
          <w:ilvl w:val="0"/>
          <w:numId w:val="43"/>
        </w:numPr>
        <w:spacing w:line="288" w:lineRule="auto"/>
        <w:ind w:left="714" w:right="-1" w:hanging="357"/>
        <w:jc w:val="both"/>
      </w:pPr>
      <w:r w:rsidRPr="002E538C">
        <w:rPr>
          <w:b/>
        </w:rPr>
        <w:t>naša družba ni uvrščena v evidenco poslovnih subjektov iz 35. člena Zakona o integriteti in preprečevanju korupcije</w:t>
      </w:r>
      <w:r w:rsidRPr="005C1072">
        <w:t xml:space="preserve"> (Uradni list RS, št. 69/11-UPB-2) in nam ni na podlagi tega člena prep</w:t>
      </w:r>
      <w:r w:rsidR="002E538C">
        <w:t>ovedano poslovanje z naročnikom;</w:t>
      </w:r>
    </w:p>
    <w:p w14:paraId="216A1149" w14:textId="77777777" w:rsidR="002E538C" w:rsidRDefault="002E538C" w:rsidP="002E538C">
      <w:pPr>
        <w:pStyle w:val="Odstavekseznama"/>
      </w:pPr>
    </w:p>
    <w:p w14:paraId="60A3AE4D" w14:textId="5DBFC80A" w:rsidR="00AA27C5" w:rsidRPr="002E538C" w:rsidRDefault="00AA27C5" w:rsidP="00B12B4A">
      <w:pPr>
        <w:pStyle w:val="Odstavekseznama"/>
        <w:numPr>
          <w:ilvl w:val="0"/>
          <w:numId w:val="43"/>
        </w:numPr>
        <w:spacing w:line="288" w:lineRule="auto"/>
        <w:ind w:left="714" w:right="-1" w:hanging="357"/>
        <w:jc w:val="both"/>
      </w:pPr>
      <w:r w:rsidRPr="002E538C">
        <w:t xml:space="preserve">naši družbi v zadnjih treh letih pred potekom roka za oddajo ponudbe pristojni organ Republike Slovenije ali druge države članice ali tretje države ni ugotovil najmanj dveh </w:t>
      </w:r>
      <w:r w:rsidRPr="002E538C">
        <w:rPr>
          <w:b/>
        </w:rPr>
        <w:t xml:space="preserve">kršitev v zvezi s plačilom za delo, delovnim </w:t>
      </w:r>
      <w:r w:rsidRPr="002E538C">
        <w:rPr>
          <w:b/>
        </w:rPr>
        <w:lastRenderedPageBreak/>
        <w:t>časom, počitki, opravljanjem dela na podlagi pogodb civilnega prava kljub obstoju elementov delovnega razmerja ali v zvezi z zaposlovanjem na črno</w:t>
      </w:r>
      <w:r w:rsidRPr="002E538C">
        <w:t>, za kateri nam je bila s pravnomočno odločitvijo ali več pravnomočnimi odločitvami izrečena globa za prekršek;</w:t>
      </w:r>
    </w:p>
    <w:p w14:paraId="0262B1CB" w14:textId="77777777" w:rsidR="00AA27C5" w:rsidRDefault="00AA27C5" w:rsidP="00AA27C5">
      <w:pPr>
        <w:pStyle w:val="Odstavekseznama"/>
        <w:spacing w:line="288" w:lineRule="auto"/>
        <w:ind w:left="714"/>
      </w:pPr>
    </w:p>
    <w:p w14:paraId="1F4B68DA" w14:textId="77777777" w:rsidR="00AA27C5" w:rsidRPr="00BB4983" w:rsidRDefault="00AA27C5" w:rsidP="00AA27C5">
      <w:pPr>
        <w:pStyle w:val="Odstavekseznama"/>
        <w:numPr>
          <w:ilvl w:val="0"/>
          <w:numId w:val="43"/>
        </w:numPr>
        <w:spacing w:line="288" w:lineRule="auto"/>
        <w:ind w:left="714" w:hanging="357"/>
        <w:jc w:val="both"/>
      </w:pPr>
      <w:r w:rsidRPr="00796AB6">
        <w:t xml:space="preserve">da naša družba </w:t>
      </w:r>
      <w:r w:rsidRPr="00727A66">
        <w:rPr>
          <w:b/>
        </w:rPr>
        <w:t>ni v postopku zaradi insolventnosti ali prisilnega prenehanja</w:t>
      </w:r>
      <w:r w:rsidRPr="00F80511">
        <w:t xml:space="preserve"> po zakonu, ki ureja postopek zaradi insolventnosti in prisilnega prenehanja, ali postopku likvidacije po zakonu, ki ureja gospodarske družbe, njena sredstva ali poslovanje ne upravlja upravitelj ali sodišče, njene poslovne dejavnosti niso začasno ustavljene in se v skladu s predpisi druge države nad njo ni začel postopek ali pa je nastal položaj z enakimi pravnimi posledicami</w:t>
      </w:r>
      <w:r w:rsidRPr="00BB4983">
        <w:rPr>
          <w:rFonts w:cstheme="minorHAnsi"/>
        </w:rPr>
        <w:t>;</w:t>
      </w:r>
    </w:p>
    <w:p w14:paraId="2B023E34" w14:textId="77777777" w:rsidR="00AA27C5" w:rsidRDefault="00AA27C5" w:rsidP="00AA27C5">
      <w:pPr>
        <w:pStyle w:val="Odstavekseznama"/>
        <w:spacing w:line="288" w:lineRule="auto"/>
        <w:ind w:left="714"/>
      </w:pPr>
    </w:p>
    <w:p w14:paraId="1019148E" w14:textId="77777777" w:rsidR="00AA27C5" w:rsidRPr="00BB4983" w:rsidRDefault="00AA27C5" w:rsidP="00AA27C5">
      <w:pPr>
        <w:pStyle w:val="Odstavekseznama"/>
        <w:numPr>
          <w:ilvl w:val="0"/>
          <w:numId w:val="43"/>
        </w:numPr>
        <w:rPr>
          <w:rFonts w:cstheme="minorHAnsi"/>
        </w:rPr>
      </w:pPr>
      <w:r w:rsidRPr="00210E95">
        <w:rPr>
          <w:rFonts w:cstheme="minorHAnsi"/>
        </w:rPr>
        <w:t xml:space="preserve">ima naša </w:t>
      </w:r>
      <w:r w:rsidRPr="00796AB6">
        <w:rPr>
          <w:rFonts w:cstheme="minorHAnsi"/>
        </w:rPr>
        <w:t>družba plačane vse zapadle obveznosti do podizvajalcev v predhodnih</w:t>
      </w:r>
      <w:r w:rsidRPr="00210E95">
        <w:rPr>
          <w:rFonts w:cstheme="minorHAnsi"/>
        </w:rPr>
        <w:t xml:space="preserve"> postopkih javnega naročanja;</w:t>
      </w:r>
    </w:p>
    <w:p w14:paraId="2D363FE3" w14:textId="77777777" w:rsidR="00AA27C5" w:rsidRDefault="00AA27C5" w:rsidP="00AA27C5">
      <w:pPr>
        <w:pStyle w:val="Odstavekseznama"/>
      </w:pPr>
    </w:p>
    <w:p w14:paraId="153DB911" w14:textId="77777777" w:rsidR="00AA27C5" w:rsidRDefault="00AA27C5" w:rsidP="00AA27C5">
      <w:pPr>
        <w:pStyle w:val="Odstavekseznama"/>
        <w:numPr>
          <w:ilvl w:val="0"/>
          <w:numId w:val="43"/>
        </w:numPr>
        <w:spacing w:line="288" w:lineRule="auto"/>
        <w:ind w:left="714" w:hanging="357"/>
        <w:jc w:val="both"/>
      </w:pPr>
      <w:r w:rsidRPr="008E63BE">
        <w:t xml:space="preserve">bomo v primeru, da bomo izbrani na predmetnem javnem naročilu, naročniku na njegov poziv, v roku osmih dni od prejema poziva, posredovali podatke o svojih ustanoviteljih, družbenikih, delničarjih, </w:t>
      </w:r>
      <w:proofErr w:type="spellStart"/>
      <w:r w:rsidRPr="008E63BE">
        <w:t>komanditistih</w:t>
      </w:r>
      <w:proofErr w:type="spellEnd"/>
      <w:r w:rsidRPr="008E63BE">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w:t>
      </w:r>
      <w:r>
        <w:t>tudi za podizvajalce;</w:t>
      </w:r>
    </w:p>
    <w:p w14:paraId="7BF16D3B" w14:textId="77777777" w:rsidR="00AA27C5" w:rsidRDefault="00AA27C5" w:rsidP="00AA27C5">
      <w:pPr>
        <w:pStyle w:val="Odstavekseznama"/>
        <w:spacing w:line="288" w:lineRule="auto"/>
        <w:ind w:left="714"/>
      </w:pPr>
    </w:p>
    <w:p w14:paraId="3D1938DE" w14:textId="261E0867" w:rsidR="002E538C" w:rsidRDefault="00AA27C5" w:rsidP="002E538C">
      <w:pPr>
        <w:pStyle w:val="Odstavekseznama"/>
        <w:numPr>
          <w:ilvl w:val="0"/>
          <w:numId w:val="43"/>
        </w:numPr>
        <w:spacing w:after="240" w:line="288" w:lineRule="auto"/>
        <w:ind w:left="714" w:hanging="357"/>
        <w:jc w:val="both"/>
      </w:pPr>
      <w:r>
        <w:t xml:space="preserve">da naša družba, v zadnjih šestih mesecih pred rokom za oddajo ponudb, </w:t>
      </w:r>
      <w:r w:rsidRPr="00727A66">
        <w:rPr>
          <w:b/>
        </w:rPr>
        <w:t>nima blokiranih transakcijskih računov</w:t>
      </w:r>
      <w:r>
        <w:t>;</w:t>
      </w:r>
    </w:p>
    <w:p w14:paraId="182BD6BD" w14:textId="77777777" w:rsidR="00AA27C5" w:rsidRDefault="00AA27C5" w:rsidP="002E538C">
      <w:pPr>
        <w:pStyle w:val="Odstavekseznama"/>
        <w:numPr>
          <w:ilvl w:val="0"/>
          <w:numId w:val="43"/>
        </w:numPr>
        <w:spacing w:before="120" w:line="288" w:lineRule="auto"/>
        <w:ind w:left="714" w:hanging="357"/>
        <w:jc w:val="both"/>
      </w:pPr>
      <w:r w:rsidRPr="00727A66">
        <w:t>bomo naročilo</w:t>
      </w:r>
      <w:r w:rsidRPr="00B13AFF">
        <w:t xml:space="preserve"> opravili strokovno in korektno v skladu z veljavnimi predpisi in pravili stroke</w:t>
      </w:r>
      <w:r>
        <w:t>;</w:t>
      </w:r>
    </w:p>
    <w:p w14:paraId="64D9BC44" w14:textId="77777777" w:rsidR="00AA27C5" w:rsidRDefault="00AA27C5" w:rsidP="00AA27C5">
      <w:pPr>
        <w:pStyle w:val="Odstavekseznama"/>
      </w:pPr>
    </w:p>
    <w:p w14:paraId="101871F8" w14:textId="77777777" w:rsidR="00AA27C5" w:rsidRDefault="00AA27C5" w:rsidP="00AA27C5">
      <w:pPr>
        <w:pStyle w:val="Odstavekseznama"/>
        <w:numPr>
          <w:ilvl w:val="0"/>
          <w:numId w:val="43"/>
        </w:numPr>
        <w:spacing w:line="288" w:lineRule="auto"/>
        <w:ind w:left="714" w:hanging="357"/>
        <w:jc w:val="both"/>
      </w:pPr>
      <w:r>
        <w:t>naša družba v zadostnem obsegu razpolaga s sodobno tehnološko in infrastrukturno opremo, ki je potrebna za izvedbo predmeta javnega naročila,</w:t>
      </w:r>
      <w:r w:rsidRPr="00727A66">
        <w:t xml:space="preserve"> </w:t>
      </w:r>
      <w:r>
        <w:t xml:space="preserve">torej razpolagamo z zadostnimi </w:t>
      </w:r>
      <w:r w:rsidRPr="00727A66">
        <w:t>tehničnimi zmogljivostmi</w:t>
      </w:r>
      <w:r>
        <w:t>;</w:t>
      </w:r>
    </w:p>
    <w:p w14:paraId="14D8F4D6" w14:textId="77777777" w:rsidR="00AA27C5" w:rsidRDefault="00AA27C5" w:rsidP="00AA27C5">
      <w:pPr>
        <w:pStyle w:val="Odstavekseznama"/>
      </w:pPr>
    </w:p>
    <w:p w14:paraId="623582FE" w14:textId="77777777" w:rsidR="00AA27C5" w:rsidRDefault="00AA27C5" w:rsidP="00AA27C5">
      <w:pPr>
        <w:pStyle w:val="Odstavekseznama"/>
        <w:numPr>
          <w:ilvl w:val="0"/>
          <w:numId w:val="43"/>
        </w:numPr>
        <w:spacing w:line="288" w:lineRule="auto"/>
        <w:ind w:left="714" w:hanging="357"/>
        <w:jc w:val="both"/>
      </w:pPr>
      <w:r w:rsidRPr="00B45591">
        <w:t>smo ekonomsko</w:t>
      </w:r>
      <w:r>
        <w:t xml:space="preserve"> – finančno sposobni izvesti naročilo; </w:t>
      </w:r>
    </w:p>
    <w:p w14:paraId="39EF2E87" w14:textId="77777777" w:rsidR="00AA27C5" w:rsidRDefault="00AA27C5" w:rsidP="00AA27C5">
      <w:pPr>
        <w:pStyle w:val="Odstavekseznama"/>
      </w:pPr>
    </w:p>
    <w:p w14:paraId="27D8CC3C" w14:textId="0C722582" w:rsidR="00AA27C5" w:rsidRDefault="00AA27C5" w:rsidP="009F5CCB">
      <w:pPr>
        <w:pStyle w:val="Odstavekseznama"/>
        <w:numPr>
          <w:ilvl w:val="0"/>
          <w:numId w:val="43"/>
        </w:numPr>
        <w:spacing w:line="288" w:lineRule="auto"/>
        <w:ind w:left="714" w:hanging="357"/>
      </w:pPr>
      <w:r>
        <w:t>naša družba ima dovoljenje (odločba, sklep) Agencije za pošto in elektronske komunikacije Republike Slovenije za izvajanje poštnih storitev, in s tem izpolnjuje pogoje iz Zakona o poštnih storitvah (Uradni list RS, št. 51/2009, 77/2010, 40/2014 - ZIN-B, 81/2015; ZPSto-2)</w:t>
      </w:r>
      <w:r w:rsidR="00C517E9">
        <w:t>;</w:t>
      </w:r>
    </w:p>
    <w:p w14:paraId="431FCF72" w14:textId="77777777" w:rsidR="00AA27C5" w:rsidRDefault="00AA27C5" w:rsidP="00AA27C5">
      <w:pPr>
        <w:pStyle w:val="Odstavekseznama"/>
      </w:pPr>
    </w:p>
    <w:p w14:paraId="3666245A" w14:textId="1215913F" w:rsidR="00AA27C5" w:rsidRDefault="00AA27C5" w:rsidP="009F5CCB">
      <w:pPr>
        <w:pStyle w:val="Odstavekseznama"/>
        <w:numPr>
          <w:ilvl w:val="0"/>
          <w:numId w:val="43"/>
        </w:numPr>
        <w:spacing w:line="288" w:lineRule="auto"/>
        <w:ind w:left="714" w:hanging="357"/>
      </w:pPr>
      <w:r>
        <w:t>naša družba je vpisana v: Evidenco izvajalcev univerzalne poštne storitve na celotnem ozemlju Republike Slovenije ali v Evidenco izvajalcev zamenljivih poštnih storitev pošiljk do 2 kg in v Evidenco izvajalcev storitev zamenljivih poštnih storitev poštnih paketov do 10 kg in v Evidenco izvajalcev zamenljivih poštnih storitev priporočene in vrednostne pošiljke, ki jih vodi Agencija za komunikacijska omrežja in storitve Republike Slovenije (AKOS)</w:t>
      </w:r>
      <w:r w:rsidR="00C517E9">
        <w:t>;</w:t>
      </w:r>
      <w:r>
        <w:t xml:space="preserve"> </w:t>
      </w:r>
    </w:p>
    <w:p w14:paraId="078D65AB" w14:textId="77777777" w:rsidR="00AA27C5" w:rsidRDefault="00AA27C5" w:rsidP="00AA27C5">
      <w:pPr>
        <w:pStyle w:val="Odstavekseznama"/>
        <w:spacing w:line="288" w:lineRule="auto"/>
        <w:ind w:left="714"/>
      </w:pPr>
    </w:p>
    <w:p w14:paraId="568203D9" w14:textId="77777777" w:rsidR="00AA27C5" w:rsidRDefault="00AA27C5" w:rsidP="00AA27C5">
      <w:pPr>
        <w:pStyle w:val="Odstavekseznama"/>
        <w:numPr>
          <w:ilvl w:val="0"/>
          <w:numId w:val="43"/>
        </w:numPr>
        <w:spacing w:line="288" w:lineRule="auto"/>
        <w:ind w:left="714" w:hanging="357"/>
        <w:jc w:val="both"/>
      </w:pPr>
      <w:r w:rsidRPr="00890F18">
        <w:t>soglašamo,</w:t>
      </w:r>
      <w:r w:rsidRPr="004357FF">
        <w:t xml:space="preserve"> da lahko naročnik v zvezi z oddajo predmetnega javnega naročila pridobi podatke za preveritev ponudbe v skladu 89. členom Zakona o javnem naročanju (Uradni list RS, št. 91/15, v nadaljevanju ZJN-3) v enotnem informacijskem sistemu e-Dosje iz devetega ods</w:t>
      </w:r>
      <w:r>
        <w:t>tavka 77. člena ZJN-3;</w:t>
      </w:r>
    </w:p>
    <w:p w14:paraId="54DA748C" w14:textId="77777777" w:rsidR="00AA27C5" w:rsidRDefault="00AA27C5" w:rsidP="00AA27C5">
      <w:pPr>
        <w:pStyle w:val="Odstavekseznama"/>
        <w:spacing w:line="288" w:lineRule="auto"/>
        <w:ind w:left="714"/>
      </w:pPr>
    </w:p>
    <w:p w14:paraId="5BB5FB18" w14:textId="77777777" w:rsidR="00AA27C5" w:rsidRDefault="00AA27C5" w:rsidP="00AA27C5">
      <w:pPr>
        <w:pStyle w:val="Odstavekseznama"/>
        <w:numPr>
          <w:ilvl w:val="0"/>
          <w:numId w:val="43"/>
        </w:numPr>
        <w:spacing w:line="288" w:lineRule="auto"/>
        <w:ind w:left="714" w:hanging="357"/>
        <w:jc w:val="both"/>
      </w:pPr>
      <w:r w:rsidRPr="00DB09A4">
        <w:t xml:space="preserve">izpolnjujemo zahtevane pogoje za sodelovanje, kot so določeni v </w:t>
      </w:r>
      <w:r>
        <w:t>Povabilu k sodelovanju in navodilih ponudnikom za izdelavo ponudbe, v tehničnih specifikacijah ter kot izhaja iz osnutka pogodbe;</w:t>
      </w:r>
    </w:p>
    <w:p w14:paraId="6F6EB88F" w14:textId="77777777" w:rsidR="00AA27C5" w:rsidRDefault="00AA27C5" w:rsidP="00AA27C5">
      <w:pPr>
        <w:pStyle w:val="Odstavekseznama"/>
      </w:pPr>
    </w:p>
    <w:p w14:paraId="5F2F6D9D" w14:textId="4634674D" w:rsidR="00AA27C5" w:rsidRPr="00E813A4" w:rsidRDefault="00AA27C5" w:rsidP="00AA27C5">
      <w:pPr>
        <w:pStyle w:val="Odstavekseznama"/>
        <w:numPr>
          <w:ilvl w:val="0"/>
          <w:numId w:val="43"/>
        </w:numPr>
        <w:spacing w:line="288" w:lineRule="auto"/>
        <w:ind w:left="714" w:hanging="357"/>
        <w:jc w:val="both"/>
      </w:pPr>
      <w:r w:rsidRPr="000522BF">
        <w:t>bomo vse informacije in</w:t>
      </w:r>
      <w:r w:rsidRPr="00B13AFF">
        <w:t xml:space="preserve"> podatke naročnika varovali kot poslovno skrivnost</w:t>
      </w:r>
      <w:r>
        <w:t>.</w:t>
      </w:r>
    </w:p>
    <w:tbl>
      <w:tblPr>
        <w:tblW w:w="9490" w:type="dxa"/>
        <w:tblInd w:w="567" w:type="dxa"/>
        <w:tblLayout w:type="fixed"/>
        <w:tblLook w:val="0000" w:firstRow="0" w:lastRow="0" w:firstColumn="0" w:lastColumn="0" w:noHBand="0" w:noVBand="0"/>
      </w:tblPr>
      <w:tblGrid>
        <w:gridCol w:w="3348"/>
        <w:gridCol w:w="1818"/>
        <w:gridCol w:w="4324"/>
      </w:tblGrid>
      <w:tr w:rsidR="00AA27C5" w:rsidRPr="004357FF" w14:paraId="375BEAE5" w14:textId="77777777" w:rsidTr="00280D8F">
        <w:trPr>
          <w:trHeight w:val="241"/>
        </w:trPr>
        <w:tc>
          <w:tcPr>
            <w:tcW w:w="3348" w:type="dxa"/>
          </w:tcPr>
          <w:p w14:paraId="398D16DF" w14:textId="77777777" w:rsidR="00AA27C5" w:rsidRPr="004357FF" w:rsidRDefault="00AA27C5" w:rsidP="00280D8F">
            <w:pPr>
              <w:spacing w:line="260" w:lineRule="atLeast"/>
            </w:pPr>
          </w:p>
          <w:p w14:paraId="74B345FF" w14:textId="77777777" w:rsidR="00AA27C5" w:rsidRPr="004357FF" w:rsidRDefault="00AA27C5" w:rsidP="00280D8F">
            <w:pPr>
              <w:spacing w:line="260" w:lineRule="atLeast"/>
            </w:pPr>
            <w:r w:rsidRPr="004357FF">
              <w:t>Kraj:</w:t>
            </w:r>
          </w:p>
        </w:tc>
        <w:tc>
          <w:tcPr>
            <w:tcW w:w="1818" w:type="dxa"/>
          </w:tcPr>
          <w:p w14:paraId="1C913170" w14:textId="77777777" w:rsidR="00AA27C5" w:rsidRPr="004357FF" w:rsidRDefault="00AA27C5" w:rsidP="00280D8F">
            <w:pPr>
              <w:spacing w:line="260" w:lineRule="atLeast"/>
            </w:pPr>
          </w:p>
        </w:tc>
        <w:tc>
          <w:tcPr>
            <w:tcW w:w="4324" w:type="dxa"/>
          </w:tcPr>
          <w:p w14:paraId="09225B73" w14:textId="77777777" w:rsidR="00AA27C5" w:rsidRPr="004357FF" w:rsidRDefault="00AA27C5" w:rsidP="00280D8F">
            <w:pPr>
              <w:spacing w:line="260" w:lineRule="atLeast"/>
            </w:pPr>
            <w:r w:rsidRPr="004357FF">
              <w:t>Ime in priimek odgovorne osebe:</w:t>
            </w:r>
          </w:p>
          <w:p w14:paraId="061B0261" w14:textId="77777777" w:rsidR="00AA27C5" w:rsidRPr="004357FF" w:rsidRDefault="00AA27C5" w:rsidP="00280D8F">
            <w:pPr>
              <w:spacing w:line="260" w:lineRule="atLeast"/>
            </w:pPr>
          </w:p>
          <w:p w14:paraId="5536EE2C" w14:textId="77777777" w:rsidR="00AA27C5" w:rsidRPr="004357FF" w:rsidRDefault="00AA27C5" w:rsidP="00280D8F">
            <w:pPr>
              <w:spacing w:line="260" w:lineRule="atLeast"/>
            </w:pPr>
          </w:p>
        </w:tc>
      </w:tr>
      <w:tr w:rsidR="00AA27C5" w:rsidRPr="004357FF" w14:paraId="587B3E82" w14:textId="77777777" w:rsidTr="00280D8F">
        <w:trPr>
          <w:trHeight w:val="483"/>
        </w:trPr>
        <w:tc>
          <w:tcPr>
            <w:tcW w:w="3348" w:type="dxa"/>
          </w:tcPr>
          <w:p w14:paraId="5C4F3605" w14:textId="77777777" w:rsidR="00AA27C5" w:rsidRPr="004357FF" w:rsidRDefault="00AA27C5" w:rsidP="00280D8F">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C82416">
              <w:fldChar w:fldCharType="separate"/>
            </w:r>
            <w:r w:rsidRPr="004357FF">
              <w:fldChar w:fldCharType="end"/>
            </w:r>
            <w:r w:rsidRPr="004357FF">
              <w:t xml:space="preserve">: </w:t>
            </w:r>
          </w:p>
        </w:tc>
        <w:tc>
          <w:tcPr>
            <w:tcW w:w="1818" w:type="dxa"/>
          </w:tcPr>
          <w:p w14:paraId="65D84E0F" w14:textId="77777777" w:rsidR="00AA27C5" w:rsidRPr="004357FF" w:rsidRDefault="00AA27C5" w:rsidP="00280D8F">
            <w:pPr>
              <w:spacing w:line="260" w:lineRule="atLeast"/>
            </w:pPr>
            <w:r w:rsidRPr="004357FF">
              <w:t>Žig</w:t>
            </w:r>
          </w:p>
        </w:tc>
        <w:tc>
          <w:tcPr>
            <w:tcW w:w="4324" w:type="dxa"/>
          </w:tcPr>
          <w:p w14:paraId="36377309" w14:textId="77777777" w:rsidR="00AA27C5" w:rsidRPr="004357FF" w:rsidRDefault="00AA27C5" w:rsidP="00280D8F">
            <w:pPr>
              <w:spacing w:line="260" w:lineRule="atLeast"/>
            </w:pPr>
            <w:r w:rsidRPr="004357FF">
              <w:t>________________________</w:t>
            </w:r>
          </w:p>
          <w:p w14:paraId="0844F518" w14:textId="77777777" w:rsidR="00AA27C5" w:rsidRPr="004357FF" w:rsidRDefault="00AA27C5" w:rsidP="00280D8F">
            <w:pPr>
              <w:spacing w:line="260" w:lineRule="atLeast"/>
            </w:pPr>
            <w:r w:rsidRPr="004357FF">
              <w:t>Podpis odgovorne osebe</w:t>
            </w:r>
          </w:p>
        </w:tc>
      </w:tr>
    </w:tbl>
    <w:p w14:paraId="0B19E230" w14:textId="77777777" w:rsidR="00AA27C5" w:rsidRDefault="00AA27C5" w:rsidP="00AA27C5"/>
    <w:p w14:paraId="26535900" w14:textId="77777777" w:rsidR="009F5CCB" w:rsidRDefault="009F5CCB" w:rsidP="00AA27C5"/>
    <w:p w14:paraId="668A1D9A" w14:textId="77777777" w:rsidR="009F5CCB" w:rsidRPr="0042599F" w:rsidRDefault="009F5CCB" w:rsidP="00AA27C5"/>
    <w:p w14:paraId="1EC027D1" w14:textId="77777777" w:rsidR="00EA164B" w:rsidRPr="00310764" w:rsidRDefault="00EA164B" w:rsidP="00EA164B">
      <w:pPr>
        <w:ind w:left="1080"/>
        <w:jc w:val="both"/>
        <w:rPr>
          <w:rFonts w:ascii="Calibri" w:hAnsi="Calibri" w:cs="Calibri"/>
          <w:i/>
          <w:sz w:val="22"/>
          <w:szCs w:val="22"/>
        </w:rPr>
      </w:pPr>
    </w:p>
    <w:p w14:paraId="4CC44A7A" w14:textId="77777777" w:rsidR="00EA164B" w:rsidRPr="00310764" w:rsidRDefault="00EA164B" w:rsidP="00EA164B">
      <w:pPr>
        <w:pStyle w:val="Glava"/>
        <w:tabs>
          <w:tab w:val="clear" w:pos="4536"/>
          <w:tab w:val="clear" w:pos="9072"/>
        </w:tabs>
        <w:ind w:left="1080"/>
        <w:jc w:val="both"/>
        <w:rPr>
          <w:rFonts w:ascii="Calibri" w:hAnsi="Calibri" w:cs="Calibri"/>
          <w:i/>
          <w:sz w:val="22"/>
          <w:szCs w:val="22"/>
        </w:rPr>
      </w:pPr>
    </w:p>
    <w:p w14:paraId="657152B2" w14:textId="77777777" w:rsidR="00896CD1" w:rsidRPr="00A70986" w:rsidRDefault="00896CD1" w:rsidP="00896CD1">
      <w:pPr>
        <w:rPr>
          <w:rFonts w:ascii="Arial" w:hAnsi="Arial" w:cs="Arial"/>
          <w:b/>
        </w:rPr>
      </w:pPr>
      <w:r w:rsidRPr="00A70986">
        <w:rPr>
          <w:rFonts w:ascii="Arial" w:hAnsi="Arial" w:cs="Arial"/>
          <w:b/>
        </w:rPr>
        <w:t>Obrazec zavarovanje za resnost ponudbe po EPGP-758</w:t>
      </w:r>
    </w:p>
    <w:p w14:paraId="477E6A5A" w14:textId="77777777" w:rsidR="00896CD1" w:rsidRPr="006467D8" w:rsidRDefault="00896CD1" w:rsidP="00896CD1"/>
    <w:p w14:paraId="57C2E9EB" w14:textId="77777777" w:rsidR="00896CD1" w:rsidRPr="007E1009" w:rsidRDefault="00896CD1" w:rsidP="00896CD1">
      <w:pPr>
        <w:jc w:val="both"/>
        <w:rPr>
          <w:rFonts w:ascii="Arial" w:hAnsi="Arial" w:cs="Arial"/>
          <w:i/>
        </w:rPr>
      </w:pPr>
      <w:r w:rsidRPr="006467D8">
        <w:rPr>
          <w:rFonts w:ascii="Arial" w:hAnsi="Arial" w:cs="Arial"/>
          <w:i/>
        </w:rPr>
        <w:t>Glava s podatki o garantu (</w:t>
      </w:r>
      <w:r>
        <w:rPr>
          <w:rFonts w:ascii="Arial" w:hAnsi="Arial" w:cs="Arial"/>
          <w:i/>
        </w:rPr>
        <w:t xml:space="preserve">zavarovalnici/banki) </w:t>
      </w:r>
      <w:r w:rsidRPr="007E1009">
        <w:rPr>
          <w:rFonts w:ascii="Arial" w:hAnsi="Arial" w:cs="Arial"/>
          <w:i/>
        </w:rPr>
        <w:t>ali SWIFT ključ</w:t>
      </w:r>
    </w:p>
    <w:p w14:paraId="6B94B36F" w14:textId="77777777" w:rsidR="00896CD1" w:rsidRPr="000640C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42B4AC13" w14:textId="77777777" w:rsidR="00896CD1" w:rsidRPr="007E1009" w:rsidRDefault="00896CD1" w:rsidP="00896CD1">
      <w:pPr>
        <w:jc w:val="both"/>
        <w:rPr>
          <w:rFonts w:ascii="Arial" w:hAnsi="Arial" w:cs="Arial"/>
        </w:rPr>
      </w:pPr>
      <w:r>
        <w:rPr>
          <w:rFonts w:ascii="Arial" w:hAnsi="Arial" w:cs="Arial"/>
        </w:rPr>
        <w:t>Za: Kapitalska družba, d. d., Dunajska cesta 119, 1000 Ljubljana</w:t>
      </w:r>
      <w:r w:rsidRPr="007E1009">
        <w:rPr>
          <w:rFonts w:ascii="Arial" w:hAnsi="Arial" w:cs="Arial"/>
        </w:rPr>
        <w:t xml:space="preserve"> </w:t>
      </w:r>
    </w:p>
    <w:p w14:paraId="283A2D65" w14:textId="77777777" w:rsidR="00896CD1" w:rsidRPr="006467D8"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EC4306"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6467D8">
        <w:rPr>
          <w:rFonts w:ascii="Arial" w:hAnsi="Arial" w:cs="Arial"/>
        </w:rPr>
        <w:t xml:space="preserve">Datum: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6467D8">
        <w:rPr>
          <w:rFonts w:ascii="Arial" w:hAnsi="Arial" w:cs="Arial"/>
          <w:i/>
        </w:rPr>
        <w:t>(vpiše se datum izdaje)</w:t>
      </w:r>
    </w:p>
    <w:p w14:paraId="34D41406"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710F1A9"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VRSTA:</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i/>
        </w:rPr>
        <w:t xml:space="preserve"> (kavcijsko zavarovanje/garancija za resnost ponudbe)</w:t>
      </w:r>
    </w:p>
    <w:p w14:paraId="7013C52C"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800E96"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ŠTEVILKA: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številka </w:t>
      </w:r>
      <w:r>
        <w:rPr>
          <w:rFonts w:ascii="Arial" w:hAnsi="Arial" w:cs="Arial"/>
          <w:i/>
        </w:rPr>
        <w:t>zavarovanja</w:t>
      </w:r>
      <w:r w:rsidRPr="00AA04C3">
        <w:rPr>
          <w:rFonts w:ascii="Arial" w:hAnsi="Arial" w:cs="Arial"/>
          <w:i/>
        </w:rPr>
        <w:t>)</w:t>
      </w:r>
    </w:p>
    <w:p w14:paraId="68BC7605"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1087C61"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GARANT:</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(vpiše se ime in naslov</w:t>
      </w:r>
      <w:r>
        <w:rPr>
          <w:rFonts w:ascii="Arial" w:hAnsi="Arial" w:cs="Arial"/>
          <w:i/>
        </w:rPr>
        <w:t xml:space="preserve"> zavarovalnice/banke</w:t>
      </w:r>
      <w:r w:rsidRPr="00AA04C3">
        <w:rPr>
          <w:rFonts w:ascii="Arial" w:hAnsi="Arial" w:cs="Arial"/>
          <w:i/>
        </w:rPr>
        <w:t xml:space="preserve"> v kraju izdaje)</w:t>
      </w:r>
    </w:p>
    <w:p w14:paraId="5D98518E"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77D96E5"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Pr>
          <w:rFonts w:ascii="Arial" w:hAnsi="Arial" w:cs="Arial"/>
          <w:b/>
        </w:rPr>
        <w:t>NAROČNIK</w:t>
      </w:r>
      <w:r w:rsidRPr="00AA04C3">
        <w:rPr>
          <w:rFonts w:ascii="Arial" w:hAnsi="Arial" w:cs="Arial"/>
          <w:b/>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ime in naslov naročnika </w:t>
      </w:r>
      <w:r>
        <w:rPr>
          <w:rFonts w:ascii="Arial" w:hAnsi="Arial" w:cs="Arial"/>
          <w:i/>
        </w:rPr>
        <w:t>zavarovanja/</w:t>
      </w:r>
      <w:r w:rsidRPr="00AA04C3">
        <w:rPr>
          <w:rFonts w:ascii="Arial" w:hAnsi="Arial" w:cs="Arial"/>
          <w:i/>
        </w:rPr>
        <w:t xml:space="preserve">garancije, tj. </w:t>
      </w:r>
      <w:r>
        <w:rPr>
          <w:rFonts w:ascii="Arial" w:hAnsi="Arial" w:cs="Arial"/>
          <w:i/>
        </w:rPr>
        <w:t>kandidata oziroma</w:t>
      </w:r>
      <w:r w:rsidRPr="00AA04C3">
        <w:rPr>
          <w:rFonts w:ascii="Arial" w:hAnsi="Arial" w:cs="Arial"/>
          <w:i/>
        </w:rPr>
        <w:t xml:space="preserve"> ponudnika v postopku javnega naročanja)</w:t>
      </w:r>
    </w:p>
    <w:p w14:paraId="68128EA7"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AF7971A"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UPRAVIČENEC:</w:t>
      </w:r>
      <w:r>
        <w:rPr>
          <w:rFonts w:ascii="Arial" w:hAnsi="Arial" w:cs="Arial"/>
        </w:rPr>
        <w:t xml:space="preserve"> Kapitalska družba, d. d., Dunajska cesta 119, 1000 Ljubljana</w:t>
      </w:r>
    </w:p>
    <w:p w14:paraId="776C92A3"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B428163" w14:textId="7602CD53" w:rsidR="00896CD1" w:rsidRPr="00C9612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OSNOVNI POSEL: </w:t>
      </w:r>
      <w:r w:rsidRPr="00C00D18">
        <w:rPr>
          <w:rFonts w:ascii="Arial" w:hAnsi="Arial" w:cs="Arial"/>
        </w:rPr>
        <w:t xml:space="preserve">obveznost </w:t>
      </w:r>
      <w:r>
        <w:rPr>
          <w:rFonts w:ascii="Arial" w:hAnsi="Arial" w:cs="Arial"/>
        </w:rPr>
        <w:t xml:space="preserve">naročnika zavarovanja iz njegove ponudbe, predložene v postopku javnega naročanja </w:t>
      </w:r>
      <w:r w:rsidRPr="0075053B">
        <w:rPr>
          <w:rFonts w:ascii="Arial" w:hAnsi="Arial" w:cs="Arial"/>
        </w:rPr>
        <w:t xml:space="preserve">z oznako </w:t>
      </w:r>
      <w:r w:rsidR="00070F59">
        <w:rPr>
          <w:rFonts w:ascii="Arial" w:hAnsi="Arial" w:cs="Arial"/>
        </w:rPr>
        <w:t>KAD/JN-5/2022</w:t>
      </w:r>
      <w:r w:rsidRPr="0075053B">
        <w:rPr>
          <w:rFonts w:ascii="Arial" w:hAnsi="Arial" w:cs="Arial"/>
        </w:rPr>
        <w:t xml:space="preserve">, katerega predmet </w:t>
      </w:r>
      <w:r>
        <w:rPr>
          <w:rFonts w:ascii="Arial" w:hAnsi="Arial" w:cs="Arial"/>
        </w:rPr>
        <w:t xml:space="preserve">je </w:t>
      </w:r>
      <w:bookmarkStart w:id="122" w:name="Besedilo61"/>
      <w:sdt>
        <w:sdtPr>
          <w:rPr>
            <w:rFonts w:ascii="Arial" w:hAnsi="Arial" w:cs="Arial"/>
          </w:rPr>
          <w:alias w:val="Single.Predlog.NazivJn"/>
          <w:tag w:val="Single.Predlog.NazivJn"/>
          <w:id w:val="524839270"/>
          <w:placeholder>
            <w:docPart w:val="1770873D7A0742EABFB5DD109D88CF0C"/>
          </w:placeholder>
        </w:sdtPr>
        <w:sdtEndPr/>
        <w:sdtContent>
          <w:bookmarkEnd w:id="122"/>
          <w:r w:rsidRPr="004F116F">
            <w:rPr>
              <w:rFonts w:ascii="Arial" w:hAnsi="Arial" w:cs="Arial"/>
            </w:rPr>
            <w:t>»Izvajanje poštnih storitev«</w:t>
          </w:r>
          <w:r>
            <w:rPr>
              <w:rFonts w:ascii="Arial" w:hAnsi="Arial" w:cs="Arial"/>
            </w:rPr>
            <w:t>.</w:t>
          </w:r>
        </w:sdtContent>
      </w:sdt>
    </w:p>
    <w:p w14:paraId="616A6457"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9985258"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ZNESEK</w:t>
      </w:r>
      <w:r>
        <w:rPr>
          <w:rFonts w:ascii="Arial" w:hAnsi="Arial" w:cs="Arial"/>
          <w:b/>
        </w:rPr>
        <w:t xml:space="preserve"> V EUR</w:t>
      </w:r>
      <w:r w:rsidRPr="00AA04C3">
        <w:rPr>
          <w:rFonts w:ascii="Arial" w:hAnsi="Arial" w:cs="Arial"/>
          <w:b/>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(vpiše se znesek s številko in besedo)</w:t>
      </w:r>
    </w:p>
    <w:p w14:paraId="739BD3A8"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C13BE21"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LISTINE, KI JIH JE POLEG IZJAVE TREBA PRILOŽITI ZAHTEVI ZA PLAČILO IN SE IZRECNO ZAHTEVAJO V SPODNJEM BESEDILU: </w:t>
      </w:r>
      <w:r>
        <w:rPr>
          <w:rFonts w:ascii="Arial" w:hAnsi="Arial" w:cs="Arial"/>
        </w:rPr>
        <w:t xml:space="preserve">nobena </w:t>
      </w:r>
    </w:p>
    <w:p w14:paraId="5C71D99E"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6B6763E"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JEZIK V ZAHTEVANIH LISTINAH:</w:t>
      </w:r>
      <w:r>
        <w:rPr>
          <w:rFonts w:ascii="Arial" w:hAnsi="Arial" w:cs="Arial"/>
        </w:rPr>
        <w:t xml:space="preserve"> slovenski</w:t>
      </w:r>
    </w:p>
    <w:p w14:paraId="70E2D4F4"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91089D4" w14:textId="77777777" w:rsidR="00896CD1" w:rsidRPr="00CB7EE2"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OBLIKA PREDLOŽITVE:</w:t>
      </w:r>
      <w:r w:rsidRPr="00CB7EE2">
        <w:rPr>
          <w:rFonts w:ascii="Arial" w:hAnsi="Arial" w:cs="Arial"/>
        </w:rPr>
        <w:t xml:space="preserve"> v papirni obliki s priporočeno pošto ali katerokoli obliko hitre pošte</w:t>
      </w:r>
      <w:r>
        <w:rPr>
          <w:rFonts w:ascii="Arial" w:hAnsi="Arial" w:cs="Arial"/>
        </w:rPr>
        <w:t xml:space="preserve"> ali osebno</w:t>
      </w:r>
      <w:r w:rsidRPr="00CB7EE2">
        <w:rPr>
          <w:rFonts w:ascii="Arial" w:hAnsi="Arial" w:cs="Arial"/>
        </w:rPr>
        <w:t xml:space="preserve"> ali v elektronski obliki po SWIFT sistemu na naslov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(navede se SWIFT naslova garanta)</w:t>
      </w:r>
    </w:p>
    <w:p w14:paraId="1A846727" w14:textId="77777777" w:rsidR="00896CD1" w:rsidRPr="00CB7EE2"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476148A"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b/>
        </w:rPr>
        <w:t>KRAJ PREDLOŽITVE:</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(garant vpiše naslov podružnice, kjer se opravi predložitev papirnih listin, ali elektronski naslov za predložitev v elektronski obliki, kot na primer garantov SWIFT naslov)</w:t>
      </w:r>
    </w:p>
    <w:p w14:paraId="20FED604" w14:textId="77777777" w:rsidR="00896CD1" w:rsidRPr="00CB7EE2"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p>
    <w:p w14:paraId="6B650FCC" w14:textId="77777777" w:rsidR="00896CD1" w:rsidRPr="00CB7EE2"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rPr>
        <w:t>Ne glede na</w:t>
      </w:r>
      <w:r>
        <w:rPr>
          <w:rFonts w:ascii="Arial" w:hAnsi="Arial" w:cs="Arial"/>
        </w:rPr>
        <w:t xml:space="preserve"> naslov podružnice, ki jo je vpisal garant</w:t>
      </w:r>
      <w:r w:rsidRPr="00CB7EE2">
        <w:rPr>
          <w:rFonts w:ascii="Arial" w:hAnsi="Arial" w:cs="Arial"/>
        </w:rPr>
        <w:t>, se predložitev papirnih listin lahko opravi v katerikoli podružnici garanta na območju Republike Slovenije.</w:t>
      </w:r>
      <w:r w:rsidRPr="00CB7EE2" w:rsidDel="00D4087F">
        <w:rPr>
          <w:rFonts w:ascii="Arial" w:hAnsi="Arial" w:cs="Arial"/>
        </w:rPr>
        <w:t xml:space="preserve"> </w:t>
      </w:r>
    </w:p>
    <w:p w14:paraId="1F1BF5BB"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EAEBAB6"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2C2CB5">
        <w:rPr>
          <w:rFonts w:ascii="Arial" w:hAnsi="Arial" w:cs="Arial"/>
          <w:b/>
        </w:rPr>
        <w:t xml:space="preserve">DATUM VELJAVNOSTI: </w:t>
      </w:r>
      <w:r w:rsidRPr="002C2CB5">
        <w:rPr>
          <w:rFonts w:ascii="Arial" w:hAnsi="Arial" w:cs="Arial"/>
        </w:rPr>
        <w:fldChar w:fldCharType="begin">
          <w:ffData>
            <w:name w:val="Besedilo2"/>
            <w:enabled/>
            <w:calcOnExit w:val="0"/>
            <w:textInput/>
          </w:ffData>
        </w:fldChar>
      </w:r>
      <w:r w:rsidRPr="002C2CB5">
        <w:rPr>
          <w:rFonts w:ascii="Arial" w:hAnsi="Arial" w:cs="Arial"/>
        </w:rPr>
        <w:instrText xml:space="preserve"> FORMTEXT </w:instrText>
      </w:r>
      <w:r w:rsidRPr="002C2CB5">
        <w:rPr>
          <w:rFonts w:ascii="Arial" w:hAnsi="Arial" w:cs="Arial"/>
        </w:rPr>
      </w:r>
      <w:r w:rsidRPr="002C2CB5">
        <w:rPr>
          <w:rFonts w:ascii="Arial" w:hAnsi="Arial" w:cs="Arial"/>
        </w:rPr>
        <w:fldChar w:fldCharType="separate"/>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rPr>
        <w:fldChar w:fldCharType="end"/>
      </w:r>
      <w:r>
        <w:rPr>
          <w:rFonts w:ascii="Arial" w:hAnsi="Arial" w:cs="Arial"/>
        </w:rPr>
        <w:t xml:space="preserve"> </w:t>
      </w:r>
      <w:r w:rsidRPr="00C00D18">
        <w:rPr>
          <w:rFonts w:ascii="Arial" w:hAnsi="Arial" w:cs="Arial"/>
          <w:i/>
        </w:rPr>
        <w:t>(vpiše se datum</w:t>
      </w:r>
      <w:r>
        <w:rPr>
          <w:rFonts w:ascii="Arial" w:hAnsi="Arial" w:cs="Arial"/>
          <w:i/>
        </w:rPr>
        <w:t xml:space="preserve"> veljavnosti</w:t>
      </w:r>
      <w:r w:rsidRPr="00C00D18">
        <w:rPr>
          <w:rFonts w:ascii="Arial" w:hAnsi="Arial" w:cs="Arial"/>
          <w:i/>
        </w:rPr>
        <w:t xml:space="preserve">, ki je </w:t>
      </w:r>
      <w:r>
        <w:rPr>
          <w:rFonts w:ascii="Arial" w:hAnsi="Arial" w:cs="Arial"/>
          <w:i/>
        </w:rPr>
        <w:t>zahtevan</w:t>
      </w:r>
      <w:r w:rsidRPr="00C00D18">
        <w:rPr>
          <w:rFonts w:ascii="Arial" w:hAnsi="Arial" w:cs="Arial"/>
          <w:i/>
        </w:rPr>
        <w:t xml:space="preserve"> v razpisni dokumentaciji za oddajo predmetnega javnega naročila)</w:t>
      </w:r>
    </w:p>
    <w:p w14:paraId="603D9F4C"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71515E1" w14:textId="77777777" w:rsidR="00896CD1" w:rsidRPr="006467D8"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STRANKA, KI JE DOLŽNA PLAČATI STROŠKE:</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ime naročnika </w:t>
      </w:r>
      <w:r>
        <w:rPr>
          <w:rFonts w:ascii="Arial" w:hAnsi="Arial" w:cs="Arial"/>
          <w:i/>
        </w:rPr>
        <w:t>zavarovanja</w:t>
      </w:r>
      <w:r w:rsidRPr="00AA04C3">
        <w:rPr>
          <w:rFonts w:ascii="Arial" w:hAnsi="Arial" w:cs="Arial"/>
          <w:i/>
        </w:rPr>
        <w:t xml:space="preserve">, tj. </w:t>
      </w:r>
      <w:r>
        <w:rPr>
          <w:rFonts w:ascii="Arial" w:hAnsi="Arial" w:cs="Arial"/>
          <w:i/>
        </w:rPr>
        <w:t>kandidata oziroma</w:t>
      </w:r>
      <w:r w:rsidRPr="00AA04C3">
        <w:rPr>
          <w:rFonts w:ascii="Arial" w:hAnsi="Arial" w:cs="Arial"/>
          <w:i/>
        </w:rPr>
        <w:t xml:space="preserve"> ponudnika v postopku javnega naročanja)</w:t>
      </w:r>
    </w:p>
    <w:p w14:paraId="3EF52876" w14:textId="77777777" w:rsidR="00896CD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5E1E1AE5" w14:textId="77777777" w:rsidR="00896CD1" w:rsidRPr="00AA04C3" w:rsidRDefault="00896CD1" w:rsidP="00896CD1">
      <w:pPr>
        <w:jc w:val="both"/>
        <w:rPr>
          <w:rFonts w:ascii="Arial" w:hAnsi="Arial" w:cs="Arial"/>
        </w:rPr>
      </w:pPr>
      <w:r>
        <w:rPr>
          <w:rFonts w:ascii="Arial" w:hAnsi="Arial" w:cs="Arial"/>
        </w:rPr>
        <w:t>Kot garant se s tem zavarovanjem</w:t>
      </w:r>
      <w:r w:rsidRPr="00AA04C3">
        <w:rPr>
          <w:rFonts w:ascii="Arial" w:hAnsi="Arial" w:cs="Arial"/>
        </w:rPr>
        <w:t xml:space="preserve"> nepreklicno zavezujemo, da bomo upravičencu izplačali katerikoli znesek do višine zneska</w:t>
      </w:r>
      <w:r>
        <w:rPr>
          <w:rFonts w:ascii="Arial" w:hAnsi="Arial" w:cs="Arial"/>
        </w:rPr>
        <w:t xml:space="preserve"> zavarovanja</w:t>
      </w:r>
      <w:r w:rsidRPr="00AA04C3">
        <w:rPr>
          <w:rFonts w:ascii="Arial" w:hAnsi="Arial" w:cs="Arial"/>
        </w:rPr>
        <w:t>, ko upravičenec predloži ustrezno zahtevo za plačilo v zgoraj navedeni obliki predložitve, podpisano s strani pooblaščenega (-ih) podpisnika (-ov), ter v vsakem primeru skupaj z izjavo upravičenca, ki je bodisi vključena v samo besedilo zahteve za plačilo</w:t>
      </w:r>
      <w:r>
        <w:rPr>
          <w:rFonts w:ascii="Arial" w:hAnsi="Arial" w:cs="Arial"/>
        </w:rPr>
        <w:t>,</w:t>
      </w:r>
      <w:r w:rsidRPr="00AA04C3">
        <w:rPr>
          <w:rFonts w:ascii="Arial" w:hAnsi="Arial" w:cs="Arial"/>
        </w:rPr>
        <w:t xml:space="preserve"> bodisi na ločeni podpisani listini, ki je priložena zahtevi za plačilo ali se nanjo sklicuje, in v kateri je navedeno, v kakšnem smislu naročnik ni izpolnil svojih obveznosti iz osnovnega posla.</w:t>
      </w:r>
    </w:p>
    <w:p w14:paraId="43FAAFD6" w14:textId="77777777" w:rsidR="00896CD1" w:rsidRPr="00AA04C3" w:rsidRDefault="00896CD1" w:rsidP="00896CD1">
      <w:pPr>
        <w:jc w:val="both"/>
        <w:rPr>
          <w:rFonts w:ascii="Arial" w:hAnsi="Arial" w:cs="Arial"/>
        </w:rPr>
      </w:pPr>
    </w:p>
    <w:p w14:paraId="03388D1F" w14:textId="77777777" w:rsidR="00896CD1" w:rsidRPr="00AA04C3" w:rsidRDefault="00896CD1" w:rsidP="00896CD1">
      <w:pPr>
        <w:jc w:val="both"/>
        <w:rPr>
          <w:rFonts w:ascii="Arial" w:hAnsi="Arial" w:cs="Arial"/>
        </w:rPr>
      </w:pPr>
      <w:r>
        <w:rPr>
          <w:rFonts w:ascii="Arial" w:hAnsi="Arial" w:cs="Arial"/>
        </w:rPr>
        <w:t>Zavarovanje</w:t>
      </w:r>
      <w:r w:rsidRPr="00AA04C3">
        <w:rPr>
          <w:rFonts w:ascii="Arial" w:hAnsi="Arial" w:cs="Arial"/>
        </w:rPr>
        <w:t xml:space="preserve"> se lahko unovči iz naslednjih razlogov, ki morajo biti navedeni v izjavi upravičenca oziroma zahtevi za plačilo: </w:t>
      </w:r>
    </w:p>
    <w:p w14:paraId="2B8A92B7" w14:textId="77777777" w:rsidR="00896CD1" w:rsidRPr="00AA04C3" w:rsidRDefault="00896CD1" w:rsidP="00896CD1">
      <w:pPr>
        <w:numPr>
          <w:ilvl w:val="0"/>
          <w:numId w:val="44"/>
        </w:numPr>
        <w:jc w:val="both"/>
        <w:rPr>
          <w:rFonts w:ascii="Arial" w:hAnsi="Arial" w:cs="Arial"/>
        </w:rPr>
      </w:pPr>
      <w:r>
        <w:rPr>
          <w:rFonts w:ascii="Arial" w:hAnsi="Arial" w:cs="Arial"/>
        </w:rPr>
        <w:t>n</w:t>
      </w:r>
      <w:r w:rsidRPr="00AA04C3">
        <w:rPr>
          <w:rFonts w:ascii="Arial" w:hAnsi="Arial" w:cs="Arial"/>
        </w:rPr>
        <w:t xml:space="preserve">aročnik </w:t>
      </w:r>
      <w:r>
        <w:rPr>
          <w:rFonts w:ascii="Arial" w:hAnsi="Arial" w:cs="Arial"/>
        </w:rPr>
        <w:t>zavarovanja je umaknil ponudbo po poteku roka za prejem ponudb ali nedopustno spremenil ponudbo v času njene veljavnosti</w:t>
      </w:r>
      <w:r w:rsidRPr="00AA04C3">
        <w:rPr>
          <w:rFonts w:ascii="Arial" w:hAnsi="Arial" w:cs="Arial"/>
        </w:rPr>
        <w:t>; ali</w:t>
      </w:r>
    </w:p>
    <w:p w14:paraId="7E2B2FA6" w14:textId="77777777" w:rsidR="00896CD1" w:rsidRDefault="00896CD1" w:rsidP="00896CD1">
      <w:pPr>
        <w:numPr>
          <w:ilvl w:val="0"/>
          <w:numId w:val="44"/>
        </w:numPr>
        <w:jc w:val="both"/>
        <w:rPr>
          <w:rFonts w:ascii="Arial" w:hAnsi="Arial" w:cs="Arial"/>
        </w:rPr>
      </w:pPr>
      <w:r>
        <w:rPr>
          <w:rFonts w:ascii="Arial" w:hAnsi="Arial" w:cs="Arial"/>
        </w:rPr>
        <w:t>izbrani n</w:t>
      </w:r>
      <w:r w:rsidRPr="00AA04C3">
        <w:rPr>
          <w:rFonts w:ascii="Arial" w:hAnsi="Arial" w:cs="Arial"/>
        </w:rPr>
        <w:t>aročnik</w:t>
      </w:r>
      <w:r>
        <w:rPr>
          <w:rFonts w:ascii="Arial" w:hAnsi="Arial" w:cs="Arial"/>
        </w:rPr>
        <w:t xml:space="preserve"> zavarovanja</w:t>
      </w:r>
      <w:r w:rsidRPr="00AA04C3">
        <w:rPr>
          <w:rFonts w:ascii="Arial" w:hAnsi="Arial" w:cs="Arial"/>
        </w:rPr>
        <w:t xml:space="preserve"> </w:t>
      </w:r>
      <w:r>
        <w:rPr>
          <w:rFonts w:ascii="Arial" w:hAnsi="Arial" w:cs="Arial"/>
        </w:rPr>
        <w:t xml:space="preserve">na poziv upravičenca ni podpisal </w:t>
      </w:r>
      <w:r w:rsidRPr="0075053B">
        <w:rPr>
          <w:rFonts w:ascii="Arial" w:hAnsi="Arial" w:cs="Arial"/>
        </w:rPr>
        <w:t>pogodbe; ali</w:t>
      </w:r>
    </w:p>
    <w:p w14:paraId="59CFFAD9" w14:textId="77777777" w:rsidR="00896CD1" w:rsidRDefault="00896CD1" w:rsidP="00896CD1">
      <w:pPr>
        <w:numPr>
          <w:ilvl w:val="0"/>
          <w:numId w:val="44"/>
        </w:numPr>
        <w:jc w:val="both"/>
        <w:rPr>
          <w:rFonts w:ascii="Arial" w:hAnsi="Arial" w:cs="Arial"/>
        </w:rPr>
      </w:pPr>
      <w:r>
        <w:rPr>
          <w:rFonts w:ascii="Arial" w:hAnsi="Arial" w:cs="Arial"/>
        </w:rPr>
        <w:lastRenderedPageBreak/>
        <w:t>izbrani naročnik zavarovanja ni predložil zavarovanja/garancije za dobro izvedbo pogodbenih obveznosti v skladu s pogoji naročila.</w:t>
      </w:r>
    </w:p>
    <w:p w14:paraId="1AD7474D" w14:textId="77777777" w:rsidR="00896CD1" w:rsidRPr="00AA04C3" w:rsidRDefault="00896CD1" w:rsidP="00896CD1">
      <w:pPr>
        <w:jc w:val="both"/>
        <w:rPr>
          <w:rFonts w:ascii="Arial" w:hAnsi="Arial" w:cs="Arial"/>
        </w:rPr>
      </w:pPr>
    </w:p>
    <w:p w14:paraId="4FD72119" w14:textId="77777777" w:rsidR="00896CD1" w:rsidRPr="00AA04C3" w:rsidRDefault="00896CD1" w:rsidP="00896CD1">
      <w:pPr>
        <w:jc w:val="both"/>
        <w:rPr>
          <w:rFonts w:ascii="Arial" w:hAnsi="Arial" w:cs="Arial"/>
        </w:rPr>
      </w:pPr>
      <w:r w:rsidRPr="00AA04C3">
        <w:rPr>
          <w:rFonts w:ascii="Arial" w:hAnsi="Arial" w:cs="Arial"/>
        </w:rPr>
        <w:t>Katerokoli zahtevo za plačilo po te</w:t>
      </w:r>
      <w:r>
        <w:rPr>
          <w:rFonts w:ascii="Arial" w:hAnsi="Arial" w:cs="Arial"/>
        </w:rPr>
        <w:t xml:space="preserve">m zavarovanju </w:t>
      </w:r>
      <w:r w:rsidRPr="00AA04C3">
        <w:rPr>
          <w:rFonts w:ascii="Arial" w:hAnsi="Arial" w:cs="Arial"/>
        </w:rPr>
        <w:t xml:space="preserve">moramo prejeti na datum veljavnosti </w:t>
      </w:r>
      <w:r>
        <w:rPr>
          <w:rFonts w:ascii="Arial" w:hAnsi="Arial" w:cs="Arial"/>
        </w:rPr>
        <w:t>zavarovanja</w:t>
      </w:r>
      <w:r w:rsidRPr="00AA04C3">
        <w:rPr>
          <w:rFonts w:ascii="Arial" w:hAnsi="Arial" w:cs="Arial"/>
        </w:rPr>
        <w:t xml:space="preserve"> ali pred njim v zgoraj navedenem kraju predložitve.</w:t>
      </w:r>
    </w:p>
    <w:p w14:paraId="0B1DAAE8" w14:textId="77777777" w:rsidR="00896CD1" w:rsidRPr="00AA04C3" w:rsidRDefault="00896CD1" w:rsidP="00896CD1">
      <w:pPr>
        <w:jc w:val="both"/>
        <w:rPr>
          <w:rFonts w:ascii="Arial" w:hAnsi="Arial" w:cs="Arial"/>
        </w:rPr>
      </w:pPr>
    </w:p>
    <w:p w14:paraId="0C322C33" w14:textId="77777777" w:rsidR="00896CD1" w:rsidRPr="00AA04C3" w:rsidRDefault="00896CD1" w:rsidP="00896CD1">
      <w:pPr>
        <w:jc w:val="both"/>
        <w:rPr>
          <w:rFonts w:ascii="Arial" w:hAnsi="Arial" w:cs="Arial"/>
        </w:rPr>
      </w:pPr>
      <w:r w:rsidRPr="00AA04C3">
        <w:rPr>
          <w:rFonts w:ascii="Arial" w:hAnsi="Arial" w:cs="Arial"/>
        </w:rPr>
        <w:t xml:space="preserve">Morebitne spore v zvezi s </w:t>
      </w:r>
      <w:r>
        <w:rPr>
          <w:rFonts w:ascii="Arial" w:hAnsi="Arial" w:cs="Arial"/>
        </w:rPr>
        <w:t>tem zavarovanjem</w:t>
      </w:r>
      <w:r w:rsidRPr="00AA04C3">
        <w:rPr>
          <w:rFonts w:ascii="Arial" w:hAnsi="Arial" w:cs="Arial"/>
        </w:rPr>
        <w:t xml:space="preserve"> rešuje stvarno pristojno sodišče v Ljubljani po slovenskem pravu.</w:t>
      </w:r>
    </w:p>
    <w:p w14:paraId="7BD6508E" w14:textId="77777777" w:rsidR="00896CD1" w:rsidRDefault="00896CD1" w:rsidP="00896CD1">
      <w:pPr>
        <w:jc w:val="both"/>
        <w:rPr>
          <w:rFonts w:ascii="Arial" w:hAnsi="Arial" w:cs="Arial"/>
        </w:rPr>
      </w:pPr>
    </w:p>
    <w:p w14:paraId="67DD41FB" w14:textId="77777777" w:rsidR="00896CD1" w:rsidRPr="00AA04C3" w:rsidRDefault="00896CD1" w:rsidP="00896CD1">
      <w:pPr>
        <w:jc w:val="both"/>
        <w:rPr>
          <w:rFonts w:ascii="Arial" w:hAnsi="Arial" w:cs="Arial"/>
        </w:rPr>
      </w:pPr>
      <w:r w:rsidRPr="00AA04C3">
        <w:rPr>
          <w:rFonts w:ascii="Arial" w:hAnsi="Arial" w:cs="Arial"/>
        </w:rPr>
        <w:t xml:space="preserve">Za to </w:t>
      </w:r>
      <w:r>
        <w:rPr>
          <w:rFonts w:ascii="Arial" w:hAnsi="Arial" w:cs="Arial"/>
        </w:rPr>
        <w:t>zavarovanje/garancijo</w:t>
      </w:r>
      <w:r w:rsidRPr="00AA04C3">
        <w:rPr>
          <w:rFonts w:ascii="Arial" w:hAnsi="Arial" w:cs="Arial"/>
        </w:rPr>
        <w:t xml:space="preserve"> veljajo Enotna Pravila za Garancije na Poziv (EPGP) revizija iz leta 2010, izdana pri MTZ pod št. 758.</w:t>
      </w:r>
    </w:p>
    <w:p w14:paraId="2E3937B1" w14:textId="77777777" w:rsidR="00896CD1" w:rsidRPr="000640C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41A3E4A" w14:textId="77777777" w:rsidR="00896CD1" w:rsidRPr="000640C1" w:rsidRDefault="00896CD1" w:rsidP="00896C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t xml:space="preserve">   </w:t>
      </w:r>
      <w:r>
        <w:rPr>
          <w:rFonts w:ascii="Arial" w:hAnsi="Arial" w:cs="Arial"/>
        </w:rPr>
        <w:t>garant</w:t>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t>(žig in podpis)</w:t>
      </w:r>
    </w:p>
    <w:p w14:paraId="4E0BB5E0" w14:textId="789466DF" w:rsidR="00DD1A3E" w:rsidRDefault="00DD1A3E" w:rsidP="00180994">
      <w:pPr>
        <w:spacing w:after="240" w:line="312" w:lineRule="auto"/>
        <w:jc w:val="both"/>
        <w:rPr>
          <w:rFonts w:ascii="Calibri" w:hAnsi="Calibri" w:cs="Calibri"/>
          <w:i/>
          <w:sz w:val="22"/>
          <w:szCs w:val="22"/>
        </w:rPr>
      </w:pPr>
    </w:p>
    <w:p w14:paraId="1117B239" w14:textId="77777777" w:rsidR="00896CD1" w:rsidRDefault="00896CD1" w:rsidP="00180994">
      <w:pPr>
        <w:spacing w:after="240" w:line="312" w:lineRule="auto"/>
        <w:jc w:val="both"/>
        <w:rPr>
          <w:rFonts w:ascii="Calibri" w:hAnsi="Calibri" w:cs="Calibri"/>
          <w:i/>
          <w:sz w:val="22"/>
          <w:szCs w:val="22"/>
        </w:rPr>
      </w:pPr>
    </w:p>
    <w:p w14:paraId="324CC80E" w14:textId="77777777" w:rsidR="00896CD1" w:rsidRDefault="00896CD1" w:rsidP="00180994">
      <w:pPr>
        <w:spacing w:after="240" w:line="312" w:lineRule="auto"/>
        <w:jc w:val="both"/>
        <w:rPr>
          <w:rFonts w:ascii="Calibri" w:hAnsi="Calibri" w:cs="Calibri"/>
          <w:i/>
          <w:sz w:val="22"/>
          <w:szCs w:val="22"/>
        </w:rPr>
        <w:sectPr w:rsidR="00896CD1" w:rsidSect="00287369">
          <w:pgSz w:w="11906" w:h="16838" w:code="9"/>
          <w:pgMar w:top="1418" w:right="1134" w:bottom="1134" w:left="1134" w:header="567" w:footer="567" w:gutter="0"/>
          <w:cols w:space="708"/>
          <w:titlePg/>
          <w:docGrid w:linePitch="360"/>
        </w:sectPr>
      </w:pPr>
    </w:p>
    <w:p w14:paraId="567AA89F" w14:textId="77777777" w:rsidR="00532D31" w:rsidRPr="00B22EFB" w:rsidRDefault="00532D31" w:rsidP="00532D31">
      <w:pPr>
        <w:pStyle w:val="Naslov1"/>
        <w:spacing w:before="120"/>
        <w:jc w:val="center"/>
        <w:rPr>
          <w:sz w:val="30"/>
          <w:szCs w:val="30"/>
        </w:rPr>
      </w:pPr>
      <w:bookmarkStart w:id="123" w:name="_Toc113969874"/>
      <w:r w:rsidRPr="00B22EFB">
        <w:rPr>
          <w:sz w:val="30"/>
          <w:szCs w:val="30"/>
        </w:rPr>
        <w:lastRenderedPageBreak/>
        <w:t>IZJAVA O UDELEŽBI</w:t>
      </w:r>
      <w:bookmarkEnd w:id="123"/>
    </w:p>
    <w:p w14:paraId="3AA3C9C2" w14:textId="77777777" w:rsidR="00532D31" w:rsidRDefault="00532D31" w:rsidP="00532D31">
      <w:pPr>
        <w:pStyle w:val="Naslov1"/>
        <w:spacing w:before="120"/>
        <w:jc w:val="center"/>
        <w:rPr>
          <w:sz w:val="30"/>
          <w:szCs w:val="30"/>
        </w:rPr>
      </w:pPr>
      <w:bookmarkStart w:id="124" w:name="_Toc113969875"/>
      <w:r w:rsidRPr="00B22EFB">
        <w:rPr>
          <w:sz w:val="30"/>
          <w:szCs w:val="30"/>
        </w:rPr>
        <w:t>FIZIČNIH IN PRAVNIH OSEB V LASTNIŠTVU PONUDNIKA</w:t>
      </w:r>
      <w:bookmarkEnd w:id="124"/>
    </w:p>
    <w:p w14:paraId="1123BA64" w14:textId="77777777" w:rsidR="00257222" w:rsidRDefault="00257222" w:rsidP="00257222">
      <w:pPr>
        <w:rPr>
          <w:lang w:bidi="en-US"/>
        </w:rPr>
      </w:pPr>
    </w:p>
    <w:tbl>
      <w:tblPr>
        <w:tblStyle w:val="CGPCorpBesediloPoudarek1"/>
        <w:tblW w:w="0" w:type="auto"/>
        <w:tblLook w:val="04A0" w:firstRow="1" w:lastRow="0" w:firstColumn="1" w:lastColumn="0" w:noHBand="0" w:noVBand="1"/>
      </w:tblPr>
      <w:tblGrid>
        <w:gridCol w:w="2835"/>
        <w:gridCol w:w="6658"/>
      </w:tblGrid>
      <w:tr w:rsidR="00257222" w:rsidRPr="00B70612" w14:paraId="554FDEC8" w14:textId="77777777" w:rsidTr="00257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2D061CD4" w14:textId="77777777" w:rsidR="00257222" w:rsidRPr="00B70612" w:rsidRDefault="00257222" w:rsidP="00280D8F">
            <w:pPr>
              <w:spacing w:before="120" w:after="120"/>
              <w:rPr>
                <w:rFonts w:ascii="Linotype Univers 420 Condensed" w:hAnsi="Linotype Univers 420 Condensed"/>
                <w:szCs w:val="22"/>
                <w:lang w:bidi="en-US"/>
              </w:rPr>
            </w:pPr>
            <w:r w:rsidRPr="00B70612">
              <w:rPr>
                <w:rFonts w:ascii="Linotype Univers 420 Condensed" w:hAnsi="Linotype Univers 420 Condensed"/>
                <w:szCs w:val="22"/>
                <w:lang w:bidi="en-US"/>
              </w:rPr>
              <w:t>ZA JAVNO NAROČILO:</w:t>
            </w:r>
          </w:p>
        </w:tc>
        <w:tc>
          <w:tcPr>
            <w:tcW w:w="6658" w:type="dxa"/>
          </w:tcPr>
          <w:p w14:paraId="5E8CA983" w14:textId="77777777" w:rsidR="00257222" w:rsidRPr="00B70612" w:rsidRDefault="00257222" w:rsidP="00280D8F">
            <w:pPr>
              <w:cnfStyle w:val="100000000000" w:firstRow="1"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p>
        </w:tc>
      </w:tr>
      <w:tr w:rsidR="00257222" w:rsidRPr="00B70612" w14:paraId="422DA95D"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7422707A" w14:textId="77777777" w:rsidR="00257222" w:rsidRPr="00B70612" w:rsidRDefault="00257222" w:rsidP="00280D8F">
            <w:pPr>
              <w:rPr>
                <w:rFonts w:ascii="Linotype Univers 420 Condensed" w:hAnsi="Linotype Univers 420 Condensed"/>
                <w:szCs w:val="22"/>
                <w:lang w:bidi="en-US"/>
              </w:rPr>
            </w:pPr>
            <w:r w:rsidRPr="00B70612">
              <w:rPr>
                <w:rFonts w:ascii="Linotype Univers 420 Condensed" w:hAnsi="Linotype Univers 420 Condensed"/>
                <w:szCs w:val="22"/>
                <w:lang w:bidi="en-US"/>
              </w:rPr>
              <w:t>Predmet javnega naročila:</w:t>
            </w:r>
          </w:p>
        </w:tc>
        <w:tc>
          <w:tcPr>
            <w:tcW w:w="6658" w:type="dxa"/>
          </w:tcPr>
          <w:p w14:paraId="6841DFA5" w14:textId="56C1716B"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r>
              <w:rPr>
                <w:rFonts w:ascii="Linotype Univers 420 Condensed" w:hAnsi="Linotype Univers 420 Condensed"/>
                <w:szCs w:val="22"/>
                <w:lang w:bidi="en-US"/>
              </w:rPr>
              <w:t>Izvajanje poštnih storitev</w:t>
            </w:r>
          </w:p>
        </w:tc>
      </w:tr>
      <w:tr w:rsidR="00257222" w:rsidRPr="00B70612" w14:paraId="17A31FDF"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6CC72841" w14:textId="77777777" w:rsidR="00257222" w:rsidRPr="00B70612" w:rsidRDefault="00257222" w:rsidP="00280D8F">
            <w:pPr>
              <w:rPr>
                <w:rFonts w:ascii="Linotype Univers 420 Condensed" w:hAnsi="Linotype Univers 420 Condensed"/>
                <w:szCs w:val="22"/>
                <w:lang w:bidi="en-US"/>
              </w:rPr>
            </w:pPr>
            <w:r w:rsidRPr="00B70612">
              <w:rPr>
                <w:rFonts w:ascii="Linotype Univers 420 Condensed" w:hAnsi="Linotype Univers 420 Condensed"/>
                <w:szCs w:val="22"/>
                <w:lang w:bidi="en-US"/>
              </w:rPr>
              <w:t>Oznaka javnega naročila:</w:t>
            </w:r>
          </w:p>
        </w:tc>
        <w:tc>
          <w:tcPr>
            <w:tcW w:w="6658" w:type="dxa"/>
          </w:tcPr>
          <w:p w14:paraId="2F602CCA" w14:textId="7F9A1B95"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r>
              <w:rPr>
                <w:rFonts w:ascii="Linotype Univers 420 Condensed" w:hAnsi="Linotype Univers 420 Condensed"/>
                <w:szCs w:val="22"/>
                <w:lang w:bidi="en-US"/>
              </w:rPr>
              <w:t>KAD/JN-5</w:t>
            </w:r>
            <w:r w:rsidRPr="00B70612">
              <w:rPr>
                <w:rFonts w:ascii="Linotype Univers 420 Condensed" w:hAnsi="Linotype Univers 420 Condensed"/>
                <w:szCs w:val="22"/>
                <w:lang w:bidi="en-US"/>
              </w:rPr>
              <w:t>/2022</w:t>
            </w:r>
          </w:p>
        </w:tc>
      </w:tr>
      <w:tr w:rsidR="00257222" w:rsidRPr="00B70612" w14:paraId="0305A044"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680A635C" w14:textId="77777777" w:rsidR="00257222" w:rsidRPr="00B70612" w:rsidRDefault="00257222" w:rsidP="00280D8F">
            <w:pPr>
              <w:rPr>
                <w:rFonts w:ascii="Linotype Univers 420 Condensed" w:hAnsi="Linotype Univers 420 Condensed"/>
                <w:szCs w:val="22"/>
                <w:lang w:bidi="en-US"/>
              </w:rPr>
            </w:pPr>
            <w:r w:rsidRPr="00B70612">
              <w:rPr>
                <w:rFonts w:ascii="Linotype Univers 420 Condensed" w:hAnsi="Linotype Univers 420 Condensed"/>
                <w:szCs w:val="22"/>
                <w:lang w:bidi="en-US"/>
              </w:rPr>
              <w:t>Naročnik:</w:t>
            </w:r>
          </w:p>
        </w:tc>
        <w:tc>
          <w:tcPr>
            <w:tcW w:w="6658" w:type="dxa"/>
          </w:tcPr>
          <w:p w14:paraId="7192A6D9"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r w:rsidRPr="00B70612">
              <w:rPr>
                <w:rFonts w:ascii="Linotype Univers 420 Condensed" w:hAnsi="Linotype Univers 420 Condensed"/>
                <w:szCs w:val="22"/>
                <w:lang w:bidi="en-US"/>
              </w:rPr>
              <w:t>Kapitalska družba pokojninskega in invalidskega zavarovanja, d. d.,</w:t>
            </w:r>
          </w:p>
          <w:p w14:paraId="2217B849"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r w:rsidRPr="00B70612">
              <w:rPr>
                <w:rFonts w:ascii="Linotype Univers 420 Condensed" w:hAnsi="Linotype Univers 420 Condensed"/>
                <w:szCs w:val="22"/>
                <w:lang w:bidi="en-US"/>
              </w:rPr>
              <w:t>Dunajska cesta 119, 1000 Ljubljana</w:t>
            </w:r>
          </w:p>
        </w:tc>
      </w:tr>
      <w:tr w:rsidR="00257222" w:rsidRPr="00B70612" w14:paraId="3D0F5E2C" w14:textId="77777777" w:rsidTr="00257222">
        <w:tc>
          <w:tcPr>
            <w:cnfStyle w:val="001000000000" w:firstRow="0" w:lastRow="0" w:firstColumn="1" w:lastColumn="0" w:oddVBand="0" w:evenVBand="0" w:oddHBand="0" w:evenHBand="0" w:firstRowFirstColumn="0" w:firstRowLastColumn="0" w:lastRowFirstColumn="0" w:lastRowLastColumn="0"/>
            <w:tcW w:w="9493" w:type="dxa"/>
            <w:gridSpan w:val="2"/>
            <w:shd w:val="clear" w:color="auto" w:fill="1A3876" w:themeFill="text2"/>
          </w:tcPr>
          <w:p w14:paraId="09E1F8B8" w14:textId="77777777" w:rsidR="00257222" w:rsidRPr="00B70612" w:rsidRDefault="00257222" w:rsidP="00280D8F">
            <w:pPr>
              <w:spacing w:before="120" w:after="120"/>
              <w:rPr>
                <w:rFonts w:ascii="Linotype Univers 420 Condensed" w:hAnsi="Linotype Univers 420 Condensed"/>
                <w:color w:val="FFFFFF" w:themeColor="background1"/>
                <w:szCs w:val="22"/>
                <w:lang w:bidi="en-US"/>
              </w:rPr>
            </w:pPr>
            <w:r w:rsidRPr="00B70612">
              <w:rPr>
                <w:rFonts w:ascii="Linotype Univers 420 Condensed" w:hAnsi="Linotype Univers 420 Condensed"/>
                <w:szCs w:val="22"/>
                <w:lang w:bidi="en-US"/>
              </w:rPr>
              <w:t>PODATKI O PRAVNI OSEBI – PONUDNIKU</w:t>
            </w:r>
            <w:r>
              <w:rPr>
                <w:rFonts w:ascii="Linotype Univers 420 Condensed" w:hAnsi="Linotype Univers 420 Condensed"/>
                <w:b w:val="0"/>
                <w:color w:val="FFFFFF" w:themeColor="background1"/>
                <w:szCs w:val="22"/>
                <w:lang w:bidi="en-US"/>
              </w:rPr>
              <w:t>:</w:t>
            </w:r>
          </w:p>
        </w:tc>
      </w:tr>
      <w:tr w:rsidR="00257222" w:rsidRPr="00B70612" w14:paraId="48CE9E0B"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119C98B7" w14:textId="77777777" w:rsidR="00257222" w:rsidRPr="00B70612" w:rsidRDefault="00257222" w:rsidP="00280D8F">
            <w:pPr>
              <w:rPr>
                <w:rFonts w:ascii="Linotype Univers 420 Condensed" w:hAnsi="Linotype Univers 420 Condensed"/>
                <w:b w:val="0"/>
                <w:szCs w:val="22"/>
                <w:lang w:bidi="en-US"/>
              </w:rPr>
            </w:pPr>
            <w:r>
              <w:rPr>
                <w:rFonts w:ascii="Linotype Univers 420 Condensed" w:hAnsi="Linotype Univers 420 Condensed"/>
                <w:b w:val="0"/>
                <w:szCs w:val="22"/>
                <w:lang w:bidi="en-US"/>
              </w:rPr>
              <w:t>Naziv ponudnika:</w:t>
            </w:r>
          </w:p>
        </w:tc>
        <w:tc>
          <w:tcPr>
            <w:tcW w:w="6658" w:type="dxa"/>
            <w:shd w:val="clear" w:color="auto" w:fill="F2F2F2" w:themeFill="background1" w:themeFillShade="F2"/>
          </w:tcPr>
          <w:p w14:paraId="3F9B6DC3"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p>
        </w:tc>
      </w:tr>
      <w:tr w:rsidR="00257222" w:rsidRPr="00B70612" w14:paraId="087F8119"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3991DB6C" w14:textId="77777777" w:rsidR="00257222" w:rsidRPr="00B70612" w:rsidRDefault="00257222" w:rsidP="00280D8F">
            <w:pPr>
              <w:rPr>
                <w:rFonts w:ascii="Linotype Univers 420 Condensed" w:hAnsi="Linotype Univers 420 Condensed"/>
                <w:b w:val="0"/>
                <w:szCs w:val="22"/>
                <w:lang w:bidi="en-US"/>
              </w:rPr>
            </w:pPr>
            <w:r>
              <w:rPr>
                <w:rFonts w:ascii="Linotype Univers 420 Condensed" w:hAnsi="Linotype Univers 420 Condensed"/>
                <w:b w:val="0"/>
                <w:szCs w:val="22"/>
                <w:lang w:bidi="en-US"/>
              </w:rPr>
              <w:t>Sedež ponudnika:</w:t>
            </w:r>
          </w:p>
        </w:tc>
        <w:tc>
          <w:tcPr>
            <w:tcW w:w="6658" w:type="dxa"/>
            <w:shd w:val="clear" w:color="auto" w:fill="F2F2F2" w:themeFill="background1" w:themeFillShade="F2"/>
          </w:tcPr>
          <w:p w14:paraId="2B9B8664"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p>
        </w:tc>
      </w:tr>
      <w:tr w:rsidR="00257222" w:rsidRPr="00B70612" w14:paraId="0C249021"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1E885C99" w14:textId="77777777" w:rsidR="00257222" w:rsidRPr="00B70612" w:rsidRDefault="00257222" w:rsidP="00280D8F">
            <w:pPr>
              <w:rPr>
                <w:rFonts w:ascii="Linotype Univers 420 Condensed" w:hAnsi="Linotype Univers 420 Condensed"/>
                <w:b w:val="0"/>
                <w:szCs w:val="22"/>
                <w:lang w:bidi="en-US"/>
              </w:rPr>
            </w:pPr>
            <w:r>
              <w:rPr>
                <w:rFonts w:ascii="Linotype Univers 420 Condensed" w:hAnsi="Linotype Univers 420 Condensed"/>
                <w:b w:val="0"/>
                <w:szCs w:val="22"/>
                <w:lang w:bidi="en-US"/>
              </w:rPr>
              <w:t>Občina sedeža ponudnika:</w:t>
            </w:r>
          </w:p>
        </w:tc>
        <w:tc>
          <w:tcPr>
            <w:tcW w:w="6658" w:type="dxa"/>
            <w:shd w:val="clear" w:color="auto" w:fill="F2F2F2" w:themeFill="background1" w:themeFillShade="F2"/>
          </w:tcPr>
          <w:p w14:paraId="70551C1E"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p>
        </w:tc>
      </w:tr>
      <w:tr w:rsidR="00257222" w:rsidRPr="00B70612" w14:paraId="41F48427"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71BA04BF" w14:textId="77777777" w:rsidR="00257222" w:rsidRPr="00B70612" w:rsidRDefault="00257222" w:rsidP="00280D8F">
            <w:pPr>
              <w:rPr>
                <w:rFonts w:ascii="Linotype Univers 420 Condensed" w:hAnsi="Linotype Univers 420 Condensed"/>
                <w:b w:val="0"/>
                <w:szCs w:val="22"/>
                <w:lang w:bidi="en-US"/>
              </w:rPr>
            </w:pPr>
            <w:r>
              <w:rPr>
                <w:rFonts w:ascii="Linotype Univers 420 Condensed" w:hAnsi="Linotype Univers 420 Condensed"/>
                <w:b w:val="0"/>
                <w:szCs w:val="22"/>
                <w:lang w:bidi="en-US"/>
              </w:rPr>
              <w:t>Številka vpisa v poslovni register (vložna št.):</w:t>
            </w:r>
          </w:p>
        </w:tc>
        <w:tc>
          <w:tcPr>
            <w:tcW w:w="6658" w:type="dxa"/>
            <w:shd w:val="clear" w:color="auto" w:fill="F2F2F2" w:themeFill="background1" w:themeFillShade="F2"/>
          </w:tcPr>
          <w:p w14:paraId="08550D86"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p>
        </w:tc>
      </w:tr>
      <w:tr w:rsidR="00257222" w:rsidRPr="00B70612" w14:paraId="7CBF897D" w14:textId="77777777" w:rsidTr="00257222">
        <w:tc>
          <w:tcPr>
            <w:cnfStyle w:val="001000000000" w:firstRow="0" w:lastRow="0" w:firstColumn="1" w:lastColumn="0" w:oddVBand="0" w:evenVBand="0" w:oddHBand="0" w:evenHBand="0" w:firstRowFirstColumn="0" w:firstRowLastColumn="0" w:lastRowFirstColumn="0" w:lastRowLastColumn="0"/>
            <w:tcW w:w="2835" w:type="dxa"/>
          </w:tcPr>
          <w:p w14:paraId="5C7EA807" w14:textId="77777777" w:rsidR="00257222" w:rsidRDefault="00257222" w:rsidP="00280D8F">
            <w:pPr>
              <w:rPr>
                <w:rFonts w:ascii="Linotype Univers 420 Condensed" w:hAnsi="Linotype Univers 420 Condensed"/>
                <w:b w:val="0"/>
                <w:szCs w:val="22"/>
                <w:lang w:bidi="en-US"/>
              </w:rPr>
            </w:pPr>
            <w:r>
              <w:rPr>
                <w:rFonts w:ascii="Linotype Univers 420 Condensed" w:hAnsi="Linotype Univers 420 Condensed"/>
                <w:b w:val="0"/>
                <w:szCs w:val="22"/>
                <w:lang w:bidi="en-US"/>
              </w:rPr>
              <w:t>Matična številka podjetja:</w:t>
            </w:r>
          </w:p>
        </w:tc>
        <w:tc>
          <w:tcPr>
            <w:tcW w:w="6658" w:type="dxa"/>
            <w:shd w:val="clear" w:color="auto" w:fill="F2F2F2" w:themeFill="background1" w:themeFillShade="F2"/>
          </w:tcPr>
          <w:p w14:paraId="020108E9" w14:textId="77777777" w:rsidR="00257222" w:rsidRPr="00B70612" w:rsidRDefault="00257222" w:rsidP="00280D8F">
            <w:pPr>
              <w:cnfStyle w:val="000000000000" w:firstRow="0" w:lastRow="0" w:firstColumn="0" w:lastColumn="0" w:oddVBand="0" w:evenVBand="0" w:oddHBand="0" w:evenHBand="0" w:firstRowFirstColumn="0" w:firstRowLastColumn="0" w:lastRowFirstColumn="0" w:lastRowLastColumn="0"/>
              <w:rPr>
                <w:rFonts w:ascii="Linotype Univers 420 Condensed" w:hAnsi="Linotype Univers 420 Condensed"/>
                <w:szCs w:val="22"/>
                <w:lang w:bidi="en-US"/>
              </w:rPr>
            </w:pPr>
          </w:p>
        </w:tc>
      </w:tr>
    </w:tbl>
    <w:p w14:paraId="22B24B79" w14:textId="77777777" w:rsidR="00257222" w:rsidRPr="00257222" w:rsidRDefault="00257222" w:rsidP="00257222">
      <w:pPr>
        <w:rPr>
          <w:lang w:bidi="en-US"/>
        </w:rPr>
      </w:pPr>
    </w:p>
    <w:p w14:paraId="34238D4B" w14:textId="77777777" w:rsidR="00532D31" w:rsidRPr="00532D31" w:rsidRDefault="00532D31" w:rsidP="00532D31">
      <w:pPr>
        <w:rPr>
          <w:lang w:bidi="en-US"/>
        </w:rPr>
      </w:pPr>
    </w:p>
    <w:p w14:paraId="387FE3D4" w14:textId="77777777" w:rsidR="00532D31" w:rsidRDefault="00532D31" w:rsidP="00532D31">
      <w:pPr>
        <w:spacing w:line="288" w:lineRule="auto"/>
      </w:pPr>
      <w:r w:rsidRPr="00C90678">
        <w:t>Pod kazensko in materialno odgovornostjo izjavljamo:</w:t>
      </w:r>
    </w:p>
    <w:p w14:paraId="6F233F07" w14:textId="77777777" w:rsidR="00257222" w:rsidRPr="00C90678" w:rsidRDefault="00257222" w:rsidP="00532D31">
      <w:pPr>
        <w:spacing w:line="288" w:lineRule="auto"/>
      </w:pPr>
    </w:p>
    <w:p w14:paraId="1D541961" w14:textId="77777777" w:rsidR="00532D31" w:rsidRDefault="00532D31" w:rsidP="00532D31">
      <w:pPr>
        <w:numPr>
          <w:ilvl w:val="0"/>
          <w:numId w:val="45"/>
        </w:numPr>
        <w:spacing w:line="288" w:lineRule="auto"/>
        <w:jc w:val="both"/>
        <w:rPr>
          <w:rFonts w:cstheme="minorHAnsi"/>
        </w:rPr>
      </w:pPr>
      <w:r w:rsidRPr="00C90678">
        <w:rPr>
          <w:rFonts w:cstheme="minorHAnsi"/>
        </w:rPr>
        <w:t xml:space="preserve">da so v lastniškem deležu naše družbe udeležene </w:t>
      </w:r>
      <w:r w:rsidRPr="00C90678">
        <w:rPr>
          <w:rFonts w:cstheme="minorHAnsi"/>
          <w:b/>
        </w:rPr>
        <w:t>naslednje fizične* in pravne osebe**</w:t>
      </w:r>
      <w:r w:rsidRPr="00C90678">
        <w:rPr>
          <w:rFonts w:cstheme="minorHAnsi"/>
        </w:rPr>
        <w:t xml:space="preserve"> (vključno z udeležbo morebitnih tihih družbenikov): </w:t>
      </w:r>
    </w:p>
    <w:p w14:paraId="459143D4" w14:textId="77777777" w:rsidR="00257222" w:rsidRPr="001C0C52" w:rsidRDefault="00257222" w:rsidP="00257222">
      <w:pPr>
        <w:spacing w:line="288" w:lineRule="auto"/>
        <w:ind w:left="510"/>
        <w:jc w:val="both"/>
        <w:rPr>
          <w:rFonts w:cstheme="minorHAnsi"/>
        </w:rPr>
      </w:pPr>
    </w:p>
    <w:p w14:paraId="3E5E5E27" w14:textId="77777777" w:rsidR="00532D31" w:rsidRDefault="00532D31" w:rsidP="00532D31">
      <w:pPr>
        <w:pStyle w:val="Odstavekseznama"/>
        <w:spacing w:after="120"/>
        <w:ind w:left="510"/>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726"/>
        <w:gridCol w:w="1984"/>
        <w:gridCol w:w="3517"/>
        <w:gridCol w:w="2411"/>
      </w:tblGrid>
      <w:tr w:rsidR="00532D31" w:rsidRPr="00257222" w14:paraId="526721A2" w14:textId="77777777" w:rsidTr="00280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Pr>
          <w:p w14:paraId="454ED5AF" w14:textId="77777777" w:rsidR="00532D31" w:rsidRPr="00257222" w:rsidRDefault="00532D31" w:rsidP="00280D8F">
            <w:pPr>
              <w:pStyle w:val="Odstavekseznama"/>
              <w:ind w:left="0"/>
              <w:rPr>
                <w:rFonts w:asciiTheme="majorHAnsi" w:hAnsiTheme="majorHAnsi" w:cstheme="minorHAnsi"/>
              </w:rPr>
            </w:pPr>
            <w:r w:rsidRPr="00257222">
              <w:rPr>
                <w:rFonts w:asciiTheme="majorHAnsi" w:hAnsiTheme="majorHAnsi" w:cstheme="minorHAnsi"/>
              </w:rPr>
              <w:t>Ime</w:t>
            </w:r>
          </w:p>
        </w:tc>
        <w:tc>
          <w:tcPr>
            <w:tcW w:w="1984" w:type="dxa"/>
          </w:tcPr>
          <w:p w14:paraId="7C687A67"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 xml:space="preserve">Priimek </w:t>
            </w:r>
          </w:p>
        </w:tc>
        <w:tc>
          <w:tcPr>
            <w:tcW w:w="3517" w:type="dxa"/>
          </w:tcPr>
          <w:p w14:paraId="4F2CCDD5"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 xml:space="preserve">Naslov prebivališča </w:t>
            </w:r>
          </w:p>
        </w:tc>
        <w:tc>
          <w:tcPr>
            <w:tcW w:w="2411" w:type="dxa"/>
          </w:tcPr>
          <w:p w14:paraId="04E14D82"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 xml:space="preserve">Delež lastništva </w:t>
            </w:r>
          </w:p>
        </w:tc>
      </w:tr>
      <w:tr w:rsidR="00532D31" w14:paraId="30039B18" w14:textId="77777777" w:rsidTr="00280D8F">
        <w:tc>
          <w:tcPr>
            <w:cnfStyle w:val="001000000000" w:firstRow="0" w:lastRow="0" w:firstColumn="1" w:lastColumn="0" w:oddVBand="0" w:evenVBand="0" w:oddHBand="0" w:evenHBand="0" w:firstRowFirstColumn="0" w:firstRowLastColumn="0" w:lastRowFirstColumn="0" w:lastRowLastColumn="0"/>
            <w:tcW w:w="1726" w:type="dxa"/>
          </w:tcPr>
          <w:p w14:paraId="59822089" w14:textId="77777777" w:rsidR="00532D31" w:rsidRDefault="00532D31" w:rsidP="00280D8F">
            <w:pPr>
              <w:pStyle w:val="Odstavekseznama"/>
              <w:ind w:left="0"/>
              <w:rPr>
                <w:rFonts w:cstheme="minorHAnsi"/>
                <w:i/>
              </w:rPr>
            </w:pPr>
          </w:p>
        </w:tc>
        <w:tc>
          <w:tcPr>
            <w:tcW w:w="1984" w:type="dxa"/>
          </w:tcPr>
          <w:p w14:paraId="70271C0E"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7" w:type="dxa"/>
          </w:tcPr>
          <w:p w14:paraId="276C41B2"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1" w:type="dxa"/>
          </w:tcPr>
          <w:p w14:paraId="7F20FFD5"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1561C65B" w14:textId="77777777" w:rsidR="00532D31" w:rsidRPr="001E76BF" w:rsidRDefault="00532D31" w:rsidP="00532D31">
      <w:pPr>
        <w:pStyle w:val="Odstavekseznama"/>
        <w:spacing w:before="120"/>
        <w:ind w:left="510"/>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532D31" w:rsidRPr="00257222" w14:paraId="303EC85F" w14:textId="77777777" w:rsidTr="00280D8F">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63035458" w14:textId="77777777" w:rsidR="00532D31" w:rsidRPr="00257222" w:rsidRDefault="00532D31" w:rsidP="00280D8F">
            <w:pPr>
              <w:pStyle w:val="Odstavekseznama"/>
              <w:ind w:left="0"/>
              <w:rPr>
                <w:rFonts w:asciiTheme="majorHAnsi" w:hAnsiTheme="majorHAnsi" w:cstheme="minorHAnsi"/>
              </w:rPr>
            </w:pPr>
            <w:r w:rsidRPr="00257222">
              <w:rPr>
                <w:rFonts w:asciiTheme="majorHAnsi" w:hAnsiTheme="majorHAnsi" w:cstheme="minorHAnsi"/>
              </w:rPr>
              <w:t>Identifikacijsko številko</w:t>
            </w:r>
          </w:p>
        </w:tc>
        <w:tc>
          <w:tcPr>
            <w:tcW w:w="2500" w:type="pct"/>
          </w:tcPr>
          <w:p w14:paraId="11C79228"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Matično številko</w:t>
            </w:r>
          </w:p>
        </w:tc>
      </w:tr>
      <w:tr w:rsidR="00532D31" w14:paraId="781E293E" w14:textId="77777777" w:rsidTr="00280D8F">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7399B50F" w14:textId="77777777" w:rsidR="00532D31" w:rsidRDefault="00532D31" w:rsidP="00280D8F">
            <w:pPr>
              <w:pStyle w:val="Odstavekseznama"/>
              <w:ind w:left="0"/>
              <w:rPr>
                <w:rFonts w:cstheme="minorHAnsi"/>
                <w:i/>
              </w:rPr>
            </w:pPr>
          </w:p>
        </w:tc>
        <w:tc>
          <w:tcPr>
            <w:tcW w:w="2500" w:type="pct"/>
          </w:tcPr>
          <w:p w14:paraId="6AC3E467"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382129F5" w14:textId="77777777" w:rsidR="00532D31" w:rsidRDefault="00532D31" w:rsidP="00532D31">
      <w:pPr>
        <w:pStyle w:val="Odstavekseznama"/>
        <w:ind w:left="567"/>
        <w:rPr>
          <w:rFonts w:eastAsia="Times New Roman" w:cstheme="minorHAnsi"/>
          <w:lang w:bidi="ar-SA"/>
        </w:rPr>
      </w:pPr>
    </w:p>
    <w:p w14:paraId="6B536E59" w14:textId="72FD9788" w:rsidR="00532D31" w:rsidRDefault="00532D31" w:rsidP="00532D31">
      <w:pPr>
        <w:pStyle w:val="Odstavekseznama"/>
        <w:numPr>
          <w:ilvl w:val="0"/>
          <w:numId w:val="46"/>
        </w:numPr>
        <w:spacing w:after="240" w:line="312" w:lineRule="auto"/>
        <w:ind w:left="567" w:hanging="567"/>
        <w:jc w:val="both"/>
        <w:rPr>
          <w:rFonts w:eastAsia="Times New Roman" w:cstheme="minorHAnsi"/>
          <w:lang w:bidi="ar-SA"/>
        </w:rPr>
      </w:pPr>
      <w:r w:rsidRPr="00C90678">
        <w:rPr>
          <w:rFonts w:eastAsia="Times New Roman" w:cstheme="minorHAnsi"/>
          <w:lang w:bidi="ar-SA"/>
        </w:rPr>
        <w:t>da se naslednji gospodarski subjekti, štejejo za povezano družbo z našo (ponudnikovo) družbo (oz. gospodarskim subjektom) v skladu z zakono</w:t>
      </w:r>
      <w:r w:rsidR="00257222">
        <w:rPr>
          <w:rFonts w:eastAsia="Times New Roman" w:cstheme="minorHAnsi"/>
          <w:lang w:bidi="ar-SA"/>
        </w:rPr>
        <w:t>m, ki ureja gospodarske družbe:</w:t>
      </w:r>
    </w:p>
    <w:p w14:paraId="73788E72" w14:textId="77777777" w:rsidR="00257222" w:rsidRPr="0059692D" w:rsidRDefault="00257222" w:rsidP="00257222">
      <w:pPr>
        <w:pStyle w:val="Odstavekseznama"/>
        <w:spacing w:after="240" w:line="312" w:lineRule="auto"/>
        <w:ind w:left="567"/>
        <w:jc w:val="both"/>
        <w:rPr>
          <w:rFonts w:eastAsia="Times New Roman" w:cstheme="minorHAnsi"/>
          <w:lang w:bidi="ar-SA"/>
        </w:rPr>
      </w:pPr>
    </w:p>
    <w:p w14:paraId="7ABD3E12" w14:textId="77777777" w:rsidR="00532D31" w:rsidRDefault="00532D31" w:rsidP="00532D31">
      <w:pPr>
        <w:pStyle w:val="Odstavekseznama"/>
        <w:ind w:left="567"/>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584"/>
        <w:gridCol w:w="2126"/>
        <w:gridCol w:w="3516"/>
        <w:gridCol w:w="2412"/>
      </w:tblGrid>
      <w:tr w:rsidR="00532D31" w:rsidRPr="00257222" w14:paraId="4C63F9D6" w14:textId="77777777" w:rsidTr="00280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14:paraId="49032E8D" w14:textId="77777777" w:rsidR="00532D31" w:rsidRPr="00257222" w:rsidRDefault="00532D31" w:rsidP="00280D8F">
            <w:pPr>
              <w:pStyle w:val="Odstavekseznama"/>
              <w:ind w:left="0"/>
              <w:rPr>
                <w:rFonts w:asciiTheme="majorHAnsi" w:hAnsiTheme="majorHAnsi" w:cstheme="minorHAnsi"/>
              </w:rPr>
            </w:pPr>
            <w:r w:rsidRPr="00257222">
              <w:rPr>
                <w:rFonts w:asciiTheme="majorHAnsi" w:hAnsiTheme="majorHAnsi" w:cstheme="minorHAnsi"/>
              </w:rPr>
              <w:t>Ime</w:t>
            </w:r>
          </w:p>
        </w:tc>
        <w:tc>
          <w:tcPr>
            <w:tcW w:w="2126" w:type="dxa"/>
          </w:tcPr>
          <w:p w14:paraId="1A1DB45C"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 xml:space="preserve">Priimek </w:t>
            </w:r>
          </w:p>
        </w:tc>
        <w:tc>
          <w:tcPr>
            <w:tcW w:w="3516" w:type="dxa"/>
          </w:tcPr>
          <w:p w14:paraId="009CFECC"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 xml:space="preserve">Naslov prebivališča </w:t>
            </w:r>
          </w:p>
        </w:tc>
        <w:tc>
          <w:tcPr>
            <w:tcW w:w="2412" w:type="dxa"/>
          </w:tcPr>
          <w:p w14:paraId="21E795A1"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 xml:space="preserve">Delež lastništva </w:t>
            </w:r>
          </w:p>
        </w:tc>
      </w:tr>
      <w:tr w:rsidR="00532D31" w14:paraId="51BB69D5" w14:textId="77777777" w:rsidTr="00280D8F">
        <w:tc>
          <w:tcPr>
            <w:cnfStyle w:val="001000000000" w:firstRow="0" w:lastRow="0" w:firstColumn="1" w:lastColumn="0" w:oddVBand="0" w:evenVBand="0" w:oddHBand="0" w:evenHBand="0" w:firstRowFirstColumn="0" w:firstRowLastColumn="0" w:lastRowFirstColumn="0" w:lastRowLastColumn="0"/>
            <w:tcW w:w="1584" w:type="dxa"/>
          </w:tcPr>
          <w:p w14:paraId="32745C80" w14:textId="77777777" w:rsidR="00532D31" w:rsidRDefault="00532D31" w:rsidP="00280D8F">
            <w:pPr>
              <w:pStyle w:val="Odstavekseznama"/>
              <w:ind w:left="0"/>
              <w:rPr>
                <w:rFonts w:cstheme="minorHAnsi"/>
                <w:i/>
              </w:rPr>
            </w:pPr>
          </w:p>
        </w:tc>
        <w:tc>
          <w:tcPr>
            <w:tcW w:w="2126" w:type="dxa"/>
          </w:tcPr>
          <w:p w14:paraId="350D5CE3"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6" w:type="dxa"/>
          </w:tcPr>
          <w:p w14:paraId="5CB147C1"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2" w:type="dxa"/>
          </w:tcPr>
          <w:p w14:paraId="181AA868"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1DD7F83B" w14:textId="77777777" w:rsidR="00532D31" w:rsidRPr="001E76BF" w:rsidRDefault="00532D31" w:rsidP="00532D31">
      <w:pPr>
        <w:pStyle w:val="Odstavekseznama"/>
        <w:spacing w:before="120"/>
        <w:ind w:left="567"/>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532D31" w:rsidRPr="00257222" w14:paraId="2F47249D" w14:textId="77777777" w:rsidTr="00280D8F">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015ABFD6" w14:textId="77777777" w:rsidR="00532D31" w:rsidRPr="00257222" w:rsidRDefault="00532D31" w:rsidP="00280D8F">
            <w:pPr>
              <w:pStyle w:val="Odstavekseznama"/>
              <w:ind w:left="0"/>
              <w:rPr>
                <w:rFonts w:asciiTheme="majorHAnsi" w:hAnsiTheme="majorHAnsi" w:cstheme="minorHAnsi"/>
              </w:rPr>
            </w:pPr>
            <w:r w:rsidRPr="00257222">
              <w:rPr>
                <w:rFonts w:asciiTheme="majorHAnsi" w:hAnsiTheme="majorHAnsi" w:cstheme="minorHAnsi"/>
              </w:rPr>
              <w:t>Identifikacijsko številko</w:t>
            </w:r>
          </w:p>
        </w:tc>
        <w:tc>
          <w:tcPr>
            <w:tcW w:w="2500" w:type="pct"/>
          </w:tcPr>
          <w:p w14:paraId="117E2466" w14:textId="77777777" w:rsidR="00532D31" w:rsidRPr="00257222" w:rsidRDefault="00532D31" w:rsidP="00280D8F">
            <w:pPr>
              <w:pStyle w:val="Odstavekseznama"/>
              <w:ind w:left="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257222">
              <w:rPr>
                <w:rFonts w:asciiTheme="majorHAnsi" w:hAnsiTheme="majorHAnsi" w:cstheme="minorHAnsi"/>
              </w:rPr>
              <w:t>Matično številko</w:t>
            </w:r>
          </w:p>
        </w:tc>
      </w:tr>
      <w:tr w:rsidR="00532D31" w14:paraId="5AAF42DA" w14:textId="77777777" w:rsidTr="00280D8F">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7546BEB" w14:textId="77777777" w:rsidR="00532D31" w:rsidRDefault="00532D31" w:rsidP="00280D8F">
            <w:pPr>
              <w:pStyle w:val="Odstavekseznama"/>
              <w:ind w:left="0"/>
              <w:rPr>
                <w:rFonts w:cstheme="minorHAnsi"/>
                <w:i/>
              </w:rPr>
            </w:pPr>
          </w:p>
        </w:tc>
        <w:tc>
          <w:tcPr>
            <w:tcW w:w="2500" w:type="pct"/>
          </w:tcPr>
          <w:p w14:paraId="5CBD0680" w14:textId="77777777" w:rsidR="00532D31" w:rsidRDefault="00532D31" w:rsidP="00280D8F">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10A483AF" w14:textId="77777777" w:rsidR="00532D31" w:rsidRDefault="00532D31" w:rsidP="00532D31">
      <w:pPr>
        <w:spacing w:line="276" w:lineRule="auto"/>
        <w:rPr>
          <w:rFonts w:cstheme="minorHAnsi"/>
        </w:rPr>
      </w:pPr>
    </w:p>
    <w:p w14:paraId="3635F464" w14:textId="77777777" w:rsidR="00257222" w:rsidRDefault="00257222" w:rsidP="00532D31">
      <w:pPr>
        <w:spacing w:line="276" w:lineRule="auto"/>
        <w:rPr>
          <w:rFonts w:cstheme="minorHAnsi"/>
        </w:rPr>
      </w:pPr>
    </w:p>
    <w:p w14:paraId="4EED7C1D" w14:textId="77777777" w:rsidR="00257222" w:rsidRDefault="00257222" w:rsidP="00532D31">
      <w:pPr>
        <w:spacing w:line="276" w:lineRule="auto"/>
        <w:rPr>
          <w:rFonts w:cstheme="minorHAnsi"/>
        </w:rPr>
      </w:pPr>
    </w:p>
    <w:p w14:paraId="07BF51EF" w14:textId="77777777" w:rsidR="00257222" w:rsidRDefault="00257222" w:rsidP="00532D31">
      <w:pPr>
        <w:spacing w:line="276" w:lineRule="auto"/>
        <w:rPr>
          <w:rFonts w:cstheme="minorHAnsi"/>
        </w:rPr>
      </w:pPr>
    </w:p>
    <w:p w14:paraId="238A6E75" w14:textId="77777777" w:rsidR="00257222" w:rsidRDefault="00257222" w:rsidP="00532D31">
      <w:pPr>
        <w:spacing w:line="276" w:lineRule="auto"/>
        <w:rPr>
          <w:rFonts w:cstheme="minorHAnsi"/>
        </w:rPr>
      </w:pPr>
    </w:p>
    <w:p w14:paraId="10BC4A56" w14:textId="77777777" w:rsidR="00257222" w:rsidRDefault="00257222" w:rsidP="00532D31">
      <w:pPr>
        <w:spacing w:line="276" w:lineRule="auto"/>
        <w:rPr>
          <w:rFonts w:cstheme="minorHAnsi"/>
        </w:rPr>
      </w:pPr>
    </w:p>
    <w:p w14:paraId="125C85ED" w14:textId="77777777" w:rsidR="00532D31" w:rsidRDefault="00532D31" w:rsidP="00532D31">
      <w:pPr>
        <w:spacing w:line="276" w:lineRule="auto"/>
        <w:rPr>
          <w:rFonts w:cstheme="minorHAnsi"/>
        </w:rPr>
      </w:pPr>
      <w:r w:rsidRPr="00C90678">
        <w:rPr>
          <w:rFonts w:cstheme="minorHAnsi"/>
        </w:rPr>
        <w:t xml:space="preserve">Strinjamo se, da to izjavo naročnik predloži Komisiji za preprečevanje korupcije na njeno predhodno zahtevo, v skladu z določbami Zakona o integriteti in preprečevanju korupcije.  </w:t>
      </w:r>
    </w:p>
    <w:p w14:paraId="227C71D4" w14:textId="77777777" w:rsidR="00257222" w:rsidRPr="00C90678" w:rsidRDefault="00257222" w:rsidP="00532D31">
      <w:pPr>
        <w:spacing w:line="276" w:lineRule="auto"/>
        <w:rPr>
          <w:rFonts w:cstheme="minorHAnsi"/>
        </w:rPr>
      </w:pPr>
    </w:p>
    <w:p w14:paraId="028A952A" w14:textId="77777777" w:rsidR="00532D31" w:rsidRDefault="00532D31" w:rsidP="00532D31">
      <w:pPr>
        <w:spacing w:line="276" w:lineRule="auto"/>
        <w:rPr>
          <w:rFonts w:cstheme="minorHAnsi"/>
        </w:rPr>
      </w:pPr>
      <w:r w:rsidRPr="00C90678">
        <w:rPr>
          <w:rFonts w:cstheme="minorHAnsi"/>
        </w:rPr>
        <w:t xml:space="preserve">Potrjujemo, da smo seznanjeni z določbo šestega odstavka 14. člena Zakona o integriteti in preprečevanju korupcije, ki določa, da v kolikor ponudnik predloži lažno izjavo oziroma, da neresnične podatke o navedenih dejstvih, ima to za posledico ničnost pogodbe. </w:t>
      </w:r>
    </w:p>
    <w:p w14:paraId="19892B5A" w14:textId="77777777" w:rsidR="00532D31" w:rsidRPr="00C90678" w:rsidRDefault="00532D31" w:rsidP="00532D31">
      <w:pPr>
        <w:spacing w:line="276" w:lineRule="auto"/>
        <w:rPr>
          <w:rFonts w:cstheme="minorHAnsi"/>
        </w:rPr>
      </w:pPr>
    </w:p>
    <w:p w14:paraId="3E50CCED" w14:textId="77777777" w:rsidR="00532D31" w:rsidRDefault="00532D31" w:rsidP="00532D31">
      <w:pPr>
        <w:spacing w:line="276" w:lineRule="auto"/>
        <w:rPr>
          <w:rFonts w:cstheme="minorHAnsi"/>
        </w:rPr>
      </w:pPr>
    </w:p>
    <w:p w14:paraId="22C63A9E" w14:textId="77777777" w:rsidR="00257222" w:rsidRDefault="00257222" w:rsidP="00532D31">
      <w:pPr>
        <w:spacing w:line="276" w:lineRule="auto"/>
        <w:rPr>
          <w:rFonts w:cstheme="minorHAnsi"/>
        </w:rPr>
      </w:pPr>
    </w:p>
    <w:p w14:paraId="29C374AD" w14:textId="77777777" w:rsidR="00257222" w:rsidRPr="00085B3F" w:rsidRDefault="00257222" w:rsidP="00532D31">
      <w:pPr>
        <w:spacing w:line="276" w:lineRule="auto"/>
        <w:rPr>
          <w:rFonts w:cstheme="minorHAnsi"/>
        </w:rPr>
      </w:pPr>
    </w:p>
    <w:tbl>
      <w:tblPr>
        <w:tblW w:w="9763" w:type="dxa"/>
        <w:tblLayout w:type="fixed"/>
        <w:tblLook w:val="0000" w:firstRow="0" w:lastRow="0" w:firstColumn="0" w:lastColumn="0" w:noHBand="0" w:noVBand="0"/>
      </w:tblPr>
      <w:tblGrid>
        <w:gridCol w:w="3444"/>
        <w:gridCol w:w="1870"/>
        <w:gridCol w:w="4449"/>
      </w:tblGrid>
      <w:tr w:rsidR="00532D31" w:rsidRPr="0059692D" w14:paraId="4CD316E0" w14:textId="77777777" w:rsidTr="00280D8F">
        <w:trPr>
          <w:trHeight w:val="432"/>
        </w:trPr>
        <w:tc>
          <w:tcPr>
            <w:tcW w:w="3444" w:type="dxa"/>
          </w:tcPr>
          <w:p w14:paraId="3CD2778A" w14:textId="77777777" w:rsidR="00532D31" w:rsidRPr="0059692D" w:rsidRDefault="00532D31" w:rsidP="00280D8F">
            <w:pPr>
              <w:rPr>
                <w:rFonts w:cstheme="minorHAnsi"/>
              </w:rPr>
            </w:pPr>
            <w:r w:rsidRPr="0059692D">
              <w:rPr>
                <w:rFonts w:cstheme="minorHAnsi"/>
              </w:rPr>
              <w:t xml:space="preserve">Kraj: </w:t>
            </w:r>
          </w:p>
        </w:tc>
        <w:tc>
          <w:tcPr>
            <w:tcW w:w="1870" w:type="dxa"/>
          </w:tcPr>
          <w:p w14:paraId="7140C1FF" w14:textId="77777777" w:rsidR="00532D31" w:rsidRPr="0059692D" w:rsidRDefault="00532D31" w:rsidP="00280D8F">
            <w:pPr>
              <w:tabs>
                <w:tab w:val="center" w:pos="7020"/>
              </w:tabs>
              <w:jc w:val="center"/>
              <w:rPr>
                <w:rFonts w:cstheme="minorHAnsi"/>
              </w:rPr>
            </w:pPr>
          </w:p>
        </w:tc>
        <w:tc>
          <w:tcPr>
            <w:tcW w:w="4449" w:type="dxa"/>
          </w:tcPr>
          <w:p w14:paraId="5C5F3DCF" w14:textId="77777777" w:rsidR="00532D31" w:rsidRPr="0059692D" w:rsidRDefault="00532D31" w:rsidP="00280D8F">
            <w:pPr>
              <w:tabs>
                <w:tab w:val="center" w:pos="7020"/>
              </w:tabs>
              <w:rPr>
                <w:rFonts w:cstheme="minorHAnsi"/>
              </w:rPr>
            </w:pPr>
            <w:r w:rsidRPr="0059692D">
              <w:rPr>
                <w:rFonts w:cstheme="minorHAnsi"/>
              </w:rPr>
              <w:t xml:space="preserve">             Podpisnik: </w:t>
            </w:r>
          </w:p>
        </w:tc>
      </w:tr>
      <w:tr w:rsidR="00532D31" w:rsidRPr="0059692D" w14:paraId="56C26396" w14:textId="77777777" w:rsidTr="00280D8F">
        <w:trPr>
          <w:trHeight w:val="864"/>
        </w:trPr>
        <w:tc>
          <w:tcPr>
            <w:tcW w:w="3444" w:type="dxa"/>
          </w:tcPr>
          <w:p w14:paraId="59215FB2" w14:textId="77777777" w:rsidR="00532D31" w:rsidRPr="0059692D" w:rsidRDefault="00532D31" w:rsidP="00280D8F">
            <w:pPr>
              <w:rPr>
                <w:rFonts w:cstheme="minorHAnsi"/>
              </w:rPr>
            </w:pPr>
          </w:p>
          <w:p w14:paraId="70612513" w14:textId="77777777" w:rsidR="00532D31" w:rsidRPr="0059692D" w:rsidRDefault="00532D31" w:rsidP="00280D8F">
            <w:pPr>
              <w:rPr>
                <w:rFonts w:cstheme="minorHAnsi"/>
              </w:rPr>
            </w:pPr>
            <w:r w:rsidRPr="0059692D">
              <w:rPr>
                <w:rFonts w:cstheme="minorHAnsi"/>
              </w:rPr>
              <w:t>Datum</w:t>
            </w:r>
            <w:r w:rsidRPr="0059692D">
              <w:rPr>
                <w:rFonts w:cstheme="minorHAnsi"/>
              </w:rPr>
              <w:fldChar w:fldCharType="begin">
                <w:ffData>
                  <w:name w:val="Besedilo22"/>
                  <w:enabled/>
                  <w:calcOnExit w:val="0"/>
                  <w:textInput/>
                </w:ffData>
              </w:fldChar>
            </w:r>
            <w:r w:rsidRPr="0059692D">
              <w:rPr>
                <w:rFonts w:cstheme="minorHAnsi"/>
              </w:rPr>
              <w:instrText xml:space="preserve"> FORMTEXT </w:instrText>
            </w:r>
            <w:r w:rsidR="00C82416">
              <w:rPr>
                <w:rFonts w:cstheme="minorHAnsi"/>
              </w:rPr>
            </w:r>
            <w:r w:rsidR="00C82416">
              <w:rPr>
                <w:rFonts w:cstheme="minorHAnsi"/>
              </w:rPr>
              <w:fldChar w:fldCharType="separate"/>
            </w:r>
            <w:r w:rsidRPr="0059692D">
              <w:rPr>
                <w:rFonts w:cstheme="minorHAnsi"/>
              </w:rPr>
              <w:fldChar w:fldCharType="end"/>
            </w:r>
            <w:r w:rsidRPr="0059692D">
              <w:rPr>
                <w:rFonts w:cstheme="minorHAnsi"/>
              </w:rPr>
              <w:t xml:space="preserve">: </w:t>
            </w:r>
          </w:p>
        </w:tc>
        <w:tc>
          <w:tcPr>
            <w:tcW w:w="1870" w:type="dxa"/>
          </w:tcPr>
          <w:p w14:paraId="59D83BF1" w14:textId="77777777" w:rsidR="00532D31" w:rsidRPr="0059692D" w:rsidRDefault="00532D31" w:rsidP="00280D8F">
            <w:pPr>
              <w:jc w:val="center"/>
              <w:rPr>
                <w:rFonts w:cstheme="minorHAnsi"/>
              </w:rPr>
            </w:pPr>
            <w:r w:rsidRPr="0059692D">
              <w:rPr>
                <w:rFonts w:cstheme="minorHAnsi"/>
              </w:rPr>
              <w:t>Žig</w:t>
            </w:r>
          </w:p>
        </w:tc>
        <w:tc>
          <w:tcPr>
            <w:tcW w:w="4449" w:type="dxa"/>
          </w:tcPr>
          <w:p w14:paraId="57807812" w14:textId="77777777" w:rsidR="00532D31" w:rsidRPr="0059692D" w:rsidRDefault="00532D31" w:rsidP="00280D8F">
            <w:pPr>
              <w:jc w:val="center"/>
              <w:rPr>
                <w:rFonts w:cstheme="minorHAnsi"/>
              </w:rPr>
            </w:pPr>
            <w:r w:rsidRPr="0059692D">
              <w:rPr>
                <w:rFonts w:cstheme="minorHAnsi"/>
              </w:rPr>
              <w:t>________________________</w:t>
            </w:r>
          </w:p>
          <w:p w14:paraId="768B3D7A" w14:textId="77777777" w:rsidR="00532D31" w:rsidRPr="0059692D" w:rsidRDefault="00532D31" w:rsidP="00280D8F">
            <w:pPr>
              <w:jc w:val="center"/>
              <w:rPr>
                <w:rFonts w:cstheme="minorHAnsi"/>
              </w:rPr>
            </w:pPr>
            <w:r w:rsidRPr="0059692D">
              <w:rPr>
                <w:rFonts w:cstheme="minorHAnsi"/>
              </w:rPr>
              <w:t>Podpis</w:t>
            </w:r>
          </w:p>
        </w:tc>
      </w:tr>
    </w:tbl>
    <w:p w14:paraId="7A734B7A" w14:textId="77777777" w:rsidR="00532D31" w:rsidRDefault="00532D31" w:rsidP="00532D31">
      <w:pPr>
        <w:rPr>
          <w:rFonts w:asciiTheme="majorHAnsi" w:eastAsiaTheme="majorEastAsia" w:hAnsiTheme="majorHAnsi" w:cstheme="majorBidi"/>
          <w:color w:val="9C313B"/>
          <w:sz w:val="26"/>
          <w:lang w:bidi="en-US"/>
        </w:rPr>
      </w:pPr>
    </w:p>
    <w:p w14:paraId="71C4B7A5" w14:textId="77777777" w:rsidR="00257222" w:rsidRDefault="00257222" w:rsidP="00532D31">
      <w:pPr>
        <w:rPr>
          <w:rFonts w:asciiTheme="majorHAnsi" w:eastAsiaTheme="majorEastAsia" w:hAnsiTheme="majorHAnsi" w:cstheme="majorBidi"/>
          <w:color w:val="9C313B"/>
          <w:sz w:val="26"/>
          <w:lang w:bidi="en-US"/>
        </w:rPr>
      </w:pPr>
    </w:p>
    <w:p w14:paraId="4A5FC9F1" w14:textId="77777777" w:rsidR="00257222" w:rsidRDefault="00257222" w:rsidP="00532D31">
      <w:pPr>
        <w:rPr>
          <w:rFonts w:asciiTheme="majorHAnsi" w:eastAsiaTheme="majorEastAsia" w:hAnsiTheme="majorHAnsi" w:cstheme="majorBidi"/>
          <w:color w:val="9C313B"/>
          <w:sz w:val="26"/>
          <w:lang w:bidi="en-US"/>
        </w:rPr>
      </w:pPr>
    </w:p>
    <w:p w14:paraId="57D30C20" w14:textId="77777777" w:rsidR="00257222" w:rsidRDefault="00257222" w:rsidP="00532D31">
      <w:pPr>
        <w:rPr>
          <w:rFonts w:asciiTheme="majorHAnsi" w:eastAsiaTheme="majorEastAsia" w:hAnsiTheme="majorHAnsi" w:cstheme="majorBidi"/>
          <w:color w:val="9C313B"/>
          <w:sz w:val="26"/>
          <w:lang w:bidi="en-US"/>
        </w:rPr>
      </w:pPr>
    </w:p>
    <w:p w14:paraId="5684FED7" w14:textId="77777777" w:rsidR="00257222" w:rsidRDefault="00257222" w:rsidP="00532D31">
      <w:pPr>
        <w:rPr>
          <w:rFonts w:asciiTheme="majorHAnsi" w:eastAsiaTheme="majorEastAsia" w:hAnsiTheme="majorHAnsi" w:cstheme="majorBidi"/>
          <w:color w:val="9C313B"/>
          <w:sz w:val="26"/>
          <w:lang w:bidi="en-US"/>
        </w:rPr>
      </w:pPr>
    </w:p>
    <w:p w14:paraId="4731686E" w14:textId="77777777" w:rsidR="00257222" w:rsidRDefault="00257222" w:rsidP="00532D31">
      <w:pPr>
        <w:rPr>
          <w:rFonts w:asciiTheme="majorHAnsi" w:eastAsiaTheme="majorEastAsia" w:hAnsiTheme="majorHAnsi" w:cstheme="majorBidi"/>
          <w:color w:val="9C313B"/>
          <w:sz w:val="26"/>
          <w:lang w:bidi="en-US"/>
        </w:rPr>
      </w:pPr>
    </w:p>
    <w:p w14:paraId="4D801422" w14:textId="77777777" w:rsidR="00257222" w:rsidRPr="0059692D" w:rsidRDefault="00257222" w:rsidP="00532D31">
      <w:pPr>
        <w:rPr>
          <w:rFonts w:asciiTheme="majorHAnsi" w:eastAsiaTheme="majorEastAsia" w:hAnsiTheme="majorHAnsi" w:cstheme="majorBidi"/>
          <w:color w:val="9C313B"/>
          <w:sz w:val="26"/>
          <w:lang w:bidi="en-US"/>
        </w:rPr>
      </w:pPr>
    </w:p>
    <w:p w14:paraId="1AD2DD3B" w14:textId="77777777" w:rsidR="00896CD1" w:rsidRPr="0001413A" w:rsidRDefault="00896CD1" w:rsidP="00896CD1">
      <w:pPr>
        <w:jc w:val="right"/>
        <w:rPr>
          <w:rFonts w:ascii="Calibri" w:hAnsi="Calibri" w:cs="Calibri"/>
          <w:b/>
          <w:i/>
          <w:sz w:val="22"/>
          <w:szCs w:val="22"/>
        </w:rPr>
      </w:pPr>
    </w:p>
    <w:p w14:paraId="2DB77EF8" w14:textId="77777777" w:rsidR="00257222" w:rsidRPr="005B4E15" w:rsidRDefault="00257222" w:rsidP="00257222">
      <w:pPr>
        <w:spacing w:after="120"/>
        <w:rPr>
          <w:rFonts w:asciiTheme="majorHAnsi" w:hAnsiTheme="majorHAnsi"/>
          <w:i/>
          <w:sz w:val="18"/>
          <w:szCs w:val="18"/>
        </w:rPr>
      </w:pPr>
      <w:r w:rsidRPr="004D61EB">
        <w:rPr>
          <w:rFonts w:asciiTheme="majorHAnsi" w:hAnsiTheme="majorHAnsi"/>
          <w:i/>
          <w:sz w:val="18"/>
          <w:szCs w:val="18"/>
        </w:rPr>
        <w:t>V primeru, da ponudnik nastopa s partnerji, se predmetni obrazec predloži tudi za partnerje.</w:t>
      </w:r>
    </w:p>
    <w:p w14:paraId="738ECBF4" w14:textId="77777777" w:rsidR="00257222" w:rsidRDefault="00257222" w:rsidP="00257222">
      <w:pPr>
        <w:autoSpaceDE w:val="0"/>
        <w:autoSpaceDN w:val="0"/>
        <w:adjustRightInd w:val="0"/>
        <w:spacing w:line="288" w:lineRule="auto"/>
        <w:jc w:val="both"/>
        <w:rPr>
          <w:rFonts w:eastAsia="TT137o00"/>
          <w:sz w:val="22"/>
          <w:szCs w:val="22"/>
        </w:rPr>
      </w:pPr>
    </w:p>
    <w:p w14:paraId="48334401" w14:textId="77777777" w:rsidR="00257222" w:rsidRPr="0059692D" w:rsidRDefault="00257222" w:rsidP="00257222">
      <w:pPr>
        <w:spacing w:after="120"/>
        <w:rPr>
          <w:rFonts w:asciiTheme="majorHAnsi" w:eastAsiaTheme="majorEastAsia" w:hAnsiTheme="majorHAnsi" w:cstheme="majorBidi"/>
          <w:color w:val="9C313B"/>
          <w:sz w:val="26"/>
          <w:lang w:bidi="en-US"/>
        </w:rPr>
      </w:pPr>
      <w:r>
        <w:rPr>
          <w:rFonts w:asciiTheme="majorHAnsi" w:hAnsiTheme="majorHAnsi"/>
          <w:i/>
          <w:sz w:val="18"/>
          <w:szCs w:val="18"/>
        </w:rPr>
        <w:t>V kolikor ponudnik tega obrazca ne bo predložil v ponudbi, ga bo naročnik zahteval naknadno od (izbranega) ponudnika, pred podpisom pogodbe.</w:t>
      </w:r>
    </w:p>
    <w:p w14:paraId="551CFD3D" w14:textId="542BE068" w:rsidR="00896CD1" w:rsidRPr="00180994" w:rsidRDefault="00896CD1" w:rsidP="00180994">
      <w:pPr>
        <w:spacing w:after="240" w:line="312" w:lineRule="auto"/>
        <w:jc w:val="both"/>
        <w:rPr>
          <w:rFonts w:ascii="Calibri" w:hAnsi="Calibri" w:cs="Calibri"/>
          <w:i/>
          <w:sz w:val="22"/>
          <w:szCs w:val="22"/>
        </w:rPr>
      </w:pPr>
    </w:p>
    <w:sectPr w:rsidR="00896CD1" w:rsidRPr="00180994" w:rsidSect="00287369">
      <w:pgSz w:w="11906" w:h="16838" w:code="9"/>
      <w:pgMar w:top="1418" w:right="1134" w:bottom="1134" w:left="1134" w:header="567" w:footer="56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A24414" w16cid:durableId="204DAB92"/>
  <w16cid:commentId w16cid:paraId="2BD5C7B5" w16cid:durableId="204DAD65"/>
  <w16cid:commentId w16cid:paraId="3635A36F" w16cid:durableId="204E01B8"/>
  <w16cid:commentId w16cid:paraId="687A457B" w16cid:durableId="204DBD24"/>
  <w16cid:commentId w16cid:paraId="0358EB36" w16cid:durableId="204DBDD9"/>
  <w16cid:commentId w16cid:paraId="28ADC75B" w16cid:durableId="204DBE0E"/>
  <w16cid:commentId w16cid:paraId="09D2D744" w16cid:durableId="204DED37"/>
  <w16cid:commentId w16cid:paraId="18A34EE5" w16cid:durableId="204DECE0"/>
  <w16cid:commentId w16cid:paraId="2702CB9E" w16cid:durableId="204DED20"/>
  <w16cid:commentId w16cid:paraId="52F49D26" w16cid:durableId="204DEE1C"/>
  <w16cid:commentId w16cid:paraId="30CEB21C" w16cid:durableId="204DEEEB"/>
  <w16cid:commentId w16cid:paraId="43DDCDC4" w16cid:durableId="204DAAFB"/>
  <w16cid:commentId w16cid:paraId="38D10CB8" w16cid:durableId="204DEF22"/>
  <w16cid:commentId w16cid:paraId="35A375CF" w16cid:durableId="204EF122"/>
  <w16cid:commentId w16cid:paraId="2DC97D01" w16cid:durableId="204EF269"/>
  <w16cid:commentId w16cid:paraId="3C510655" w16cid:durableId="204DFD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86AAD" w14:textId="77777777" w:rsidR="001812B0" w:rsidRDefault="001812B0" w:rsidP="00010D87">
      <w:r>
        <w:separator/>
      </w:r>
    </w:p>
  </w:endnote>
  <w:endnote w:type="continuationSeparator" w:id="0">
    <w:p w14:paraId="366A0F01" w14:textId="77777777" w:rsidR="001812B0" w:rsidRDefault="001812B0" w:rsidP="000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001TCon">
    <w:panose1 w:val="020B0606020202050212"/>
    <w:charset w:val="EE"/>
    <w:family w:val="swiss"/>
    <w:pitch w:val="variable"/>
    <w:sig w:usb0="800001AF" w:usb1="000078FB" w:usb2="00000000" w:usb3="00000000" w:csb0="00000093" w:csb1="00000000"/>
  </w:font>
  <w:font w:name="Arial">
    <w:panose1 w:val="020B0604020202020204"/>
    <w:charset w:val="EE"/>
    <w:family w:val="swiss"/>
    <w:pitch w:val="variable"/>
    <w:sig w:usb0="E0002EFF" w:usb1="C000785B" w:usb2="00000009" w:usb3="00000000" w:csb0="000001FF" w:csb1="00000000"/>
  </w:font>
  <w:font w:name="Linotype Univers 420 Condensed">
    <w:altName w:val="Calibri"/>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37o00">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5223B" w14:textId="77777777" w:rsidR="001812B0" w:rsidRDefault="001812B0" w:rsidP="00010D87">
      <w:r>
        <w:separator/>
      </w:r>
    </w:p>
  </w:footnote>
  <w:footnote w:type="continuationSeparator" w:id="0">
    <w:p w14:paraId="11F8C85C" w14:textId="77777777" w:rsidR="001812B0" w:rsidRDefault="001812B0" w:rsidP="00010D87">
      <w:r>
        <w:continuationSeparator/>
      </w:r>
    </w:p>
  </w:footnote>
  <w:footnote w:id="1">
    <w:p w14:paraId="6A918C84" w14:textId="77777777" w:rsidR="001812B0" w:rsidRDefault="001812B0" w:rsidP="00E65219">
      <w:pPr>
        <w:pStyle w:val="Sprotnaopomba-besedilo"/>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6CC89FA8" w14:textId="77777777" w:rsidR="001812B0" w:rsidRDefault="001812B0" w:rsidP="00E65219">
      <w:pPr>
        <w:pStyle w:val="Sprotnaopomba-besedilo"/>
      </w:pPr>
      <w:r>
        <w:rPr>
          <w:rStyle w:val="Sprotnaopomba-sklic"/>
        </w:rPr>
        <w:footnoteRef/>
      </w:r>
      <w:r>
        <w:t xml:space="preserve"> </w:t>
      </w:r>
      <w:r>
        <w:t>Ta točka se izpolni le v primeru, da ponudnik nastopa s podizvajalci. Podatki o podizvajalcih se izpolnijo tolikokrat, kolikor podizvajalcev prijavlja ponudnik.</w:t>
      </w:r>
    </w:p>
  </w:footnote>
  <w:footnote w:id="3">
    <w:p w14:paraId="714D57CB" w14:textId="77777777" w:rsidR="001812B0" w:rsidRDefault="001812B0" w:rsidP="0001413A">
      <w:pPr>
        <w:pStyle w:val="Sprotnaopomba-besedilo"/>
      </w:pPr>
      <w:r>
        <w:rPr>
          <w:rStyle w:val="Sprotnaopomba-sklic"/>
        </w:rPr>
        <w:footnoteRef/>
      </w:r>
      <w:r>
        <w:t xml:space="preserve"> </w:t>
      </w:r>
      <w:r>
        <w:t>Samostojni ponudnik, ponudnik v skupni ponudbi.</w:t>
      </w:r>
    </w:p>
  </w:footnote>
  <w:footnote w:id="4">
    <w:p w14:paraId="7B07008F" w14:textId="77777777" w:rsidR="001812B0" w:rsidRDefault="001812B0" w:rsidP="00AA27C5">
      <w:pPr>
        <w:pStyle w:val="Sprotnaopomba-besedilo"/>
      </w:pPr>
      <w:r>
        <w:rPr>
          <w:rStyle w:val="Sprotnaopomba-sklic"/>
        </w:rPr>
        <w:footnoteRef/>
      </w:r>
      <w:r>
        <w:t xml:space="preserve"> </w:t>
      </w:r>
      <w:r>
        <w:t>Podizvajalec; subjekt, katerih zmogljivosti namerava uporabiti ponudnik.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F6BB5" w14:textId="5B008006" w:rsidR="001812B0" w:rsidRPr="00E07719" w:rsidRDefault="001812B0" w:rsidP="00AC3066">
    <w:pPr>
      <w:pStyle w:val="Glava"/>
      <w:tabs>
        <w:tab w:val="left" w:pos="142"/>
      </w:tabs>
      <w:ind w:right="142"/>
    </w:pPr>
    <w:r>
      <w:tab/>
    </w:r>
    <w:r>
      <w:t>Kapitalska družba, d. d</w:t>
    </w:r>
    <w:r>
      <w:rPr>
        <w:noProof/>
        <w:lang w:eastAsia="sl-SI"/>
      </w:rPr>
      <mc:AlternateContent>
        <mc:Choice Requires="wps">
          <w:drawing>
            <wp:anchor distT="0" distB="0" distL="114300" distR="114300" simplePos="0" relativeHeight="251664384" behindDoc="0" locked="0" layoutInCell="0" allowOverlap="1" wp14:anchorId="1BB17E69" wp14:editId="034B4E6D">
              <wp:simplePos x="0" y="0"/>
              <wp:positionH relativeFrom="leftMargin">
                <wp:posOffset>0</wp:posOffset>
              </wp:positionH>
              <wp:positionV relativeFrom="topMargin">
                <wp:posOffset>374015</wp:posOffset>
              </wp:positionV>
              <wp:extent cx="900430" cy="152400"/>
              <wp:effectExtent l="0" t="2540" r="0" b="0"/>
              <wp:wrapNone/>
              <wp:docPr id="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EF57A6" w14:textId="77777777" w:rsidR="001812B0" w:rsidRPr="00F20504" w:rsidRDefault="001812B0"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E65219">
                            <w:rPr>
                              <w:rFonts w:asciiTheme="majorHAnsi" w:hAnsiTheme="majorHAnsi"/>
                              <w:b/>
                              <w:noProof/>
                              <w:color w:val="FFFFFF" w:themeColor="background1"/>
                            </w:rPr>
                            <w:t>22</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BB17E69" id="_x0000_t202" coordsize="21600,21600" o:spt="202" path="m,l,21600r21600,l21600,xe">
              <v:stroke joinstyle="miter"/>
              <v:path gradientshapeok="t" o:connecttype="rect"/>
            </v:shapetype>
            <v:shape id="Text Box 45" o:spid="_x0000_s1026" type="#_x0000_t202" style="position:absolute;margin-left:0;margin-top:29.45pt;width:70.9pt;height:12pt;z-index:25166438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" o:allowincell="f" fillcolor="#1a3876 [3215]" stroked="f">
              <v:textbox style="mso-fit-shape-to-text:t" inset=",0,,0">
                <w:txbxContent>
                  <w:p w14:paraId="21EF57A6" w14:textId="77777777" w:rsidR="001812B0" w:rsidRPr="00F20504" w:rsidRDefault="001812B0"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E65219">
                      <w:rPr>
                        <w:rFonts w:asciiTheme="majorHAnsi" w:hAnsiTheme="majorHAnsi"/>
                        <w:b/>
                        <w:noProof/>
                        <w:color w:val="FFFFFF" w:themeColor="background1"/>
                      </w:rPr>
                      <w:t>22</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82296583"/>
        <w:dataBinding w:prefixMappings="xmlns:ns0='http://purl.org/dc/elements/1.1/' xmlns:ns1='http://schemas.openxmlformats.org/package/2006/metadata/core-properties' " w:xpath="/ns1:coreProperties[1]/ns0:title[1]" w:storeItemID="{6C3C8BC8-F283-45AE-878A-BAB7291924A1}"/>
        <w:text/>
      </w:sdtPr>
      <w:sdtEndPr/>
      <w:sdtContent>
        <w:r w:rsidR="00C82416">
          <w:t>OBRAZCI</w:t>
        </w:r>
      </w:sdtContent>
    </w:sdt>
  </w:p>
  <w:p w14:paraId="4433BEBE" w14:textId="77777777" w:rsidR="001812B0" w:rsidRPr="00565B43" w:rsidRDefault="001812B0" w:rsidP="00AC306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51FF1" w14:textId="4F00087E" w:rsidR="001812B0" w:rsidRPr="006F6088" w:rsidRDefault="001812B0" w:rsidP="00AC3066">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5408" behindDoc="0" locked="0" layoutInCell="0" allowOverlap="1" wp14:anchorId="7B0C5BA0" wp14:editId="2423F387">
              <wp:simplePos x="0" y="0"/>
              <wp:positionH relativeFrom="rightMargin">
                <wp:posOffset>0</wp:posOffset>
              </wp:positionH>
              <wp:positionV relativeFrom="topMargin">
                <wp:posOffset>373380</wp:posOffset>
              </wp:positionV>
              <wp:extent cx="810260" cy="152400"/>
              <wp:effectExtent l="0" t="1905" r="0" b="0"/>
              <wp:wrapNone/>
              <wp:docPr id="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EB7C3F" w14:textId="77777777" w:rsidR="001812B0" w:rsidRPr="00F20504" w:rsidRDefault="001812B0"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E65219">
                            <w:rPr>
                              <w:rFonts w:asciiTheme="majorHAnsi" w:hAnsiTheme="majorHAnsi"/>
                              <w:b/>
                              <w:noProof/>
                              <w:color w:val="FFFFFF" w:themeColor="background1"/>
                            </w:rPr>
                            <w:t>21</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7B0C5BA0" id="_x0000_t202" coordsize="21600,21600" o:spt="202" path="m,l,21600r21600,l21600,xe">
              <v:stroke joinstyle="miter"/>
              <v:path gradientshapeok="t" o:connecttype="rect"/>
            </v:shapetype>
            <v:shape id="Text Box 46" o:spid="_x0000_s1027" type="#_x0000_t202" style="position:absolute;left:0;text-align:left;margin-left:0;margin-top:29.4pt;width:63.8pt;height:12pt;z-index:251665408;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" o:allowincell="f" fillcolor="#1a3876 [3215]" stroked="f">
              <v:textbox style="mso-fit-shape-to-text:t" inset=",0,,0">
                <w:txbxContent>
                  <w:p w14:paraId="4FEB7C3F" w14:textId="77777777" w:rsidR="001812B0" w:rsidRPr="00F20504" w:rsidRDefault="001812B0"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E65219">
                      <w:rPr>
                        <w:rFonts w:asciiTheme="majorHAnsi" w:hAnsiTheme="majorHAnsi"/>
                        <w:b/>
                        <w:noProof/>
                        <w:color w:val="FFFFFF" w:themeColor="background1"/>
                      </w:rPr>
                      <w:t>21</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737554886"/>
        <w:dataBinding w:prefixMappings="xmlns:ns0='http://purl.org/dc/elements/1.1/' xmlns:ns1='http://schemas.openxmlformats.org/package/2006/metadata/core-properties' " w:xpath="/ns1:coreProperties[1]/ns0:title[1]" w:storeItemID="{6C3C8BC8-F283-45AE-878A-BAB7291924A1}"/>
        <w:text/>
      </w:sdtPr>
      <w:sdtEndPr/>
      <w:sdtContent>
        <w:r w:rsidR="00C82416">
          <w:t>OBRAZCI</w:t>
        </w:r>
      </w:sdtContent>
    </w:sdt>
  </w:p>
  <w:p w14:paraId="5FD7209D" w14:textId="77777777" w:rsidR="001812B0" w:rsidRPr="00565B43" w:rsidRDefault="001812B0" w:rsidP="00AC306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AEF00" w14:textId="3DCF3516" w:rsidR="001812B0" w:rsidRPr="00E07719" w:rsidRDefault="001812B0" w:rsidP="005533CA">
    <w:pPr>
      <w:pStyle w:val="Glava"/>
      <w:tabs>
        <w:tab w:val="left" w:pos="142"/>
      </w:tabs>
      <w:ind w:right="142"/>
    </w:pPr>
    <w:r>
      <w:tab/>
    </w:r>
    <w:r>
      <w:t>Kapitalska družba, d. d</w:t>
    </w:r>
    <w:r>
      <w:rPr>
        <w:noProof/>
        <w:lang w:eastAsia="sl-SI"/>
      </w:rPr>
      <mc:AlternateContent>
        <mc:Choice Requires="wps">
          <w:drawing>
            <wp:anchor distT="0" distB="0" distL="114300" distR="114300" simplePos="0" relativeHeight="251660288" behindDoc="0" locked="0" layoutInCell="0" allowOverlap="1" wp14:anchorId="124249E7" wp14:editId="1419DDD1">
              <wp:simplePos x="0" y="0"/>
              <wp:positionH relativeFrom="leftMargin">
                <wp:posOffset>0</wp:posOffset>
              </wp:positionH>
              <wp:positionV relativeFrom="topMargin">
                <wp:posOffset>374015</wp:posOffset>
              </wp:positionV>
              <wp:extent cx="716280" cy="152400"/>
              <wp:effectExtent l="0" t="2540" r="381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CAADF3" w14:textId="25FC994D" w:rsidR="001812B0" w:rsidRPr="00F20504" w:rsidRDefault="001812B0"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C82416">
                            <w:rPr>
                              <w:rFonts w:asciiTheme="majorHAnsi" w:hAnsiTheme="majorHAnsi"/>
                              <w:b/>
                              <w:noProof/>
                            </w:rPr>
                            <w:t>18</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24249E7" id="_x0000_t202" coordsize="21600,21600" o:spt="202" path="m,l,21600r21600,l21600,xe">
              <v:stroke joinstyle="miter"/>
              <v:path gradientshapeok="t" o:connecttype="rect"/>
            </v:shapetype>
            <v:shape id="Text Box 41" o:spid="_x0000_s1028" type="#_x0000_t202" style="position:absolute;margin-left:0;margin-top:29.45pt;width:56.4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" o:allowincell="f" fillcolor="#1a3876 [3215]" stroked="f">
              <v:textbox style="mso-fit-shape-to-text:t" inset=",0,,0">
                <w:txbxContent>
                  <w:p w14:paraId="5FCAADF3" w14:textId="25FC994D" w:rsidR="001812B0" w:rsidRPr="00F20504" w:rsidRDefault="001812B0"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C82416">
                      <w:rPr>
                        <w:rFonts w:asciiTheme="majorHAnsi" w:hAnsiTheme="majorHAnsi"/>
                        <w:b/>
                        <w:noProof/>
                      </w:rPr>
                      <w:t>18</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27017526"/>
        <w:dataBinding w:prefixMappings="xmlns:ns0='http://purl.org/dc/elements/1.1/' xmlns:ns1='http://schemas.openxmlformats.org/package/2006/metadata/core-properties' " w:xpath="/ns1:coreProperties[1]/ns0:title[1]" w:storeItemID="{6C3C8BC8-F283-45AE-878A-BAB7291924A1}"/>
        <w:text/>
      </w:sdtPr>
      <w:sdtEndPr/>
      <w:sdtContent>
        <w:r w:rsidR="00C82416">
          <w:t>OBRAZCI</w:t>
        </w:r>
      </w:sdtContent>
    </w:sdt>
  </w:p>
  <w:p w14:paraId="3CDFB9CD" w14:textId="77777777" w:rsidR="001812B0" w:rsidRPr="00DB09C6" w:rsidRDefault="001812B0" w:rsidP="00DB09C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C8BC4" w14:textId="2955C6F6" w:rsidR="001812B0" w:rsidRPr="006F6088" w:rsidRDefault="001812B0" w:rsidP="005533CA">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2336" behindDoc="0" locked="0" layoutInCell="0" allowOverlap="1" wp14:anchorId="3F5F458F" wp14:editId="44FC665A">
              <wp:simplePos x="0" y="0"/>
              <wp:positionH relativeFrom="rightMargin">
                <wp:posOffset>0</wp:posOffset>
              </wp:positionH>
              <wp:positionV relativeFrom="topMargin">
                <wp:posOffset>373380</wp:posOffset>
              </wp:positionV>
              <wp:extent cx="716280" cy="152400"/>
              <wp:effectExtent l="0" t="1905" r="3810" b="0"/>
              <wp:wrapNone/>
              <wp:docPr id="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6B5F43" w14:textId="59260EA8" w:rsidR="001812B0" w:rsidRPr="00F20504" w:rsidRDefault="001812B0"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C82416">
                            <w:rPr>
                              <w:rFonts w:asciiTheme="majorHAnsi" w:hAnsiTheme="majorHAnsi"/>
                              <w:b/>
                              <w:noProof/>
                            </w:rPr>
                            <w:t>9</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3F5F458F" id="_x0000_t202" coordsize="21600,21600" o:spt="202" path="m,l,21600r21600,l21600,xe">
              <v:stroke joinstyle="miter"/>
              <v:path gradientshapeok="t" o:connecttype="rect"/>
            </v:shapetype>
            <v:shape id="Text Box 42" o:spid="_x0000_s1029" type="#_x0000_t202" style="position:absolute;left:0;text-align:left;margin-left:0;margin-top:29.4pt;width:56.4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" o:allowincell="f" fillcolor="#1a3876 [3215]" stroked="f">
              <v:textbox style="mso-fit-shape-to-text:t" inset=",0,,0">
                <w:txbxContent>
                  <w:p w14:paraId="366B5F43" w14:textId="59260EA8" w:rsidR="001812B0" w:rsidRPr="00F20504" w:rsidRDefault="001812B0"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C82416">
                      <w:rPr>
                        <w:rFonts w:asciiTheme="majorHAnsi" w:hAnsiTheme="majorHAnsi"/>
                        <w:b/>
                        <w:noProof/>
                      </w:rPr>
                      <w:t>9</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73473962"/>
        <w:dataBinding w:prefixMappings="xmlns:ns0='http://purl.org/dc/elements/1.1/' xmlns:ns1='http://schemas.openxmlformats.org/package/2006/metadata/core-properties' " w:xpath="/ns1:coreProperties[1]/ns0:title[1]" w:storeItemID="{6C3C8BC8-F283-45AE-878A-BAB7291924A1}"/>
        <w:text/>
      </w:sdtPr>
      <w:sdtEndPr/>
      <w:sdtContent>
        <w:r w:rsidR="00C82416">
          <w:t>OBRAZCI</w:t>
        </w:r>
      </w:sdtContent>
    </w:sdt>
  </w:p>
  <w:p w14:paraId="095AC708" w14:textId="77777777" w:rsidR="001812B0" w:rsidRPr="00DB09C6" w:rsidRDefault="001812B0" w:rsidP="00DB09C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5E14C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Oznaenseznam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Oznaenseznam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Oznaenseznam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Oznaenseznam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Oznaenseznam"/>
      <w:lvlText w:val=""/>
      <w:lvlJc w:val="left"/>
      <w:pPr>
        <w:ind w:left="360" w:hanging="360"/>
      </w:pPr>
      <w:rPr>
        <w:rFonts w:ascii="Wingdings" w:hAnsi="Wingdings" w:hint="default"/>
      </w:r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077139DB"/>
    <w:multiLevelType w:val="hybridMultilevel"/>
    <w:tmpl w:val="8514C8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531BA7"/>
    <w:multiLevelType w:val="hybridMultilevel"/>
    <w:tmpl w:val="9A1CBFA4"/>
    <w:lvl w:ilvl="0" w:tplc="9A28557E">
      <w:start w:val="1"/>
      <w:numFmt w:val="decimal"/>
      <w:pStyle w:val="len"/>
      <w:lvlText w:val="%1. člen"/>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ABC0B90"/>
    <w:multiLevelType w:val="hybridMultilevel"/>
    <w:tmpl w:val="FED495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5" w15:restartNumberingAfterBreak="0">
    <w:nsid w:val="1469464E"/>
    <w:multiLevelType w:val="hybridMultilevel"/>
    <w:tmpl w:val="A8D22E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293F2C"/>
    <w:multiLevelType w:val="hybridMultilevel"/>
    <w:tmpl w:val="7752E4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0C4868"/>
    <w:multiLevelType w:val="hybridMultilevel"/>
    <w:tmpl w:val="AE3CD638"/>
    <w:lvl w:ilvl="0" w:tplc="A914DD66">
      <w:start w:val="1"/>
      <w:numFmt w:val="decimal"/>
      <w:lvlText w:val="%1."/>
      <w:lvlJc w:val="left"/>
      <w:pPr>
        <w:ind w:left="786" w:hanging="360"/>
      </w:pPr>
      <w:rPr>
        <w:b/>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1B3628A7"/>
    <w:multiLevelType w:val="hybridMultilevel"/>
    <w:tmpl w:val="ADA66214"/>
    <w:lvl w:ilvl="0" w:tplc="412C9DB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8243B3"/>
    <w:multiLevelType w:val="hybridMultilevel"/>
    <w:tmpl w:val="B58EAE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3"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8769D9"/>
    <w:multiLevelType w:val="hybridMultilevel"/>
    <w:tmpl w:val="5A6AE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5E771F"/>
    <w:multiLevelType w:val="hybridMultilevel"/>
    <w:tmpl w:val="71DEEB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DA36DA"/>
    <w:multiLevelType w:val="hybridMultilevel"/>
    <w:tmpl w:val="98128E38"/>
    <w:lvl w:ilvl="0" w:tplc="04240005">
      <w:start w:val="1"/>
      <w:numFmt w:val="bullet"/>
      <w:lvlText w:val=""/>
      <w:lvlJc w:val="left"/>
      <w:pPr>
        <w:ind w:left="2769" w:hanging="360"/>
      </w:pPr>
      <w:rPr>
        <w:rFonts w:ascii="Wingdings" w:hAnsi="Wingdings"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3F5C629A"/>
    <w:multiLevelType w:val="hybridMultilevel"/>
    <w:tmpl w:val="0B7048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C1230C"/>
    <w:multiLevelType w:val="hybridMultilevel"/>
    <w:tmpl w:val="738680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297A91"/>
    <w:multiLevelType w:val="hybridMultilevel"/>
    <w:tmpl w:val="AB08C7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C039A2"/>
    <w:multiLevelType w:val="hybridMultilevel"/>
    <w:tmpl w:val="67DE50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7F370D9"/>
    <w:multiLevelType w:val="hybridMultilevel"/>
    <w:tmpl w:val="1D28E4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687BFE"/>
    <w:multiLevelType w:val="multilevel"/>
    <w:tmpl w:val="3808D448"/>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F23AE9"/>
    <w:multiLevelType w:val="hybridMultilevel"/>
    <w:tmpl w:val="68D085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5A1D3C"/>
    <w:multiLevelType w:val="hybridMultilevel"/>
    <w:tmpl w:val="47C27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C75896"/>
    <w:multiLevelType w:val="hybridMultilevel"/>
    <w:tmpl w:val="4574FA36"/>
    <w:lvl w:ilvl="0" w:tplc="2D0EC6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E25D4A"/>
    <w:multiLevelType w:val="hybridMultilevel"/>
    <w:tmpl w:val="4E6AA5EC"/>
    <w:lvl w:ilvl="0" w:tplc="D1FEAD46">
      <w:start w:val="1"/>
      <w:numFmt w:val="decimal"/>
      <w:lvlText w:val="%1."/>
      <w:lvlJc w:val="left"/>
      <w:pPr>
        <w:ind w:left="786" w:hanging="360"/>
      </w:pPr>
      <w:rPr>
        <w:b/>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8A10D8"/>
    <w:multiLevelType w:val="hybridMultilevel"/>
    <w:tmpl w:val="2B328280"/>
    <w:lvl w:ilvl="0" w:tplc="D1FEAD46">
      <w:start w:val="1"/>
      <w:numFmt w:val="decimal"/>
      <w:lvlText w:val="%1."/>
      <w:lvlJc w:val="left"/>
      <w:pPr>
        <w:ind w:left="786" w:hanging="360"/>
      </w:pPr>
      <w:rPr>
        <w:b/>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304B92"/>
    <w:multiLevelType w:val="hybridMultilevel"/>
    <w:tmpl w:val="B83696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651F91"/>
    <w:multiLevelType w:val="hybridMultilevel"/>
    <w:tmpl w:val="AC0A6976"/>
    <w:lvl w:ilvl="0" w:tplc="1DFCB0A8">
      <w:start w:val="2"/>
      <w:numFmt w:val="bullet"/>
      <w:lvlText w:val=""/>
      <w:lvlJc w:val="left"/>
      <w:pPr>
        <w:ind w:left="502" w:hanging="360"/>
      </w:pPr>
      <w:rPr>
        <w:rFonts w:ascii="Symbol" w:eastAsia="Times New Roman" w:hAnsi="Symbol"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1" w15:restartNumberingAfterBreak="0">
    <w:nsid w:val="5EFD51D2"/>
    <w:multiLevelType w:val="hybridMultilevel"/>
    <w:tmpl w:val="93A0EA2C"/>
    <w:lvl w:ilvl="0" w:tplc="4A5ABF96">
      <w:start w:val="9"/>
      <w:numFmt w:val="bullet"/>
      <w:lvlText w:val="-"/>
      <w:lvlJc w:val="left"/>
      <w:pPr>
        <w:ind w:left="720" w:hanging="360"/>
      </w:pPr>
      <w:rPr>
        <w:rFonts w:ascii="Times New Roman" w:eastAsiaTheme="maj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F33A10"/>
    <w:multiLevelType w:val="hybridMultilevel"/>
    <w:tmpl w:val="F9F24D26"/>
    <w:lvl w:ilvl="0" w:tplc="1A860714">
      <w:start w:val="2"/>
      <w:numFmt w:val="bullet"/>
      <w:lvlText w:val=""/>
      <w:lvlJc w:val="left"/>
      <w:pPr>
        <w:ind w:left="502" w:hanging="360"/>
      </w:pPr>
      <w:rPr>
        <w:rFonts w:ascii="Symbol" w:eastAsia="Times New Roman" w:hAnsi="Symbol"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3" w15:restartNumberingAfterBreak="0">
    <w:nsid w:val="6E172ABF"/>
    <w:multiLevelType w:val="hybridMultilevel"/>
    <w:tmpl w:val="D9F65D8C"/>
    <w:lvl w:ilvl="0" w:tplc="276EFF9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2B301D"/>
    <w:multiLevelType w:val="hybridMultilevel"/>
    <w:tmpl w:val="EF8424A6"/>
    <w:lvl w:ilvl="0" w:tplc="04240005">
      <w:start w:val="1"/>
      <w:numFmt w:val="bullet"/>
      <w:lvlText w:val=""/>
      <w:lvlJc w:val="left"/>
      <w:pPr>
        <w:ind w:left="4122" w:hanging="360"/>
      </w:pPr>
      <w:rPr>
        <w:rFonts w:ascii="Wingdings" w:hAnsi="Wingdings" w:hint="default"/>
      </w:rPr>
    </w:lvl>
    <w:lvl w:ilvl="1" w:tplc="04240003" w:tentative="1">
      <w:start w:val="1"/>
      <w:numFmt w:val="bullet"/>
      <w:lvlText w:val="o"/>
      <w:lvlJc w:val="left"/>
      <w:pPr>
        <w:ind w:left="4842" w:hanging="360"/>
      </w:pPr>
      <w:rPr>
        <w:rFonts w:ascii="Courier New" w:hAnsi="Courier New" w:cs="Courier New" w:hint="default"/>
      </w:rPr>
    </w:lvl>
    <w:lvl w:ilvl="2" w:tplc="04240005" w:tentative="1">
      <w:start w:val="1"/>
      <w:numFmt w:val="bullet"/>
      <w:lvlText w:val=""/>
      <w:lvlJc w:val="left"/>
      <w:pPr>
        <w:ind w:left="5562" w:hanging="360"/>
      </w:pPr>
      <w:rPr>
        <w:rFonts w:ascii="Wingdings" w:hAnsi="Wingdings" w:hint="default"/>
      </w:rPr>
    </w:lvl>
    <w:lvl w:ilvl="3" w:tplc="04240001" w:tentative="1">
      <w:start w:val="1"/>
      <w:numFmt w:val="bullet"/>
      <w:lvlText w:val=""/>
      <w:lvlJc w:val="left"/>
      <w:pPr>
        <w:ind w:left="6282" w:hanging="360"/>
      </w:pPr>
      <w:rPr>
        <w:rFonts w:ascii="Symbol" w:hAnsi="Symbol" w:hint="default"/>
      </w:rPr>
    </w:lvl>
    <w:lvl w:ilvl="4" w:tplc="04240003" w:tentative="1">
      <w:start w:val="1"/>
      <w:numFmt w:val="bullet"/>
      <w:lvlText w:val="o"/>
      <w:lvlJc w:val="left"/>
      <w:pPr>
        <w:ind w:left="7002" w:hanging="360"/>
      </w:pPr>
      <w:rPr>
        <w:rFonts w:ascii="Courier New" w:hAnsi="Courier New" w:cs="Courier New" w:hint="default"/>
      </w:rPr>
    </w:lvl>
    <w:lvl w:ilvl="5" w:tplc="04240005" w:tentative="1">
      <w:start w:val="1"/>
      <w:numFmt w:val="bullet"/>
      <w:lvlText w:val=""/>
      <w:lvlJc w:val="left"/>
      <w:pPr>
        <w:ind w:left="7722" w:hanging="360"/>
      </w:pPr>
      <w:rPr>
        <w:rFonts w:ascii="Wingdings" w:hAnsi="Wingdings" w:hint="default"/>
      </w:rPr>
    </w:lvl>
    <w:lvl w:ilvl="6" w:tplc="04240001" w:tentative="1">
      <w:start w:val="1"/>
      <w:numFmt w:val="bullet"/>
      <w:lvlText w:val=""/>
      <w:lvlJc w:val="left"/>
      <w:pPr>
        <w:ind w:left="8442" w:hanging="360"/>
      </w:pPr>
      <w:rPr>
        <w:rFonts w:ascii="Symbol" w:hAnsi="Symbol" w:hint="default"/>
      </w:rPr>
    </w:lvl>
    <w:lvl w:ilvl="7" w:tplc="04240003" w:tentative="1">
      <w:start w:val="1"/>
      <w:numFmt w:val="bullet"/>
      <w:lvlText w:val="o"/>
      <w:lvlJc w:val="left"/>
      <w:pPr>
        <w:ind w:left="9162" w:hanging="360"/>
      </w:pPr>
      <w:rPr>
        <w:rFonts w:ascii="Courier New" w:hAnsi="Courier New" w:cs="Courier New" w:hint="default"/>
      </w:rPr>
    </w:lvl>
    <w:lvl w:ilvl="8" w:tplc="04240005" w:tentative="1">
      <w:start w:val="1"/>
      <w:numFmt w:val="bullet"/>
      <w:lvlText w:val=""/>
      <w:lvlJc w:val="left"/>
      <w:pPr>
        <w:ind w:left="9882" w:hanging="360"/>
      </w:pPr>
      <w:rPr>
        <w:rFonts w:ascii="Wingdings" w:hAnsi="Wingdings" w:hint="default"/>
      </w:rPr>
    </w:lvl>
  </w:abstractNum>
  <w:abstractNum w:abstractNumId="45" w15:restartNumberingAfterBreak="0">
    <w:nsid w:val="7F2D3670"/>
    <w:multiLevelType w:val="hybridMultilevel"/>
    <w:tmpl w:val="A36ABEEA"/>
    <w:lvl w:ilvl="0" w:tplc="F3524E70">
      <w:start w:val="1"/>
      <w:numFmt w:val="decimal"/>
      <w:lvlText w:val="%1."/>
      <w:lvlJc w:val="left"/>
      <w:pPr>
        <w:ind w:left="786" w:hanging="360"/>
      </w:pPr>
      <w:rPr>
        <w:rFonts w:eastAsia="Times New Roman" w:hint="default"/>
        <w:color w:val="auto"/>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6" w15:restartNumberingAfterBreak="0">
    <w:nsid w:val="7FC451DB"/>
    <w:multiLevelType w:val="hybridMultilevel"/>
    <w:tmpl w:val="F1FCEC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3"/>
  </w:num>
  <w:num w:numId="4">
    <w:abstractNumId w:val="1"/>
  </w:num>
  <w:num w:numId="5">
    <w:abstractNumId w:val="0"/>
  </w:num>
  <w:num w:numId="6">
    <w:abstractNumId w:val="2"/>
  </w:num>
  <w:num w:numId="7">
    <w:abstractNumId w:val="7"/>
  </w:num>
  <w:num w:numId="8">
    <w:abstractNumId w:val="6"/>
  </w:num>
  <w:num w:numId="9">
    <w:abstractNumId w:val="5"/>
  </w:num>
  <w:num w:numId="10">
    <w:abstractNumId w:val="4"/>
  </w:num>
  <w:num w:numId="11">
    <w:abstractNumId w:val="9"/>
  </w:num>
  <w:num w:numId="12">
    <w:abstractNumId w:val="8"/>
  </w:num>
  <w:num w:numId="13">
    <w:abstractNumId w:val="18"/>
  </w:num>
  <w:num w:numId="14">
    <w:abstractNumId w:val="12"/>
  </w:num>
  <w:num w:numId="15">
    <w:abstractNumId w:val="34"/>
  </w:num>
  <w:num w:numId="16">
    <w:abstractNumId w:val="29"/>
  </w:num>
  <w:num w:numId="17">
    <w:abstractNumId w:val="25"/>
  </w:num>
  <w:num w:numId="18">
    <w:abstractNumId w:val="13"/>
  </w:num>
  <w:num w:numId="19">
    <w:abstractNumId w:val="11"/>
  </w:num>
  <w:num w:numId="20">
    <w:abstractNumId w:val="24"/>
  </w:num>
  <w:num w:numId="21">
    <w:abstractNumId w:val="31"/>
  </w:num>
  <w:num w:numId="22">
    <w:abstractNumId w:val="33"/>
  </w:num>
  <w:num w:numId="23">
    <w:abstractNumId w:val="41"/>
  </w:num>
  <w:num w:numId="24">
    <w:abstractNumId w:val="43"/>
  </w:num>
  <w:num w:numId="25">
    <w:abstractNumId w:val="20"/>
  </w:num>
  <w:num w:numId="26">
    <w:abstractNumId w:val="36"/>
  </w:num>
  <w:num w:numId="27">
    <w:abstractNumId w:val="16"/>
  </w:num>
  <w:num w:numId="28">
    <w:abstractNumId w:val="32"/>
  </w:num>
  <w:num w:numId="29">
    <w:abstractNumId w:val="15"/>
  </w:num>
  <w:num w:numId="30">
    <w:abstractNumId w:val="39"/>
  </w:num>
  <w:num w:numId="31">
    <w:abstractNumId w:val="46"/>
  </w:num>
  <w:num w:numId="32">
    <w:abstractNumId w:val="19"/>
  </w:num>
  <w:num w:numId="33">
    <w:abstractNumId w:val="38"/>
  </w:num>
  <w:num w:numId="34">
    <w:abstractNumId w:val="37"/>
  </w:num>
  <w:num w:numId="35">
    <w:abstractNumId w:val="45"/>
  </w:num>
  <w:num w:numId="36">
    <w:abstractNumId w:val="21"/>
  </w:num>
  <w:num w:numId="37">
    <w:abstractNumId w:val="28"/>
  </w:num>
  <w:num w:numId="38">
    <w:abstractNumId w:val="42"/>
  </w:num>
  <w:num w:numId="39">
    <w:abstractNumId w:val="40"/>
  </w:num>
  <w:num w:numId="40">
    <w:abstractNumId w:val="44"/>
  </w:num>
  <w:num w:numId="41">
    <w:abstractNumId w:val="17"/>
  </w:num>
  <w:num w:numId="42">
    <w:abstractNumId w:val="35"/>
  </w:num>
  <w:num w:numId="43">
    <w:abstractNumId w:val="30"/>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27"/>
  </w:num>
  <w:num w:numId="4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sl-SI" w:vendorID="11" w:dllVersion="512" w:checkStyle="0"/>
  <w:proofState w:spelling="clean" w:grammar="clean"/>
  <w:attachedTemplate r:id="rId1"/>
  <w:defaultTabStop w:val="708"/>
  <w:autoHyphenation/>
  <w:hyphenationZone w:val="425"/>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8EB"/>
    <w:rsid w:val="0000094C"/>
    <w:rsid w:val="000017C7"/>
    <w:rsid w:val="00001DD7"/>
    <w:rsid w:val="00001F81"/>
    <w:rsid w:val="0000385E"/>
    <w:rsid w:val="00005027"/>
    <w:rsid w:val="000057D2"/>
    <w:rsid w:val="00005899"/>
    <w:rsid w:val="000059FC"/>
    <w:rsid w:val="00007423"/>
    <w:rsid w:val="00007965"/>
    <w:rsid w:val="00010103"/>
    <w:rsid w:val="000103C4"/>
    <w:rsid w:val="000104A9"/>
    <w:rsid w:val="0001057B"/>
    <w:rsid w:val="00010C22"/>
    <w:rsid w:val="00010D87"/>
    <w:rsid w:val="00011793"/>
    <w:rsid w:val="00011A4E"/>
    <w:rsid w:val="000121D4"/>
    <w:rsid w:val="0001275B"/>
    <w:rsid w:val="000128E7"/>
    <w:rsid w:val="00012AC5"/>
    <w:rsid w:val="000130E0"/>
    <w:rsid w:val="000131D3"/>
    <w:rsid w:val="00013769"/>
    <w:rsid w:val="000137B3"/>
    <w:rsid w:val="0001413A"/>
    <w:rsid w:val="00015C88"/>
    <w:rsid w:val="00016731"/>
    <w:rsid w:val="000169BC"/>
    <w:rsid w:val="00017699"/>
    <w:rsid w:val="000176CC"/>
    <w:rsid w:val="00017819"/>
    <w:rsid w:val="00017D50"/>
    <w:rsid w:val="00020874"/>
    <w:rsid w:val="00020DF6"/>
    <w:rsid w:val="00020F12"/>
    <w:rsid w:val="00021EB3"/>
    <w:rsid w:val="00021EBE"/>
    <w:rsid w:val="00022C78"/>
    <w:rsid w:val="00023F5B"/>
    <w:rsid w:val="0002404E"/>
    <w:rsid w:val="0002440B"/>
    <w:rsid w:val="00024948"/>
    <w:rsid w:val="000250C2"/>
    <w:rsid w:val="00025D5D"/>
    <w:rsid w:val="00025F50"/>
    <w:rsid w:val="00027ED2"/>
    <w:rsid w:val="00030C29"/>
    <w:rsid w:val="00032363"/>
    <w:rsid w:val="000339EE"/>
    <w:rsid w:val="00033BB7"/>
    <w:rsid w:val="00033DAC"/>
    <w:rsid w:val="00035D8F"/>
    <w:rsid w:val="00036338"/>
    <w:rsid w:val="000363A1"/>
    <w:rsid w:val="00037B4F"/>
    <w:rsid w:val="00037FF3"/>
    <w:rsid w:val="000439C0"/>
    <w:rsid w:val="00043BDF"/>
    <w:rsid w:val="00043D48"/>
    <w:rsid w:val="00044196"/>
    <w:rsid w:val="000450F4"/>
    <w:rsid w:val="00045367"/>
    <w:rsid w:val="000460C9"/>
    <w:rsid w:val="00046670"/>
    <w:rsid w:val="0004758B"/>
    <w:rsid w:val="0004794F"/>
    <w:rsid w:val="00052479"/>
    <w:rsid w:val="000539A0"/>
    <w:rsid w:val="0005444A"/>
    <w:rsid w:val="00055371"/>
    <w:rsid w:val="00055E2F"/>
    <w:rsid w:val="00055F80"/>
    <w:rsid w:val="00056386"/>
    <w:rsid w:val="00056E5D"/>
    <w:rsid w:val="00056F26"/>
    <w:rsid w:val="00057632"/>
    <w:rsid w:val="000577E8"/>
    <w:rsid w:val="00057857"/>
    <w:rsid w:val="00060306"/>
    <w:rsid w:val="000606E4"/>
    <w:rsid w:val="00060CA9"/>
    <w:rsid w:val="000611D6"/>
    <w:rsid w:val="000616C1"/>
    <w:rsid w:val="000617F0"/>
    <w:rsid w:val="000619F9"/>
    <w:rsid w:val="00061DB9"/>
    <w:rsid w:val="00062900"/>
    <w:rsid w:val="00062A66"/>
    <w:rsid w:val="00063355"/>
    <w:rsid w:val="000633B7"/>
    <w:rsid w:val="00063492"/>
    <w:rsid w:val="0006354C"/>
    <w:rsid w:val="000636F6"/>
    <w:rsid w:val="000638ED"/>
    <w:rsid w:val="000641C6"/>
    <w:rsid w:val="00064442"/>
    <w:rsid w:val="00065305"/>
    <w:rsid w:val="00065AA3"/>
    <w:rsid w:val="00066F8F"/>
    <w:rsid w:val="0006786B"/>
    <w:rsid w:val="00067F9E"/>
    <w:rsid w:val="00070B24"/>
    <w:rsid w:val="00070F59"/>
    <w:rsid w:val="00070F77"/>
    <w:rsid w:val="00071A49"/>
    <w:rsid w:val="0007248C"/>
    <w:rsid w:val="00072636"/>
    <w:rsid w:val="00073468"/>
    <w:rsid w:val="00073A3D"/>
    <w:rsid w:val="00073ABD"/>
    <w:rsid w:val="000747F2"/>
    <w:rsid w:val="00074924"/>
    <w:rsid w:val="00074D76"/>
    <w:rsid w:val="000755D9"/>
    <w:rsid w:val="00075C50"/>
    <w:rsid w:val="00077100"/>
    <w:rsid w:val="000774A4"/>
    <w:rsid w:val="00077DC1"/>
    <w:rsid w:val="0008026E"/>
    <w:rsid w:val="00080445"/>
    <w:rsid w:val="00080835"/>
    <w:rsid w:val="00080ED1"/>
    <w:rsid w:val="000819E6"/>
    <w:rsid w:val="0008222B"/>
    <w:rsid w:val="0008261E"/>
    <w:rsid w:val="00082D65"/>
    <w:rsid w:val="000833D7"/>
    <w:rsid w:val="00083A4E"/>
    <w:rsid w:val="00083F66"/>
    <w:rsid w:val="00084023"/>
    <w:rsid w:val="00084508"/>
    <w:rsid w:val="000848F3"/>
    <w:rsid w:val="000854DA"/>
    <w:rsid w:val="0008597A"/>
    <w:rsid w:val="000866E5"/>
    <w:rsid w:val="00086C70"/>
    <w:rsid w:val="0008733A"/>
    <w:rsid w:val="00087D5E"/>
    <w:rsid w:val="00087E82"/>
    <w:rsid w:val="0009089B"/>
    <w:rsid w:val="00091153"/>
    <w:rsid w:val="0009163C"/>
    <w:rsid w:val="000927BA"/>
    <w:rsid w:val="00093617"/>
    <w:rsid w:val="000945D1"/>
    <w:rsid w:val="000953B4"/>
    <w:rsid w:val="00095633"/>
    <w:rsid w:val="000962A5"/>
    <w:rsid w:val="000964DE"/>
    <w:rsid w:val="0009796E"/>
    <w:rsid w:val="000A05E2"/>
    <w:rsid w:val="000A2C2B"/>
    <w:rsid w:val="000A2C6D"/>
    <w:rsid w:val="000A5068"/>
    <w:rsid w:val="000A5243"/>
    <w:rsid w:val="000A5317"/>
    <w:rsid w:val="000A53EA"/>
    <w:rsid w:val="000A61C9"/>
    <w:rsid w:val="000A7459"/>
    <w:rsid w:val="000B0186"/>
    <w:rsid w:val="000B02E1"/>
    <w:rsid w:val="000B0D80"/>
    <w:rsid w:val="000B1796"/>
    <w:rsid w:val="000B1A87"/>
    <w:rsid w:val="000B1E1D"/>
    <w:rsid w:val="000B2296"/>
    <w:rsid w:val="000B2A58"/>
    <w:rsid w:val="000B2EFB"/>
    <w:rsid w:val="000B45E8"/>
    <w:rsid w:val="000B4BE0"/>
    <w:rsid w:val="000B4EB6"/>
    <w:rsid w:val="000B4F7F"/>
    <w:rsid w:val="000B5A47"/>
    <w:rsid w:val="000B6443"/>
    <w:rsid w:val="000B7619"/>
    <w:rsid w:val="000B7A0E"/>
    <w:rsid w:val="000C0A74"/>
    <w:rsid w:val="000C0C76"/>
    <w:rsid w:val="000C2790"/>
    <w:rsid w:val="000C3689"/>
    <w:rsid w:val="000C3E67"/>
    <w:rsid w:val="000C431E"/>
    <w:rsid w:val="000C4981"/>
    <w:rsid w:val="000C4C81"/>
    <w:rsid w:val="000C4F67"/>
    <w:rsid w:val="000C5876"/>
    <w:rsid w:val="000C5A0E"/>
    <w:rsid w:val="000C6E6B"/>
    <w:rsid w:val="000C7D99"/>
    <w:rsid w:val="000D0776"/>
    <w:rsid w:val="000D110B"/>
    <w:rsid w:val="000D1605"/>
    <w:rsid w:val="000D16B0"/>
    <w:rsid w:val="000D1A69"/>
    <w:rsid w:val="000D2814"/>
    <w:rsid w:val="000D2DA2"/>
    <w:rsid w:val="000D2E38"/>
    <w:rsid w:val="000D375A"/>
    <w:rsid w:val="000D38FD"/>
    <w:rsid w:val="000D4BE2"/>
    <w:rsid w:val="000D52C9"/>
    <w:rsid w:val="000D5CBB"/>
    <w:rsid w:val="000D5F38"/>
    <w:rsid w:val="000D66E1"/>
    <w:rsid w:val="000D6FF9"/>
    <w:rsid w:val="000D71AA"/>
    <w:rsid w:val="000E190D"/>
    <w:rsid w:val="000E3562"/>
    <w:rsid w:val="000E38AF"/>
    <w:rsid w:val="000E432D"/>
    <w:rsid w:val="000E5018"/>
    <w:rsid w:val="000E646C"/>
    <w:rsid w:val="000E6963"/>
    <w:rsid w:val="000E6FE5"/>
    <w:rsid w:val="000E706E"/>
    <w:rsid w:val="000E716E"/>
    <w:rsid w:val="000E7DF5"/>
    <w:rsid w:val="000F0737"/>
    <w:rsid w:val="000F17F4"/>
    <w:rsid w:val="000F184D"/>
    <w:rsid w:val="000F1A70"/>
    <w:rsid w:val="000F1C39"/>
    <w:rsid w:val="000F1DC9"/>
    <w:rsid w:val="000F2013"/>
    <w:rsid w:val="000F3253"/>
    <w:rsid w:val="000F3EF2"/>
    <w:rsid w:val="000F4696"/>
    <w:rsid w:val="000F54CC"/>
    <w:rsid w:val="000F5E4E"/>
    <w:rsid w:val="000F66D8"/>
    <w:rsid w:val="000F6F9E"/>
    <w:rsid w:val="000F75C5"/>
    <w:rsid w:val="000F76D6"/>
    <w:rsid w:val="000F7928"/>
    <w:rsid w:val="00100E00"/>
    <w:rsid w:val="00101678"/>
    <w:rsid w:val="00101D19"/>
    <w:rsid w:val="001026F5"/>
    <w:rsid w:val="00103562"/>
    <w:rsid w:val="0010380F"/>
    <w:rsid w:val="00103C05"/>
    <w:rsid w:val="00103F92"/>
    <w:rsid w:val="00104D01"/>
    <w:rsid w:val="00106AD2"/>
    <w:rsid w:val="00106F29"/>
    <w:rsid w:val="00107AC4"/>
    <w:rsid w:val="00110725"/>
    <w:rsid w:val="00110E2E"/>
    <w:rsid w:val="00111AEB"/>
    <w:rsid w:val="00112026"/>
    <w:rsid w:val="0011204A"/>
    <w:rsid w:val="00113349"/>
    <w:rsid w:val="00113D71"/>
    <w:rsid w:val="00114975"/>
    <w:rsid w:val="00114FCA"/>
    <w:rsid w:val="0011675E"/>
    <w:rsid w:val="00117330"/>
    <w:rsid w:val="0011738A"/>
    <w:rsid w:val="0011754A"/>
    <w:rsid w:val="00117669"/>
    <w:rsid w:val="00117D54"/>
    <w:rsid w:val="00120342"/>
    <w:rsid w:val="001207C4"/>
    <w:rsid w:val="00121695"/>
    <w:rsid w:val="001217E8"/>
    <w:rsid w:val="00122A17"/>
    <w:rsid w:val="00122DB2"/>
    <w:rsid w:val="00123777"/>
    <w:rsid w:val="00123792"/>
    <w:rsid w:val="00123962"/>
    <w:rsid w:val="00123FCE"/>
    <w:rsid w:val="00125485"/>
    <w:rsid w:val="00126651"/>
    <w:rsid w:val="00126823"/>
    <w:rsid w:val="00126880"/>
    <w:rsid w:val="00127629"/>
    <w:rsid w:val="0012799A"/>
    <w:rsid w:val="00127C15"/>
    <w:rsid w:val="00130117"/>
    <w:rsid w:val="001305A4"/>
    <w:rsid w:val="00132221"/>
    <w:rsid w:val="001323B8"/>
    <w:rsid w:val="00133047"/>
    <w:rsid w:val="00133084"/>
    <w:rsid w:val="001330FD"/>
    <w:rsid w:val="001331BF"/>
    <w:rsid w:val="001339D0"/>
    <w:rsid w:val="00133D7D"/>
    <w:rsid w:val="00134502"/>
    <w:rsid w:val="001359AE"/>
    <w:rsid w:val="00135FA8"/>
    <w:rsid w:val="001363D8"/>
    <w:rsid w:val="001363F8"/>
    <w:rsid w:val="0013658C"/>
    <w:rsid w:val="001365E1"/>
    <w:rsid w:val="001370DE"/>
    <w:rsid w:val="00137EBE"/>
    <w:rsid w:val="00140660"/>
    <w:rsid w:val="0014085E"/>
    <w:rsid w:val="00140F10"/>
    <w:rsid w:val="0014217C"/>
    <w:rsid w:val="0014323F"/>
    <w:rsid w:val="00144C5B"/>
    <w:rsid w:val="00145496"/>
    <w:rsid w:val="00145668"/>
    <w:rsid w:val="001466E5"/>
    <w:rsid w:val="001468C9"/>
    <w:rsid w:val="00146D75"/>
    <w:rsid w:val="00147CF5"/>
    <w:rsid w:val="00147D27"/>
    <w:rsid w:val="00152166"/>
    <w:rsid w:val="00152250"/>
    <w:rsid w:val="0015235E"/>
    <w:rsid w:val="0015245B"/>
    <w:rsid w:val="0015457B"/>
    <w:rsid w:val="00154B5E"/>
    <w:rsid w:val="00155A98"/>
    <w:rsid w:val="00156037"/>
    <w:rsid w:val="00156570"/>
    <w:rsid w:val="00156849"/>
    <w:rsid w:val="00156B86"/>
    <w:rsid w:val="0016012E"/>
    <w:rsid w:val="00160E8C"/>
    <w:rsid w:val="0016176C"/>
    <w:rsid w:val="00162460"/>
    <w:rsid w:val="001628C6"/>
    <w:rsid w:val="0016377A"/>
    <w:rsid w:val="00163E95"/>
    <w:rsid w:val="00165C08"/>
    <w:rsid w:val="00165D3F"/>
    <w:rsid w:val="001661CE"/>
    <w:rsid w:val="001665FF"/>
    <w:rsid w:val="001670D6"/>
    <w:rsid w:val="001672EF"/>
    <w:rsid w:val="00167BD5"/>
    <w:rsid w:val="00170629"/>
    <w:rsid w:val="0017065E"/>
    <w:rsid w:val="0017069F"/>
    <w:rsid w:val="00170A8F"/>
    <w:rsid w:val="001716A5"/>
    <w:rsid w:val="00173CD2"/>
    <w:rsid w:val="00174016"/>
    <w:rsid w:val="00174929"/>
    <w:rsid w:val="0017517C"/>
    <w:rsid w:val="00175B72"/>
    <w:rsid w:val="00176153"/>
    <w:rsid w:val="00176517"/>
    <w:rsid w:val="001765A7"/>
    <w:rsid w:val="00176A64"/>
    <w:rsid w:val="0017702D"/>
    <w:rsid w:val="0018066B"/>
    <w:rsid w:val="00180994"/>
    <w:rsid w:val="00181064"/>
    <w:rsid w:val="001812B0"/>
    <w:rsid w:val="001816B4"/>
    <w:rsid w:val="001834C3"/>
    <w:rsid w:val="0018356E"/>
    <w:rsid w:val="00183AC0"/>
    <w:rsid w:val="00183FD7"/>
    <w:rsid w:val="00184146"/>
    <w:rsid w:val="001841E1"/>
    <w:rsid w:val="001842D6"/>
    <w:rsid w:val="00184820"/>
    <w:rsid w:val="001855DC"/>
    <w:rsid w:val="0018605F"/>
    <w:rsid w:val="00187914"/>
    <w:rsid w:val="00190269"/>
    <w:rsid w:val="0019133D"/>
    <w:rsid w:val="001916AF"/>
    <w:rsid w:val="001917B1"/>
    <w:rsid w:val="00191828"/>
    <w:rsid w:val="001924DA"/>
    <w:rsid w:val="001926F8"/>
    <w:rsid w:val="00192ABD"/>
    <w:rsid w:val="001937FF"/>
    <w:rsid w:val="001959CB"/>
    <w:rsid w:val="00195BA0"/>
    <w:rsid w:val="00195C61"/>
    <w:rsid w:val="0019706D"/>
    <w:rsid w:val="00197C08"/>
    <w:rsid w:val="00197C56"/>
    <w:rsid w:val="001A00C2"/>
    <w:rsid w:val="001A0226"/>
    <w:rsid w:val="001A0606"/>
    <w:rsid w:val="001A0626"/>
    <w:rsid w:val="001A0883"/>
    <w:rsid w:val="001A1155"/>
    <w:rsid w:val="001A2191"/>
    <w:rsid w:val="001A3025"/>
    <w:rsid w:val="001A388A"/>
    <w:rsid w:val="001A4574"/>
    <w:rsid w:val="001A5073"/>
    <w:rsid w:val="001A5717"/>
    <w:rsid w:val="001A5828"/>
    <w:rsid w:val="001A5F55"/>
    <w:rsid w:val="001A61F2"/>
    <w:rsid w:val="001A62F3"/>
    <w:rsid w:val="001A7A95"/>
    <w:rsid w:val="001A7D3F"/>
    <w:rsid w:val="001B0C0B"/>
    <w:rsid w:val="001B1A45"/>
    <w:rsid w:val="001B1C34"/>
    <w:rsid w:val="001B1EB7"/>
    <w:rsid w:val="001B2506"/>
    <w:rsid w:val="001B5138"/>
    <w:rsid w:val="001B5AF4"/>
    <w:rsid w:val="001B5C3C"/>
    <w:rsid w:val="001B6607"/>
    <w:rsid w:val="001B7B97"/>
    <w:rsid w:val="001C036E"/>
    <w:rsid w:val="001C0F7B"/>
    <w:rsid w:val="001C1340"/>
    <w:rsid w:val="001C13A2"/>
    <w:rsid w:val="001C1F31"/>
    <w:rsid w:val="001C36EE"/>
    <w:rsid w:val="001C3A1A"/>
    <w:rsid w:val="001C3C6F"/>
    <w:rsid w:val="001C420E"/>
    <w:rsid w:val="001C45FC"/>
    <w:rsid w:val="001C5690"/>
    <w:rsid w:val="001C5747"/>
    <w:rsid w:val="001C5C00"/>
    <w:rsid w:val="001C5F11"/>
    <w:rsid w:val="001C6034"/>
    <w:rsid w:val="001C6077"/>
    <w:rsid w:val="001D07E6"/>
    <w:rsid w:val="001D0F5F"/>
    <w:rsid w:val="001D1F03"/>
    <w:rsid w:val="001D35A4"/>
    <w:rsid w:val="001D37D7"/>
    <w:rsid w:val="001D3C94"/>
    <w:rsid w:val="001D3CE5"/>
    <w:rsid w:val="001D3FCD"/>
    <w:rsid w:val="001D4CFC"/>
    <w:rsid w:val="001D57E7"/>
    <w:rsid w:val="001D69D8"/>
    <w:rsid w:val="001D6A99"/>
    <w:rsid w:val="001D6FD6"/>
    <w:rsid w:val="001D72DA"/>
    <w:rsid w:val="001D744D"/>
    <w:rsid w:val="001D75C8"/>
    <w:rsid w:val="001D7C93"/>
    <w:rsid w:val="001D7DFD"/>
    <w:rsid w:val="001E05B8"/>
    <w:rsid w:val="001E09FE"/>
    <w:rsid w:val="001E321F"/>
    <w:rsid w:val="001E37A3"/>
    <w:rsid w:val="001E3811"/>
    <w:rsid w:val="001E3E65"/>
    <w:rsid w:val="001E4766"/>
    <w:rsid w:val="001E4D1F"/>
    <w:rsid w:val="001E4F0C"/>
    <w:rsid w:val="001E5972"/>
    <w:rsid w:val="001E6583"/>
    <w:rsid w:val="001E65BF"/>
    <w:rsid w:val="001E6F39"/>
    <w:rsid w:val="001E7590"/>
    <w:rsid w:val="001E7E86"/>
    <w:rsid w:val="001F1195"/>
    <w:rsid w:val="001F1951"/>
    <w:rsid w:val="001F254E"/>
    <w:rsid w:val="001F2569"/>
    <w:rsid w:val="001F376D"/>
    <w:rsid w:val="001F4366"/>
    <w:rsid w:val="001F4711"/>
    <w:rsid w:val="001F4ED9"/>
    <w:rsid w:val="001F5870"/>
    <w:rsid w:val="001F5ABD"/>
    <w:rsid w:val="001F688E"/>
    <w:rsid w:val="001F6B4C"/>
    <w:rsid w:val="001F73AF"/>
    <w:rsid w:val="001F7450"/>
    <w:rsid w:val="001F746E"/>
    <w:rsid w:val="001F7753"/>
    <w:rsid w:val="001F7FFB"/>
    <w:rsid w:val="002001E1"/>
    <w:rsid w:val="00200BCB"/>
    <w:rsid w:val="0020105B"/>
    <w:rsid w:val="00201846"/>
    <w:rsid w:val="00201A68"/>
    <w:rsid w:val="00201B6D"/>
    <w:rsid w:val="00202758"/>
    <w:rsid w:val="00203161"/>
    <w:rsid w:val="00203A9D"/>
    <w:rsid w:val="00203E65"/>
    <w:rsid w:val="00203F7F"/>
    <w:rsid w:val="0020531F"/>
    <w:rsid w:val="0020666B"/>
    <w:rsid w:val="0020694D"/>
    <w:rsid w:val="002073B5"/>
    <w:rsid w:val="002100F7"/>
    <w:rsid w:val="00210120"/>
    <w:rsid w:val="0021013E"/>
    <w:rsid w:val="00210AA6"/>
    <w:rsid w:val="00210E95"/>
    <w:rsid w:val="002121DB"/>
    <w:rsid w:val="00213ADC"/>
    <w:rsid w:val="00214DB8"/>
    <w:rsid w:val="002151C6"/>
    <w:rsid w:val="00216873"/>
    <w:rsid w:val="00216B32"/>
    <w:rsid w:val="00217208"/>
    <w:rsid w:val="00217666"/>
    <w:rsid w:val="002177DE"/>
    <w:rsid w:val="00220324"/>
    <w:rsid w:val="002211AE"/>
    <w:rsid w:val="002214E3"/>
    <w:rsid w:val="00221A8B"/>
    <w:rsid w:val="0022201D"/>
    <w:rsid w:val="0022262E"/>
    <w:rsid w:val="00222F09"/>
    <w:rsid w:val="002246A5"/>
    <w:rsid w:val="00224D02"/>
    <w:rsid w:val="00227352"/>
    <w:rsid w:val="00227B12"/>
    <w:rsid w:val="00230482"/>
    <w:rsid w:val="002308DB"/>
    <w:rsid w:val="00230DB9"/>
    <w:rsid w:val="00231119"/>
    <w:rsid w:val="00232BE1"/>
    <w:rsid w:val="00232E2B"/>
    <w:rsid w:val="00233070"/>
    <w:rsid w:val="002330FD"/>
    <w:rsid w:val="002334CE"/>
    <w:rsid w:val="00233774"/>
    <w:rsid w:val="002337D9"/>
    <w:rsid w:val="00234427"/>
    <w:rsid w:val="00234B9A"/>
    <w:rsid w:val="00235139"/>
    <w:rsid w:val="00235210"/>
    <w:rsid w:val="00235E38"/>
    <w:rsid w:val="00235EB5"/>
    <w:rsid w:val="00236637"/>
    <w:rsid w:val="002366D3"/>
    <w:rsid w:val="002368EB"/>
    <w:rsid w:val="00237BE0"/>
    <w:rsid w:val="00240E19"/>
    <w:rsid w:val="00241077"/>
    <w:rsid w:val="00242021"/>
    <w:rsid w:val="002435FA"/>
    <w:rsid w:val="002439E2"/>
    <w:rsid w:val="00243A1E"/>
    <w:rsid w:val="00243BD1"/>
    <w:rsid w:val="00243DDF"/>
    <w:rsid w:val="0024543C"/>
    <w:rsid w:val="00245606"/>
    <w:rsid w:val="00245D34"/>
    <w:rsid w:val="0024634B"/>
    <w:rsid w:val="00246783"/>
    <w:rsid w:val="00246E67"/>
    <w:rsid w:val="0025106B"/>
    <w:rsid w:val="00253708"/>
    <w:rsid w:val="002540F7"/>
    <w:rsid w:val="00254A29"/>
    <w:rsid w:val="002560D2"/>
    <w:rsid w:val="0025621A"/>
    <w:rsid w:val="0025631A"/>
    <w:rsid w:val="00256728"/>
    <w:rsid w:val="00256834"/>
    <w:rsid w:val="00257222"/>
    <w:rsid w:val="00257893"/>
    <w:rsid w:val="00257E49"/>
    <w:rsid w:val="00262018"/>
    <w:rsid w:val="00262933"/>
    <w:rsid w:val="00262CF7"/>
    <w:rsid w:val="00263C66"/>
    <w:rsid w:val="0026459E"/>
    <w:rsid w:val="00264EC0"/>
    <w:rsid w:val="00264FAA"/>
    <w:rsid w:val="002659BA"/>
    <w:rsid w:val="00265C50"/>
    <w:rsid w:val="00266985"/>
    <w:rsid w:val="0027163A"/>
    <w:rsid w:val="00273693"/>
    <w:rsid w:val="00273C14"/>
    <w:rsid w:val="00274621"/>
    <w:rsid w:val="002748D6"/>
    <w:rsid w:val="00274ADF"/>
    <w:rsid w:val="00274C81"/>
    <w:rsid w:val="00274E6D"/>
    <w:rsid w:val="00275252"/>
    <w:rsid w:val="00275A60"/>
    <w:rsid w:val="00276900"/>
    <w:rsid w:val="002776A3"/>
    <w:rsid w:val="00277A4F"/>
    <w:rsid w:val="00277E9E"/>
    <w:rsid w:val="00280D8F"/>
    <w:rsid w:val="00283EEB"/>
    <w:rsid w:val="00283F43"/>
    <w:rsid w:val="0028414E"/>
    <w:rsid w:val="002846B0"/>
    <w:rsid w:val="00285DA7"/>
    <w:rsid w:val="002867E1"/>
    <w:rsid w:val="00286DF4"/>
    <w:rsid w:val="00287369"/>
    <w:rsid w:val="00287DC0"/>
    <w:rsid w:val="00287EF5"/>
    <w:rsid w:val="00290692"/>
    <w:rsid w:val="00294275"/>
    <w:rsid w:val="00295D8A"/>
    <w:rsid w:val="00296BC2"/>
    <w:rsid w:val="00297266"/>
    <w:rsid w:val="00297FBA"/>
    <w:rsid w:val="002A06BA"/>
    <w:rsid w:val="002A0C85"/>
    <w:rsid w:val="002A12AA"/>
    <w:rsid w:val="002A23FD"/>
    <w:rsid w:val="002A3E13"/>
    <w:rsid w:val="002A45C0"/>
    <w:rsid w:val="002A53C0"/>
    <w:rsid w:val="002A66EF"/>
    <w:rsid w:val="002A6D61"/>
    <w:rsid w:val="002A6EF3"/>
    <w:rsid w:val="002A7116"/>
    <w:rsid w:val="002A7C42"/>
    <w:rsid w:val="002A7E8A"/>
    <w:rsid w:val="002B0437"/>
    <w:rsid w:val="002B06A9"/>
    <w:rsid w:val="002B14A5"/>
    <w:rsid w:val="002B1DE1"/>
    <w:rsid w:val="002B2FD0"/>
    <w:rsid w:val="002B3193"/>
    <w:rsid w:val="002B4278"/>
    <w:rsid w:val="002B430E"/>
    <w:rsid w:val="002B63EF"/>
    <w:rsid w:val="002C0D6F"/>
    <w:rsid w:val="002C1041"/>
    <w:rsid w:val="002C113F"/>
    <w:rsid w:val="002C2A1E"/>
    <w:rsid w:val="002C2D03"/>
    <w:rsid w:val="002C394E"/>
    <w:rsid w:val="002C4205"/>
    <w:rsid w:val="002C46AD"/>
    <w:rsid w:val="002C5D44"/>
    <w:rsid w:val="002C6141"/>
    <w:rsid w:val="002C6C1B"/>
    <w:rsid w:val="002C7CD2"/>
    <w:rsid w:val="002D0229"/>
    <w:rsid w:val="002D0735"/>
    <w:rsid w:val="002D0C69"/>
    <w:rsid w:val="002D405A"/>
    <w:rsid w:val="002D49F3"/>
    <w:rsid w:val="002D553F"/>
    <w:rsid w:val="002D5EE1"/>
    <w:rsid w:val="002D6309"/>
    <w:rsid w:val="002D67AD"/>
    <w:rsid w:val="002D6E73"/>
    <w:rsid w:val="002D74AB"/>
    <w:rsid w:val="002E09D3"/>
    <w:rsid w:val="002E0BA7"/>
    <w:rsid w:val="002E0CE3"/>
    <w:rsid w:val="002E0E52"/>
    <w:rsid w:val="002E11E5"/>
    <w:rsid w:val="002E149A"/>
    <w:rsid w:val="002E1851"/>
    <w:rsid w:val="002E1A4D"/>
    <w:rsid w:val="002E1C13"/>
    <w:rsid w:val="002E1E39"/>
    <w:rsid w:val="002E24E0"/>
    <w:rsid w:val="002E2DCB"/>
    <w:rsid w:val="002E33B1"/>
    <w:rsid w:val="002E3E76"/>
    <w:rsid w:val="002E538C"/>
    <w:rsid w:val="002E5805"/>
    <w:rsid w:val="002E5B89"/>
    <w:rsid w:val="002E6B82"/>
    <w:rsid w:val="002E6ED4"/>
    <w:rsid w:val="002F03BF"/>
    <w:rsid w:val="002F1044"/>
    <w:rsid w:val="002F1088"/>
    <w:rsid w:val="002F1164"/>
    <w:rsid w:val="002F1564"/>
    <w:rsid w:val="002F1F9A"/>
    <w:rsid w:val="002F2B8B"/>
    <w:rsid w:val="002F399F"/>
    <w:rsid w:val="002F3E55"/>
    <w:rsid w:val="002F40D4"/>
    <w:rsid w:val="002F4518"/>
    <w:rsid w:val="002F51A7"/>
    <w:rsid w:val="002F52A2"/>
    <w:rsid w:val="002F5A10"/>
    <w:rsid w:val="002F7247"/>
    <w:rsid w:val="002F7325"/>
    <w:rsid w:val="003004EC"/>
    <w:rsid w:val="00300857"/>
    <w:rsid w:val="00300C3F"/>
    <w:rsid w:val="00300C74"/>
    <w:rsid w:val="00301EE6"/>
    <w:rsid w:val="00302676"/>
    <w:rsid w:val="00302BB3"/>
    <w:rsid w:val="0030399A"/>
    <w:rsid w:val="00306055"/>
    <w:rsid w:val="00306C12"/>
    <w:rsid w:val="00307091"/>
    <w:rsid w:val="00307CCB"/>
    <w:rsid w:val="00310C8C"/>
    <w:rsid w:val="00310CEB"/>
    <w:rsid w:val="00311143"/>
    <w:rsid w:val="00313C2B"/>
    <w:rsid w:val="00313E8C"/>
    <w:rsid w:val="003153D2"/>
    <w:rsid w:val="00315702"/>
    <w:rsid w:val="003157C6"/>
    <w:rsid w:val="00315F76"/>
    <w:rsid w:val="00316E46"/>
    <w:rsid w:val="00317B7C"/>
    <w:rsid w:val="003201AA"/>
    <w:rsid w:val="0032021C"/>
    <w:rsid w:val="0032027E"/>
    <w:rsid w:val="003202D4"/>
    <w:rsid w:val="00320965"/>
    <w:rsid w:val="00321095"/>
    <w:rsid w:val="003210F9"/>
    <w:rsid w:val="003212C9"/>
    <w:rsid w:val="00322C68"/>
    <w:rsid w:val="00322E0C"/>
    <w:rsid w:val="003262AE"/>
    <w:rsid w:val="00330FC3"/>
    <w:rsid w:val="00331721"/>
    <w:rsid w:val="00331BA4"/>
    <w:rsid w:val="00331C61"/>
    <w:rsid w:val="003323BF"/>
    <w:rsid w:val="00332B5E"/>
    <w:rsid w:val="003335CE"/>
    <w:rsid w:val="00334BE8"/>
    <w:rsid w:val="00334C75"/>
    <w:rsid w:val="00334DC7"/>
    <w:rsid w:val="00335226"/>
    <w:rsid w:val="0033529B"/>
    <w:rsid w:val="0033580B"/>
    <w:rsid w:val="00335BA7"/>
    <w:rsid w:val="00335DE9"/>
    <w:rsid w:val="003366E5"/>
    <w:rsid w:val="00336755"/>
    <w:rsid w:val="0033714B"/>
    <w:rsid w:val="00337963"/>
    <w:rsid w:val="00337AD7"/>
    <w:rsid w:val="00337BA9"/>
    <w:rsid w:val="00337F74"/>
    <w:rsid w:val="00337FE9"/>
    <w:rsid w:val="00340C09"/>
    <w:rsid w:val="00342848"/>
    <w:rsid w:val="00343BB1"/>
    <w:rsid w:val="003449BC"/>
    <w:rsid w:val="003467BF"/>
    <w:rsid w:val="003467E0"/>
    <w:rsid w:val="00347695"/>
    <w:rsid w:val="003476A6"/>
    <w:rsid w:val="0035069C"/>
    <w:rsid w:val="00350FD6"/>
    <w:rsid w:val="003510CB"/>
    <w:rsid w:val="003511B9"/>
    <w:rsid w:val="003515A1"/>
    <w:rsid w:val="003517DE"/>
    <w:rsid w:val="00351FC9"/>
    <w:rsid w:val="00353024"/>
    <w:rsid w:val="00354302"/>
    <w:rsid w:val="003555CA"/>
    <w:rsid w:val="00355B36"/>
    <w:rsid w:val="00356833"/>
    <w:rsid w:val="003569CF"/>
    <w:rsid w:val="00356DA4"/>
    <w:rsid w:val="003570B7"/>
    <w:rsid w:val="003570BA"/>
    <w:rsid w:val="00360C77"/>
    <w:rsid w:val="0036100C"/>
    <w:rsid w:val="0036116A"/>
    <w:rsid w:val="00362165"/>
    <w:rsid w:val="003641CB"/>
    <w:rsid w:val="00365343"/>
    <w:rsid w:val="003660DF"/>
    <w:rsid w:val="003663DB"/>
    <w:rsid w:val="003672E9"/>
    <w:rsid w:val="0036750E"/>
    <w:rsid w:val="00367808"/>
    <w:rsid w:val="00367B78"/>
    <w:rsid w:val="00371998"/>
    <w:rsid w:val="00371D54"/>
    <w:rsid w:val="00372295"/>
    <w:rsid w:val="0037355F"/>
    <w:rsid w:val="00373816"/>
    <w:rsid w:val="00373878"/>
    <w:rsid w:val="00374AA8"/>
    <w:rsid w:val="00374CF6"/>
    <w:rsid w:val="003752BF"/>
    <w:rsid w:val="0037582D"/>
    <w:rsid w:val="00376141"/>
    <w:rsid w:val="00376360"/>
    <w:rsid w:val="00376724"/>
    <w:rsid w:val="003771B4"/>
    <w:rsid w:val="00380BC5"/>
    <w:rsid w:val="0038137F"/>
    <w:rsid w:val="0038171B"/>
    <w:rsid w:val="0038229D"/>
    <w:rsid w:val="003825DA"/>
    <w:rsid w:val="0038302B"/>
    <w:rsid w:val="0038337C"/>
    <w:rsid w:val="0038387F"/>
    <w:rsid w:val="00383A9B"/>
    <w:rsid w:val="00383FE5"/>
    <w:rsid w:val="00384984"/>
    <w:rsid w:val="0038502C"/>
    <w:rsid w:val="00385250"/>
    <w:rsid w:val="00386502"/>
    <w:rsid w:val="00386C59"/>
    <w:rsid w:val="003877EF"/>
    <w:rsid w:val="00387EC7"/>
    <w:rsid w:val="00390C7D"/>
    <w:rsid w:val="00392036"/>
    <w:rsid w:val="00393C88"/>
    <w:rsid w:val="00394E63"/>
    <w:rsid w:val="003955E9"/>
    <w:rsid w:val="00395BBC"/>
    <w:rsid w:val="00396337"/>
    <w:rsid w:val="00397614"/>
    <w:rsid w:val="00397976"/>
    <w:rsid w:val="003A211F"/>
    <w:rsid w:val="003A25F0"/>
    <w:rsid w:val="003A3AEB"/>
    <w:rsid w:val="003A3C8A"/>
    <w:rsid w:val="003A3DF2"/>
    <w:rsid w:val="003A4822"/>
    <w:rsid w:val="003A5989"/>
    <w:rsid w:val="003A5A35"/>
    <w:rsid w:val="003A6360"/>
    <w:rsid w:val="003A6397"/>
    <w:rsid w:val="003A6C97"/>
    <w:rsid w:val="003A74B0"/>
    <w:rsid w:val="003A7657"/>
    <w:rsid w:val="003B1D7A"/>
    <w:rsid w:val="003B1E29"/>
    <w:rsid w:val="003B204F"/>
    <w:rsid w:val="003B329D"/>
    <w:rsid w:val="003B41F4"/>
    <w:rsid w:val="003B4453"/>
    <w:rsid w:val="003B4B1E"/>
    <w:rsid w:val="003B6DA5"/>
    <w:rsid w:val="003B7D32"/>
    <w:rsid w:val="003B7F68"/>
    <w:rsid w:val="003C0C10"/>
    <w:rsid w:val="003C1288"/>
    <w:rsid w:val="003C164A"/>
    <w:rsid w:val="003C1704"/>
    <w:rsid w:val="003C1E66"/>
    <w:rsid w:val="003C3C0E"/>
    <w:rsid w:val="003C5603"/>
    <w:rsid w:val="003C5B85"/>
    <w:rsid w:val="003C71A6"/>
    <w:rsid w:val="003C76AD"/>
    <w:rsid w:val="003C7F88"/>
    <w:rsid w:val="003D0A08"/>
    <w:rsid w:val="003D281F"/>
    <w:rsid w:val="003D2DB7"/>
    <w:rsid w:val="003D32D3"/>
    <w:rsid w:val="003D37DF"/>
    <w:rsid w:val="003D3E6B"/>
    <w:rsid w:val="003D3EB6"/>
    <w:rsid w:val="003D430A"/>
    <w:rsid w:val="003D4696"/>
    <w:rsid w:val="003D4ADB"/>
    <w:rsid w:val="003D52D1"/>
    <w:rsid w:val="003D5A66"/>
    <w:rsid w:val="003D5F18"/>
    <w:rsid w:val="003D6136"/>
    <w:rsid w:val="003D6A7D"/>
    <w:rsid w:val="003D6BD9"/>
    <w:rsid w:val="003E126E"/>
    <w:rsid w:val="003E143E"/>
    <w:rsid w:val="003E154C"/>
    <w:rsid w:val="003E1E4C"/>
    <w:rsid w:val="003E232B"/>
    <w:rsid w:val="003E25FE"/>
    <w:rsid w:val="003E2C32"/>
    <w:rsid w:val="003E2FFD"/>
    <w:rsid w:val="003E3547"/>
    <w:rsid w:val="003E3844"/>
    <w:rsid w:val="003E48D3"/>
    <w:rsid w:val="003E5DDF"/>
    <w:rsid w:val="003E5E06"/>
    <w:rsid w:val="003E66D1"/>
    <w:rsid w:val="003E6770"/>
    <w:rsid w:val="003E6FD1"/>
    <w:rsid w:val="003E75FA"/>
    <w:rsid w:val="003E7988"/>
    <w:rsid w:val="003E7C6D"/>
    <w:rsid w:val="003F0156"/>
    <w:rsid w:val="003F0A76"/>
    <w:rsid w:val="003F0AE2"/>
    <w:rsid w:val="003F1521"/>
    <w:rsid w:val="003F1778"/>
    <w:rsid w:val="003F1B00"/>
    <w:rsid w:val="003F1FB5"/>
    <w:rsid w:val="003F21DF"/>
    <w:rsid w:val="003F2898"/>
    <w:rsid w:val="003F3925"/>
    <w:rsid w:val="003F4019"/>
    <w:rsid w:val="003F4DFD"/>
    <w:rsid w:val="003F518B"/>
    <w:rsid w:val="003F52E0"/>
    <w:rsid w:val="003F577E"/>
    <w:rsid w:val="003F5A9A"/>
    <w:rsid w:val="003F6770"/>
    <w:rsid w:val="003F6D40"/>
    <w:rsid w:val="003F78B8"/>
    <w:rsid w:val="003F7E48"/>
    <w:rsid w:val="00400EC9"/>
    <w:rsid w:val="004039CF"/>
    <w:rsid w:val="004039D4"/>
    <w:rsid w:val="00403D1B"/>
    <w:rsid w:val="00404295"/>
    <w:rsid w:val="0040499E"/>
    <w:rsid w:val="004057C6"/>
    <w:rsid w:val="004057FE"/>
    <w:rsid w:val="004058CD"/>
    <w:rsid w:val="00407075"/>
    <w:rsid w:val="00407291"/>
    <w:rsid w:val="004074B8"/>
    <w:rsid w:val="00407B8E"/>
    <w:rsid w:val="00410168"/>
    <w:rsid w:val="004102AD"/>
    <w:rsid w:val="0041180D"/>
    <w:rsid w:val="0041191D"/>
    <w:rsid w:val="00412AF8"/>
    <w:rsid w:val="00412C5A"/>
    <w:rsid w:val="00413500"/>
    <w:rsid w:val="0041350C"/>
    <w:rsid w:val="00413B4A"/>
    <w:rsid w:val="004143FF"/>
    <w:rsid w:val="00414C87"/>
    <w:rsid w:val="00415686"/>
    <w:rsid w:val="0041577E"/>
    <w:rsid w:val="00415B69"/>
    <w:rsid w:val="004162D9"/>
    <w:rsid w:val="00416BBB"/>
    <w:rsid w:val="00417524"/>
    <w:rsid w:val="0041780E"/>
    <w:rsid w:val="00417FF6"/>
    <w:rsid w:val="004204BF"/>
    <w:rsid w:val="00420A2C"/>
    <w:rsid w:val="00420ABC"/>
    <w:rsid w:val="00420D35"/>
    <w:rsid w:val="00422175"/>
    <w:rsid w:val="004221DF"/>
    <w:rsid w:val="00422268"/>
    <w:rsid w:val="00422707"/>
    <w:rsid w:val="004252C0"/>
    <w:rsid w:val="004263E3"/>
    <w:rsid w:val="004265C8"/>
    <w:rsid w:val="00426870"/>
    <w:rsid w:val="00426B96"/>
    <w:rsid w:val="00426C1A"/>
    <w:rsid w:val="004278DA"/>
    <w:rsid w:val="004306E3"/>
    <w:rsid w:val="004307EC"/>
    <w:rsid w:val="004309E6"/>
    <w:rsid w:val="00430D54"/>
    <w:rsid w:val="004310E0"/>
    <w:rsid w:val="00431278"/>
    <w:rsid w:val="004315D1"/>
    <w:rsid w:val="004316E9"/>
    <w:rsid w:val="00432F9C"/>
    <w:rsid w:val="00433C83"/>
    <w:rsid w:val="00435196"/>
    <w:rsid w:val="00435DC7"/>
    <w:rsid w:val="00436F95"/>
    <w:rsid w:val="00437750"/>
    <w:rsid w:val="00437AA9"/>
    <w:rsid w:val="00437C3C"/>
    <w:rsid w:val="00440359"/>
    <w:rsid w:val="0044076C"/>
    <w:rsid w:val="0044090B"/>
    <w:rsid w:val="00442E75"/>
    <w:rsid w:val="004430AA"/>
    <w:rsid w:val="0044323F"/>
    <w:rsid w:val="00445A0C"/>
    <w:rsid w:val="004502D8"/>
    <w:rsid w:val="00450600"/>
    <w:rsid w:val="00451227"/>
    <w:rsid w:val="00451237"/>
    <w:rsid w:val="00453F64"/>
    <w:rsid w:val="00453F81"/>
    <w:rsid w:val="004546CA"/>
    <w:rsid w:val="00454B44"/>
    <w:rsid w:val="00456D5F"/>
    <w:rsid w:val="00460963"/>
    <w:rsid w:val="0046170F"/>
    <w:rsid w:val="00461C75"/>
    <w:rsid w:val="004629BA"/>
    <w:rsid w:val="004631EF"/>
    <w:rsid w:val="00463265"/>
    <w:rsid w:val="00463683"/>
    <w:rsid w:val="00464810"/>
    <w:rsid w:val="00464924"/>
    <w:rsid w:val="00464A9A"/>
    <w:rsid w:val="0046544C"/>
    <w:rsid w:val="00465475"/>
    <w:rsid w:val="00467505"/>
    <w:rsid w:val="0046791C"/>
    <w:rsid w:val="00467CE3"/>
    <w:rsid w:val="004703FD"/>
    <w:rsid w:val="00470C3D"/>
    <w:rsid w:val="00471C84"/>
    <w:rsid w:val="00472753"/>
    <w:rsid w:val="0047478C"/>
    <w:rsid w:val="00474D20"/>
    <w:rsid w:val="0047519A"/>
    <w:rsid w:val="0047709E"/>
    <w:rsid w:val="0047787F"/>
    <w:rsid w:val="00477AAD"/>
    <w:rsid w:val="00477C5D"/>
    <w:rsid w:val="00480853"/>
    <w:rsid w:val="00480D2C"/>
    <w:rsid w:val="00481CAD"/>
    <w:rsid w:val="004821E5"/>
    <w:rsid w:val="00483FA7"/>
    <w:rsid w:val="004848E5"/>
    <w:rsid w:val="00484B95"/>
    <w:rsid w:val="004857AA"/>
    <w:rsid w:val="00485C85"/>
    <w:rsid w:val="00486B5A"/>
    <w:rsid w:val="00486B87"/>
    <w:rsid w:val="004876CE"/>
    <w:rsid w:val="00487A01"/>
    <w:rsid w:val="00487DE2"/>
    <w:rsid w:val="00491390"/>
    <w:rsid w:val="004916AB"/>
    <w:rsid w:val="004928DE"/>
    <w:rsid w:val="00493A9A"/>
    <w:rsid w:val="00493D8A"/>
    <w:rsid w:val="0049419A"/>
    <w:rsid w:val="004946A1"/>
    <w:rsid w:val="004946A5"/>
    <w:rsid w:val="00495014"/>
    <w:rsid w:val="00495E26"/>
    <w:rsid w:val="004966D5"/>
    <w:rsid w:val="00497784"/>
    <w:rsid w:val="004A0556"/>
    <w:rsid w:val="004A0657"/>
    <w:rsid w:val="004A119A"/>
    <w:rsid w:val="004A188B"/>
    <w:rsid w:val="004A3A38"/>
    <w:rsid w:val="004A3AC1"/>
    <w:rsid w:val="004A5479"/>
    <w:rsid w:val="004A6EF8"/>
    <w:rsid w:val="004A7A87"/>
    <w:rsid w:val="004A7CA4"/>
    <w:rsid w:val="004B0847"/>
    <w:rsid w:val="004B13FE"/>
    <w:rsid w:val="004B23F0"/>
    <w:rsid w:val="004B23F6"/>
    <w:rsid w:val="004B2E3F"/>
    <w:rsid w:val="004B3149"/>
    <w:rsid w:val="004B33EB"/>
    <w:rsid w:val="004B6179"/>
    <w:rsid w:val="004B685C"/>
    <w:rsid w:val="004B7035"/>
    <w:rsid w:val="004B798F"/>
    <w:rsid w:val="004B7A30"/>
    <w:rsid w:val="004B7AC8"/>
    <w:rsid w:val="004C1954"/>
    <w:rsid w:val="004C233B"/>
    <w:rsid w:val="004C2563"/>
    <w:rsid w:val="004C297B"/>
    <w:rsid w:val="004C390A"/>
    <w:rsid w:val="004C3E2D"/>
    <w:rsid w:val="004C4951"/>
    <w:rsid w:val="004C4EDB"/>
    <w:rsid w:val="004C50A7"/>
    <w:rsid w:val="004C599E"/>
    <w:rsid w:val="004C75C7"/>
    <w:rsid w:val="004C7B44"/>
    <w:rsid w:val="004D08A3"/>
    <w:rsid w:val="004D1E13"/>
    <w:rsid w:val="004D2402"/>
    <w:rsid w:val="004D38EE"/>
    <w:rsid w:val="004D4395"/>
    <w:rsid w:val="004D471E"/>
    <w:rsid w:val="004D4931"/>
    <w:rsid w:val="004D6ED2"/>
    <w:rsid w:val="004D7647"/>
    <w:rsid w:val="004D7CF8"/>
    <w:rsid w:val="004E04C7"/>
    <w:rsid w:val="004E110A"/>
    <w:rsid w:val="004E1378"/>
    <w:rsid w:val="004E1625"/>
    <w:rsid w:val="004E261F"/>
    <w:rsid w:val="004E268B"/>
    <w:rsid w:val="004E2709"/>
    <w:rsid w:val="004E31A3"/>
    <w:rsid w:val="004E3A70"/>
    <w:rsid w:val="004E489D"/>
    <w:rsid w:val="004E5350"/>
    <w:rsid w:val="004E56EE"/>
    <w:rsid w:val="004E591D"/>
    <w:rsid w:val="004E59C7"/>
    <w:rsid w:val="004E5D89"/>
    <w:rsid w:val="004E75EE"/>
    <w:rsid w:val="004F0231"/>
    <w:rsid w:val="004F05F0"/>
    <w:rsid w:val="004F0EBA"/>
    <w:rsid w:val="004F1AFC"/>
    <w:rsid w:val="004F302E"/>
    <w:rsid w:val="004F35A4"/>
    <w:rsid w:val="004F5589"/>
    <w:rsid w:val="004F60D0"/>
    <w:rsid w:val="004F638D"/>
    <w:rsid w:val="004F6A11"/>
    <w:rsid w:val="004F6EB0"/>
    <w:rsid w:val="004F7355"/>
    <w:rsid w:val="005003D2"/>
    <w:rsid w:val="0050173C"/>
    <w:rsid w:val="0050175C"/>
    <w:rsid w:val="00501B45"/>
    <w:rsid w:val="0050275A"/>
    <w:rsid w:val="00502C23"/>
    <w:rsid w:val="00502D9D"/>
    <w:rsid w:val="0050301B"/>
    <w:rsid w:val="005031AB"/>
    <w:rsid w:val="00504973"/>
    <w:rsid w:val="00504CBF"/>
    <w:rsid w:val="00504D32"/>
    <w:rsid w:val="00505136"/>
    <w:rsid w:val="00505700"/>
    <w:rsid w:val="00505710"/>
    <w:rsid w:val="0050672B"/>
    <w:rsid w:val="005078EA"/>
    <w:rsid w:val="00507E46"/>
    <w:rsid w:val="00510142"/>
    <w:rsid w:val="00510DD6"/>
    <w:rsid w:val="005111FD"/>
    <w:rsid w:val="00512367"/>
    <w:rsid w:val="0051244C"/>
    <w:rsid w:val="0051246C"/>
    <w:rsid w:val="00512AED"/>
    <w:rsid w:val="00512FC8"/>
    <w:rsid w:val="00513287"/>
    <w:rsid w:val="005135D6"/>
    <w:rsid w:val="0051363C"/>
    <w:rsid w:val="00513C19"/>
    <w:rsid w:val="0051462F"/>
    <w:rsid w:val="0051499D"/>
    <w:rsid w:val="0051672C"/>
    <w:rsid w:val="00520415"/>
    <w:rsid w:val="0052120A"/>
    <w:rsid w:val="0052284D"/>
    <w:rsid w:val="00522B5B"/>
    <w:rsid w:val="00523530"/>
    <w:rsid w:val="00523B00"/>
    <w:rsid w:val="00523CFD"/>
    <w:rsid w:val="00526C81"/>
    <w:rsid w:val="00527014"/>
    <w:rsid w:val="005277D9"/>
    <w:rsid w:val="00530136"/>
    <w:rsid w:val="00531C72"/>
    <w:rsid w:val="005322C3"/>
    <w:rsid w:val="00532D31"/>
    <w:rsid w:val="0053373A"/>
    <w:rsid w:val="0053389B"/>
    <w:rsid w:val="00533B5D"/>
    <w:rsid w:val="00534731"/>
    <w:rsid w:val="00534904"/>
    <w:rsid w:val="00534A65"/>
    <w:rsid w:val="00535D0B"/>
    <w:rsid w:val="005367F2"/>
    <w:rsid w:val="00536A30"/>
    <w:rsid w:val="0053748E"/>
    <w:rsid w:val="00537A61"/>
    <w:rsid w:val="00537AEB"/>
    <w:rsid w:val="005405F6"/>
    <w:rsid w:val="005406B7"/>
    <w:rsid w:val="0054158D"/>
    <w:rsid w:val="005434A9"/>
    <w:rsid w:val="00543D3E"/>
    <w:rsid w:val="00543EA9"/>
    <w:rsid w:val="00544522"/>
    <w:rsid w:val="005451F2"/>
    <w:rsid w:val="005457DF"/>
    <w:rsid w:val="0054659A"/>
    <w:rsid w:val="0054691D"/>
    <w:rsid w:val="00547A2B"/>
    <w:rsid w:val="00547AC8"/>
    <w:rsid w:val="00547BF5"/>
    <w:rsid w:val="00547DD2"/>
    <w:rsid w:val="0055030F"/>
    <w:rsid w:val="0055082A"/>
    <w:rsid w:val="00550F7E"/>
    <w:rsid w:val="00551210"/>
    <w:rsid w:val="005512A3"/>
    <w:rsid w:val="00552A1B"/>
    <w:rsid w:val="005533CA"/>
    <w:rsid w:val="0055369B"/>
    <w:rsid w:val="005536F1"/>
    <w:rsid w:val="00553BEC"/>
    <w:rsid w:val="0055489F"/>
    <w:rsid w:val="00554E15"/>
    <w:rsid w:val="00555B6B"/>
    <w:rsid w:val="00556DBC"/>
    <w:rsid w:val="00556EE5"/>
    <w:rsid w:val="00557446"/>
    <w:rsid w:val="00560206"/>
    <w:rsid w:val="00560274"/>
    <w:rsid w:val="005606BE"/>
    <w:rsid w:val="00561FE3"/>
    <w:rsid w:val="00564081"/>
    <w:rsid w:val="0056438B"/>
    <w:rsid w:val="005645AE"/>
    <w:rsid w:val="0056556B"/>
    <w:rsid w:val="00565682"/>
    <w:rsid w:val="005659E8"/>
    <w:rsid w:val="005665B0"/>
    <w:rsid w:val="00566E72"/>
    <w:rsid w:val="0056781C"/>
    <w:rsid w:val="00567A67"/>
    <w:rsid w:val="00567F97"/>
    <w:rsid w:val="0057149D"/>
    <w:rsid w:val="00572B75"/>
    <w:rsid w:val="005734A3"/>
    <w:rsid w:val="00573546"/>
    <w:rsid w:val="00573631"/>
    <w:rsid w:val="005741A9"/>
    <w:rsid w:val="00574223"/>
    <w:rsid w:val="00574369"/>
    <w:rsid w:val="005743DD"/>
    <w:rsid w:val="00574CC4"/>
    <w:rsid w:val="00575220"/>
    <w:rsid w:val="00575F5E"/>
    <w:rsid w:val="00576B9D"/>
    <w:rsid w:val="005774F2"/>
    <w:rsid w:val="0058043D"/>
    <w:rsid w:val="00580B04"/>
    <w:rsid w:val="00580EA2"/>
    <w:rsid w:val="005813FF"/>
    <w:rsid w:val="0058290A"/>
    <w:rsid w:val="00583034"/>
    <w:rsid w:val="00583E2C"/>
    <w:rsid w:val="00583EBC"/>
    <w:rsid w:val="00584F8C"/>
    <w:rsid w:val="00585991"/>
    <w:rsid w:val="00585C57"/>
    <w:rsid w:val="00585E80"/>
    <w:rsid w:val="00586068"/>
    <w:rsid w:val="0058610E"/>
    <w:rsid w:val="005900CF"/>
    <w:rsid w:val="005907CE"/>
    <w:rsid w:val="0059114D"/>
    <w:rsid w:val="005911A7"/>
    <w:rsid w:val="0059150F"/>
    <w:rsid w:val="005926BE"/>
    <w:rsid w:val="00592C3B"/>
    <w:rsid w:val="005932FC"/>
    <w:rsid w:val="00594E50"/>
    <w:rsid w:val="0059501D"/>
    <w:rsid w:val="005963FD"/>
    <w:rsid w:val="00596511"/>
    <w:rsid w:val="005970A6"/>
    <w:rsid w:val="005970EF"/>
    <w:rsid w:val="0059733C"/>
    <w:rsid w:val="0059738F"/>
    <w:rsid w:val="0059783D"/>
    <w:rsid w:val="005A0ABB"/>
    <w:rsid w:val="005A0E24"/>
    <w:rsid w:val="005A13E2"/>
    <w:rsid w:val="005A1C3E"/>
    <w:rsid w:val="005A3432"/>
    <w:rsid w:val="005A3D97"/>
    <w:rsid w:val="005A5D5F"/>
    <w:rsid w:val="005A6910"/>
    <w:rsid w:val="005A69A8"/>
    <w:rsid w:val="005A6A5C"/>
    <w:rsid w:val="005A7267"/>
    <w:rsid w:val="005A73D0"/>
    <w:rsid w:val="005B0027"/>
    <w:rsid w:val="005B030D"/>
    <w:rsid w:val="005B03CB"/>
    <w:rsid w:val="005B20EB"/>
    <w:rsid w:val="005B2143"/>
    <w:rsid w:val="005B2BF7"/>
    <w:rsid w:val="005B2FF9"/>
    <w:rsid w:val="005B363D"/>
    <w:rsid w:val="005B3CC3"/>
    <w:rsid w:val="005B3F5E"/>
    <w:rsid w:val="005B47C6"/>
    <w:rsid w:val="005B4A95"/>
    <w:rsid w:val="005B6275"/>
    <w:rsid w:val="005B64E5"/>
    <w:rsid w:val="005B67C8"/>
    <w:rsid w:val="005B7156"/>
    <w:rsid w:val="005B7732"/>
    <w:rsid w:val="005C2BC4"/>
    <w:rsid w:val="005C2C7A"/>
    <w:rsid w:val="005C2CC7"/>
    <w:rsid w:val="005C2CE0"/>
    <w:rsid w:val="005C2E07"/>
    <w:rsid w:val="005C3A9D"/>
    <w:rsid w:val="005C43CC"/>
    <w:rsid w:val="005C449A"/>
    <w:rsid w:val="005C44CF"/>
    <w:rsid w:val="005C49FE"/>
    <w:rsid w:val="005C4BA0"/>
    <w:rsid w:val="005C4FE2"/>
    <w:rsid w:val="005C52F9"/>
    <w:rsid w:val="005C5792"/>
    <w:rsid w:val="005C5D8B"/>
    <w:rsid w:val="005C66C6"/>
    <w:rsid w:val="005C6ABB"/>
    <w:rsid w:val="005C761C"/>
    <w:rsid w:val="005C788E"/>
    <w:rsid w:val="005C7E48"/>
    <w:rsid w:val="005D061D"/>
    <w:rsid w:val="005D0919"/>
    <w:rsid w:val="005D17F4"/>
    <w:rsid w:val="005D1AF7"/>
    <w:rsid w:val="005D1F2A"/>
    <w:rsid w:val="005D2553"/>
    <w:rsid w:val="005D2706"/>
    <w:rsid w:val="005D2979"/>
    <w:rsid w:val="005D2BD7"/>
    <w:rsid w:val="005D3109"/>
    <w:rsid w:val="005D3FB1"/>
    <w:rsid w:val="005D52F3"/>
    <w:rsid w:val="005D6006"/>
    <w:rsid w:val="005D69DC"/>
    <w:rsid w:val="005D75F0"/>
    <w:rsid w:val="005D7B32"/>
    <w:rsid w:val="005E0A59"/>
    <w:rsid w:val="005E1000"/>
    <w:rsid w:val="005E311C"/>
    <w:rsid w:val="005E38B0"/>
    <w:rsid w:val="005E3D1E"/>
    <w:rsid w:val="005E4095"/>
    <w:rsid w:val="005E427E"/>
    <w:rsid w:val="005E4875"/>
    <w:rsid w:val="005E4A3E"/>
    <w:rsid w:val="005E4EC3"/>
    <w:rsid w:val="005E553C"/>
    <w:rsid w:val="005E60D6"/>
    <w:rsid w:val="005E78FF"/>
    <w:rsid w:val="005F0014"/>
    <w:rsid w:val="005F0880"/>
    <w:rsid w:val="005F2FAC"/>
    <w:rsid w:val="005F4FA0"/>
    <w:rsid w:val="005F65BA"/>
    <w:rsid w:val="005F7478"/>
    <w:rsid w:val="005F74B6"/>
    <w:rsid w:val="00600230"/>
    <w:rsid w:val="006009D2"/>
    <w:rsid w:val="00601463"/>
    <w:rsid w:val="00602AB3"/>
    <w:rsid w:val="00603C28"/>
    <w:rsid w:val="00603C6F"/>
    <w:rsid w:val="00603D3E"/>
    <w:rsid w:val="00604E91"/>
    <w:rsid w:val="00605B12"/>
    <w:rsid w:val="00605DD2"/>
    <w:rsid w:val="00605FE8"/>
    <w:rsid w:val="00606153"/>
    <w:rsid w:val="00607B83"/>
    <w:rsid w:val="006111B2"/>
    <w:rsid w:val="006119FB"/>
    <w:rsid w:val="00611F7F"/>
    <w:rsid w:val="00612E39"/>
    <w:rsid w:val="006133AC"/>
    <w:rsid w:val="00613785"/>
    <w:rsid w:val="0061496F"/>
    <w:rsid w:val="0061511C"/>
    <w:rsid w:val="00615DCC"/>
    <w:rsid w:val="00615FEE"/>
    <w:rsid w:val="00616662"/>
    <w:rsid w:val="00617198"/>
    <w:rsid w:val="0062136A"/>
    <w:rsid w:val="00621DE7"/>
    <w:rsid w:val="00621E30"/>
    <w:rsid w:val="006242C7"/>
    <w:rsid w:val="00624E96"/>
    <w:rsid w:val="00627B01"/>
    <w:rsid w:val="00630269"/>
    <w:rsid w:val="0063176E"/>
    <w:rsid w:val="006318AF"/>
    <w:rsid w:val="00632EC7"/>
    <w:rsid w:val="0063324C"/>
    <w:rsid w:val="006333D0"/>
    <w:rsid w:val="0063351D"/>
    <w:rsid w:val="00633753"/>
    <w:rsid w:val="00633977"/>
    <w:rsid w:val="00634934"/>
    <w:rsid w:val="00634BF5"/>
    <w:rsid w:val="00635571"/>
    <w:rsid w:val="006361E0"/>
    <w:rsid w:val="00636441"/>
    <w:rsid w:val="00636877"/>
    <w:rsid w:val="00636CD5"/>
    <w:rsid w:val="006375BB"/>
    <w:rsid w:val="006375FC"/>
    <w:rsid w:val="00637A8A"/>
    <w:rsid w:val="0064088A"/>
    <w:rsid w:val="00640A61"/>
    <w:rsid w:val="00640B6E"/>
    <w:rsid w:val="00640C7E"/>
    <w:rsid w:val="00641000"/>
    <w:rsid w:val="00641B52"/>
    <w:rsid w:val="00641BFA"/>
    <w:rsid w:val="00643903"/>
    <w:rsid w:val="00644C59"/>
    <w:rsid w:val="00644D24"/>
    <w:rsid w:val="00644D8B"/>
    <w:rsid w:val="006458B1"/>
    <w:rsid w:val="00645E96"/>
    <w:rsid w:val="00647E68"/>
    <w:rsid w:val="00650684"/>
    <w:rsid w:val="006506F5"/>
    <w:rsid w:val="006508B6"/>
    <w:rsid w:val="00651BAF"/>
    <w:rsid w:val="00652782"/>
    <w:rsid w:val="006535B8"/>
    <w:rsid w:val="00653663"/>
    <w:rsid w:val="00653AC7"/>
    <w:rsid w:val="00653E99"/>
    <w:rsid w:val="006542FA"/>
    <w:rsid w:val="00655451"/>
    <w:rsid w:val="00656BBE"/>
    <w:rsid w:val="006579F3"/>
    <w:rsid w:val="0066053D"/>
    <w:rsid w:val="00660624"/>
    <w:rsid w:val="00660837"/>
    <w:rsid w:val="00660A77"/>
    <w:rsid w:val="00661143"/>
    <w:rsid w:val="0066184F"/>
    <w:rsid w:val="00661ADE"/>
    <w:rsid w:val="006621CE"/>
    <w:rsid w:val="006625EA"/>
    <w:rsid w:val="00663870"/>
    <w:rsid w:val="0066655C"/>
    <w:rsid w:val="00666807"/>
    <w:rsid w:val="00666ACE"/>
    <w:rsid w:val="00667404"/>
    <w:rsid w:val="006674D9"/>
    <w:rsid w:val="00671A67"/>
    <w:rsid w:val="0067279F"/>
    <w:rsid w:val="00672B24"/>
    <w:rsid w:val="00674264"/>
    <w:rsid w:val="00674BE5"/>
    <w:rsid w:val="00674F70"/>
    <w:rsid w:val="00676DBE"/>
    <w:rsid w:val="00677685"/>
    <w:rsid w:val="00677939"/>
    <w:rsid w:val="00677F1C"/>
    <w:rsid w:val="00680419"/>
    <w:rsid w:val="0068073E"/>
    <w:rsid w:val="0068091B"/>
    <w:rsid w:val="00680967"/>
    <w:rsid w:val="0068112E"/>
    <w:rsid w:val="006812A2"/>
    <w:rsid w:val="0068146F"/>
    <w:rsid w:val="00682121"/>
    <w:rsid w:val="0068229D"/>
    <w:rsid w:val="006825F7"/>
    <w:rsid w:val="00682724"/>
    <w:rsid w:val="006840AA"/>
    <w:rsid w:val="00684424"/>
    <w:rsid w:val="006848C4"/>
    <w:rsid w:val="00685595"/>
    <w:rsid w:val="00686D82"/>
    <w:rsid w:val="0069090B"/>
    <w:rsid w:val="0069112B"/>
    <w:rsid w:val="00691E3E"/>
    <w:rsid w:val="00692382"/>
    <w:rsid w:val="00693435"/>
    <w:rsid w:val="00693AE9"/>
    <w:rsid w:val="0069482B"/>
    <w:rsid w:val="00694C47"/>
    <w:rsid w:val="00694EB6"/>
    <w:rsid w:val="00695649"/>
    <w:rsid w:val="00695CFD"/>
    <w:rsid w:val="00696613"/>
    <w:rsid w:val="00696AD5"/>
    <w:rsid w:val="00696C81"/>
    <w:rsid w:val="006973A4"/>
    <w:rsid w:val="006978AE"/>
    <w:rsid w:val="006A1E4F"/>
    <w:rsid w:val="006A2975"/>
    <w:rsid w:val="006A2CB5"/>
    <w:rsid w:val="006A3307"/>
    <w:rsid w:val="006A35AC"/>
    <w:rsid w:val="006A378B"/>
    <w:rsid w:val="006A40D1"/>
    <w:rsid w:val="006A69DD"/>
    <w:rsid w:val="006A7452"/>
    <w:rsid w:val="006A7957"/>
    <w:rsid w:val="006A798E"/>
    <w:rsid w:val="006B046E"/>
    <w:rsid w:val="006B082E"/>
    <w:rsid w:val="006B0D32"/>
    <w:rsid w:val="006B1501"/>
    <w:rsid w:val="006B1BAB"/>
    <w:rsid w:val="006B247A"/>
    <w:rsid w:val="006B53D0"/>
    <w:rsid w:val="006B5868"/>
    <w:rsid w:val="006B5C3C"/>
    <w:rsid w:val="006B6A31"/>
    <w:rsid w:val="006B6C2F"/>
    <w:rsid w:val="006C0981"/>
    <w:rsid w:val="006C2178"/>
    <w:rsid w:val="006C2893"/>
    <w:rsid w:val="006C2D9A"/>
    <w:rsid w:val="006C3043"/>
    <w:rsid w:val="006C3162"/>
    <w:rsid w:val="006C36E1"/>
    <w:rsid w:val="006C3864"/>
    <w:rsid w:val="006C43FE"/>
    <w:rsid w:val="006C4631"/>
    <w:rsid w:val="006C62A4"/>
    <w:rsid w:val="006C733C"/>
    <w:rsid w:val="006D0153"/>
    <w:rsid w:val="006D03DE"/>
    <w:rsid w:val="006D24F9"/>
    <w:rsid w:val="006D28CA"/>
    <w:rsid w:val="006D2C4B"/>
    <w:rsid w:val="006D3376"/>
    <w:rsid w:val="006D3707"/>
    <w:rsid w:val="006D3A88"/>
    <w:rsid w:val="006D3D6F"/>
    <w:rsid w:val="006D434C"/>
    <w:rsid w:val="006D5959"/>
    <w:rsid w:val="006D60DB"/>
    <w:rsid w:val="006D76DB"/>
    <w:rsid w:val="006E0020"/>
    <w:rsid w:val="006E042C"/>
    <w:rsid w:val="006E05A3"/>
    <w:rsid w:val="006E05B1"/>
    <w:rsid w:val="006E0C96"/>
    <w:rsid w:val="006E1C51"/>
    <w:rsid w:val="006E2459"/>
    <w:rsid w:val="006E2552"/>
    <w:rsid w:val="006E25AA"/>
    <w:rsid w:val="006E28C0"/>
    <w:rsid w:val="006E3920"/>
    <w:rsid w:val="006E4A7F"/>
    <w:rsid w:val="006E558D"/>
    <w:rsid w:val="006E5E04"/>
    <w:rsid w:val="006E5E2C"/>
    <w:rsid w:val="006E6964"/>
    <w:rsid w:val="006E6DE0"/>
    <w:rsid w:val="006E6EDE"/>
    <w:rsid w:val="006E7FCF"/>
    <w:rsid w:val="006F0388"/>
    <w:rsid w:val="006F0748"/>
    <w:rsid w:val="006F0E00"/>
    <w:rsid w:val="006F16BE"/>
    <w:rsid w:val="006F2212"/>
    <w:rsid w:val="006F25B5"/>
    <w:rsid w:val="006F26FA"/>
    <w:rsid w:val="006F29DD"/>
    <w:rsid w:val="006F2ACA"/>
    <w:rsid w:val="006F2B4C"/>
    <w:rsid w:val="006F2BAA"/>
    <w:rsid w:val="006F3DAD"/>
    <w:rsid w:val="006F4185"/>
    <w:rsid w:val="006F6046"/>
    <w:rsid w:val="006F61E3"/>
    <w:rsid w:val="006F639F"/>
    <w:rsid w:val="006F649A"/>
    <w:rsid w:val="006F6F20"/>
    <w:rsid w:val="006F7E43"/>
    <w:rsid w:val="007013A9"/>
    <w:rsid w:val="00701D7D"/>
    <w:rsid w:val="00701DC5"/>
    <w:rsid w:val="00702487"/>
    <w:rsid w:val="00702F50"/>
    <w:rsid w:val="00702FD9"/>
    <w:rsid w:val="00704366"/>
    <w:rsid w:val="00704509"/>
    <w:rsid w:val="0070527A"/>
    <w:rsid w:val="00706951"/>
    <w:rsid w:val="0070766B"/>
    <w:rsid w:val="0071016F"/>
    <w:rsid w:val="00710336"/>
    <w:rsid w:val="00710AFA"/>
    <w:rsid w:val="00710D07"/>
    <w:rsid w:val="007113E5"/>
    <w:rsid w:val="00712807"/>
    <w:rsid w:val="00712F02"/>
    <w:rsid w:val="007142A9"/>
    <w:rsid w:val="007145ED"/>
    <w:rsid w:val="00715253"/>
    <w:rsid w:val="007154C6"/>
    <w:rsid w:val="0071578E"/>
    <w:rsid w:val="007159E1"/>
    <w:rsid w:val="007178E5"/>
    <w:rsid w:val="00717BAD"/>
    <w:rsid w:val="007200AB"/>
    <w:rsid w:val="00720DC4"/>
    <w:rsid w:val="007218BF"/>
    <w:rsid w:val="007228E9"/>
    <w:rsid w:val="00722A17"/>
    <w:rsid w:val="007237AF"/>
    <w:rsid w:val="00726014"/>
    <w:rsid w:val="0072772C"/>
    <w:rsid w:val="00727A90"/>
    <w:rsid w:val="00727E77"/>
    <w:rsid w:val="007309E6"/>
    <w:rsid w:val="0073107B"/>
    <w:rsid w:val="007318B4"/>
    <w:rsid w:val="007321C9"/>
    <w:rsid w:val="007329B0"/>
    <w:rsid w:val="00732A4E"/>
    <w:rsid w:val="00732D24"/>
    <w:rsid w:val="00732E86"/>
    <w:rsid w:val="00732F1F"/>
    <w:rsid w:val="0073333A"/>
    <w:rsid w:val="00733349"/>
    <w:rsid w:val="0073358B"/>
    <w:rsid w:val="007335A7"/>
    <w:rsid w:val="00734270"/>
    <w:rsid w:val="00734439"/>
    <w:rsid w:val="00735B8B"/>
    <w:rsid w:val="0073617B"/>
    <w:rsid w:val="0073646D"/>
    <w:rsid w:val="00736A8B"/>
    <w:rsid w:val="00741E4F"/>
    <w:rsid w:val="007421FC"/>
    <w:rsid w:val="00742873"/>
    <w:rsid w:val="00743313"/>
    <w:rsid w:val="00743438"/>
    <w:rsid w:val="00743B81"/>
    <w:rsid w:val="00743ED6"/>
    <w:rsid w:val="007442FD"/>
    <w:rsid w:val="007444BC"/>
    <w:rsid w:val="00744990"/>
    <w:rsid w:val="00744B80"/>
    <w:rsid w:val="00744E81"/>
    <w:rsid w:val="007457EF"/>
    <w:rsid w:val="007459BC"/>
    <w:rsid w:val="00747774"/>
    <w:rsid w:val="00747783"/>
    <w:rsid w:val="007502EC"/>
    <w:rsid w:val="007520CA"/>
    <w:rsid w:val="007528C0"/>
    <w:rsid w:val="00753033"/>
    <w:rsid w:val="007539EE"/>
    <w:rsid w:val="00753F48"/>
    <w:rsid w:val="007541DB"/>
    <w:rsid w:val="00755528"/>
    <w:rsid w:val="00755BD1"/>
    <w:rsid w:val="00756110"/>
    <w:rsid w:val="00756BCA"/>
    <w:rsid w:val="00756CBE"/>
    <w:rsid w:val="0075739B"/>
    <w:rsid w:val="007601C4"/>
    <w:rsid w:val="00760437"/>
    <w:rsid w:val="007606C0"/>
    <w:rsid w:val="00760A86"/>
    <w:rsid w:val="00761411"/>
    <w:rsid w:val="00761CA2"/>
    <w:rsid w:val="0076265D"/>
    <w:rsid w:val="00762D7B"/>
    <w:rsid w:val="00763966"/>
    <w:rsid w:val="00763A7C"/>
    <w:rsid w:val="00763C3B"/>
    <w:rsid w:val="007649B8"/>
    <w:rsid w:val="00767BC3"/>
    <w:rsid w:val="00767C6D"/>
    <w:rsid w:val="00770174"/>
    <w:rsid w:val="007726BE"/>
    <w:rsid w:val="00772BE3"/>
    <w:rsid w:val="007732FA"/>
    <w:rsid w:val="0077337A"/>
    <w:rsid w:val="00773E28"/>
    <w:rsid w:val="007741EB"/>
    <w:rsid w:val="007757A7"/>
    <w:rsid w:val="00775CC9"/>
    <w:rsid w:val="007767B3"/>
    <w:rsid w:val="00777336"/>
    <w:rsid w:val="00777A5E"/>
    <w:rsid w:val="00777D21"/>
    <w:rsid w:val="00777DA3"/>
    <w:rsid w:val="0078048C"/>
    <w:rsid w:val="00780922"/>
    <w:rsid w:val="00781138"/>
    <w:rsid w:val="007821FE"/>
    <w:rsid w:val="0078261D"/>
    <w:rsid w:val="007833EC"/>
    <w:rsid w:val="00783B8D"/>
    <w:rsid w:val="0078414F"/>
    <w:rsid w:val="007845F2"/>
    <w:rsid w:val="007846F3"/>
    <w:rsid w:val="00784832"/>
    <w:rsid w:val="00784922"/>
    <w:rsid w:val="00784E9E"/>
    <w:rsid w:val="0078550D"/>
    <w:rsid w:val="0078566E"/>
    <w:rsid w:val="00785927"/>
    <w:rsid w:val="00786556"/>
    <w:rsid w:val="00786937"/>
    <w:rsid w:val="00790505"/>
    <w:rsid w:val="00790B6B"/>
    <w:rsid w:val="00790BBF"/>
    <w:rsid w:val="00790C37"/>
    <w:rsid w:val="0079156F"/>
    <w:rsid w:val="00793865"/>
    <w:rsid w:val="00793F39"/>
    <w:rsid w:val="00793F92"/>
    <w:rsid w:val="00794215"/>
    <w:rsid w:val="00794565"/>
    <w:rsid w:val="007948EF"/>
    <w:rsid w:val="00795254"/>
    <w:rsid w:val="007958B4"/>
    <w:rsid w:val="0079688F"/>
    <w:rsid w:val="00797168"/>
    <w:rsid w:val="0079737B"/>
    <w:rsid w:val="007A0EB8"/>
    <w:rsid w:val="007A105E"/>
    <w:rsid w:val="007A141B"/>
    <w:rsid w:val="007A2EA0"/>
    <w:rsid w:val="007A41D4"/>
    <w:rsid w:val="007A41FB"/>
    <w:rsid w:val="007A5A73"/>
    <w:rsid w:val="007A5A75"/>
    <w:rsid w:val="007A71CC"/>
    <w:rsid w:val="007A7F61"/>
    <w:rsid w:val="007B0F4B"/>
    <w:rsid w:val="007B2014"/>
    <w:rsid w:val="007B2288"/>
    <w:rsid w:val="007B31FF"/>
    <w:rsid w:val="007B3376"/>
    <w:rsid w:val="007B353A"/>
    <w:rsid w:val="007B3709"/>
    <w:rsid w:val="007B4176"/>
    <w:rsid w:val="007B485A"/>
    <w:rsid w:val="007B4F8A"/>
    <w:rsid w:val="007B5112"/>
    <w:rsid w:val="007B59BF"/>
    <w:rsid w:val="007B5DDC"/>
    <w:rsid w:val="007B6870"/>
    <w:rsid w:val="007B71A6"/>
    <w:rsid w:val="007B7E81"/>
    <w:rsid w:val="007C0233"/>
    <w:rsid w:val="007C03A4"/>
    <w:rsid w:val="007C07A0"/>
    <w:rsid w:val="007C1CE3"/>
    <w:rsid w:val="007C2D39"/>
    <w:rsid w:val="007C36DB"/>
    <w:rsid w:val="007C37C1"/>
    <w:rsid w:val="007C3F49"/>
    <w:rsid w:val="007C46B7"/>
    <w:rsid w:val="007C689F"/>
    <w:rsid w:val="007C77E6"/>
    <w:rsid w:val="007C7B29"/>
    <w:rsid w:val="007D04A5"/>
    <w:rsid w:val="007D0768"/>
    <w:rsid w:val="007D0CBC"/>
    <w:rsid w:val="007D105B"/>
    <w:rsid w:val="007D25FD"/>
    <w:rsid w:val="007D3D81"/>
    <w:rsid w:val="007D589B"/>
    <w:rsid w:val="007E08B4"/>
    <w:rsid w:val="007E23F1"/>
    <w:rsid w:val="007E285D"/>
    <w:rsid w:val="007E3493"/>
    <w:rsid w:val="007E36CB"/>
    <w:rsid w:val="007E4B7C"/>
    <w:rsid w:val="007E544D"/>
    <w:rsid w:val="007E558A"/>
    <w:rsid w:val="007E59C0"/>
    <w:rsid w:val="007E59FA"/>
    <w:rsid w:val="007E5C45"/>
    <w:rsid w:val="007E612C"/>
    <w:rsid w:val="007E7CF7"/>
    <w:rsid w:val="007E7ED0"/>
    <w:rsid w:val="007F0212"/>
    <w:rsid w:val="007F1D35"/>
    <w:rsid w:val="007F22D2"/>
    <w:rsid w:val="007F2F2F"/>
    <w:rsid w:val="007F3842"/>
    <w:rsid w:val="007F3C67"/>
    <w:rsid w:val="007F3EB3"/>
    <w:rsid w:val="007F3F68"/>
    <w:rsid w:val="007F41A7"/>
    <w:rsid w:val="007F4364"/>
    <w:rsid w:val="007F4E18"/>
    <w:rsid w:val="0080185E"/>
    <w:rsid w:val="00801FF4"/>
    <w:rsid w:val="008025B3"/>
    <w:rsid w:val="00802D4C"/>
    <w:rsid w:val="0080300C"/>
    <w:rsid w:val="008032EE"/>
    <w:rsid w:val="00803B31"/>
    <w:rsid w:val="008044F2"/>
    <w:rsid w:val="00805D6A"/>
    <w:rsid w:val="00806142"/>
    <w:rsid w:val="00806D2E"/>
    <w:rsid w:val="00811327"/>
    <w:rsid w:val="0081218B"/>
    <w:rsid w:val="00812433"/>
    <w:rsid w:val="00812A49"/>
    <w:rsid w:val="00812CFE"/>
    <w:rsid w:val="00813006"/>
    <w:rsid w:val="00813B8F"/>
    <w:rsid w:val="0081402E"/>
    <w:rsid w:val="00814405"/>
    <w:rsid w:val="00814BE0"/>
    <w:rsid w:val="00814F03"/>
    <w:rsid w:val="00815297"/>
    <w:rsid w:val="008157F1"/>
    <w:rsid w:val="00816CE5"/>
    <w:rsid w:val="00817CFC"/>
    <w:rsid w:val="00817DF1"/>
    <w:rsid w:val="00820364"/>
    <w:rsid w:val="00821604"/>
    <w:rsid w:val="0082170B"/>
    <w:rsid w:val="00821F02"/>
    <w:rsid w:val="008229DA"/>
    <w:rsid w:val="00822B7D"/>
    <w:rsid w:val="00822E66"/>
    <w:rsid w:val="00822FB2"/>
    <w:rsid w:val="00824446"/>
    <w:rsid w:val="00824F45"/>
    <w:rsid w:val="00825C47"/>
    <w:rsid w:val="0082614E"/>
    <w:rsid w:val="00826157"/>
    <w:rsid w:val="008266AA"/>
    <w:rsid w:val="008267E0"/>
    <w:rsid w:val="00831220"/>
    <w:rsid w:val="008315E1"/>
    <w:rsid w:val="0083180C"/>
    <w:rsid w:val="00831835"/>
    <w:rsid w:val="008336DD"/>
    <w:rsid w:val="00834F8D"/>
    <w:rsid w:val="00835BB0"/>
    <w:rsid w:val="00836D6D"/>
    <w:rsid w:val="0083711A"/>
    <w:rsid w:val="00837330"/>
    <w:rsid w:val="00837618"/>
    <w:rsid w:val="008403B2"/>
    <w:rsid w:val="00840AC3"/>
    <w:rsid w:val="00841233"/>
    <w:rsid w:val="00841FEE"/>
    <w:rsid w:val="00842B8D"/>
    <w:rsid w:val="00843465"/>
    <w:rsid w:val="00843A65"/>
    <w:rsid w:val="008446C4"/>
    <w:rsid w:val="00845019"/>
    <w:rsid w:val="00845150"/>
    <w:rsid w:val="00846896"/>
    <w:rsid w:val="00847B30"/>
    <w:rsid w:val="008518DC"/>
    <w:rsid w:val="00851D6E"/>
    <w:rsid w:val="00852327"/>
    <w:rsid w:val="00852798"/>
    <w:rsid w:val="00852E05"/>
    <w:rsid w:val="00853F9D"/>
    <w:rsid w:val="008547AD"/>
    <w:rsid w:val="00856938"/>
    <w:rsid w:val="00856A57"/>
    <w:rsid w:val="0085737F"/>
    <w:rsid w:val="00857446"/>
    <w:rsid w:val="008619DB"/>
    <w:rsid w:val="00861C9A"/>
    <w:rsid w:val="008623C0"/>
    <w:rsid w:val="008625FE"/>
    <w:rsid w:val="00862EAA"/>
    <w:rsid w:val="0086359C"/>
    <w:rsid w:val="00863CED"/>
    <w:rsid w:val="00864B8C"/>
    <w:rsid w:val="0086570E"/>
    <w:rsid w:val="00865D0E"/>
    <w:rsid w:val="0086691E"/>
    <w:rsid w:val="00866B4B"/>
    <w:rsid w:val="00867026"/>
    <w:rsid w:val="00867F35"/>
    <w:rsid w:val="008704E8"/>
    <w:rsid w:val="0087111C"/>
    <w:rsid w:val="00872260"/>
    <w:rsid w:val="00872494"/>
    <w:rsid w:val="00873111"/>
    <w:rsid w:val="008731D3"/>
    <w:rsid w:val="00873586"/>
    <w:rsid w:val="008739C7"/>
    <w:rsid w:val="00873D4C"/>
    <w:rsid w:val="00873F89"/>
    <w:rsid w:val="008749C3"/>
    <w:rsid w:val="008757C4"/>
    <w:rsid w:val="00875A66"/>
    <w:rsid w:val="00875BE2"/>
    <w:rsid w:val="00875CEF"/>
    <w:rsid w:val="00881EF1"/>
    <w:rsid w:val="00882F62"/>
    <w:rsid w:val="008841FF"/>
    <w:rsid w:val="0088485B"/>
    <w:rsid w:val="00884B12"/>
    <w:rsid w:val="008854AC"/>
    <w:rsid w:val="00885B29"/>
    <w:rsid w:val="00885ED9"/>
    <w:rsid w:val="0088665F"/>
    <w:rsid w:val="00886F27"/>
    <w:rsid w:val="00887153"/>
    <w:rsid w:val="00887C51"/>
    <w:rsid w:val="00891BB4"/>
    <w:rsid w:val="00891EF2"/>
    <w:rsid w:val="00893557"/>
    <w:rsid w:val="00893602"/>
    <w:rsid w:val="00893DB3"/>
    <w:rsid w:val="008943E2"/>
    <w:rsid w:val="00895717"/>
    <w:rsid w:val="0089582E"/>
    <w:rsid w:val="00895E00"/>
    <w:rsid w:val="00896367"/>
    <w:rsid w:val="00896CD1"/>
    <w:rsid w:val="0089729B"/>
    <w:rsid w:val="00897588"/>
    <w:rsid w:val="008978ED"/>
    <w:rsid w:val="008A0BDD"/>
    <w:rsid w:val="008A1174"/>
    <w:rsid w:val="008A1C54"/>
    <w:rsid w:val="008A293E"/>
    <w:rsid w:val="008A320A"/>
    <w:rsid w:val="008A32CE"/>
    <w:rsid w:val="008A38BF"/>
    <w:rsid w:val="008A48F7"/>
    <w:rsid w:val="008A4EDE"/>
    <w:rsid w:val="008A547A"/>
    <w:rsid w:val="008A5A43"/>
    <w:rsid w:val="008A5B89"/>
    <w:rsid w:val="008A6135"/>
    <w:rsid w:val="008A6DD6"/>
    <w:rsid w:val="008A777B"/>
    <w:rsid w:val="008A7CDC"/>
    <w:rsid w:val="008B00AC"/>
    <w:rsid w:val="008B1CC2"/>
    <w:rsid w:val="008B210D"/>
    <w:rsid w:val="008B2B6C"/>
    <w:rsid w:val="008B2DA4"/>
    <w:rsid w:val="008B3337"/>
    <w:rsid w:val="008B3570"/>
    <w:rsid w:val="008B3675"/>
    <w:rsid w:val="008B5A77"/>
    <w:rsid w:val="008B5C14"/>
    <w:rsid w:val="008B6673"/>
    <w:rsid w:val="008B67E0"/>
    <w:rsid w:val="008B6964"/>
    <w:rsid w:val="008B720D"/>
    <w:rsid w:val="008B79D4"/>
    <w:rsid w:val="008C0C94"/>
    <w:rsid w:val="008C0E81"/>
    <w:rsid w:val="008C1459"/>
    <w:rsid w:val="008C31EA"/>
    <w:rsid w:val="008C35B8"/>
    <w:rsid w:val="008C3878"/>
    <w:rsid w:val="008C3BCF"/>
    <w:rsid w:val="008C4350"/>
    <w:rsid w:val="008C4B7B"/>
    <w:rsid w:val="008C4B8F"/>
    <w:rsid w:val="008C4E92"/>
    <w:rsid w:val="008C712E"/>
    <w:rsid w:val="008C7377"/>
    <w:rsid w:val="008D00A6"/>
    <w:rsid w:val="008D0349"/>
    <w:rsid w:val="008D0F6B"/>
    <w:rsid w:val="008D1A68"/>
    <w:rsid w:val="008D238E"/>
    <w:rsid w:val="008D260D"/>
    <w:rsid w:val="008D2666"/>
    <w:rsid w:val="008D283A"/>
    <w:rsid w:val="008D3203"/>
    <w:rsid w:val="008D3DF6"/>
    <w:rsid w:val="008D53CD"/>
    <w:rsid w:val="008D55C9"/>
    <w:rsid w:val="008D5A76"/>
    <w:rsid w:val="008D5AA6"/>
    <w:rsid w:val="008D5DCC"/>
    <w:rsid w:val="008D5E82"/>
    <w:rsid w:val="008D7DFA"/>
    <w:rsid w:val="008E0DDC"/>
    <w:rsid w:val="008E126D"/>
    <w:rsid w:val="008E2291"/>
    <w:rsid w:val="008E2446"/>
    <w:rsid w:val="008E2DC7"/>
    <w:rsid w:val="008E3D15"/>
    <w:rsid w:val="008E3DA8"/>
    <w:rsid w:val="008E3ED3"/>
    <w:rsid w:val="008E40AD"/>
    <w:rsid w:val="008E473A"/>
    <w:rsid w:val="008E489D"/>
    <w:rsid w:val="008E55BA"/>
    <w:rsid w:val="008F0335"/>
    <w:rsid w:val="008F04B4"/>
    <w:rsid w:val="008F07EE"/>
    <w:rsid w:val="008F098E"/>
    <w:rsid w:val="008F13F0"/>
    <w:rsid w:val="008F151F"/>
    <w:rsid w:val="008F26F7"/>
    <w:rsid w:val="008F2799"/>
    <w:rsid w:val="008F28B2"/>
    <w:rsid w:val="008F4949"/>
    <w:rsid w:val="008F4A90"/>
    <w:rsid w:val="008F5C4E"/>
    <w:rsid w:val="008F5CBC"/>
    <w:rsid w:val="008F6505"/>
    <w:rsid w:val="009001D1"/>
    <w:rsid w:val="009003C6"/>
    <w:rsid w:val="00900A6B"/>
    <w:rsid w:val="00901053"/>
    <w:rsid w:val="0090107D"/>
    <w:rsid w:val="00901517"/>
    <w:rsid w:val="009021A4"/>
    <w:rsid w:val="0090339D"/>
    <w:rsid w:val="009043DE"/>
    <w:rsid w:val="009045AF"/>
    <w:rsid w:val="00905899"/>
    <w:rsid w:val="009058AA"/>
    <w:rsid w:val="0090599B"/>
    <w:rsid w:val="0090636A"/>
    <w:rsid w:val="009067E3"/>
    <w:rsid w:val="00906E72"/>
    <w:rsid w:val="00907FF5"/>
    <w:rsid w:val="00910DE0"/>
    <w:rsid w:val="00911E7D"/>
    <w:rsid w:val="009124FE"/>
    <w:rsid w:val="00912BAE"/>
    <w:rsid w:val="00913216"/>
    <w:rsid w:val="00914037"/>
    <w:rsid w:val="00914682"/>
    <w:rsid w:val="00915235"/>
    <w:rsid w:val="0091561A"/>
    <w:rsid w:val="00916200"/>
    <w:rsid w:val="009163AE"/>
    <w:rsid w:val="00917108"/>
    <w:rsid w:val="0091792D"/>
    <w:rsid w:val="009204C4"/>
    <w:rsid w:val="00920AE0"/>
    <w:rsid w:val="0092186A"/>
    <w:rsid w:val="00921E85"/>
    <w:rsid w:val="00922197"/>
    <w:rsid w:val="0092329C"/>
    <w:rsid w:val="0092333D"/>
    <w:rsid w:val="00923436"/>
    <w:rsid w:val="00923B18"/>
    <w:rsid w:val="00923EE0"/>
    <w:rsid w:val="0092439E"/>
    <w:rsid w:val="00924736"/>
    <w:rsid w:val="009248BA"/>
    <w:rsid w:val="009261ED"/>
    <w:rsid w:val="00926D25"/>
    <w:rsid w:val="00927703"/>
    <w:rsid w:val="00930569"/>
    <w:rsid w:val="00930DA2"/>
    <w:rsid w:val="0093188C"/>
    <w:rsid w:val="00932B3A"/>
    <w:rsid w:val="00932B78"/>
    <w:rsid w:val="00932CBD"/>
    <w:rsid w:val="00933157"/>
    <w:rsid w:val="00933C07"/>
    <w:rsid w:val="00934CB9"/>
    <w:rsid w:val="00934EEA"/>
    <w:rsid w:val="00935777"/>
    <w:rsid w:val="00935DBE"/>
    <w:rsid w:val="00936959"/>
    <w:rsid w:val="00940CF5"/>
    <w:rsid w:val="009419EE"/>
    <w:rsid w:val="00941C5D"/>
    <w:rsid w:val="009421D6"/>
    <w:rsid w:val="00942484"/>
    <w:rsid w:val="00943982"/>
    <w:rsid w:val="009444DE"/>
    <w:rsid w:val="00944B88"/>
    <w:rsid w:val="00945AF9"/>
    <w:rsid w:val="00946135"/>
    <w:rsid w:val="009464E4"/>
    <w:rsid w:val="00946A52"/>
    <w:rsid w:val="00950194"/>
    <w:rsid w:val="00951C27"/>
    <w:rsid w:val="00951DB4"/>
    <w:rsid w:val="00952309"/>
    <w:rsid w:val="00952C5D"/>
    <w:rsid w:val="0095337A"/>
    <w:rsid w:val="00954313"/>
    <w:rsid w:val="0095462C"/>
    <w:rsid w:val="00954D56"/>
    <w:rsid w:val="00955A73"/>
    <w:rsid w:val="00955ABF"/>
    <w:rsid w:val="00955D0D"/>
    <w:rsid w:val="00955ED5"/>
    <w:rsid w:val="00955F67"/>
    <w:rsid w:val="00956717"/>
    <w:rsid w:val="00957E8A"/>
    <w:rsid w:val="0096073D"/>
    <w:rsid w:val="00961586"/>
    <w:rsid w:val="00961C3E"/>
    <w:rsid w:val="00961CED"/>
    <w:rsid w:val="00962253"/>
    <w:rsid w:val="009629B5"/>
    <w:rsid w:val="00962F1E"/>
    <w:rsid w:val="009637E6"/>
    <w:rsid w:val="00964642"/>
    <w:rsid w:val="009649EB"/>
    <w:rsid w:val="00965FAB"/>
    <w:rsid w:val="00967C00"/>
    <w:rsid w:val="0097095D"/>
    <w:rsid w:val="009712AB"/>
    <w:rsid w:val="00971F6E"/>
    <w:rsid w:val="00972404"/>
    <w:rsid w:val="0097275A"/>
    <w:rsid w:val="0097418F"/>
    <w:rsid w:val="00974260"/>
    <w:rsid w:val="00974623"/>
    <w:rsid w:val="00975FCE"/>
    <w:rsid w:val="00976B05"/>
    <w:rsid w:val="009777AE"/>
    <w:rsid w:val="00980C36"/>
    <w:rsid w:val="00981B04"/>
    <w:rsid w:val="00981C15"/>
    <w:rsid w:val="00981F96"/>
    <w:rsid w:val="00982645"/>
    <w:rsid w:val="0098317E"/>
    <w:rsid w:val="0098340C"/>
    <w:rsid w:val="009848EF"/>
    <w:rsid w:val="00984DBA"/>
    <w:rsid w:val="00985014"/>
    <w:rsid w:val="00986222"/>
    <w:rsid w:val="00986C11"/>
    <w:rsid w:val="00986E9C"/>
    <w:rsid w:val="00987107"/>
    <w:rsid w:val="009879BE"/>
    <w:rsid w:val="00987B3E"/>
    <w:rsid w:val="009902CC"/>
    <w:rsid w:val="00991682"/>
    <w:rsid w:val="00991DF6"/>
    <w:rsid w:val="009929D1"/>
    <w:rsid w:val="00993CA1"/>
    <w:rsid w:val="00994489"/>
    <w:rsid w:val="009948CE"/>
    <w:rsid w:val="00994900"/>
    <w:rsid w:val="009949F2"/>
    <w:rsid w:val="00994EF2"/>
    <w:rsid w:val="00995CF6"/>
    <w:rsid w:val="00995EBD"/>
    <w:rsid w:val="00996190"/>
    <w:rsid w:val="009A0AEA"/>
    <w:rsid w:val="009A15E2"/>
    <w:rsid w:val="009A1F60"/>
    <w:rsid w:val="009A2567"/>
    <w:rsid w:val="009A25C9"/>
    <w:rsid w:val="009A349F"/>
    <w:rsid w:val="009A3828"/>
    <w:rsid w:val="009A4DA5"/>
    <w:rsid w:val="009A5884"/>
    <w:rsid w:val="009A7014"/>
    <w:rsid w:val="009A702E"/>
    <w:rsid w:val="009A7D8C"/>
    <w:rsid w:val="009B02D5"/>
    <w:rsid w:val="009B1739"/>
    <w:rsid w:val="009B2310"/>
    <w:rsid w:val="009B37FA"/>
    <w:rsid w:val="009B40B0"/>
    <w:rsid w:val="009B4B21"/>
    <w:rsid w:val="009B50FF"/>
    <w:rsid w:val="009B58A0"/>
    <w:rsid w:val="009B5B48"/>
    <w:rsid w:val="009B5DBE"/>
    <w:rsid w:val="009B69A8"/>
    <w:rsid w:val="009B7785"/>
    <w:rsid w:val="009B7B6E"/>
    <w:rsid w:val="009C0C1B"/>
    <w:rsid w:val="009C0CA4"/>
    <w:rsid w:val="009C1250"/>
    <w:rsid w:val="009C1526"/>
    <w:rsid w:val="009C1F8B"/>
    <w:rsid w:val="009C2387"/>
    <w:rsid w:val="009C2487"/>
    <w:rsid w:val="009C2E6D"/>
    <w:rsid w:val="009C3558"/>
    <w:rsid w:val="009C3D00"/>
    <w:rsid w:val="009C4E8F"/>
    <w:rsid w:val="009C4EC5"/>
    <w:rsid w:val="009C5AD3"/>
    <w:rsid w:val="009C6A5F"/>
    <w:rsid w:val="009C77B1"/>
    <w:rsid w:val="009D06E1"/>
    <w:rsid w:val="009D19FA"/>
    <w:rsid w:val="009D28E6"/>
    <w:rsid w:val="009D2B2C"/>
    <w:rsid w:val="009D3BEF"/>
    <w:rsid w:val="009D3DE6"/>
    <w:rsid w:val="009D4EBE"/>
    <w:rsid w:val="009D59A4"/>
    <w:rsid w:val="009D5E91"/>
    <w:rsid w:val="009D66B8"/>
    <w:rsid w:val="009D6E10"/>
    <w:rsid w:val="009D75BE"/>
    <w:rsid w:val="009D7DFB"/>
    <w:rsid w:val="009E00EE"/>
    <w:rsid w:val="009E0AD2"/>
    <w:rsid w:val="009E0CAF"/>
    <w:rsid w:val="009E1315"/>
    <w:rsid w:val="009E1ED5"/>
    <w:rsid w:val="009E2936"/>
    <w:rsid w:val="009E2BB6"/>
    <w:rsid w:val="009E2EB5"/>
    <w:rsid w:val="009E4B99"/>
    <w:rsid w:val="009E52E9"/>
    <w:rsid w:val="009E54EB"/>
    <w:rsid w:val="009E5C69"/>
    <w:rsid w:val="009E6749"/>
    <w:rsid w:val="009E712B"/>
    <w:rsid w:val="009E72F3"/>
    <w:rsid w:val="009E7EA7"/>
    <w:rsid w:val="009F00B5"/>
    <w:rsid w:val="009F0A89"/>
    <w:rsid w:val="009F0D94"/>
    <w:rsid w:val="009F0FEC"/>
    <w:rsid w:val="009F1606"/>
    <w:rsid w:val="009F20BF"/>
    <w:rsid w:val="009F29AC"/>
    <w:rsid w:val="009F3F40"/>
    <w:rsid w:val="009F4C7D"/>
    <w:rsid w:val="009F53C7"/>
    <w:rsid w:val="009F5615"/>
    <w:rsid w:val="009F579A"/>
    <w:rsid w:val="009F5CCB"/>
    <w:rsid w:val="009F6023"/>
    <w:rsid w:val="009F6BAB"/>
    <w:rsid w:val="009F6F32"/>
    <w:rsid w:val="009F7856"/>
    <w:rsid w:val="009F7A2D"/>
    <w:rsid w:val="00A008D3"/>
    <w:rsid w:val="00A00B15"/>
    <w:rsid w:val="00A01425"/>
    <w:rsid w:val="00A019A1"/>
    <w:rsid w:val="00A025BA"/>
    <w:rsid w:val="00A02650"/>
    <w:rsid w:val="00A029BB"/>
    <w:rsid w:val="00A02C15"/>
    <w:rsid w:val="00A03DC7"/>
    <w:rsid w:val="00A043C6"/>
    <w:rsid w:val="00A050D3"/>
    <w:rsid w:val="00A07ACD"/>
    <w:rsid w:val="00A07E0C"/>
    <w:rsid w:val="00A07EB7"/>
    <w:rsid w:val="00A1028B"/>
    <w:rsid w:val="00A10C92"/>
    <w:rsid w:val="00A11E75"/>
    <w:rsid w:val="00A12507"/>
    <w:rsid w:val="00A1290C"/>
    <w:rsid w:val="00A129D5"/>
    <w:rsid w:val="00A1320E"/>
    <w:rsid w:val="00A133CD"/>
    <w:rsid w:val="00A148DD"/>
    <w:rsid w:val="00A1596A"/>
    <w:rsid w:val="00A15995"/>
    <w:rsid w:val="00A1615F"/>
    <w:rsid w:val="00A163BD"/>
    <w:rsid w:val="00A16A85"/>
    <w:rsid w:val="00A1748D"/>
    <w:rsid w:val="00A2171B"/>
    <w:rsid w:val="00A2232B"/>
    <w:rsid w:val="00A22612"/>
    <w:rsid w:val="00A239E7"/>
    <w:rsid w:val="00A23B09"/>
    <w:rsid w:val="00A24CAE"/>
    <w:rsid w:val="00A25458"/>
    <w:rsid w:val="00A25826"/>
    <w:rsid w:val="00A258EB"/>
    <w:rsid w:val="00A25BCE"/>
    <w:rsid w:val="00A25C09"/>
    <w:rsid w:val="00A26F8F"/>
    <w:rsid w:val="00A271F8"/>
    <w:rsid w:val="00A30AF0"/>
    <w:rsid w:val="00A31053"/>
    <w:rsid w:val="00A31161"/>
    <w:rsid w:val="00A32246"/>
    <w:rsid w:val="00A3269A"/>
    <w:rsid w:val="00A332F2"/>
    <w:rsid w:val="00A33C22"/>
    <w:rsid w:val="00A347DF"/>
    <w:rsid w:val="00A34D87"/>
    <w:rsid w:val="00A356B6"/>
    <w:rsid w:val="00A35EF4"/>
    <w:rsid w:val="00A3742E"/>
    <w:rsid w:val="00A37513"/>
    <w:rsid w:val="00A37914"/>
    <w:rsid w:val="00A37D36"/>
    <w:rsid w:val="00A40A49"/>
    <w:rsid w:val="00A40CAC"/>
    <w:rsid w:val="00A40D50"/>
    <w:rsid w:val="00A41DED"/>
    <w:rsid w:val="00A436FB"/>
    <w:rsid w:val="00A439F5"/>
    <w:rsid w:val="00A44B89"/>
    <w:rsid w:val="00A44E97"/>
    <w:rsid w:val="00A458B8"/>
    <w:rsid w:val="00A45AEC"/>
    <w:rsid w:val="00A46071"/>
    <w:rsid w:val="00A4672A"/>
    <w:rsid w:val="00A4709F"/>
    <w:rsid w:val="00A47175"/>
    <w:rsid w:val="00A47D09"/>
    <w:rsid w:val="00A505DC"/>
    <w:rsid w:val="00A50A37"/>
    <w:rsid w:val="00A50C02"/>
    <w:rsid w:val="00A513C6"/>
    <w:rsid w:val="00A52621"/>
    <w:rsid w:val="00A530D7"/>
    <w:rsid w:val="00A539F0"/>
    <w:rsid w:val="00A542B3"/>
    <w:rsid w:val="00A54357"/>
    <w:rsid w:val="00A55559"/>
    <w:rsid w:val="00A55610"/>
    <w:rsid w:val="00A5662E"/>
    <w:rsid w:val="00A606C0"/>
    <w:rsid w:val="00A60D58"/>
    <w:rsid w:val="00A6203E"/>
    <w:rsid w:val="00A62FB3"/>
    <w:rsid w:val="00A63D1F"/>
    <w:rsid w:val="00A64164"/>
    <w:rsid w:val="00A64D1D"/>
    <w:rsid w:val="00A65AA2"/>
    <w:rsid w:val="00A66642"/>
    <w:rsid w:val="00A67112"/>
    <w:rsid w:val="00A6786E"/>
    <w:rsid w:val="00A7124A"/>
    <w:rsid w:val="00A717BF"/>
    <w:rsid w:val="00A71A4F"/>
    <w:rsid w:val="00A71B46"/>
    <w:rsid w:val="00A71DB2"/>
    <w:rsid w:val="00A72311"/>
    <w:rsid w:val="00A72C53"/>
    <w:rsid w:val="00A72C70"/>
    <w:rsid w:val="00A72DB6"/>
    <w:rsid w:val="00A73EC1"/>
    <w:rsid w:val="00A75282"/>
    <w:rsid w:val="00A754A0"/>
    <w:rsid w:val="00A755C4"/>
    <w:rsid w:val="00A75E99"/>
    <w:rsid w:val="00A761CA"/>
    <w:rsid w:val="00A76594"/>
    <w:rsid w:val="00A76732"/>
    <w:rsid w:val="00A769EC"/>
    <w:rsid w:val="00A77B2B"/>
    <w:rsid w:val="00A77C25"/>
    <w:rsid w:val="00A80331"/>
    <w:rsid w:val="00A8087F"/>
    <w:rsid w:val="00A827B9"/>
    <w:rsid w:val="00A82B89"/>
    <w:rsid w:val="00A833D0"/>
    <w:rsid w:val="00A8401C"/>
    <w:rsid w:val="00A84759"/>
    <w:rsid w:val="00A8486F"/>
    <w:rsid w:val="00A84BAC"/>
    <w:rsid w:val="00A85543"/>
    <w:rsid w:val="00A85E30"/>
    <w:rsid w:val="00A86518"/>
    <w:rsid w:val="00A86F1D"/>
    <w:rsid w:val="00A876D0"/>
    <w:rsid w:val="00A87756"/>
    <w:rsid w:val="00A909D9"/>
    <w:rsid w:val="00A90DB5"/>
    <w:rsid w:val="00A9231C"/>
    <w:rsid w:val="00A9248E"/>
    <w:rsid w:val="00A93BD6"/>
    <w:rsid w:val="00A957CE"/>
    <w:rsid w:val="00A960FA"/>
    <w:rsid w:val="00A96B16"/>
    <w:rsid w:val="00AA0391"/>
    <w:rsid w:val="00AA040B"/>
    <w:rsid w:val="00AA044F"/>
    <w:rsid w:val="00AA0548"/>
    <w:rsid w:val="00AA09A4"/>
    <w:rsid w:val="00AA1CB1"/>
    <w:rsid w:val="00AA1D8B"/>
    <w:rsid w:val="00AA1F32"/>
    <w:rsid w:val="00AA27C5"/>
    <w:rsid w:val="00AA2957"/>
    <w:rsid w:val="00AA468E"/>
    <w:rsid w:val="00AA5417"/>
    <w:rsid w:val="00AA5B12"/>
    <w:rsid w:val="00AA5EB9"/>
    <w:rsid w:val="00AA5F2E"/>
    <w:rsid w:val="00AA6496"/>
    <w:rsid w:val="00AA6B71"/>
    <w:rsid w:val="00AA766B"/>
    <w:rsid w:val="00AB0314"/>
    <w:rsid w:val="00AB1053"/>
    <w:rsid w:val="00AB246C"/>
    <w:rsid w:val="00AB2E69"/>
    <w:rsid w:val="00AB2EAE"/>
    <w:rsid w:val="00AB300E"/>
    <w:rsid w:val="00AB3FB5"/>
    <w:rsid w:val="00AB4160"/>
    <w:rsid w:val="00AB443E"/>
    <w:rsid w:val="00AB45C2"/>
    <w:rsid w:val="00AB4A9B"/>
    <w:rsid w:val="00AB4FC2"/>
    <w:rsid w:val="00AB5120"/>
    <w:rsid w:val="00AB58B8"/>
    <w:rsid w:val="00AB69E8"/>
    <w:rsid w:val="00AB6C0A"/>
    <w:rsid w:val="00AB7B13"/>
    <w:rsid w:val="00AC0215"/>
    <w:rsid w:val="00AC02C9"/>
    <w:rsid w:val="00AC094E"/>
    <w:rsid w:val="00AC0E64"/>
    <w:rsid w:val="00AC1445"/>
    <w:rsid w:val="00AC14AE"/>
    <w:rsid w:val="00AC1F0B"/>
    <w:rsid w:val="00AC1FAC"/>
    <w:rsid w:val="00AC1FB9"/>
    <w:rsid w:val="00AC27F7"/>
    <w:rsid w:val="00AC291B"/>
    <w:rsid w:val="00AC2FD6"/>
    <w:rsid w:val="00AC3066"/>
    <w:rsid w:val="00AC36E0"/>
    <w:rsid w:val="00AC4C8B"/>
    <w:rsid w:val="00AC5935"/>
    <w:rsid w:val="00AC6758"/>
    <w:rsid w:val="00AC752A"/>
    <w:rsid w:val="00AC77A6"/>
    <w:rsid w:val="00AC7A43"/>
    <w:rsid w:val="00AD09BB"/>
    <w:rsid w:val="00AD0C22"/>
    <w:rsid w:val="00AD129E"/>
    <w:rsid w:val="00AD1429"/>
    <w:rsid w:val="00AD20F0"/>
    <w:rsid w:val="00AD371A"/>
    <w:rsid w:val="00AD4010"/>
    <w:rsid w:val="00AD42C1"/>
    <w:rsid w:val="00AD5223"/>
    <w:rsid w:val="00AD5394"/>
    <w:rsid w:val="00AD5776"/>
    <w:rsid w:val="00AD7D98"/>
    <w:rsid w:val="00AD7F64"/>
    <w:rsid w:val="00AE0589"/>
    <w:rsid w:val="00AE05CA"/>
    <w:rsid w:val="00AE1B51"/>
    <w:rsid w:val="00AE227F"/>
    <w:rsid w:val="00AE2F05"/>
    <w:rsid w:val="00AE3097"/>
    <w:rsid w:val="00AE3BCE"/>
    <w:rsid w:val="00AE65CA"/>
    <w:rsid w:val="00AE7579"/>
    <w:rsid w:val="00AE7F29"/>
    <w:rsid w:val="00AF02BD"/>
    <w:rsid w:val="00AF0E08"/>
    <w:rsid w:val="00AF25BF"/>
    <w:rsid w:val="00AF2712"/>
    <w:rsid w:val="00AF2780"/>
    <w:rsid w:val="00AF2CAC"/>
    <w:rsid w:val="00AF2FB8"/>
    <w:rsid w:val="00AF3084"/>
    <w:rsid w:val="00AF4C69"/>
    <w:rsid w:val="00AF4E5E"/>
    <w:rsid w:val="00AF60CA"/>
    <w:rsid w:val="00AF66EC"/>
    <w:rsid w:val="00AF6746"/>
    <w:rsid w:val="00AF7FA5"/>
    <w:rsid w:val="00B01120"/>
    <w:rsid w:val="00B011E2"/>
    <w:rsid w:val="00B0159D"/>
    <w:rsid w:val="00B02030"/>
    <w:rsid w:val="00B02A95"/>
    <w:rsid w:val="00B03080"/>
    <w:rsid w:val="00B036C6"/>
    <w:rsid w:val="00B044DE"/>
    <w:rsid w:val="00B049EA"/>
    <w:rsid w:val="00B04FBF"/>
    <w:rsid w:val="00B051A3"/>
    <w:rsid w:val="00B0574A"/>
    <w:rsid w:val="00B05FAE"/>
    <w:rsid w:val="00B06395"/>
    <w:rsid w:val="00B06703"/>
    <w:rsid w:val="00B06732"/>
    <w:rsid w:val="00B074E2"/>
    <w:rsid w:val="00B07515"/>
    <w:rsid w:val="00B07A6D"/>
    <w:rsid w:val="00B10974"/>
    <w:rsid w:val="00B12039"/>
    <w:rsid w:val="00B12176"/>
    <w:rsid w:val="00B12318"/>
    <w:rsid w:val="00B12802"/>
    <w:rsid w:val="00B13A5E"/>
    <w:rsid w:val="00B13EBA"/>
    <w:rsid w:val="00B13FCE"/>
    <w:rsid w:val="00B13FF6"/>
    <w:rsid w:val="00B164EA"/>
    <w:rsid w:val="00B16B01"/>
    <w:rsid w:val="00B17ABB"/>
    <w:rsid w:val="00B21F86"/>
    <w:rsid w:val="00B2230B"/>
    <w:rsid w:val="00B224B3"/>
    <w:rsid w:val="00B22A1C"/>
    <w:rsid w:val="00B22F9C"/>
    <w:rsid w:val="00B235E0"/>
    <w:rsid w:val="00B2409F"/>
    <w:rsid w:val="00B26521"/>
    <w:rsid w:val="00B27296"/>
    <w:rsid w:val="00B27E91"/>
    <w:rsid w:val="00B30018"/>
    <w:rsid w:val="00B300D1"/>
    <w:rsid w:val="00B301F7"/>
    <w:rsid w:val="00B30A67"/>
    <w:rsid w:val="00B314B7"/>
    <w:rsid w:val="00B3164D"/>
    <w:rsid w:val="00B31861"/>
    <w:rsid w:val="00B32655"/>
    <w:rsid w:val="00B338D5"/>
    <w:rsid w:val="00B33A86"/>
    <w:rsid w:val="00B33B63"/>
    <w:rsid w:val="00B33F26"/>
    <w:rsid w:val="00B34C6C"/>
    <w:rsid w:val="00B355FE"/>
    <w:rsid w:val="00B36027"/>
    <w:rsid w:val="00B360D5"/>
    <w:rsid w:val="00B3756D"/>
    <w:rsid w:val="00B37C0B"/>
    <w:rsid w:val="00B421D1"/>
    <w:rsid w:val="00B42892"/>
    <w:rsid w:val="00B4306F"/>
    <w:rsid w:val="00B43479"/>
    <w:rsid w:val="00B43656"/>
    <w:rsid w:val="00B43B25"/>
    <w:rsid w:val="00B448FE"/>
    <w:rsid w:val="00B44A3D"/>
    <w:rsid w:val="00B44BFD"/>
    <w:rsid w:val="00B4541A"/>
    <w:rsid w:val="00B4750E"/>
    <w:rsid w:val="00B4783D"/>
    <w:rsid w:val="00B50473"/>
    <w:rsid w:val="00B513EF"/>
    <w:rsid w:val="00B51DE9"/>
    <w:rsid w:val="00B52286"/>
    <w:rsid w:val="00B53738"/>
    <w:rsid w:val="00B5375D"/>
    <w:rsid w:val="00B53AE2"/>
    <w:rsid w:val="00B53CE0"/>
    <w:rsid w:val="00B54257"/>
    <w:rsid w:val="00B542D0"/>
    <w:rsid w:val="00B54D0E"/>
    <w:rsid w:val="00B5599E"/>
    <w:rsid w:val="00B55E16"/>
    <w:rsid w:val="00B56786"/>
    <w:rsid w:val="00B56C59"/>
    <w:rsid w:val="00B56D09"/>
    <w:rsid w:val="00B57066"/>
    <w:rsid w:val="00B615A6"/>
    <w:rsid w:val="00B61E5C"/>
    <w:rsid w:val="00B627CD"/>
    <w:rsid w:val="00B6282B"/>
    <w:rsid w:val="00B62D34"/>
    <w:rsid w:val="00B633FF"/>
    <w:rsid w:val="00B63A05"/>
    <w:rsid w:val="00B6402E"/>
    <w:rsid w:val="00B6462C"/>
    <w:rsid w:val="00B660C3"/>
    <w:rsid w:val="00B670A1"/>
    <w:rsid w:val="00B70126"/>
    <w:rsid w:val="00B70181"/>
    <w:rsid w:val="00B70B11"/>
    <w:rsid w:val="00B711C4"/>
    <w:rsid w:val="00B7190C"/>
    <w:rsid w:val="00B72B8C"/>
    <w:rsid w:val="00B733B3"/>
    <w:rsid w:val="00B738A7"/>
    <w:rsid w:val="00B73BFF"/>
    <w:rsid w:val="00B73F87"/>
    <w:rsid w:val="00B754C6"/>
    <w:rsid w:val="00B75678"/>
    <w:rsid w:val="00B756EB"/>
    <w:rsid w:val="00B75D1F"/>
    <w:rsid w:val="00B76451"/>
    <w:rsid w:val="00B76CD4"/>
    <w:rsid w:val="00B77DCE"/>
    <w:rsid w:val="00B77E78"/>
    <w:rsid w:val="00B80754"/>
    <w:rsid w:val="00B80A30"/>
    <w:rsid w:val="00B81813"/>
    <w:rsid w:val="00B81828"/>
    <w:rsid w:val="00B81F04"/>
    <w:rsid w:val="00B8203B"/>
    <w:rsid w:val="00B82565"/>
    <w:rsid w:val="00B8286C"/>
    <w:rsid w:val="00B82F21"/>
    <w:rsid w:val="00B8317B"/>
    <w:rsid w:val="00B846CF"/>
    <w:rsid w:val="00B8595D"/>
    <w:rsid w:val="00B85C79"/>
    <w:rsid w:val="00B862B0"/>
    <w:rsid w:val="00B867F4"/>
    <w:rsid w:val="00B86A72"/>
    <w:rsid w:val="00B87FE7"/>
    <w:rsid w:val="00B90801"/>
    <w:rsid w:val="00B909BB"/>
    <w:rsid w:val="00B91BB1"/>
    <w:rsid w:val="00B93BE9"/>
    <w:rsid w:val="00B9433C"/>
    <w:rsid w:val="00B944B7"/>
    <w:rsid w:val="00B95E4D"/>
    <w:rsid w:val="00B9645D"/>
    <w:rsid w:val="00B96936"/>
    <w:rsid w:val="00B9696E"/>
    <w:rsid w:val="00B969E6"/>
    <w:rsid w:val="00B96B58"/>
    <w:rsid w:val="00B977E3"/>
    <w:rsid w:val="00BA0A41"/>
    <w:rsid w:val="00BA0BF6"/>
    <w:rsid w:val="00BA174F"/>
    <w:rsid w:val="00BA3260"/>
    <w:rsid w:val="00BA3883"/>
    <w:rsid w:val="00BA3BDE"/>
    <w:rsid w:val="00BA47DF"/>
    <w:rsid w:val="00BA58B1"/>
    <w:rsid w:val="00BA616D"/>
    <w:rsid w:val="00BA7537"/>
    <w:rsid w:val="00BB01D9"/>
    <w:rsid w:val="00BB0310"/>
    <w:rsid w:val="00BB0423"/>
    <w:rsid w:val="00BB047D"/>
    <w:rsid w:val="00BB074F"/>
    <w:rsid w:val="00BB0A1C"/>
    <w:rsid w:val="00BB166D"/>
    <w:rsid w:val="00BB26DB"/>
    <w:rsid w:val="00BB34C0"/>
    <w:rsid w:val="00BB39EA"/>
    <w:rsid w:val="00BB40D4"/>
    <w:rsid w:val="00BB4C6E"/>
    <w:rsid w:val="00BB5AFA"/>
    <w:rsid w:val="00BB6B0C"/>
    <w:rsid w:val="00BB7447"/>
    <w:rsid w:val="00BB7B4B"/>
    <w:rsid w:val="00BC07D1"/>
    <w:rsid w:val="00BC19D3"/>
    <w:rsid w:val="00BC1B7D"/>
    <w:rsid w:val="00BC1D8B"/>
    <w:rsid w:val="00BC2CC2"/>
    <w:rsid w:val="00BC3A4A"/>
    <w:rsid w:val="00BC471C"/>
    <w:rsid w:val="00BC6169"/>
    <w:rsid w:val="00BC6258"/>
    <w:rsid w:val="00BC636A"/>
    <w:rsid w:val="00BC69D2"/>
    <w:rsid w:val="00BC6CC5"/>
    <w:rsid w:val="00BC7456"/>
    <w:rsid w:val="00BD1254"/>
    <w:rsid w:val="00BD1D8A"/>
    <w:rsid w:val="00BD1EE6"/>
    <w:rsid w:val="00BD2122"/>
    <w:rsid w:val="00BD23AA"/>
    <w:rsid w:val="00BD4BF2"/>
    <w:rsid w:val="00BD6AB4"/>
    <w:rsid w:val="00BD7E6C"/>
    <w:rsid w:val="00BD7F8A"/>
    <w:rsid w:val="00BE03D6"/>
    <w:rsid w:val="00BE1019"/>
    <w:rsid w:val="00BE151E"/>
    <w:rsid w:val="00BE22F2"/>
    <w:rsid w:val="00BE3642"/>
    <w:rsid w:val="00BE4BA7"/>
    <w:rsid w:val="00BE4C46"/>
    <w:rsid w:val="00BE4CF8"/>
    <w:rsid w:val="00BE5DBC"/>
    <w:rsid w:val="00BE6136"/>
    <w:rsid w:val="00BE657A"/>
    <w:rsid w:val="00BE65B4"/>
    <w:rsid w:val="00BE65F3"/>
    <w:rsid w:val="00BE6C06"/>
    <w:rsid w:val="00BF03D4"/>
    <w:rsid w:val="00BF0BEB"/>
    <w:rsid w:val="00BF2896"/>
    <w:rsid w:val="00BF2D16"/>
    <w:rsid w:val="00BF3DB8"/>
    <w:rsid w:val="00BF4729"/>
    <w:rsid w:val="00BF5AAD"/>
    <w:rsid w:val="00BF5B59"/>
    <w:rsid w:val="00BF5FBE"/>
    <w:rsid w:val="00BF64C6"/>
    <w:rsid w:val="00BF65DA"/>
    <w:rsid w:val="00BF75B0"/>
    <w:rsid w:val="00C00927"/>
    <w:rsid w:val="00C00D41"/>
    <w:rsid w:val="00C018F9"/>
    <w:rsid w:val="00C01C50"/>
    <w:rsid w:val="00C0239B"/>
    <w:rsid w:val="00C02B6F"/>
    <w:rsid w:val="00C04675"/>
    <w:rsid w:val="00C048ED"/>
    <w:rsid w:val="00C048FD"/>
    <w:rsid w:val="00C0496F"/>
    <w:rsid w:val="00C04E10"/>
    <w:rsid w:val="00C04F1D"/>
    <w:rsid w:val="00C05060"/>
    <w:rsid w:val="00C0507D"/>
    <w:rsid w:val="00C06130"/>
    <w:rsid w:val="00C06AA0"/>
    <w:rsid w:val="00C06FEE"/>
    <w:rsid w:val="00C071B0"/>
    <w:rsid w:val="00C1073C"/>
    <w:rsid w:val="00C1183A"/>
    <w:rsid w:val="00C1237E"/>
    <w:rsid w:val="00C1258A"/>
    <w:rsid w:val="00C1387C"/>
    <w:rsid w:val="00C14910"/>
    <w:rsid w:val="00C14D3C"/>
    <w:rsid w:val="00C1624C"/>
    <w:rsid w:val="00C16AB0"/>
    <w:rsid w:val="00C16C13"/>
    <w:rsid w:val="00C16F93"/>
    <w:rsid w:val="00C16FA9"/>
    <w:rsid w:val="00C1705F"/>
    <w:rsid w:val="00C174FC"/>
    <w:rsid w:val="00C1752D"/>
    <w:rsid w:val="00C17B16"/>
    <w:rsid w:val="00C17F68"/>
    <w:rsid w:val="00C20DA8"/>
    <w:rsid w:val="00C2105A"/>
    <w:rsid w:val="00C2135F"/>
    <w:rsid w:val="00C21401"/>
    <w:rsid w:val="00C22CBD"/>
    <w:rsid w:val="00C2344E"/>
    <w:rsid w:val="00C23B6D"/>
    <w:rsid w:val="00C2492E"/>
    <w:rsid w:val="00C24CAD"/>
    <w:rsid w:val="00C24CFE"/>
    <w:rsid w:val="00C24D2B"/>
    <w:rsid w:val="00C2532C"/>
    <w:rsid w:val="00C25741"/>
    <w:rsid w:val="00C266F8"/>
    <w:rsid w:val="00C26722"/>
    <w:rsid w:val="00C272CB"/>
    <w:rsid w:val="00C30F69"/>
    <w:rsid w:val="00C325E0"/>
    <w:rsid w:val="00C326CE"/>
    <w:rsid w:val="00C32C2C"/>
    <w:rsid w:val="00C32D0B"/>
    <w:rsid w:val="00C332A9"/>
    <w:rsid w:val="00C34358"/>
    <w:rsid w:val="00C34935"/>
    <w:rsid w:val="00C36231"/>
    <w:rsid w:val="00C362B0"/>
    <w:rsid w:val="00C36F5F"/>
    <w:rsid w:val="00C3757F"/>
    <w:rsid w:val="00C37866"/>
    <w:rsid w:val="00C403BE"/>
    <w:rsid w:val="00C405FD"/>
    <w:rsid w:val="00C40B91"/>
    <w:rsid w:val="00C42153"/>
    <w:rsid w:val="00C42C6A"/>
    <w:rsid w:val="00C42C6D"/>
    <w:rsid w:val="00C42EE8"/>
    <w:rsid w:val="00C43C38"/>
    <w:rsid w:val="00C44667"/>
    <w:rsid w:val="00C44F8E"/>
    <w:rsid w:val="00C46445"/>
    <w:rsid w:val="00C47609"/>
    <w:rsid w:val="00C47EA6"/>
    <w:rsid w:val="00C504AD"/>
    <w:rsid w:val="00C517E9"/>
    <w:rsid w:val="00C51F63"/>
    <w:rsid w:val="00C5300C"/>
    <w:rsid w:val="00C53139"/>
    <w:rsid w:val="00C54025"/>
    <w:rsid w:val="00C54F33"/>
    <w:rsid w:val="00C57959"/>
    <w:rsid w:val="00C6192D"/>
    <w:rsid w:val="00C61E85"/>
    <w:rsid w:val="00C62321"/>
    <w:rsid w:val="00C624AD"/>
    <w:rsid w:val="00C631CE"/>
    <w:rsid w:val="00C632F3"/>
    <w:rsid w:val="00C635EC"/>
    <w:rsid w:val="00C64911"/>
    <w:rsid w:val="00C65981"/>
    <w:rsid w:val="00C66806"/>
    <w:rsid w:val="00C677AE"/>
    <w:rsid w:val="00C67E63"/>
    <w:rsid w:val="00C70358"/>
    <w:rsid w:val="00C70949"/>
    <w:rsid w:val="00C70DB8"/>
    <w:rsid w:val="00C70E47"/>
    <w:rsid w:val="00C71150"/>
    <w:rsid w:val="00C72736"/>
    <w:rsid w:val="00C72B55"/>
    <w:rsid w:val="00C733D6"/>
    <w:rsid w:val="00C74256"/>
    <w:rsid w:val="00C744FE"/>
    <w:rsid w:val="00C74708"/>
    <w:rsid w:val="00C74C3B"/>
    <w:rsid w:val="00C7501E"/>
    <w:rsid w:val="00C7548F"/>
    <w:rsid w:val="00C76CC6"/>
    <w:rsid w:val="00C7728A"/>
    <w:rsid w:val="00C801FF"/>
    <w:rsid w:val="00C8131B"/>
    <w:rsid w:val="00C8158F"/>
    <w:rsid w:val="00C81E96"/>
    <w:rsid w:val="00C82416"/>
    <w:rsid w:val="00C830CF"/>
    <w:rsid w:val="00C83CFD"/>
    <w:rsid w:val="00C83F4B"/>
    <w:rsid w:val="00C84EF3"/>
    <w:rsid w:val="00C857AC"/>
    <w:rsid w:val="00C85EF9"/>
    <w:rsid w:val="00C86549"/>
    <w:rsid w:val="00C87B18"/>
    <w:rsid w:val="00C90299"/>
    <w:rsid w:val="00C90678"/>
    <w:rsid w:val="00C91848"/>
    <w:rsid w:val="00C93060"/>
    <w:rsid w:val="00C93448"/>
    <w:rsid w:val="00C93BF5"/>
    <w:rsid w:val="00C9465E"/>
    <w:rsid w:val="00C95105"/>
    <w:rsid w:val="00C961E7"/>
    <w:rsid w:val="00C96695"/>
    <w:rsid w:val="00C966B5"/>
    <w:rsid w:val="00C96906"/>
    <w:rsid w:val="00C96B2D"/>
    <w:rsid w:val="00C96E8B"/>
    <w:rsid w:val="00C96EAD"/>
    <w:rsid w:val="00C97970"/>
    <w:rsid w:val="00CA0945"/>
    <w:rsid w:val="00CA0DB9"/>
    <w:rsid w:val="00CA12FF"/>
    <w:rsid w:val="00CA2642"/>
    <w:rsid w:val="00CA2D64"/>
    <w:rsid w:val="00CA3598"/>
    <w:rsid w:val="00CA529D"/>
    <w:rsid w:val="00CA60BE"/>
    <w:rsid w:val="00CA72E6"/>
    <w:rsid w:val="00CA74B8"/>
    <w:rsid w:val="00CA7DA0"/>
    <w:rsid w:val="00CB01DE"/>
    <w:rsid w:val="00CB2044"/>
    <w:rsid w:val="00CB2EA1"/>
    <w:rsid w:val="00CB34B9"/>
    <w:rsid w:val="00CB4CAF"/>
    <w:rsid w:val="00CB4E14"/>
    <w:rsid w:val="00CB579D"/>
    <w:rsid w:val="00CB6D7A"/>
    <w:rsid w:val="00CB6E1F"/>
    <w:rsid w:val="00CB746C"/>
    <w:rsid w:val="00CB7DB9"/>
    <w:rsid w:val="00CC12BC"/>
    <w:rsid w:val="00CC12BE"/>
    <w:rsid w:val="00CC1B2D"/>
    <w:rsid w:val="00CC208B"/>
    <w:rsid w:val="00CC3AC6"/>
    <w:rsid w:val="00CC4183"/>
    <w:rsid w:val="00CC5408"/>
    <w:rsid w:val="00CC5E37"/>
    <w:rsid w:val="00CC6A11"/>
    <w:rsid w:val="00CC6BBF"/>
    <w:rsid w:val="00CD00EB"/>
    <w:rsid w:val="00CD0914"/>
    <w:rsid w:val="00CD102B"/>
    <w:rsid w:val="00CD13F8"/>
    <w:rsid w:val="00CD2144"/>
    <w:rsid w:val="00CD29CC"/>
    <w:rsid w:val="00CD3297"/>
    <w:rsid w:val="00CD4B13"/>
    <w:rsid w:val="00CD60EA"/>
    <w:rsid w:val="00CD6993"/>
    <w:rsid w:val="00CD6D77"/>
    <w:rsid w:val="00CD78C3"/>
    <w:rsid w:val="00CD7C4D"/>
    <w:rsid w:val="00CD7D64"/>
    <w:rsid w:val="00CD7E50"/>
    <w:rsid w:val="00CE0062"/>
    <w:rsid w:val="00CE0525"/>
    <w:rsid w:val="00CE163D"/>
    <w:rsid w:val="00CE230B"/>
    <w:rsid w:val="00CE290B"/>
    <w:rsid w:val="00CE3615"/>
    <w:rsid w:val="00CE3A37"/>
    <w:rsid w:val="00CE3B77"/>
    <w:rsid w:val="00CE430A"/>
    <w:rsid w:val="00CE4A47"/>
    <w:rsid w:val="00CE4DD1"/>
    <w:rsid w:val="00CE57CC"/>
    <w:rsid w:val="00CE5D51"/>
    <w:rsid w:val="00CE66E5"/>
    <w:rsid w:val="00CE6FB0"/>
    <w:rsid w:val="00CE704A"/>
    <w:rsid w:val="00CE75C1"/>
    <w:rsid w:val="00CF16CE"/>
    <w:rsid w:val="00CF17B9"/>
    <w:rsid w:val="00CF1979"/>
    <w:rsid w:val="00CF1F20"/>
    <w:rsid w:val="00CF2368"/>
    <w:rsid w:val="00CF279C"/>
    <w:rsid w:val="00CF2A4E"/>
    <w:rsid w:val="00CF2B1E"/>
    <w:rsid w:val="00CF34C3"/>
    <w:rsid w:val="00CF35AF"/>
    <w:rsid w:val="00CF3AE1"/>
    <w:rsid w:val="00CF5829"/>
    <w:rsid w:val="00CF5A98"/>
    <w:rsid w:val="00CF77C2"/>
    <w:rsid w:val="00CF7C47"/>
    <w:rsid w:val="00D00B48"/>
    <w:rsid w:val="00D0114B"/>
    <w:rsid w:val="00D0178C"/>
    <w:rsid w:val="00D02797"/>
    <w:rsid w:val="00D04018"/>
    <w:rsid w:val="00D04B36"/>
    <w:rsid w:val="00D04F86"/>
    <w:rsid w:val="00D05703"/>
    <w:rsid w:val="00D0628C"/>
    <w:rsid w:val="00D0645B"/>
    <w:rsid w:val="00D069A1"/>
    <w:rsid w:val="00D06C7C"/>
    <w:rsid w:val="00D10093"/>
    <w:rsid w:val="00D1027C"/>
    <w:rsid w:val="00D10F66"/>
    <w:rsid w:val="00D10F90"/>
    <w:rsid w:val="00D11EEA"/>
    <w:rsid w:val="00D13B5F"/>
    <w:rsid w:val="00D13BA3"/>
    <w:rsid w:val="00D13EE1"/>
    <w:rsid w:val="00D141B5"/>
    <w:rsid w:val="00D146E6"/>
    <w:rsid w:val="00D149D4"/>
    <w:rsid w:val="00D15415"/>
    <w:rsid w:val="00D15541"/>
    <w:rsid w:val="00D15FB2"/>
    <w:rsid w:val="00D1720F"/>
    <w:rsid w:val="00D217D8"/>
    <w:rsid w:val="00D21CEB"/>
    <w:rsid w:val="00D22612"/>
    <w:rsid w:val="00D23893"/>
    <w:rsid w:val="00D23897"/>
    <w:rsid w:val="00D24B35"/>
    <w:rsid w:val="00D25A8E"/>
    <w:rsid w:val="00D26B2E"/>
    <w:rsid w:val="00D272F2"/>
    <w:rsid w:val="00D3043B"/>
    <w:rsid w:val="00D307A4"/>
    <w:rsid w:val="00D308FB"/>
    <w:rsid w:val="00D34CCE"/>
    <w:rsid w:val="00D34DF1"/>
    <w:rsid w:val="00D353DE"/>
    <w:rsid w:val="00D36723"/>
    <w:rsid w:val="00D37B11"/>
    <w:rsid w:val="00D37C4F"/>
    <w:rsid w:val="00D401AA"/>
    <w:rsid w:val="00D40A4C"/>
    <w:rsid w:val="00D416D8"/>
    <w:rsid w:val="00D41F23"/>
    <w:rsid w:val="00D4203F"/>
    <w:rsid w:val="00D42ED2"/>
    <w:rsid w:val="00D42F1B"/>
    <w:rsid w:val="00D43440"/>
    <w:rsid w:val="00D436DA"/>
    <w:rsid w:val="00D43816"/>
    <w:rsid w:val="00D43967"/>
    <w:rsid w:val="00D43E8E"/>
    <w:rsid w:val="00D4520E"/>
    <w:rsid w:val="00D45F57"/>
    <w:rsid w:val="00D47031"/>
    <w:rsid w:val="00D47847"/>
    <w:rsid w:val="00D47D06"/>
    <w:rsid w:val="00D502A9"/>
    <w:rsid w:val="00D5062B"/>
    <w:rsid w:val="00D51264"/>
    <w:rsid w:val="00D51CE5"/>
    <w:rsid w:val="00D54D50"/>
    <w:rsid w:val="00D5687D"/>
    <w:rsid w:val="00D5697E"/>
    <w:rsid w:val="00D57074"/>
    <w:rsid w:val="00D57AC9"/>
    <w:rsid w:val="00D613A3"/>
    <w:rsid w:val="00D622C4"/>
    <w:rsid w:val="00D62634"/>
    <w:rsid w:val="00D64226"/>
    <w:rsid w:val="00D644A2"/>
    <w:rsid w:val="00D649EC"/>
    <w:rsid w:val="00D65117"/>
    <w:rsid w:val="00D65426"/>
    <w:rsid w:val="00D65671"/>
    <w:rsid w:val="00D673EC"/>
    <w:rsid w:val="00D678F7"/>
    <w:rsid w:val="00D67B7A"/>
    <w:rsid w:val="00D67EDA"/>
    <w:rsid w:val="00D71D9B"/>
    <w:rsid w:val="00D72AC5"/>
    <w:rsid w:val="00D72B17"/>
    <w:rsid w:val="00D73ED2"/>
    <w:rsid w:val="00D74151"/>
    <w:rsid w:val="00D744C9"/>
    <w:rsid w:val="00D74945"/>
    <w:rsid w:val="00D74C13"/>
    <w:rsid w:val="00D74F16"/>
    <w:rsid w:val="00D75CF8"/>
    <w:rsid w:val="00D75D34"/>
    <w:rsid w:val="00D77D32"/>
    <w:rsid w:val="00D80013"/>
    <w:rsid w:val="00D807D2"/>
    <w:rsid w:val="00D80EFA"/>
    <w:rsid w:val="00D81FEF"/>
    <w:rsid w:val="00D825F9"/>
    <w:rsid w:val="00D8298D"/>
    <w:rsid w:val="00D82C7F"/>
    <w:rsid w:val="00D845A3"/>
    <w:rsid w:val="00D84E09"/>
    <w:rsid w:val="00D8562A"/>
    <w:rsid w:val="00D86059"/>
    <w:rsid w:val="00D872FF"/>
    <w:rsid w:val="00D87412"/>
    <w:rsid w:val="00D874B5"/>
    <w:rsid w:val="00D87558"/>
    <w:rsid w:val="00D87E99"/>
    <w:rsid w:val="00D87F8B"/>
    <w:rsid w:val="00D90756"/>
    <w:rsid w:val="00D90B97"/>
    <w:rsid w:val="00D9101C"/>
    <w:rsid w:val="00D91F1E"/>
    <w:rsid w:val="00D926A1"/>
    <w:rsid w:val="00D92916"/>
    <w:rsid w:val="00D92A5A"/>
    <w:rsid w:val="00D94D4D"/>
    <w:rsid w:val="00D96BE8"/>
    <w:rsid w:val="00D96D6F"/>
    <w:rsid w:val="00D96F12"/>
    <w:rsid w:val="00D973C2"/>
    <w:rsid w:val="00DA0132"/>
    <w:rsid w:val="00DA0374"/>
    <w:rsid w:val="00DA09E9"/>
    <w:rsid w:val="00DA0D76"/>
    <w:rsid w:val="00DA1D68"/>
    <w:rsid w:val="00DA2221"/>
    <w:rsid w:val="00DA2237"/>
    <w:rsid w:val="00DA2BD9"/>
    <w:rsid w:val="00DA2BE4"/>
    <w:rsid w:val="00DA2EB8"/>
    <w:rsid w:val="00DA38ED"/>
    <w:rsid w:val="00DA3A0E"/>
    <w:rsid w:val="00DA3AFC"/>
    <w:rsid w:val="00DA3FC4"/>
    <w:rsid w:val="00DA4223"/>
    <w:rsid w:val="00DA5A92"/>
    <w:rsid w:val="00DA5C22"/>
    <w:rsid w:val="00DA6126"/>
    <w:rsid w:val="00DA6AF4"/>
    <w:rsid w:val="00DA767F"/>
    <w:rsid w:val="00DA76D1"/>
    <w:rsid w:val="00DB09C6"/>
    <w:rsid w:val="00DB0B1A"/>
    <w:rsid w:val="00DB0EAC"/>
    <w:rsid w:val="00DB1006"/>
    <w:rsid w:val="00DB110E"/>
    <w:rsid w:val="00DB1EA1"/>
    <w:rsid w:val="00DB296F"/>
    <w:rsid w:val="00DB2AC6"/>
    <w:rsid w:val="00DB306F"/>
    <w:rsid w:val="00DB3BF2"/>
    <w:rsid w:val="00DB3CF8"/>
    <w:rsid w:val="00DB3EFD"/>
    <w:rsid w:val="00DB3FA0"/>
    <w:rsid w:val="00DB4C1D"/>
    <w:rsid w:val="00DB562C"/>
    <w:rsid w:val="00DB56F5"/>
    <w:rsid w:val="00DB5A25"/>
    <w:rsid w:val="00DB6205"/>
    <w:rsid w:val="00DB6BB3"/>
    <w:rsid w:val="00DB6F6E"/>
    <w:rsid w:val="00DB7A6F"/>
    <w:rsid w:val="00DB7BFF"/>
    <w:rsid w:val="00DC04E9"/>
    <w:rsid w:val="00DC0EB1"/>
    <w:rsid w:val="00DC19F2"/>
    <w:rsid w:val="00DC2CC2"/>
    <w:rsid w:val="00DC47EF"/>
    <w:rsid w:val="00DC49A5"/>
    <w:rsid w:val="00DC58F8"/>
    <w:rsid w:val="00DC6463"/>
    <w:rsid w:val="00DC6BE5"/>
    <w:rsid w:val="00DC75F4"/>
    <w:rsid w:val="00DD013E"/>
    <w:rsid w:val="00DD04F0"/>
    <w:rsid w:val="00DD0893"/>
    <w:rsid w:val="00DD126F"/>
    <w:rsid w:val="00DD1A3E"/>
    <w:rsid w:val="00DD2B7C"/>
    <w:rsid w:val="00DD2EBF"/>
    <w:rsid w:val="00DD3BE5"/>
    <w:rsid w:val="00DD460B"/>
    <w:rsid w:val="00DD543A"/>
    <w:rsid w:val="00DD594C"/>
    <w:rsid w:val="00DD5DEE"/>
    <w:rsid w:val="00DD6A00"/>
    <w:rsid w:val="00DD7850"/>
    <w:rsid w:val="00DE17FF"/>
    <w:rsid w:val="00DE252E"/>
    <w:rsid w:val="00DE2932"/>
    <w:rsid w:val="00DE2D25"/>
    <w:rsid w:val="00DE2E04"/>
    <w:rsid w:val="00DE3D13"/>
    <w:rsid w:val="00DE3D74"/>
    <w:rsid w:val="00DE4A0B"/>
    <w:rsid w:val="00DE4CB8"/>
    <w:rsid w:val="00DE63FD"/>
    <w:rsid w:val="00DE6E75"/>
    <w:rsid w:val="00DE74A1"/>
    <w:rsid w:val="00DE7D11"/>
    <w:rsid w:val="00DF0AF0"/>
    <w:rsid w:val="00DF1564"/>
    <w:rsid w:val="00DF1A52"/>
    <w:rsid w:val="00DF1FA7"/>
    <w:rsid w:val="00DF2C72"/>
    <w:rsid w:val="00DF4EF5"/>
    <w:rsid w:val="00DF53DF"/>
    <w:rsid w:val="00DF57B8"/>
    <w:rsid w:val="00DF6E47"/>
    <w:rsid w:val="00DF6E88"/>
    <w:rsid w:val="00DF7153"/>
    <w:rsid w:val="00E003FE"/>
    <w:rsid w:val="00E00630"/>
    <w:rsid w:val="00E013CB"/>
    <w:rsid w:val="00E01CA3"/>
    <w:rsid w:val="00E0231C"/>
    <w:rsid w:val="00E026D5"/>
    <w:rsid w:val="00E02A4B"/>
    <w:rsid w:val="00E0374E"/>
    <w:rsid w:val="00E04503"/>
    <w:rsid w:val="00E04711"/>
    <w:rsid w:val="00E059FB"/>
    <w:rsid w:val="00E06886"/>
    <w:rsid w:val="00E06A47"/>
    <w:rsid w:val="00E06C41"/>
    <w:rsid w:val="00E07948"/>
    <w:rsid w:val="00E10274"/>
    <w:rsid w:val="00E1311D"/>
    <w:rsid w:val="00E14E7D"/>
    <w:rsid w:val="00E14F51"/>
    <w:rsid w:val="00E15129"/>
    <w:rsid w:val="00E168C8"/>
    <w:rsid w:val="00E177AF"/>
    <w:rsid w:val="00E178B8"/>
    <w:rsid w:val="00E17F55"/>
    <w:rsid w:val="00E17FB4"/>
    <w:rsid w:val="00E21864"/>
    <w:rsid w:val="00E219A6"/>
    <w:rsid w:val="00E22F43"/>
    <w:rsid w:val="00E235C6"/>
    <w:rsid w:val="00E23FD5"/>
    <w:rsid w:val="00E24749"/>
    <w:rsid w:val="00E251E6"/>
    <w:rsid w:val="00E25595"/>
    <w:rsid w:val="00E26372"/>
    <w:rsid w:val="00E2645F"/>
    <w:rsid w:val="00E26574"/>
    <w:rsid w:val="00E26FDB"/>
    <w:rsid w:val="00E27AB8"/>
    <w:rsid w:val="00E31FD3"/>
    <w:rsid w:val="00E32FAF"/>
    <w:rsid w:val="00E3323A"/>
    <w:rsid w:val="00E3365B"/>
    <w:rsid w:val="00E34738"/>
    <w:rsid w:val="00E34986"/>
    <w:rsid w:val="00E37129"/>
    <w:rsid w:val="00E37EE6"/>
    <w:rsid w:val="00E4023B"/>
    <w:rsid w:val="00E402F8"/>
    <w:rsid w:val="00E40A8D"/>
    <w:rsid w:val="00E40D93"/>
    <w:rsid w:val="00E410FB"/>
    <w:rsid w:val="00E4194A"/>
    <w:rsid w:val="00E4249C"/>
    <w:rsid w:val="00E42E03"/>
    <w:rsid w:val="00E439D0"/>
    <w:rsid w:val="00E440E3"/>
    <w:rsid w:val="00E448CA"/>
    <w:rsid w:val="00E4520A"/>
    <w:rsid w:val="00E45309"/>
    <w:rsid w:val="00E45B63"/>
    <w:rsid w:val="00E45E2A"/>
    <w:rsid w:val="00E46203"/>
    <w:rsid w:val="00E50220"/>
    <w:rsid w:val="00E50471"/>
    <w:rsid w:val="00E511D4"/>
    <w:rsid w:val="00E51F3D"/>
    <w:rsid w:val="00E52B34"/>
    <w:rsid w:val="00E52C09"/>
    <w:rsid w:val="00E54C7D"/>
    <w:rsid w:val="00E54F8C"/>
    <w:rsid w:val="00E55140"/>
    <w:rsid w:val="00E55356"/>
    <w:rsid w:val="00E55EE3"/>
    <w:rsid w:val="00E573FF"/>
    <w:rsid w:val="00E6010E"/>
    <w:rsid w:val="00E606F0"/>
    <w:rsid w:val="00E6083A"/>
    <w:rsid w:val="00E60FE3"/>
    <w:rsid w:val="00E61B63"/>
    <w:rsid w:val="00E61BD7"/>
    <w:rsid w:val="00E62DBC"/>
    <w:rsid w:val="00E62ECD"/>
    <w:rsid w:val="00E6360E"/>
    <w:rsid w:val="00E63746"/>
    <w:rsid w:val="00E64A8E"/>
    <w:rsid w:val="00E65219"/>
    <w:rsid w:val="00E656F3"/>
    <w:rsid w:val="00E659BA"/>
    <w:rsid w:val="00E65B17"/>
    <w:rsid w:val="00E670AF"/>
    <w:rsid w:val="00E703DA"/>
    <w:rsid w:val="00E706C2"/>
    <w:rsid w:val="00E71106"/>
    <w:rsid w:val="00E728A6"/>
    <w:rsid w:val="00E72C5C"/>
    <w:rsid w:val="00E733FB"/>
    <w:rsid w:val="00E734F1"/>
    <w:rsid w:val="00E73708"/>
    <w:rsid w:val="00E74504"/>
    <w:rsid w:val="00E748D1"/>
    <w:rsid w:val="00E750ED"/>
    <w:rsid w:val="00E75533"/>
    <w:rsid w:val="00E763E8"/>
    <w:rsid w:val="00E76958"/>
    <w:rsid w:val="00E8084F"/>
    <w:rsid w:val="00E80F51"/>
    <w:rsid w:val="00E813A4"/>
    <w:rsid w:val="00E81FBB"/>
    <w:rsid w:val="00E826E0"/>
    <w:rsid w:val="00E82FA3"/>
    <w:rsid w:val="00E82FA8"/>
    <w:rsid w:val="00E833B1"/>
    <w:rsid w:val="00E8358C"/>
    <w:rsid w:val="00E84248"/>
    <w:rsid w:val="00E856F2"/>
    <w:rsid w:val="00E85C02"/>
    <w:rsid w:val="00E85DCA"/>
    <w:rsid w:val="00E86015"/>
    <w:rsid w:val="00E860D1"/>
    <w:rsid w:val="00E86199"/>
    <w:rsid w:val="00E86381"/>
    <w:rsid w:val="00E86510"/>
    <w:rsid w:val="00E86CC9"/>
    <w:rsid w:val="00E87501"/>
    <w:rsid w:val="00E87BA0"/>
    <w:rsid w:val="00E87F0E"/>
    <w:rsid w:val="00E87F87"/>
    <w:rsid w:val="00E902D2"/>
    <w:rsid w:val="00E9087C"/>
    <w:rsid w:val="00E909A6"/>
    <w:rsid w:val="00E92A0E"/>
    <w:rsid w:val="00E93B77"/>
    <w:rsid w:val="00E94DB1"/>
    <w:rsid w:val="00E95EF0"/>
    <w:rsid w:val="00E9664A"/>
    <w:rsid w:val="00E966B4"/>
    <w:rsid w:val="00E97C5E"/>
    <w:rsid w:val="00EA00D6"/>
    <w:rsid w:val="00EA0F47"/>
    <w:rsid w:val="00EA12CA"/>
    <w:rsid w:val="00EA13F6"/>
    <w:rsid w:val="00EA164B"/>
    <w:rsid w:val="00EA26C3"/>
    <w:rsid w:val="00EA2EAC"/>
    <w:rsid w:val="00EA54F7"/>
    <w:rsid w:val="00EA752D"/>
    <w:rsid w:val="00EB0245"/>
    <w:rsid w:val="00EB03F6"/>
    <w:rsid w:val="00EB0CBA"/>
    <w:rsid w:val="00EB11BF"/>
    <w:rsid w:val="00EB1872"/>
    <w:rsid w:val="00EB2080"/>
    <w:rsid w:val="00EB24C6"/>
    <w:rsid w:val="00EB24DC"/>
    <w:rsid w:val="00EB27FE"/>
    <w:rsid w:val="00EB33C6"/>
    <w:rsid w:val="00EB36AB"/>
    <w:rsid w:val="00EB4514"/>
    <w:rsid w:val="00EB4DBF"/>
    <w:rsid w:val="00EB5376"/>
    <w:rsid w:val="00EB5383"/>
    <w:rsid w:val="00EB622B"/>
    <w:rsid w:val="00EB6645"/>
    <w:rsid w:val="00EB68AE"/>
    <w:rsid w:val="00EB6AC0"/>
    <w:rsid w:val="00EB7A27"/>
    <w:rsid w:val="00EC06C8"/>
    <w:rsid w:val="00EC0CAE"/>
    <w:rsid w:val="00EC0FC9"/>
    <w:rsid w:val="00EC0FFB"/>
    <w:rsid w:val="00EC1054"/>
    <w:rsid w:val="00EC1B88"/>
    <w:rsid w:val="00EC2056"/>
    <w:rsid w:val="00EC216B"/>
    <w:rsid w:val="00EC2289"/>
    <w:rsid w:val="00EC23E2"/>
    <w:rsid w:val="00EC244E"/>
    <w:rsid w:val="00EC251B"/>
    <w:rsid w:val="00EC2A74"/>
    <w:rsid w:val="00EC2DE7"/>
    <w:rsid w:val="00EC2FC1"/>
    <w:rsid w:val="00EC3332"/>
    <w:rsid w:val="00EC3449"/>
    <w:rsid w:val="00EC3AFA"/>
    <w:rsid w:val="00EC3E5A"/>
    <w:rsid w:val="00EC4CD5"/>
    <w:rsid w:val="00EC5966"/>
    <w:rsid w:val="00EC5B6A"/>
    <w:rsid w:val="00EC65A1"/>
    <w:rsid w:val="00EC6CA0"/>
    <w:rsid w:val="00ED015F"/>
    <w:rsid w:val="00ED0716"/>
    <w:rsid w:val="00ED1837"/>
    <w:rsid w:val="00ED29DD"/>
    <w:rsid w:val="00ED2B8F"/>
    <w:rsid w:val="00ED3EE3"/>
    <w:rsid w:val="00ED416A"/>
    <w:rsid w:val="00ED43ED"/>
    <w:rsid w:val="00ED463E"/>
    <w:rsid w:val="00ED5009"/>
    <w:rsid w:val="00ED5013"/>
    <w:rsid w:val="00ED53D6"/>
    <w:rsid w:val="00ED549A"/>
    <w:rsid w:val="00ED583B"/>
    <w:rsid w:val="00ED5E42"/>
    <w:rsid w:val="00ED6717"/>
    <w:rsid w:val="00ED7698"/>
    <w:rsid w:val="00ED777C"/>
    <w:rsid w:val="00EE2013"/>
    <w:rsid w:val="00EE202C"/>
    <w:rsid w:val="00EE34DD"/>
    <w:rsid w:val="00EE3656"/>
    <w:rsid w:val="00EE3DE4"/>
    <w:rsid w:val="00EE470E"/>
    <w:rsid w:val="00EE4CC4"/>
    <w:rsid w:val="00EE5071"/>
    <w:rsid w:val="00EE5163"/>
    <w:rsid w:val="00EE5C6B"/>
    <w:rsid w:val="00EE6484"/>
    <w:rsid w:val="00EE6749"/>
    <w:rsid w:val="00EE6886"/>
    <w:rsid w:val="00EE7237"/>
    <w:rsid w:val="00EE74F8"/>
    <w:rsid w:val="00EE7C0A"/>
    <w:rsid w:val="00EF010C"/>
    <w:rsid w:val="00EF0537"/>
    <w:rsid w:val="00EF0A4A"/>
    <w:rsid w:val="00EF1B6E"/>
    <w:rsid w:val="00EF2721"/>
    <w:rsid w:val="00EF28DD"/>
    <w:rsid w:val="00EF2D8D"/>
    <w:rsid w:val="00EF32F9"/>
    <w:rsid w:val="00EF3D8C"/>
    <w:rsid w:val="00EF3F4C"/>
    <w:rsid w:val="00EF424E"/>
    <w:rsid w:val="00EF42D1"/>
    <w:rsid w:val="00EF4DFF"/>
    <w:rsid w:val="00EF5357"/>
    <w:rsid w:val="00EF5973"/>
    <w:rsid w:val="00EF5BCE"/>
    <w:rsid w:val="00EF66F1"/>
    <w:rsid w:val="00EF6BB2"/>
    <w:rsid w:val="00F00218"/>
    <w:rsid w:val="00F002EB"/>
    <w:rsid w:val="00F009A8"/>
    <w:rsid w:val="00F011E2"/>
    <w:rsid w:val="00F016C8"/>
    <w:rsid w:val="00F018BF"/>
    <w:rsid w:val="00F04E27"/>
    <w:rsid w:val="00F054C4"/>
    <w:rsid w:val="00F054F4"/>
    <w:rsid w:val="00F05BA8"/>
    <w:rsid w:val="00F067FE"/>
    <w:rsid w:val="00F06A94"/>
    <w:rsid w:val="00F06B96"/>
    <w:rsid w:val="00F0708C"/>
    <w:rsid w:val="00F0764A"/>
    <w:rsid w:val="00F10F16"/>
    <w:rsid w:val="00F1157C"/>
    <w:rsid w:val="00F12386"/>
    <w:rsid w:val="00F13501"/>
    <w:rsid w:val="00F13698"/>
    <w:rsid w:val="00F1371E"/>
    <w:rsid w:val="00F14C96"/>
    <w:rsid w:val="00F1575A"/>
    <w:rsid w:val="00F15929"/>
    <w:rsid w:val="00F16437"/>
    <w:rsid w:val="00F1652D"/>
    <w:rsid w:val="00F174AE"/>
    <w:rsid w:val="00F17694"/>
    <w:rsid w:val="00F17EF6"/>
    <w:rsid w:val="00F227FA"/>
    <w:rsid w:val="00F22B61"/>
    <w:rsid w:val="00F23005"/>
    <w:rsid w:val="00F263E1"/>
    <w:rsid w:val="00F26AA5"/>
    <w:rsid w:val="00F2713B"/>
    <w:rsid w:val="00F27ECE"/>
    <w:rsid w:val="00F30345"/>
    <w:rsid w:val="00F30C3B"/>
    <w:rsid w:val="00F30E76"/>
    <w:rsid w:val="00F317F9"/>
    <w:rsid w:val="00F32B67"/>
    <w:rsid w:val="00F32DD3"/>
    <w:rsid w:val="00F32E15"/>
    <w:rsid w:val="00F3311E"/>
    <w:rsid w:val="00F3420E"/>
    <w:rsid w:val="00F343A6"/>
    <w:rsid w:val="00F34402"/>
    <w:rsid w:val="00F34A27"/>
    <w:rsid w:val="00F37124"/>
    <w:rsid w:val="00F3746A"/>
    <w:rsid w:val="00F3772B"/>
    <w:rsid w:val="00F37928"/>
    <w:rsid w:val="00F37DD2"/>
    <w:rsid w:val="00F37E78"/>
    <w:rsid w:val="00F40139"/>
    <w:rsid w:val="00F405E6"/>
    <w:rsid w:val="00F413E6"/>
    <w:rsid w:val="00F41C30"/>
    <w:rsid w:val="00F41E4F"/>
    <w:rsid w:val="00F41E51"/>
    <w:rsid w:val="00F42471"/>
    <w:rsid w:val="00F425EE"/>
    <w:rsid w:val="00F42AA3"/>
    <w:rsid w:val="00F42D69"/>
    <w:rsid w:val="00F4346A"/>
    <w:rsid w:val="00F4352E"/>
    <w:rsid w:val="00F4387A"/>
    <w:rsid w:val="00F44066"/>
    <w:rsid w:val="00F4437B"/>
    <w:rsid w:val="00F4451B"/>
    <w:rsid w:val="00F449A6"/>
    <w:rsid w:val="00F44C86"/>
    <w:rsid w:val="00F452CB"/>
    <w:rsid w:val="00F45F99"/>
    <w:rsid w:val="00F47B2D"/>
    <w:rsid w:val="00F50D7E"/>
    <w:rsid w:val="00F5156E"/>
    <w:rsid w:val="00F5158B"/>
    <w:rsid w:val="00F52C25"/>
    <w:rsid w:val="00F532F6"/>
    <w:rsid w:val="00F53541"/>
    <w:rsid w:val="00F53B4E"/>
    <w:rsid w:val="00F54C4B"/>
    <w:rsid w:val="00F54FDF"/>
    <w:rsid w:val="00F55337"/>
    <w:rsid w:val="00F55A17"/>
    <w:rsid w:val="00F576A1"/>
    <w:rsid w:val="00F60ADF"/>
    <w:rsid w:val="00F61E8B"/>
    <w:rsid w:val="00F625A5"/>
    <w:rsid w:val="00F63508"/>
    <w:rsid w:val="00F638F3"/>
    <w:rsid w:val="00F63AA9"/>
    <w:rsid w:val="00F63AFD"/>
    <w:rsid w:val="00F647A3"/>
    <w:rsid w:val="00F64B43"/>
    <w:rsid w:val="00F66155"/>
    <w:rsid w:val="00F702C9"/>
    <w:rsid w:val="00F70AC0"/>
    <w:rsid w:val="00F7145F"/>
    <w:rsid w:val="00F71D50"/>
    <w:rsid w:val="00F72878"/>
    <w:rsid w:val="00F7317E"/>
    <w:rsid w:val="00F73321"/>
    <w:rsid w:val="00F73DF6"/>
    <w:rsid w:val="00F74137"/>
    <w:rsid w:val="00F75E70"/>
    <w:rsid w:val="00F75EE9"/>
    <w:rsid w:val="00F76C5B"/>
    <w:rsid w:val="00F810A7"/>
    <w:rsid w:val="00F812F8"/>
    <w:rsid w:val="00F82D26"/>
    <w:rsid w:val="00F8383D"/>
    <w:rsid w:val="00F83CC0"/>
    <w:rsid w:val="00F8546A"/>
    <w:rsid w:val="00F8561D"/>
    <w:rsid w:val="00F8662F"/>
    <w:rsid w:val="00F86A70"/>
    <w:rsid w:val="00F873B6"/>
    <w:rsid w:val="00F873D0"/>
    <w:rsid w:val="00F87795"/>
    <w:rsid w:val="00F87F1E"/>
    <w:rsid w:val="00F90D43"/>
    <w:rsid w:val="00F918B8"/>
    <w:rsid w:val="00F91A2F"/>
    <w:rsid w:val="00F9321C"/>
    <w:rsid w:val="00F93E8E"/>
    <w:rsid w:val="00F95315"/>
    <w:rsid w:val="00F953D6"/>
    <w:rsid w:val="00F958EA"/>
    <w:rsid w:val="00F9592D"/>
    <w:rsid w:val="00F95DC3"/>
    <w:rsid w:val="00F963C2"/>
    <w:rsid w:val="00F97262"/>
    <w:rsid w:val="00FA070A"/>
    <w:rsid w:val="00FA08C0"/>
    <w:rsid w:val="00FA0BC8"/>
    <w:rsid w:val="00FA110A"/>
    <w:rsid w:val="00FA1A82"/>
    <w:rsid w:val="00FA26CC"/>
    <w:rsid w:val="00FA2A3D"/>
    <w:rsid w:val="00FA2DAB"/>
    <w:rsid w:val="00FA3621"/>
    <w:rsid w:val="00FA3984"/>
    <w:rsid w:val="00FA43F0"/>
    <w:rsid w:val="00FA4F4C"/>
    <w:rsid w:val="00FA5F5C"/>
    <w:rsid w:val="00FB01D3"/>
    <w:rsid w:val="00FB0AD1"/>
    <w:rsid w:val="00FB0BE5"/>
    <w:rsid w:val="00FB17B4"/>
    <w:rsid w:val="00FB1950"/>
    <w:rsid w:val="00FB1A4D"/>
    <w:rsid w:val="00FB27A5"/>
    <w:rsid w:val="00FB3053"/>
    <w:rsid w:val="00FB36E2"/>
    <w:rsid w:val="00FB4457"/>
    <w:rsid w:val="00FB4475"/>
    <w:rsid w:val="00FB4589"/>
    <w:rsid w:val="00FB4689"/>
    <w:rsid w:val="00FB488F"/>
    <w:rsid w:val="00FB5CD6"/>
    <w:rsid w:val="00FB694B"/>
    <w:rsid w:val="00FB7162"/>
    <w:rsid w:val="00FB7912"/>
    <w:rsid w:val="00FB794F"/>
    <w:rsid w:val="00FC0177"/>
    <w:rsid w:val="00FC093A"/>
    <w:rsid w:val="00FC0D90"/>
    <w:rsid w:val="00FC15FE"/>
    <w:rsid w:val="00FC1780"/>
    <w:rsid w:val="00FC24DC"/>
    <w:rsid w:val="00FC265F"/>
    <w:rsid w:val="00FC26F6"/>
    <w:rsid w:val="00FC2AAE"/>
    <w:rsid w:val="00FC2C06"/>
    <w:rsid w:val="00FC307C"/>
    <w:rsid w:val="00FC3362"/>
    <w:rsid w:val="00FC3A6C"/>
    <w:rsid w:val="00FC3ECD"/>
    <w:rsid w:val="00FC4482"/>
    <w:rsid w:val="00FC4AB8"/>
    <w:rsid w:val="00FC4D30"/>
    <w:rsid w:val="00FC5DC6"/>
    <w:rsid w:val="00FC5F10"/>
    <w:rsid w:val="00FC610D"/>
    <w:rsid w:val="00FC6542"/>
    <w:rsid w:val="00FD14E6"/>
    <w:rsid w:val="00FD1C47"/>
    <w:rsid w:val="00FD230C"/>
    <w:rsid w:val="00FD32D5"/>
    <w:rsid w:val="00FD372D"/>
    <w:rsid w:val="00FD3ABF"/>
    <w:rsid w:val="00FD401D"/>
    <w:rsid w:val="00FD45BC"/>
    <w:rsid w:val="00FD65D1"/>
    <w:rsid w:val="00FD6758"/>
    <w:rsid w:val="00FD7116"/>
    <w:rsid w:val="00FE07F6"/>
    <w:rsid w:val="00FE1A1F"/>
    <w:rsid w:val="00FE1B16"/>
    <w:rsid w:val="00FE2752"/>
    <w:rsid w:val="00FE4058"/>
    <w:rsid w:val="00FE449A"/>
    <w:rsid w:val="00FE4AFF"/>
    <w:rsid w:val="00FE56C6"/>
    <w:rsid w:val="00FE59D2"/>
    <w:rsid w:val="00FE609A"/>
    <w:rsid w:val="00FE701F"/>
    <w:rsid w:val="00FF1B5A"/>
    <w:rsid w:val="00FF2D9B"/>
    <w:rsid w:val="00FF31F5"/>
    <w:rsid w:val="00FF3606"/>
    <w:rsid w:val="00FF41A3"/>
    <w:rsid w:val="00FF4320"/>
    <w:rsid w:val="00FF4469"/>
    <w:rsid w:val="00FF4A94"/>
    <w:rsid w:val="00FF507B"/>
    <w:rsid w:val="00FF5DDE"/>
    <w:rsid w:val="00FF5F03"/>
    <w:rsid w:val="00FF6B8D"/>
    <w:rsid w:val="00FF6F26"/>
    <w:rsid w:val="00FF7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C2124D"/>
  <w15:docId w15:val="{4AE96E70-240A-4C5D-85BE-2048E8AE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E5E06"/>
    <w:pPr>
      <w:spacing w:after="0" w:line="240" w:lineRule="auto"/>
      <w:jc w:val="left"/>
    </w:pPr>
    <w:rPr>
      <w:rFonts w:ascii="Times New Roman" w:eastAsia="Times New Roman" w:hAnsi="Times New Roman" w:cs="Times New Roman"/>
      <w:sz w:val="20"/>
      <w:szCs w:val="20"/>
    </w:rPr>
  </w:style>
  <w:style w:type="paragraph" w:styleId="Naslov1">
    <w:name w:val="heading 1"/>
    <w:basedOn w:val="Navaden"/>
    <w:next w:val="Navaden"/>
    <w:link w:val="Naslov1Znak"/>
    <w:qFormat/>
    <w:rsid w:val="00932B3A"/>
    <w:pPr>
      <w:keepNext/>
      <w:keepLines/>
      <w:suppressAutoHyphens/>
      <w:spacing w:before="480"/>
      <w:outlineLvl w:val="0"/>
    </w:pPr>
    <w:rPr>
      <w:rFonts w:asciiTheme="majorHAnsi" w:eastAsiaTheme="majorEastAsia" w:hAnsiTheme="majorHAnsi" w:cstheme="majorBidi"/>
      <w:b/>
      <w:bCs/>
      <w:color w:val="1A3876" w:themeColor="accent1"/>
      <w:sz w:val="36"/>
      <w:szCs w:val="28"/>
      <w:lang w:bidi="en-US"/>
    </w:rPr>
  </w:style>
  <w:style w:type="paragraph" w:styleId="Naslov2">
    <w:name w:val="heading 2"/>
    <w:basedOn w:val="Navaden"/>
    <w:next w:val="Navaden"/>
    <w:link w:val="Naslov2Znak"/>
    <w:unhideWhenUsed/>
    <w:qFormat/>
    <w:rsid w:val="00932B3A"/>
    <w:pPr>
      <w:keepNext/>
      <w:keepLines/>
      <w:suppressAutoHyphens/>
      <w:spacing w:before="300"/>
      <w:contextualSpacing/>
      <w:outlineLvl w:val="1"/>
    </w:pPr>
    <w:rPr>
      <w:rFonts w:asciiTheme="majorHAnsi" w:hAnsiTheme="majorHAnsi"/>
      <w:color w:val="1A3876" w:themeColor="accent1"/>
      <w:sz w:val="32"/>
      <w:szCs w:val="26"/>
    </w:rPr>
  </w:style>
  <w:style w:type="paragraph" w:styleId="Naslov3">
    <w:name w:val="heading 3"/>
    <w:basedOn w:val="Navaden"/>
    <w:next w:val="Navaden"/>
    <w:link w:val="Naslov3Znak"/>
    <w:uiPriority w:val="9"/>
    <w:unhideWhenUsed/>
    <w:qFormat/>
    <w:rsid w:val="00932B3A"/>
    <w:pPr>
      <w:keepNext/>
      <w:keepLines/>
      <w:suppressAutoHyphens/>
      <w:spacing w:before="300"/>
      <w:outlineLvl w:val="2"/>
    </w:pPr>
    <w:rPr>
      <w:rFonts w:asciiTheme="majorHAnsi" w:eastAsiaTheme="majorEastAsia" w:hAnsiTheme="majorHAnsi" w:cstheme="majorBidi"/>
      <w:b/>
      <w:bCs/>
      <w:color w:val="9C313B"/>
      <w:sz w:val="26"/>
      <w:lang w:bidi="en-US"/>
    </w:rPr>
  </w:style>
  <w:style w:type="paragraph" w:styleId="Naslov4">
    <w:name w:val="heading 4"/>
    <w:basedOn w:val="Navaden"/>
    <w:next w:val="Navaden"/>
    <w:link w:val="Naslov4Znak"/>
    <w:unhideWhenUsed/>
    <w:qFormat/>
    <w:rsid w:val="00932B3A"/>
    <w:pPr>
      <w:keepNext/>
      <w:keepLines/>
      <w:suppressAutoHyphens/>
      <w:spacing w:before="300"/>
      <w:outlineLvl w:val="3"/>
    </w:pPr>
    <w:rPr>
      <w:rFonts w:asciiTheme="majorHAnsi" w:eastAsiaTheme="majorEastAsia" w:hAnsiTheme="majorHAnsi" w:cstheme="majorBidi"/>
      <w:bCs/>
      <w:iCs/>
      <w:color w:val="9C313B"/>
      <w:sz w:val="26"/>
      <w:lang w:bidi="en-US"/>
    </w:rPr>
  </w:style>
  <w:style w:type="paragraph" w:styleId="Naslov5">
    <w:name w:val="heading 5"/>
    <w:basedOn w:val="Navaden"/>
    <w:next w:val="Navaden"/>
    <w:link w:val="Naslov5Znak"/>
    <w:unhideWhenUsed/>
    <w:qFormat/>
    <w:rsid w:val="00932B3A"/>
    <w:pPr>
      <w:keepNext/>
      <w:keepLines/>
      <w:suppressAutoHyphens/>
      <w:spacing w:before="300"/>
      <w:outlineLvl w:val="4"/>
    </w:pPr>
    <w:rPr>
      <w:rFonts w:asciiTheme="majorHAnsi" w:eastAsiaTheme="majorEastAsia" w:hAnsiTheme="majorHAnsi" w:cstheme="majorBidi"/>
      <w:i/>
      <w:color w:val="9C313B"/>
      <w:sz w:val="26"/>
      <w:lang w:bidi="en-US"/>
    </w:rPr>
  </w:style>
  <w:style w:type="paragraph" w:styleId="Naslov6">
    <w:name w:val="heading 6"/>
    <w:basedOn w:val="Navaden"/>
    <w:next w:val="Navaden"/>
    <w:link w:val="Naslov6Znak"/>
    <w:unhideWhenUsed/>
    <w:qFormat/>
    <w:rsid w:val="00932B3A"/>
    <w:pPr>
      <w:keepNext/>
      <w:keepLines/>
      <w:suppressAutoHyphens/>
      <w:spacing w:before="300"/>
      <w:outlineLvl w:val="5"/>
    </w:pPr>
    <w:rPr>
      <w:rFonts w:eastAsiaTheme="majorEastAsia" w:cstheme="majorBidi"/>
      <w:b/>
      <w:i/>
      <w:iCs/>
      <w:color w:val="1A3876" w:themeColor="text2"/>
      <w:lang w:bidi="en-US"/>
    </w:rPr>
  </w:style>
  <w:style w:type="paragraph" w:styleId="Naslov7">
    <w:name w:val="heading 7"/>
    <w:basedOn w:val="Navaden"/>
    <w:next w:val="Navaden"/>
    <w:link w:val="Naslov7Znak"/>
    <w:unhideWhenUsed/>
    <w:qFormat/>
    <w:rsid w:val="00932B3A"/>
    <w:pPr>
      <w:keepNext/>
      <w:keepLines/>
      <w:suppressAutoHyphens/>
      <w:spacing w:before="300"/>
      <w:outlineLvl w:val="6"/>
    </w:pPr>
    <w:rPr>
      <w:rFonts w:eastAsiaTheme="majorEastAsia" w:cstheme="majorBidi"/>
      <w:i/>
      <w:iCs/>
      <w:color w:val="1A3876" w:themeColor="text2"/>
      <w:lang w:bidi="en-US"/>
    </w:rPr>
  </w:style>
  <w:style w:type="paragraph" w:styleId="Naslov8">
    <w:name w:val="heading 8"/>
    <w:basedOn w:val="Navaden"/>
    <w:next w:val="Navaden"/>
    <w:link w:val="Naslov8Znak"/>
    <w:unhideWhenUsed/>
    <w:qFormat/>
    <w:rsid w:val="00932B3A"/>
    <w:pPr>
      <w:keepNext/>
      <w:keepLines/>
      <w:suppressAutoHyphens/>
      <w:spacing w:before="300"/>
      <w:outlineLvl w:val="7"/>
    </w:pPr>
    <w:rPr>
      <w:rFonts w:eastAsiaTheme="majorEastAsia" w:cstheme="majorBidi"/>
      <w:i/>
      <w:color w:val="1A3876" w:themeColor="text2"/>
      <w:lang w:bidi="en-US"/>
    </w:rPr>
  </w:style>
  <w:style w:type="paragraph" w:styleId="Naslov9">
    <w:name w:val="heading 9"/>
    <w:basedOn w:val="Navaden"/>
    <w:next w:val="Navaden"/>
    <w:link w:val="Naslov9Znak"/>
    <w:unhideWhenUsed/>
    <w:qFormat/>
    <w:rsid w:val="00932B3A"/>
    <w:pPr>
      <w:keepNext/>
      <w:keepLines/>
      <w:suppressAutoHyphens/>
      <w:spacing w:before="300"/>
      <w:outlineLvl w:val="8"/>
    </w:pPr>
    <w:rPr>
      <w:rFonts w:eastAsiaTheme="majorEastAsia" w:cstheme="majorBidi"/>
      <w:i/>
      <w:iCs/>
      <w:color w:val="1A3876" w:themeColor="text2"/>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13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363C"/>
    <w:rPr>
      <w:rFonts w:ascii="Tahoma" w:hAnsi="Tahoma" w:cs="Tahoma"/>
      <w:sz w:val="16"/>
      <w:szCs w:val="16"/>
    </w:rPr>
  </w:style>
  <w:style w:type="character" w:styleId="Besedilooznabemesta">
    <w:name w:val="Placeholder Text"/>
    <w:basedOn w:val="Privzetapisavaodstavka"/>
    <w:uiPriority w:val="99"/>
    <w:semiHidden/>
    <w:rsid w:val="0051363C"/>
    <w:rPr>
      <w:color w:val="808080"/>
    </w:rPr>
  </w:style>
  <w:style w:type="paragraph" w:styleId="Bibliografija">
    <w:name w:val="Bibliography"/>
    <w:basedOn w:val="Navaden"/>
    <w:next w:val="Navaden"/>
    <w:uiPriority w:val="37"/>
    <w:semiHidden/>
    <w:unhideWhenUsed/>
    <w:rsid w:val="0051363C"/>
  </w:style>
  <w:style w:type="paragraph" w:styleId="Brezrazmikov">
    <w:name w:val="No Spacing"/>
    <w:basedOn w:val="Navaden"/>
    <w:link w:val="BrezrazmikovZnak"/>
    <w:uiPriority w:val="1"/>
    <w:qFormat/>
    <w:rsid w:val="00FD6758"/>
  </w:style>
  <w:style w:type="paragraph" w:styleId="Citat">
    <w:name w:val="Quote"/>
    <w:basedOn w:val="Navaden"/>
    <w:next w:val="Navaden"/>
    <w:link w:val="CitatZnak"/>
    <w:uiPriority w:val="29"/>
    <w:semiHidden/>
    <w:qFormat/>
    <w:rsid w:val="00FD6758"/>
    <w:rPr>
      <w:i/>
      <w:iCs/>
      <w:color w:val="000000" w:themeColor="text1"/>
    </w:rPr>
  </w:style>
  <w:style w:type="character" w:customStyle="1" w:styleId="CitatZnak">
    <w:name w:val="Citat Znak"/>
    <w:basedOn w:val="Privzetapisavaodstavka"/>
    <w:link w:val="Citat"/>
    <w:uiPriority w:val="29"/>
    <w:semiHidden/>
    <w:rsid w:val="00FD6758"/>
    <w:rPr>
      <w:i/>
      <w:iCs/>
      <w:color w:val="000000" w:themeColor="text1"/>
    </w:rPr>
  </w:style>
  <w:style w:type="paragraph" w:styleId="Glava">
    <w:name w:val="header"/>
    <w:aliases w:val="E-PVO-glava,Znak, Znak"/>
    <w:basedOn w:val="Navaden"/>
    <w:link w:val="GlavaZnak"/>
    <w:unhideWhenUsed/>
    <w:rsid w:val="0051363C"/>
    <w:pPr>
      <w:tabs>
        <w:tab w:val="center" w:pos="4536"/>
        <w:tab w:val="right" w:pos="9072"/>
      </w:tabs>
    </w:pPr>
    <w:rPr>
      <w:rFonts w:asciiTheme="majorHAnsi" w:hAnsiTheme="majorHAnsi"/>
    </w:rPr>
  </w:style>
  <w:style w:type="character" w:customStyle="1" w:styleId="GlavaZnak">
    <w:name w:val="Glava Znak"/>
    <w:aliases w:val="E-PVO-glava Znak,Znak Znak, Znak Znak"/>
    <w:basedOn w:val="Privzetapisavaodstavka"/>
    <w:link w:val="Glava"/>
    <w:rsid w:val="00B43479"/>
    <w:rPr>
      <w:rFonts w:asciiTheme="majorHAnsi" w:hAnsiTheme="majorHAnsi"/>
    </w:rPr>
  </w:style>
  <w:style w:type="character" w:styleId="Hiperpovezava">
    <w:name w:val="Hyperlink"/>
    <w:basedOn w:val="Privzetapisavaodstavka"/>
    <w:uiPriority w:val="99"/>
    <w:unhideWhenUsed/>
    <w:rsid w:val="0051363C"/>
    <w:rPr>
      <w:color w:val="1A3876" w:themeColor="hyperlink"/>
      <w:u w:val="single"/>
    </w:rPr>
  </w:style>
  <w:style w:type="paragraph" w:styleId="Intenzivencitat">
    <w:name w:val="Intense Quote"/>
    <w:basedOn w:val="Navaden"/>
    <w:next w:val="Navaden"/>
    <w:link w:val="IntenzivencitatZnak"/>
    <w:uiPriority w:val="30"/>
    <w:semiHidden/>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zivencitatZnak">
    <w:name w:val="Intenziven citat Znak"/>
    <w:basedOn w:val="Privzetapisavaodstavka"/>
    <w:link w:val="Intenzivencitat"/>
    <w:uiPriority w:val="30"/>
    <w:semiHidden/>
    <w:rsid w:val="00FD6758"/>
    <w:rPr>
      <w:b/>
      <w:bCs/>
      <w:i/>
      <w:iCs/>
      <w:color w:val="1A3876" w:themeColor="accent1"/>
    </w:rPr>
  </w:style>
  <w:style w:type="character" w:styleId="Intenzivenpoudarek">
    <w:name w:val="Intense Emphasis"/>
    <w:basedOn w:val="Privzetapisavaodstavka"/>
    <w:uiPriority w:val="21"/>
    <w:semiHidden/>
    <w:rsid w:val="0051363C"/>
    <w:rPr>
      <w:b/>
      <w:bCs/>
      <w:i/>
      <w:iCs/>
      <w:color w:val="1A3876" w:themeColor="accent1"/>
    </w:rPr>
  </w:style>
  <w:style w:type="character" w:styleId="Intenzivensklic">
    <w:name w:val="Intense Reference"/>
    <w:basedOn w:val="Privzetapisavaodstavka"/>
    <w:uiPriority w:val="32"/>
    <w:semiHidden/>
    <w:qFormat/>
    <w:rsid w:val="00FD6758"/>
    <w:rPr>
      <w:b/>
      <w:bCs/>
      <w:smallCaps/>
      <w:color w:val="AAAAAA" w:themeColor="accent2"/>
      <w:spacing w:val="5"/>
      <w:u w:val="single"/>
    </w:rPr>
  </w:style>
  <w:style w:type="paragraph" w:styleId="Kazaloslik">
    <w:name w:val="table of figures"/>
    <w:basedOn w:val="Navaden"/>
    <w:next w:val="Navaden"/>
    <w:uiPriority w:val="99"/>
    <w:semiHidden/>
    <w:unhideWhenUsed/>
    <w:rsid w:val="0051363C"/>
    <w:rPr>
      <w:rFonts w:asciiTheme="majorHAnsi" w:hAnsiTheme="majorHAnsi"/>
    </w:rPr>
  </w:style>
  <w:style w:type="paragraph" w:styleId="Kazalovirov">
    <w:name w:val="table of authorities"/>
    <w:basedOn w:val="Navaden"/>
    <w:next w:val="Navaden"/>
    <w:uiPriority w:val="99"/>
    <w:semiHidden/>
    <w:unhideWhenUsed/>
    <w:rsid w:val="0051363C"/>
    <w:pPr>
      <w:ind w:left="220" w:hanging="220"/>
    </w:pPr>
  </w:style>
  <w:style w:type="paragraph" w:styleId="Kazalovirov-naslov">
    <w:name w:val="toa heading"/>
    <w:basedOn w:val="Navaden"/>
    <w:next w:val="Navaden"/>
    <w:uiPriority w:val="99"/>
    <w:semiHidden/>
    <w:unhideWhenUsed/>
    <w:rsid w:val="0051363C"/>
    <w:pPr>
      <w:spacing w:before="120"/>
    </w:pPr>
    <w:rPr>
      <w:rFonts w:asciiTheme="majorHAnsi" w:eastAsiaTheme="majorEastAsia" w:hAnsiTheme="majorHAnsi" w:cstheme="majorBidi"/>
      <w:b/>
      <w:bCs/>
      <w:sz w:val="24"/>
      <w:szCs w:val="24"/>
    </w:rPr>
  </w:style>
  <w:style w:type="paragraph" w:styleId="Kazalovsebine1">
    <w:name w:val="toc 1"/>
    <w:basedOn w:val="Navaden"/>
    <w:next w:val="Navaden"/>
    <w:uiPriority w:val="39"/>
    <w:unhideWhenUsed/>
    <w:qFormat/>
    <w:rsid w:val="00FD6758"/>
    <w:pPr>
      <w:spacing w:before="360"/>
    </w:pPr>
    <w:rPr>
      <w:rFonts w:asciiTheme="majorHAnsi" w:hAnsiTheme="majorHAnsi"/>
      <w:b/>
      <w:bCs/>
      <w:caps/>
      <w:sz w:val="24"/>
      <w:szCs w:val="24"/>
    </w:rPr>
  </w:style>
  <w:style w:type="paragraph" w:styleId="Kazalovsebine2">
    <w:name w:val="toc 2"/>
    <w:basedOn w:val="Kazalovsebine1"/>
    <w:next w:val="Navaden"/>
    <w:uiPriority w:val="39"/>
    <w:unhideWhenUsed/>
    <w:rsid w:val="0051363C"/>
    <w:pPr>
      <w:spacing w:before="240"/>
    </w:pPr>
    <w:rPr>
      <w:rFonts w:asciiTheme="minorHAnsi" w:hAnsiTheme="minorHAnsi" w:cstheme="minorHAnsi"/>
      <w:caps w:val="0"/>
      <w:sz w:val="20"/>
      <w:szCs w:val="20"/>
    </w:rPr>
  </w:style>
  <w:style w:type="paragraph" w:styleId="Kazalovsebine3">
    <w:name w:val="toc 3"/>
    <w:basedOn w:val="Kazalovsebine1"/>
    <w:next w:val="Navaden"/>
    <w:uiPriority w:val="39"/>
    <w:unhideWhenUsed/>
    <w:rsid w:val="0051363C"/>
    <w:pPr>
      <w:spacing w:before="0"/>
      <w:ind w:left="200"/>
    </w:pPr>
    <w:rPr>
      <w:rFonts w:asciiTheme="minorHAnsi" w:hAnsiTheme="minorHAnsi" w:cstheme="minorHAnsi"/>
      <w:b w:val="0"/>
      <w:bCs w:val="0"/>
      <w:caps w:val="0"/>
      <w:sz w:val="20"/>
      <w:szCs w:val="20"/>
    </w:rPr>
  </w:style>
  <w:style w:type="paragraph" w:styleId="Kazalovsebine4">
    <w:name w:val="toc 4"/>
    <w:basedOn w:val="Kazalovsebine1"/>
    <w:next w:val="Navaden"/>
    <w:uiPriority w:val="39"/>
    <w:rsid w:val="0051363C"/>
    <w:pPr>
      <w:spacing w:before="0"/>
      <w:ind w:left="400"/>
    </w:pPr>
    <w:rPr>
      <w:rFonts w:asciiTheme="minorHAnsi" w:hAnsiTheme="minorHAnsi" w:cstheme="minorHAnsi"/>
      <w:b w:val="0"/>
      <w:bCs w:val="0"/>
      <w:caps w:val="0"/>
      <w:sz w:val="20"/>
      <w:szCs w:val="20"/>
    </w:rPr>
  </w:style>
  <w:style w:type="paragraph" w:styleId="Kazalovsebine5">
    <w:name w:val="toc 5"/>
    <w:basedOn w:val="Kazalovsebine1"/>
    <w:next w:val="Navaden"/>
    <w:uiPriority w:val="39"/>
    <w:rsid w:val="0051363C"/>
    <w:pPr>
      <w:spacing w:before="0"/>
      <w:ind w:left="600"/>
    </w:pPr>
    <w:rPr>
      <w:rFonts w:asciiTheme="minorHAnsi" w:hAnsiTheme="minorHAnsi" w:cstheme="minorHAnsi"/>
      <w:b w:val="0"/>
      <w:bCs w:val="0"/>
      <w:caps w:val="0"/>
      <w:sz w:val="20"/>
      <w:szCs w:val="20"/>
    </w:rPr>
  </w:style>
  <w:style w:type="paragraph" w:styleId="Kazalovsebine6">
    <w:name w:val="toc 6"/>
    <w:basedOn w:val="Kazalovsebine1"/>
    <w:next w:val="Navaden"/>
    <w:uiPriority w:val="39"/>
    <w:rsid w:val="0051363C"/>
    <w:pPr>
      <w:spacing w:before="0"/>
      <w:ind w:left="800"/>
    </w:pPr>
    <w:rPr>
      <w:rFonts w:asciiTheme="minorHAnsi" w:hAnsiTheme="minorHAnsi" w:cstheme="minorHAnsi"/>
      <w:b w:val="0"/>
      <w:bCs w:val="0"/>
      <w:caps w:val="0"/>
      <w:sz w:val="20"/>
      <w:szCs w:val="20"/>
    </w:rPr>
  </w:style>
  <w:style w:type="paragraph" w:styleId="Kazalovsebine7">
    <w:name w:val="toc 7"/>
    <w:basedOn w:val="Kazalovsebine1"/>
    <w:next w:val="Navaden"/>
    <w:uiPriority w:val="39"/>
    <w:rsid w:val="0051363C"/>
    <w:pPr>
      <w:spacing w:before="0"/>
      <w:ind w:left="1000"/>
    </w:pPr>
    <w:rPr>
      <w:rFonts w:asciiTheme="minorHAnsi" w:hAnsiTheme="minorHAnsi" w:cstheme="minorHAnsi"/>
      <w:b w:val="0"/>
      <w:bCs w:val="0"/>
      <w:caps w:val="0"/>
      <w:sz w:val="20"/>
      <w:szCs w:val="20"/>
    </w:rPr>
  </w:style>
  <w:style w:type="paragraph" w:styleId="Kazalovsebine8">
    <w:name w:val="toc 8"/>
    <w:basedOn w:val="Kazalovsebine1"/>
    <w:next w:val="Navaden"/>
    <w:uiPriority w:val="39"/>
    <w:rsid w:val="0051363C"/>
    <w:pPr>
      <w:spacing w:before="0"/>
      <w:ind w:left="1200"/>
    </w:pPr>
    <w:rPr>
      <w:rFonts w:asciiTheme="minorHAnsi" w:hAnsiTheme="minorHAnsi" w:cstheme="minorHAnsi"/>
      <w:b w:val="0"/>
      <w:bCs w:val="0"/>
      <w:caps w:val="0"/>
      <w:sz w:val="20"/>
      <w:szCs w:val="20"/>
    </w:rPr>
  </w:style>
  <w:style w:type="paragraph" w:styleId="Kazalovsebine9">
    <w:name w:val="toc 9"/>
    <w:basedOn w:val="Kazalovsebine1"/>
    <w:next w:val="Navaden"/>
    <w:uiPriority w:val="39"/>
    <w:rsid w:val="0051363C"/>
    <w:pPr>
      <w:spacing w:before="0"/>
      <w:ind w:left="1400"/>
    </w:pPr>
    <w:rPr>
      <w:rFonts w:asciiTheme="minorHAnsi" w:hAnsiTheme="minorHAnsi" w:cstheme="minorHAnsi"/>
      <w:b w:val="0"/>
      <w:bCs w:val="0"/>
      <w:caps w:val="0"/>
      <w:sz w:val="20"/>
      <w:szCs w:val="20"/>
    </w:rPr>
  </w:style>
  <w:style w:type="paragraph" w:styleId="Konnaopomba-besedilo">
    <w:name w:val="endnote text"/>
    <w:basedOn w:val="Navaden"/>
    <w:link w:val="Konnaopomba-besediloZnak"/>
    <w:uiPriority w:val="99"/>
    <w:semiHidden/>
    <w:unhideWhenUsed/>
    <w:rsid w:val="0051363C"/>
    <w:rPr>
      <w:rFonts w:asciiTheme="majorHAnsi" w:hAnsiTheme="majorHAnsi"/>
    </w:rPr>
  </w:style>
  <w:style w:type="character" w:customStyle="1" w:styleId="Konnaopomba-besediloZnak">
    <w:name w:val="Končna opomba - besedilo Znak"/>
    <w:basedOn w:val="Privzetapisavaodstavka"/>
    <w:link w:val="Konnaopomba-besedilo"/>
    <w:uiPriority w:val="99"/>
    <w:semiHidden/>
    <w:rsid w:val="0051363C"/>
    <w:rPr>
      <w:rFonts w:asciiTheme="majorHAnsi" w:hAnsiTheme="majorHAnsi"/>
      <w:sz w:val="20"/>
      <w:szCs w:val="20"/>
    </w:rPr>
  </w:style>
  <w:style w:type="character" w:styleId="Konnaopomba-sklic">
    <w:name w:val="endnote reference"/>
    <w:basedOn w:val="Privzetapisavaodstavka"/>
    <w:uiPriority w:val="99"/>
    <w:semiHidden/>
    <w:unhideWhenUsed/>
    <w:rsid w:val="0051363C"/>
    <w:rPr>
      <w:position w:val="6"/>
      <w:vertAlign w:val="baseline"/>
    </w:rPr>
  </w:style>
  <w:style w:type="character" w:styleId="Krepko">
    <w:name w:val="Strong"/>
    <w:basedOn w:val="Privzetapisavaodstavka"/>
    <w:uiPriority w:val="3"/>
    <w:qFormat/>
    <w:rsid w:val="00FD6758"/>
    <w:rPr>
      <w:b/>
      <w:bCs/>
    </w:rPr>
  </w:style>
  <w:style w:type="paragraph" w:styleId="Napis">
    <w:name w:val="caption"/>
    <w:basedOn w:val="Navaden"/>
    <w:next w:val="Navaden"/>
    <w:uiPriority w:val="35"/>
    <w:qFormat/>
    <w:rsid w:val="00FD6758"/>
    <w:pPr>
      <w:keepNext/>
      <w:keepLines/>
      <w:spacing w:before="300" w:after="300"/>
    </w:pPr>
    <w:rPr>
      <w:rFonts w:asciiTheme="majorHAnsi" w:eastAsiaTheme="minorEastAsia" w:hAnsiTheme="majorHAnsi"/>
      <w:bCs/>
      <w:szCs w:val="18"/>
      <w:lang w:bidi="en-US"/>
    </w:rPr>
  </w:style>
  <w:style w:type="paragraph" w:styleId="Naslov">
    <w:name w:val="Title"/>
    <w:basedOn w:val="Navaden"/>
    <w:next w:val="Navaden"/>
    <w:link w:val="NaslovZnak"/>
    <w:qFormat/>
    <w:rsid w:val="00FD6758"/>
    <w:pPr>
      <w:suppressAutoHyphens/>
      <w:contextualSpacing/>
    </w:pPr>
    <w:rPr>
      <w:rFonts w:eastAsiaTheme="majorEastAsia" w:cstheme="majorBidi"/>
      <w:color w:val="1A3876" w:themeColor="accent1"/>
      <w:spacing w:val="5"/>
      <w:kern w:val="28"/>
      <w:sz w:val="48"/>
      <w:szCs w:val="52"/>
      <w:lang w:bidi="en-US"/>
    </w:rPr>
  </w:style>
  <w:style w:type="character" w:customStyle="1" w:styleId="NaslovZnak">
    <w:name w:val="Naslov Znak"/>
    <w:basedOn w:val="Privzetapisavaodstavka"/>
    <w:link w:val="Naslov"/>
    <w:uiPriority w:val="10"/>
    <w:rsid w:val="00FD6758"/>
    <w:rPr>
      <w:rFonts w:eastAsiaTheme="majorEastAsia" w:cstheme="majorBidi"/>
      <w:color w:val="1A3876" w:themeColor="accent1"/>
      <w:spacing w:val="5"/>
      <w:kern w:val="28"/>
      <w:sz w:val="48"/>
      <w:szCs w:val="52"/>
      <w:lang w:bidi="en-US"/>
    </w:rPr>
  </w:style>
  <w:style w:type="character" w:customStyle="1" w:styleId="Naslov1Znak">
    <w:name w:val="Naslov 1 Znak"/>
    <w:basedOn w:val="Privzetapisavaodstavka"/>
    <w:link w:val="Naslov1"/>
    <w:rsid w:val="00932B3A"/>
    <w:rPr>
      <w:rFonts w:asciiTheme="majorHAnsi" w:eastAsiaTheme="majorEastAsia" w:hAnsiTheme="majorHAnsi" w:cstheme="majorBidi"/>
      <w:b/>
      <w:bCs/>
      <w:color w:val="1A3876" w:themeColor="accent1"/>
      <w:sz w:val="36"/>
      <w:szCs w:val="28"/>
      <w:lang w:bidi="en-US"/>
    </w:rPr>
  </w:style>
  <w:style w:type="character" w:customStyle="1" w:styleId="Naslov2Znak">
    <w:name w:val="Naslov 2 Znak"/>
    <w:basedOn w:val="Privzetapisavaodstavka"/>
    <w:link w:val="Naslov2"/>
    <w:rsid w:val="00463683"/>
    <w:rPr>
      <w:rFonts w:asciiTheme="majorHAnsi" w:hAnsiTheme="majorHAnsi"/>
      <w:color w:val="1A3876" w:themeColor="accent1"/>
      <w:sz w:val="32"/>
      <w:szCs w:val="26"/>
    </w:rPr>
  </w:style>
  <w:style w:type="character" w:customStyle="1" w:styleId="Naslov3Znak">
    <w:name w:val="Naslov 3 Znak"/>
    <w:basedOn w:val="Privzetapisavaodstavka"/>
    <w:link w:val="Naslov3"/>
    <w:uiPriority w:val="9"/>
    <w:rsid w:val="00463683"/>
    <w:rPr>
      <w:rFonts w:asciiTheme="majorHAnsi" w:eastAsiaTheme="majorEastAsia" w:hAnsiTheme="majorHAnsi" w:cstheme="majorBidi"/>
      <w:b/>
      <w:bCs/>
      <w:color w:val="9C313B"/>
      <w:sz w:val="26"/>
      <w:lang w:bidi="en-US"/>
    </w:rPr>
  </w:style>
  <w:style w:type="character" w:customStyle="1" w:styleId="Naslov4Znak">
    <w:name w:val="Naslov 4 Znak"/>
    <w:basedOn w:val="Privzetapisavaodstavka"/>
    <w:link w:val="Naslov4"/>
    <w:rsid w:val="00932B3A"/>
    <w:rPr>
      <w:rFonts w:asciiTheme="majorHAnsi" w:eastAsiaTheme="majorEastAsia" w:hAnsiTheme="majorHAnsi" w:cstheme="majorBidi"/>
      <w:bCs/>
      <w:iCs/>
      <w:color w:val="9C313B"/>
      <w:sz w:val="26"/>
      <w:lang w:bidi="en-US"/>
    </w:rPr>
  </w:style>
  <w:style w:type="character" w:customStyle="1" w:styleId="Naslov5Znak">
    <w:name w:val="Naslov 5 Znak"/>
    <w:basedOn w:val="Privzetapisavaodstavka"/>
    <w:link w:val="Naslov5"/>
    <w:rsid w:val="00932B3A"/>
    <w:rPr>
      <w:rFonts w:asciiTheme="majorHAnsi" w:eastAsiaTheme="majorEastAsia" w:hAnsiTheme="majorHAnsi" w:cstheme="majorBidi"/>
      <w:i/>
      <w:color w:val="9C313B"/>
      <w:sz w:val="26"/>
      <w:lang w:bidi="en-US"/>
    </w:rPr>
  </w:style>
  <w:style w:type="character" w:customStyle="1" w:styleId="Naslov6Znak">
    <w:name w:val="Naslov 6 Znak"/>
    <w:basedOn w:val="Privzetapisavaodstavka"/>
    <w:link w:val="Naslov6"/>
    <w:rsid w:val="00932B3A"/>
    <w:rPr>
      <w:rFonts w:ascii="Times New Roman" w:eastAsiaTheme="majorEastAsia" w:hAnsi="Times New Roman" w:cstheme="majorBidi"/>
      <w:b/>
      <w:i/>
      <w:iCs/>
      <w:color w:val="1A3876" w:themeColor="text2"/>
      <w:lang w:bidi="en-US"/>
    </w:rPr>
  </w:style>
  <w:style w:type="character" w:customStyle="1" w:styleId="Naslov7Znak">
    <w:name w:val="Naslov 7 Znak"/>
    <w:basedOn w:val="Privzetapisavaodstavka"/>
    <w:link w:val="Naslov7"/>
    <w:uiPriority w:val="9"/>
    <w:semiHidden/>
    <w:rsid w:val="00932B3A"/>
    <w:rPr>
      <w:rFonts w:eastAsiaTheme="majorEastAsia" w:cstheme="majorBidi"/>
      <w:i/>
      <w:iCs/>
      <w:color w:val="1A3876" w:themeColor="text2"/>
      <w:lang w:bidi="en-US"/>
    </w:rPr>
  </w:style>
  <w:style w:type="character" w:customStyle="1" w:styleId="Naslov8Znak">
    <w:name w:val="Naslov 8 Znak"/>
    <w:basedOn w:val="Privzetapisavaodstavka"/>
    <w:link w:val="Naslov8"/>
    <w:uiPriority w:val="9"/>
    <w:semiHidden/>
    <w:rsid w:val="00932B3A"/>
    <w:rPr>
      <w:rFonts w:eastAsiaTheme="majorEastAsia" w:cstheme="majorBidi"/>
      <w:i/>
      <w:color w:val="1A3876" w:themeColor="text2"/>
      <w:szCs w:val="20"/>
      <w:lang w:bidi="en-US"/>
    </w:rPr>
  </w:style>
  <w:style w:type="character" w:customStyle="1" w:styleId="Naslov9Znak">
    <w:name w:val="Naslov 9 Znak"/>
    <w:basedOn w:val="Privzetapisavaodstavka"/>
    <w:link w:val="Naslov9"/>
    <w:uiPriority w:val="9"/>
    <w:semiHidden/>
    <w:rsid w:val="00932B3A"/>
    <w:rPr>
      <w:rFonts w:eastAsiaTheme="majorEastAsia" w:cstheme="majorBidi"/>
      <w:i/>
      <w:iCs/>
      <w:color w:val="1A3876" w:themeColor="text2"/>
      <w:szCs w:val="20"/>
      <w:lang w:bidi="en-US"/>
    </w:rPr>
  </w:style>
  <w:style w:type="character" w:styleId="Naslovknjige">
    <w:name w:val="Book Title"/>
    <w:basedOn w:val="Privzetapisavaodstavka"/>
    <w:uiPriority w:val="33"/>
    <w:semiHidden/>
    <w:qFormat/>
    <w:rsid w:val="00FD6758"/>
    <w:rPr>
      <w:b/>
      <w:bCs/>
      <w:smallCaps/>
      <w:spacing w:val="5"/>
    </w:rPr>
  </w:style>
  <w:style w:type="paragraph" w:styleId="NaslovTOC">
    <w:name w:val="TOC Heading"/>
    <w:basedOn w:val="Naslov2"/>
    <w:next w:val="Navaden"/>
    <w:uiPriority w:val="39"/>
    <w:qFormat/>
    <w:rsid w:val="00FD6758"/>
    <w:pPr>
      <w:pageBreakBefore/>
      <w:outlineLvl w:val="9"/>
    </w:pPr>
  </w:style>
  <w:style w:type="character" w:styleId="Neenpoudarek">
    <w:name w:val="Subtle Emphasis"/>
    <w:basedOn w:val="Privzetapisavaodstavka"/>
    <w:uiPriority w:val="19"/>
    <w:semiHidden/>
    <w:rsid w:val="0051363C"/>
    <w:rPr>
      <w:i/>
      <w:iCs/>
      <w:color w:val="808080" w:themeColor="text1" w:themeTint="7F"/>
    </w:rPr>
  </w:style>
  <w:style w:type="character" w:styleId="Neensklic">
    <w:name w:val="Subtle Reference"/>
    <w:basedOn w:val="Privzetapisavaodstavka"/>
    <w:uiPriority w:val="31"/>
    <w:semiHidden/>
    <w:qFormat/>
    <w:rsid w:val="00FD6758"/>
    <w:rPr>
      <w:smallCaps/>
      <w:color w:val="AAAAAA" w:themeColor="accent2"/>
      <w:u w:val="single"/>
    </w:rPr>
  </w:style>
  <w:style w:type="paragraph" w:styleId="Noga">
    <w:name w:val="footer"/>
    <w:basedOn w:val="Navaden"/>
    <w:link w:val="NogaZnak"/>
    <w:uiPriority w:val="99"/>
    <w:unhideWhenUsed/>
    <w:rsid w:val="0051363C"/>
    <w:pPr>
      <w:tabs>
        <w:tab w:val="center" w:pos="4536"/>
        <w:tab w:val="right" w:pos="9072"/>
      </w:tabs>
    </w:pPr>
    <w:rPr>
      <w:rFonts w:asciiTheme="majorHAnsi" w:hAnsiTheme="majorHAnsi"/>
    </w:rPr>
  </w:style>
  <w:style w:type="character" w:customStyle="1" w:styleId="NogaZnak">
    <w:name w:val="Noga Znak"/>
    <w:basedOn w:val="Privzetapisavaodstavka"/>
    <w:link w:val="Noga"/>
    <w:uiPriority w:val="99"/>
    <w:rsid w:val="000616C1"/>
    <w:rPr>
      <w:rFonts w:asciiTheme="majorHAnsi" w:hAnsiTheme="majorHAnsi"/>
    </w:rPr>
  </w:style>
  <w:style w:type="paragraph" w:styleId="Odstavekseznama">
    <w:name w:val="List Paragraph"/>
    <w:basedOn w:val="Navaden"/>
    <w:link w:val="OdstavekseznamaZnak"/>
    <w:uiPriority w:val="34"/>
    <w:unhideWhenUsed/>
    <w:qFormat/>
    <w:rsid w:val="00FD6758"/>
    <w:pPr>
      <w:ind w:left="720"/>
      <w:contextualSpacing/>
    </w:pPr>
    <w:rPr>
      <w:rFonts w:eastAsiaTheme="minorEastAsia"/>
      <w:lang w:bidi="en-US"/>
    </w:rPr>
  </w:style>
  <w:style w:type="paragraph" w:styleId="Podnaslov">
    <w:name w:val="Subtitle"/>
    <w:basedOn w:val="Navaden"/>
    <w:next w:val="Navaden"/>
    <w:link w:val="PodnaslovZnak"/>
    <w:uiPriority w:val="11"/>
    <w:qFormat/>
    <w:rsid w:val="00FD6758"/>
    <w:pPr>
      <w:numPr>
        <w:ilvl w:val="1"/>
      </w:numPr>
      <w:suppressAutoHyphens/>
    </w:pPr>
    <w:rPr>
      <w:rFonts w:asciiTheme="majorHAnsi" w:eastAsiaTheme="majorEastAsia" w:hAnsiTheme="majorHAnsi" w:cstheme="majorBidi"/>
      <w:b/>
      <w:iCs/>
      <w:color w:val="1A3876" w:themeColor="accent1"/>
      <w:spacing w:val="15"/>
      <w:sz w:val="26"/>
      <w:szCs w:val="24"/>
      <w:lang w:bidi="en-US"/>
    </w:rPr>
  </w:style>
  <w:style w:type="character" w:customStyle="1" w:styleId="PodnaslovZnak">
    <w:name w:val="Podnaslov Znak"/>
    <w:basedOn w:val="Privzetapisavaodstavka"/>
    <w:link w:val="Podnaslov"/>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Poudarek">
    <w:name w:val="Emphasis"/>
    <w:basedOn w:val="Privzetapisavaodstavka"/>
    <w:qFormat/>
    <w:rsid w:val="00FD6758"/>
    <w:rPr>
      <w:i/>
      <w:iCs/>
    </w:rPr>
  </w:style>
  <w:style w:type="paragraph" w:styleId="Sprotnaopomba-besedilo">
    <w:name w:val="footnote text"/>
    <w:basedOn w:val="Navaden"/>
    <w:link w:val="Sprotnaopomba-besediloZnak"/>
    <w:uiPriority w:val="99"/>
    <w:semiHidden/>
    <w:unhideWhenUsed/>
    <w:qFormat/>
    <w:rsid w:val="00FD6758"/>
    <w:rPr>
      <w:sz w:val="16"/>
    </w:rPr>
  </w:style>
  <w:style w:type="character" w:customStyle="1" w:styleId="Sprotnaopomba-besediloZnak">
    <w:name w:val="Sprotna opomba - besedilo Znak"/>
    <w:basedOn w:val="Privzetapisavaodstavka"/>
    <w:link w:val="Sprotnaopomba-besedilo"/>
    <w:uiPriority w:val="99"/>
    <w:semiHidden/>
    <w:rsid w:val="00FD6758"/>
    <w:rPr>
      <w:sz w:val="16"/>
      <w:szCs w:val="20"/>
    </w:rPr>
  </w:style>
  <w:style w:type="character" w:styleId="Sprotnaopomba-sklic">
    <w:name w:val="footnote reference"/>
    <w:basedOn w:val="Privzetapisavaodstavka"/>
    <w:uiPriority w:val="99"/>
    <w:semiHidden/>
    <w:unhideWhenUsed/>
    <w:rsid w:val="0051363C"/>
    <w:rPr>
      <w:position w:val="0"/>
      <w:vertAlign w:val="superscript"/>
    </w:rPr>
  </w:style>
  <w:style w:type="paragraph" w:styleId="Stvarnokazalo1">
    <w:name w:val="index 1"/>
    <w:basedOn w:val="Navaden"/>
    <w:next w:val="Navaden"/>
    <w:autoRedefine/>
    <w:uiPriority w:val="99"/>
    <w:semiHidden/>
    <w:unhideWhenUsed/>
    <w:rsid w:val="0051363C"/>
    <w:pPr>
      <w:ind w:left="220" w:hanging="220"/>
    </w:pPr>
    <w:rPr>
      <w:rFonts w:cstheme="minorHAnsi"/>
      <w:sz w:val="18"/>
      <w:szCs w:val="18"/>
    </w:rPr>
  </w:style>
  <w:style w:type="table" w:styleId="Tabelamrea">
    <w:name w:val="Table Grid"/>
    <w:basedOn w:val="Navadnatabela"/>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gradbadokumenta">
    <w:name w:val="Document Map"/>
    <w:basedOn w:val="Navaden"/>
    <w:link w:val="ZgradbadokumentaZnak"/>
    <w:uiPriority w:val="99"/>
    <w:semiHidden/>
    <w:unhideWhenUsed/>
    <w:rsid w:val="0051363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51363C"/>
    <w:rPr>
      <w:rFonts w:ascii="Tahoma" w:hAnsi="Tahoma" w:cs="Tahoma"/>
      <w:sz w:val="16"/>
      <w:szCs w:val="16"/>
    </w:rPr>
  </w:style>
  <w:style w:type="character" w:styleId="Pripombasklic">
    <w:name w:val="annotation reference"/>
    <w:basedOn w:val="Privzetapisavaodstavka"/>
    <w:uiPriority w:val="99"/>
    <w:semiHidden/>
    <w:unhideWhenUsed/>
    <w:rsid w:val="0051363C"/>
    <w:rPr>
      <w:sz w:val="16"/>
      <w:szCs w:val="16"/>
    </w:rPr>
  </w:style>
  <w:style w:type="paragraph" w:styleId="Pripombabesedilo">
    <w:name w:val="annotation text"/>
    <w:basedOn w:val="Navaden"/>
    <w:link w:val="PripombabesediloZnak"/>
    <w:uiPriority w:val="99"/>
    <w:unhideWhenUsed/>
    <w:rsid w:val="0051363C"/>
  </w:style>
  <w:style w:type="character" w:customStyle="1" w:styleId="PripombabesediloZnak">
    <w:name w:val="Pripomba – besedilo Znak"/>
    <w:basedOn w:val="Privzetapisavaodstavka"/>
    <w:link w:val="Pripombabesedilo"/>
    <w:uiPriority w:val="99"/>
    <w:rsid w:val="0051363C"/>
    <w:rPr>
      <w:sz w:val="20"/>
      <w:szCs w:val="20"/>
    </w:rPr>
  </w:style>
  <w:style w:type="paragraph" w:styleId="Zadevapripombe">
    <w:name w:val="annotation subject"/>
    <w:basedOn w:val="Pripombabesedilo"/>
    <w:next w:val="Pripombabesedilo"/>
    <w:link w:val="ZadevapripombeZnak"/>
    <w:uiPriority w:val="99"/>
    <w:semiHidden/>
    <w:unhideWhenUsed/>
    <w:rsid w:val="0051363C"/>
    <w:rPr>
      <w:b/>
      <w:bCs/>
    </w:rPr>
  </w:style>
  <w:style w:type="character" w:customStyle="1" w:styleId="ZadevapripombeZnak">
    <w:name w:val="Zadeva pripombe Znak"/>
    <w:basedOn w:val="PripombabesediloZnak"/>
    <w:link w:val="Zadevapripombe"/>
    <w:uiPriority w:val="99"/>
    <w:semiHidden/>
    <w:rsid w:val="0051363C"/>
    <w:rPr>
      <w:b/>
      <w:bCs/>
      <w:sz w:val="20"/>
      <w:szCs w:val="20"/>
    </w:rPr>
  </w:style>
  <w:style w:type="paragraph" w:styleId="Oznaenseznam">
    <w:name w:val="List Bullet"/>
    <w:basedOn w:val="Navaden"/>
    <w:uiPriority w:val="99"/>
    <w:qFormat/>
    <w:rsid w:val="00FD6758"/>
    <w:pPr>
      <w:numPr>
        <w:numId w:val="11"/>
      </w:numPr>
    </w:pPr>
  </w:style>
  <w:style w:type="paragraph" w:styleId="Oznaenseznam2">
    <w:name w:val="List Bullet 2"/>
    <w:basedOn w:val="Navaden"/>
    <w:uiPriority w:val="99"/>
    <w:semiHidden/>
    <w:rsid w:val="00AD7F64"/>
    <w:pPr>
      <w:numPr>
        <w:numId w:val="7"/>
      </w:numPr>
      <w:contextualSpacing/>
    </w:pPr>
  </w:style>
  <w:style w:type="paragraph" w:styleId="Oznaenseznam3">
    <w:name w:val="List Bullet 3"/>
    <w:basedOn w:val="Navaden"/>
    <w:uiPriority w:val="99"/>
    <w:semiHidden/>
    <w:rsid w:val="00AD7F64"/>
    <w:pPr>
      <w:numPr>
        <w:numId w:val="8"/>
      </w:numPr>
      <w:contextualSpacing/>
    </w:pPr>
  </w:style>
  <w:style w:type="paragraph" w:styleId="Oznaenseznam4">
    <w:name w:val="List Bullet 4"/>
    <w:basedOn w:val="Navaden"/>
    <w:uiPriority w:val="99"/>
    <w:semiHidden/>
    <w:rsid w:val="00AD7F64"/>
    <w:pPr>
      <w:numPr>
        <w:numId w:val="9"/>
      </w:numPr>
      <w:contextualSpacing/>
    </w:pPr>
  </w:style>
  <w:style w:type="paragraph" w:styleId="Oznaenseznam5">
    <w:name w:val="List Bullet 5"/>
    <w:basedOn w:val="Navaden"/>
    <w:uiPriority w:val="99"/>
    <w:semiHidden/>
    <w:rsid w:val="00AD7F64"/>
    <w:pPr>
      <w:numPr>
        <w:numId w:val="10"/>
      </w:numPr>
      <w:contextualSpacing/>
    </w:pPr>
  </w:style>
  <w:style w:type="paragraph" w:styleId="Stvarnokazalo-naslov">
    <w:name w:val="index heading"/>
    <w:basedOn w:val="Naslov3"/>
    <w:next w:val="Navaden"/>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avaden"/>
    <w:uiPriority w:val="40"/>
    <w:semiHidden/>
    <w:rsid w:val="0051363C"/>
    <w:pPr>
      <w:tabs>
        <w:tab w:val="decimal" w:pos="360"/>
      </w:tabs>
      <w:spacing w:after="200" w:line="276" w:lineRule="auto"/>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Stvarnokazalo2">
    <w:name w:val="index 2"/>
    <w:basedOn w:val="Navaden"/>
    <w:next w:val="Navaden"/>
    <w:autoRedefine/>
    <w:uiPriority w:val="99"/>
    <w:semiHidden/>
    <w:unhideWhenUsed/>
    <w:rsid w:val="0051363C"/>
    <w:pPr>
      <w:ind w:left="440" w:hanging="220"/>
    </w:pPr>
    <w:rPr>
      <w:rFonts w:cstheme="minorHAnsi"/>
      <w:sz w:val="18"/>
      <w:szCs w:val="18"/>
    </w:rPr>
  </w:style>
  <w:style w:type="paragraph" w:styleId="Stvarnokazalo3">
    <w:name w:val="index 3"/>
    <w:basedOn w:val="Navaden"/>
    <w:next w:val="Navaden"/>
    <w:autoRedefine/>
    <w:uiPriority w:val="99"/>
    <w:semiHidden/>
    <w:unhideWhenUsed/>
    <w:rsid w:val="0051363C"/>
    <w:pPr>
      <w:ind w:left="660" w:hanging="220"/>
    </w:pPr>
    <w:rPr>
      <w:rFonts w:cstheme="minorHAnsi"/>
      <w:sz w:val="18"/>
      <w:szCs w:val="18"/>
    </w:rPr>
  </w:style>
  <w:style w:type="paragraph" w:styleId="Stvarnokazalo4">
    <w:name w:val="index 4"/>
    <w:basedOn w:val="Navaden"/>
    <w:next w:val="Navaden"/>
    <w:autoRedefine/>
    <w:uiPriority w:val="99"/>
    <w:semiHidden/>
    <w:unhideWhenUsed/>
    <w:rsid w:val="0051363C"/>
    <w:pPr>
      <w:ind w:left="880" w:hanging="220"/>
    </w:pPr>
    <w:rPr>
      <w:rFonts w:cstheme="minorHAnsi"/>
      <w:sz w:val="18"/>
      <w:szCs w:val="18"/>
    </w:rPr>
  </w:style>
  <w:style w:type="paragraph" w:styleId="Stvarnokazalo5">
    <w:name w:val="index 5"/>
    <w:basedOn w:val="Navaden"/>
    <w:next w:val="Navaden"/>
    <w:autoRedefine/>
    <w:uiPriority w:val="99"/>
    <w:semiHidden/>
    <w:unhideWhenUsed/>
    <w:rsid w:val="0051363C"/>
    <w:pPr>
      <w:ind w:left="1100" w:hanging="220"/>
    </w:pPr>
    <w:rPr>
      <w:rFonts w:cstheme="minorHAnsi"/>
      <w:sz w:val="18"/>
      <w:szCs w:val="18"/>
    </w:rPr>
  </w:style>
  <w:style w:type="paragraph" w:styleId="Stvarnokazalo6">
    <w:name w:val="index 6"/>
    <w:basedOn w:val="Navaden"/>
    <w:next w:val="Navaden"/>
    <w:autoRedefine/>
    <w:uiPriority w:val="99"/>
    <w:semiHidden/>
    <w:unhideWhenUsed/>
    <w:rsid w:val="0051363C"/>
    <w:pPr>
      <w:ind w:left="1320" w:hanging="220"/>
    </w:pPr>
    <w:rPr>
      <w:rFonts w:cstheme="minorHAnsi"/>
      <w:sz w:val="18"/>
      <w:szCs w:val="18"/>
    </w:rPr>
  </w:style>
  <w:style w:type="paragraph" w:styleId="Stvarnokazalo7">
    <w:name w:val="index 7"/>
    <w:basedOn w:val="Navaden"/>
    <w:next w:val="Navaden"/>
    <w:autoRedefine/>
    <w:uiPriority w:val="99"/>
    <w:semiHidden/>
    <w:unhideWhenUsed/>
    <w:rsid w:val="0051363C"/>
    <w:pPr>
      <w:ind w:left="1540" w:hanging="220"/>
    </w:pPr>
    <w:rPr>
      <w:rFonts w:cstheme="minorHAnsi"/>
      <w:sz w:val="18"/>
      <w:szCs w:val="18"/>
    </w:rPr>
  </w:style>
  <w:style w:type="paragraph" w:styleId="Stvarnokazalo8">
    <w:name w:val="index 8"/>
    <w:basedOn w:val="Navaden"/>
    <w:next w:val="Navaden"/>
    <w:autoRedefine/>
    <w:uiPriority w:val="99"/>
    <w:semiHidden/>
    <w:unhideWhenUsed/>
    <w:rsid w:val="0051363C"/>
    <w:pPr>
      <w:ind w:left="1760" w:hanging="220"/>
    </w:pPr>
    <w:rPr>
      <w:rFonts w:cstheme="minorHAnsi"/>
      <w:sz w:val="18"/>
      <w:szCs w:val="18"/>
    </w:rPr>
  </w:style>
  <w:style w:type="paragraph" w:styleId="Stvarnokazalo9">
    <w:name w:val="index 9"/>
    <w:basedOn w:val="Navaden"/>
    <w:next w:val="Navaden"/>
    <w:autoRedefine/>
    <w:uiPriority w:val="99"/>
    <w:semiHidden/>
    <w:unhideWhenUsed/>
    <w:rsid w:val="0051363C"/>
    <w:pPr>
      <w:ind w:left="1980" w:hanging="220"/>
    </w:pPr>
    <w:rPr>
      <w:rFonts w:cstheme="minorHAnsi"/>
      <w:sz w:val="18"/>
      <w:szCs w:val="18"/>
    </w:rPr>
  </w:style>
  <w:style w:type="paragraph" w:customStyle="1" w:styleId="GrafikaPripis">
    <w:name w:val="Grafika / Pripis"/>
    <w:basedOn w:val="Navaden"/>
    <w:next w:val="Navaden"/>
    <w:uiPriority w:val="35"/>
    <w:qFormat/>
    <w:rsid w:val="00FD6758"/>
    <w:pPr>
      <w:keepLines/>
      <w:spacing w:before="300" w:after="300"/>
      <w:jc w:val="center"/>
    </w:pPr>
    <w:rPr>
      <w:rFonts w:asciiTheme="majorHAnsi" w:hAnsiTheme="majorHAnsi"/>
      <w:sz w:val="18"/>
    </w:rPr>
  </w:style>
  <w:style w:type="paragraph" w:styleId="Otevilenseznam">
    <w:name w:val="List Number"/>
    <w:basedOn w:val="Navaden"/>
    <w:uiPriority w:val="99"/>
    <w:qFormat/>
    <w:rsid w:val="00FD6758"/>
    <w:pPr>
      <w:numPr>
        <w:numId w:val="12"/>
      </w:numPr>
    </w:pPr>
  </w:style>
  <w:style w:type="paragraph" w:styleId="Otevilenseznam2">
    <w:name w:val="List Number 2"/>
    <w:basedOn w:val="Navaden"/>
    <w:uiPriority w:val="99"/>
    <w:semiHidden/>
    <w:rsid w:val="00AD7F64"/>
    <w:pPr>
      <w:numPr>
        <w:numId w:val="3"/>
      </w:numPr>
      <w:contextualSpacing/>
    </w:pPr>
  </w:style>
  <w:style w:type="paragraph" w:styleId="Otevilenseznam3">
    <w:name w:val="List Number 3"/>
    <w:basedOn w:val="Navaden"/>
    <w:uiPriority w:val="99"/>
    <w:semiHidden/>
    <w:rsid w:val="00AD7F64"/>
    <w:pPr>
      <w:numPr>
        <w:numId w:val="6"/>
      </w:numPr>
      <w:contextualSpacing/>
    </w:pPr>
  </w:style>
  <w:style w:type="paragraph" w:styleId="Otevilenseznam4">
    <w:name w:val="List Number 4"/>
    <w:basedOn w:val="Navaden"/>
    <w:uiPriority w:val="99"/>
    <w:semiHidden/>
    <w:rsid w:val="00AD7F64"/>
    <w:pPr>
      <w:numPr>
        <w:numId w:val="4"/>
      </w:numPr>
      <w:contextualSpacing/>
    </w:pPr>
  </w:style>
  <w:style w:type="paragraph" w:styleId="Otevilenseznam5">
    <w:name w:val="List Number 5"/>
    <w:basedOn w:val="Navaden"/>
    <w:uiPriority w:val="99"/>
    <w:semiHidden/>
    <w:rsid w:val="00AD7F64"/>
    <w:pPr>
      <w:numPr>
        <w:numId w:val="5"/>
      </w:numPr>
      <w:contextualSpacing/>
    </w:pPr>
  </w:style>
  <w:style w:type="table" w:customStyle="1" w:styleId="CGPCorpBesedilo">
    <w:name w:val="CGP Corp Besedilo"/>
    <w:basedOn w:val="Navadnatabela"/>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Navadnatabela"/>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BrezrazmikovZnak">
    <w:name w:val="Brez razmikov Znak"/>
    <w:basedOn w:val="Privzetapisavaodstavka"/>
    <w:link w:val="Brezrazmikov"/>
    <w:uiPriority w:val="1"/>
    <w:rsid w:val="00FD6758"/>
  </w:style>
  <w:style w:type="paragraph" w:customStyle="1" w:styleId="Naslovnik">
    <w:name w:val="Naslovnik"/>
    <w:basedOn w:val="Brezrazmikov"/>
    <w:next w:val="Navaden"/>
    <w:link w:val="NaslovnikChar"/>
    <w:semiHidden/>
    <w:qFormat/>
    <w:rsid w:val="00FD6758"/>
    <w:pPr>
      <w:keepNext/>
      <w:keepLines/>
      <w:suppressAutoHyphens/>
      <w:spacing w:after="1200" w:line="300" w:lineRule="exact"/>
    </w:pPr>
    <w:rPr>
      <w:b/>
      <w:sz w:val="24"/>
      <w:szCs w:val="24"/>
    </w:rPr>
  </w:style>
  <w:style w:type="character" w:customStyle="1" w:styleId="NaslovnikChar">
    <w:name w:val="Naslovnik Char"/>
    <w:basedOn w:val="BrezrazmikovZnak"/>
    <w:link w:val="Naslovnik"/>
    <w:semiHidden/>
    <w:rsid w:val="00FD6758"/>
    <w:rPr>
      <w:b/>
      <w:sz w:val="24"/>
      <w:szCs w:val="24"/>
    </w:rPr>
  </w:style>
  <w:style w:type="table" w:customStyle="1" w:styleId="CGPCorpBesediloPoudarek1">
    <w:name w:val="CGP Corp Besedilo (Poudarek 1)"/>
    <w:basedOn w:val="Navadnatabela"/>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Navadnatabela"/>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Navadnatabela"/>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Navadnatabela"/>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Navadnatabela"/>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Navadnatabela"/>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Navadnatabela"/>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Navadnatabela"/>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styleId="Telobesedila">
    <w:name w:val="Body Text"/>
    <w:basedOn w:val="Navaden"/>
    <w:link w:val="TelobesedilaZnak"/>
    <w:rsid w:val="008B2DA4"/>
    <w:pPr>
      <w:spacing w:line="240" w:lineRule="atLeast"/>
      <w:jc w:val="center"/>
    </w:pPr>
    <w:rPr>
      <w:color w:val="000000"/>
      <w:sz w:val="24"/>
    </w:rPr>
  </w:style>
  <w:style w:type="character" w:customStyle="1" w:styleId="TelobesedilaZnak">
    <w:name w:val="Telo besedila Znak"/>
    <w:basedOn w:val="Privzetapisavaodstavka"/>
    <w:link w:val="Telobesedila"/>
    <w:rsid w:val="008B2DA4"/>
    <w:rPr>
      <w:rFonts w:ascii="Times New Roman" w:eastAsia="Times New Roman" w:hAnsi="Times New Roman" w:cs="Times New Roman"/>
      <w:color w:val="000000"/>
      <w:sz w:val="24"/>
      <w:szCs w:val="20"/>
    </w:rPr>
  </w:style>
  <w:style w:type="paragraph" w:styleId="Telobesedila2">
    <w:name w:val="Body Text 2"/>
    <w:basedOn w:val="Navaden"/>
    <w:link w:val="Telobesedila2Znak"/>
    <w:rsid w:val="008B2DA4"/>
    <w:pPr>
      <w:spacing w:line="240" w:lineRule="atLeast"/>
      <w:jc w:val="both"/>
    </w:pPr>
    <w:rPr>
      <w:color w:val="000000"/>
      <w:sz w:val="24"/>
    </w:rPr>
  </w:style>
  <w:style w:type="character" w:customStyle="1" w:styleId="Telobesedila2Znak">
    <w:name w:val="Telo besedila 2 Znak"/>
    <w:basedOn w:val="Privzetapisavaodstavka"/>
    <w:link w:val="Telobesedila2"/>
    <w:rsid w:val="008B2DA4"/>
    <w:rPr>
      <w:rFonts w:ascii="Times New Roman" w:eastAsia="Times New Roman" w:hAnsi="Times New Roman" w:cs="Times New Roman"/>
      <w:color w:val="000000"/>
      <w:sz w:val="24"/>
      <w:szCs w:val="20"/>
    </w:rPr>
  </w:style>
  <w:style w:type="paragraph" w:styleId="Telobesedila3">
    <w:name w:val="Body Text 3"/>
    <w:basedOn w:val="Navaden"/>
    <w:link w:val="Telobesedila3Znak"/>
    <w:rsid w:val="008B2DA4"/>
    <w:pPr>
      <w:jc w:val="both"/>
    </w:pPr>
    <w:rPr>
      <w:sz w:val="24"/>
    </w:rPr>
  </w:style>
  <w:style w:type="character" w:customStyle="1" w:styleId="Telobesedila3Znak">
    <w:name w:val="Telo besedila 3 Znak"/>
    <w:basedOn w:val="Privzetapisavaodstavka"/>
    <w:link w:val="Telobesedila3"/>
    <w:rsid w:val="008B2DA4"/>
    <w:rPr>
      <w:rFonts w:ascii="Times New Roman" w:eastAsia="Times New Roman" w:hAnsi="Times New Roman" w:cs="Times New Roman"/>
      <w:sz w:val="24"/>
      <w:szCs w:val="20"/>
    </w:rPr>
  </w:style>
  <w:style w:type="paragraph" w:styleId="Revizija">
    <w:name w:val="Revision"/>
    <w:hidden/>
    <w:uiPriority w:val="99"/>
    <w:semiHidden/>
    <w:rsid w:val="0090599B"/>
    <w:pPr>
      <w:spacing w:after="0" w:line="240" w:lineRule="auto"/>
      <w:jc w:val="left"/>
    </w:pPr>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CA3598"/>
    <w:pPr>
      <w:spacing w:after="120"/>
      <w:ind w:left="283"/>
    </w:pPr>
  </w:style>
  <w:style w:type="character" w:customStyle="1" w:styleId="Telobesedila-zamikZnak">
    <w:name w:val="Telo besedila - zamik Znak"/>
    <w:basedOn w:val="Privzetapisavaodstavka"/>
    <w:link w:val="Telobesedila-zamik"/>
    <w:rsid w:val="00CA3598"/>
    <w:rPr>
      <w:rFonts w:ascii="Times New Roman" w:eastAsia="Times New Roman" w:hAnsi="Times New Roman" w:cs="Times New Roman"/>
      <w:sz w:val="20"/>
      <w:szCs w:val="20"/>
    </w:rPr>
  </w:style>
  <w:style w:type="paragraph" w:styleId="Navadensplet">
    <w:name w:val="Normal (Web)"/>
    <w:basedOn w:val="Navaden"/>
    <w:link w:val="NavadenspletZnak"/>
    <w:uiPriority w:val="99"/>
    <w:unhideWhenUsed/>
    <w:rsid w:val="00E73708"/>
    <w:pPr>
      <w:spacing w:after="161"/>
    </w:pPr>
    <w:rPr>
      <w:color w:val="333333"/>
      <w:sz w:val="14"/>
      <w:szCs w:val="14"/>
      <w:lang w:eastAsia="sl-SI"/>
    </w:rPr>
  </w:style>
  <w:style w:type="paragraph" w:styleId="HTML-oblikovano">
    <w:name w:val="HTML Preformatted"/>
    <w:basedOn w:val="Navaden"/>
    <w:link w:val="HTML-oblikovanoZnak"/>
    <w:rsid w:val="00414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14C87"/>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5C2BC4"/>
    <w:pPr>
      <w:spacing w:after="160" w:line="240" w:lineRule="exact"/>
    </w:pPr>
    <w:rPr>
      <w:rFonts w:ascii="Tahoma" w:hAnsi="Tahoma"/>
      <w:lang w:val="en-US"/>
    </w:rPr>
  </w:style>
  <w:style w:type="paragraph" w:customStyle="1" w:styleId="Odmik0">
    <w:name w:val="Odmik 0"/>
    <w:basedOn w:val="Navaden"/>
    <w:rsid w:val="00DC75F4"/>
    <w:pPr>
      <w:numPr>
        <w:numId w:val="13"/>
      </w:numPr>
      <w:overflowPunct w:val="0"/>
      <w:autoSpaceDE w:val="0"/>
      <w:autoSpaceDN w:val="0"/>
      <w:adjustRightInd w:val="0"/>
      <w:spacing w:after="120"/>
      <w:jc w:val="both"/>
      <w:textAlignment w:val="baseline"/>
    </w:pPr>
    <w:rPr>
      <w:rFonts w:ascii="Arial" w:hAnsi="Arial"/>
      <w:lang w:eastAsia="sl-SI"/>
    </w:rPr>
  </w:style>
  <w:style w:type="paragraph" w:customStyle="1" w:styleId="Tabela">
    <w:name w:val="Tabela"/>
    <w:basedOn w:val="Telobesedila"/>
    <w:rsid w:val="00DC75F4"/>
    <w:pPr>
      <w:overflowPunct w:val="0"/>
      <w:autoSpaceDE w:val="0"/>
      <w:autoSpaceDN w:val="0"/>
      <w:adjustRightInd w:val="0"/>
      <w:spacing w:before="60" w:after="60" w:line="240" w:lineRule="auto"/>
      <w:textAlignment w:val="baseline"/>
    </w:pPr>
    <w:rPr>
      <w:rFonts w:ascii="Arial" w:hAnsi="Arial"/>
      <w:color w:val="auto"/>
      <w:sz w:val="16"/>
    </w:rPr>
  </w:style>
  <w:style w:type="paragraph" w:customStyle="1" w:styleId="Naslovtabelealislike">
    <w:name w:val="Naslov tabele ali slike"/>
    <w:basedOn w:val="Navaden"/>
    <w:next w:val="Navaden"/>
    <w:rsid w:val="00DC75F4"/>
    <w:pPr>
      <w:keepNext/>
      <w:keepLines/>
      <w:overflowPunct w:val="0"/>
      <w:autoSpaceDE w:val="0"/>
      <w:autoSpaceDN w:val="0"/>
      <w:adjustRightInd w:val="0"/>
      <w:spacing w:before="240" w:after="120"/>
      <w:jc w:val="both"/>
      <w:textAlignment w:val="baseline"/>
    </w:pPr>
    <w:rPr>
      <w:rFonts w:ascii="Arial" w:hAnsi="Arial"/>
      <w:b/>
      <w:lang w:eastAsia="sl-SI"/>
    </w:rPr>
  </w:style>
  <w:style w:type="paragraph" w:customStyle="1" w:styleId="DefaultText">
    <w:name w:val="Default Text"/>
    <w:basedOn w:val="Navaden"/>
    <w:rsid w:val="00DC75F4"/>
    <w:pPr>
      <w:jc w:val="both"/>
    </w:pPr>
    <w:rPr>
      <w:rFonts w:ascii="Arial" w:hAnsi="Arial"/>
      <w:sz w:val="22"/>
      <w:lang w:eastAsia="sl-SI"/>
    </w:rPr>
  </w:style>
  <w:style w:type="paragraph" w:customStyle="1" w:styleId="Telobesedila21">
    <w:name w:val="Telo besedila 21"/>
    <w:basedOn w:val="Navaden"/>
    <w:rsid w:val="00DC75F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rPr>
  </w:style>
  <w:style w:type="character" w:styleId="tevilkastrani">
    <w:name w:val="page number"/>
    <w:basedOn w:val="Privzetapisavaodstavka"/>
    <w:rsid w:val="00DC75F4"/>
  </w:style>
  <w:style w:type="paragraph" w:customStyle="1" w:styleId="NavadenTimesNewRoman">
    <w:name w:val="Navaden Times New Roman"/>
    <w:basedOn w:val="Navaden"/>
    <w:rsid w:val="00DC75F4"/>
    <w:pPr>
      <w:widowControl w:val="0"/>
    </w:pPr>
    <w:rPr>
      <w:rFonts w:ascii="Arial" w:hAnsi="Arial"/>
      <w:sz w:val="22"/>
      <w:lang w:eastAsia="sl-SI"/>
    </w:rPr>
  </w:style>
  <w:style w:type="paragraph" w:customStyle="1" w:styleId="SlogLevo125cm">
    <w:name w:val="Slog Levo:  125 cm"/>
    <w:basedOn w:val="Navaden"/>
    <w:autoRedefine/>
    <w:rsid w:val="00DC75F4"/>
    <w:pPr>
      <w:jc w:val="both"/>
    </w:pPr>
    <w:rPr>
      <w:sz w:val="22"/>
      <w:szCs w:val="22"/>
      <w:lang w:eastAsia="sl-SI"/>
    </w:rPr>
  </w:style>
  <w:style w:type="paragraph" w:styleId="Telobesedila-zamik3">
    <w:name w:val="Body Text Indent 3"/>
    <w:basedOn w:val="Navaden"/>
    <w:link w:val="Telobesedila-zamik3Znak"/>
    <w:uiPriority w:val="99"/>
    <w:semiHidden/>
    <w:unhideWhenUsed/>
    <w:rsid w:val="00CA264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A2642"/>
    <w:rPr>
      <w:rFonts w:ascii="Times New Roman" w:eastAsia="Times New Roman" w:hAnsi="Times New Roman" w:cs="Times New Roman"/>
      <w:sz w:val="16"/>
      <w:szCs w:val="16"/>
    </w:rPr>
  </w:style>
  <w:style w:type="table" w:customStyle="1" w:styleId="CGPCorpBesediloPoudarek11">
    <w:name w:val="CGP Corp Besedilo (Poudarek 1)1"/>
    <w:basedOn w:val="Navadnatabela"/>
    <w:uiPriority w:val="10"/>
    <w:qFormat/>
    <w:rsid w:val="00CA2642"/>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paragraph" w:customStyle="1" w:styleId="Odstavekseznama1">
    <w:name w:val="Odstavek seznama1"/>
    <w:basedOn w:val="Navaden"/>
    <w:qFormat/>
    <w:rsid w:val="00CA2642"/>
    <w:pPr>
      <w:spacing w:after="200" w:line="276" w:lineRule="auto"/>
      <w:ind w:left="720"/>
      <w:contextualSpacing/>
    </w:pPr>
    <w:rPr>
      <w:rFonts w:ascii="Calibri" w:eastAsia="Calibri" w:hAnsi="Calibri"/>
      <w:sz w:val="22"/>
      <w:szCs w:val="22"/>
    </w:rPr>
  </w:style>
  <w:style w:type="paragraph" w:customStyle="1" w:styleId="BESEDILO">
    <w:name w:val="BESEDILO"/>
    <w:link w:val="BESEDILOZnak"/>
    <w:rsid w:val="00B44A3D"/>
    <w:pPr>
      <w:keepLines/>
      <w:widowControl w:val="0"/>
      <w:tabs>
        <w:tab w:val="left" w:pos="2155"/>
      </w:tabs>
      <w:spacing w:after="0" w:line="240" w:lineRule="auto"/>
    </w:pPr>
    <w:rPr>
      <w:rFonts w:ascii="Arial" w:eastAsia="Times New Roman" w:hAnsi="Arial" w:cs="Times New Roman"/>
      <w:kern w:val="16"/>
      <w:sz w:val="20"/>
      <w:szCs w:val="20"/>
    </w:rPr>
  </w:style>
  <w:style w:type="character" w:customStyle="1" w:styleId="BESEDILOZnak">
    <w:name w:val="BESEDILO Znak"/>
    <w:link w:val="BESEDILO"/>
    <w:rsid w:val="00B44A3D"/>
    <w:rPr>
      <w:rFonts w:ascii="Arial" w:eastAsia="Times New Roman" w:hAnsi="Arial" w:cs="Times New Roman"/>
      <w:kern w:val="16"/>
      <w:sz w:val="20"/>
      <w:szCs w:val="20"/>
    </w:rPr>
  </w:style>
  <w:style w:type="paragraph" w:customStyle="1" w:styleId="BodyText21">
    <w:name w:val="Body Text 21"/>
    <w:basedOn w:val="Navaden"/>
    <w:rsid w:val="00C048FD"/>
    <w:pPr>
      <w:jc w:val="both"/>
    </w:pPr>
    <w:rPr>
      <w:rFonts w:ascii="Times New Roman CE SLO" w:hAnsi="Times New Roman CE SLO"/>
      <w:sz w:val="22"/>
      <w:lang w:val="en-GB" w:eastAsia="sl-SI"/>
    </w:rPr>
  </w:style>
  <w:style w:type="paragraph" w:customStyle="1" w:styleId="Style1">
    <w:name w:val="Style 1"/>
    <w:uiPriority w:val="99"/>
    <w:rsid w:val="005B03CB"/>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locked/>
    <w:rsid w:val="004A0556"/>
    <w:rPr>
      <w:rFonts w:ascii="Times New Roman" w:eastAsiaTheme="minorEastAsia" w:hAnsi="Times New Roman" w:cs="Times New Roman"/>
      <w:sz w:val="20"/>
      <w:szCs w:val="20"/>
      <w:lang w:bidi="en-US"/>
    </w:rPr>
  </w:style>
  <w:style w:type="paragraph" w:customStyle="1" w:styleId="ListParagraph1">
    <w:name w:val="List Paragraph1"/>
    <w:basedOn w:val="Navaden"/>
    <w:rsid w:val="004A0556"/>
    <w:pPr>
      <w:ind w:left="720"/>
    </w:pPr>
    <w:rPr>
      <w:lang w:eastAsia="sl-SI"/>
    </w:rPr>
  </w:style>
  <w:style w:type="paragraph" w:customStyle="1" w:styleId="Telobesedila32">
    <w:name w:val="Telo besedila 32"/>
    <w:basedOn w:val="Navaden"/>
    <w:rsid w:val="00EC2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lang w:eastAsia="sl-SI"/>
    </w:rPr>
  </w:style>
  <w:style w:type="paragraph" w:customStyle="1" w:styleId="Default">
    <w:name w:val="Default"/>
    <w:basedOn w:val="Navaden"/>
    <w:rsid w:val="00257893"/>
    <w:pPr>
      <w:autoSpaceDE w:val="0"/>
      <w:autoSpaceDN w:val="0"/>
    </w:pPr>
    <w:rPr>
      <w:rFonts w:ascii="Arial" w:eastAsiaTheme="minorHAnsi" w:hAnsi="Arial" w:cs="Arial"/>
      <w:color w:val="000000"/>
      <w:sz w:val="24"/>
      <w:szCs w:val="24"/>
      <w:lang w:eastAsia="sl-SI"/>
    </w:rPr>
  </w:style>
  <w:style w:type="character" w:customStyle="1" w:styleId="NavadenspletZnak">
    <w:name w:val="Navaden (splet) Znak"/>
    <w:basedOn w:val="Privzetapisavaodstavka"/>
    <w:link w:val="Navadensplet"/>
    <w:uiPriority w:val="99"/>
    <w:rsid w:val="00EC3E5A"/>
    <w:rPr>
      <w:rFonts w:ascii="Times New Roman" w:eastAsia="Times New Roman" w:hAnsi="Times New Roman" w:cs="Times New Roman"/>
      <w:color w:val="333333"/>
      <w:sz w:val="14"/>
      <w:szCs w:val="14"/>
      <w:lang w:eastAsia="sl-SI"/>
    </w:rPr>
  </w:style>
  <w:style w:type="paragraph" w:customStyle="1" w:styleId="CharCharZnakZnakCharChar">
    <w:name w:val="Char Char Znak Znak Char Char"/>
    <w:basedOn w:val="Navaden"/>
    <w:rsid w:val="00A1320E"/>
    <w:pPr>
      <w:spacing w:after="160" w:line="240" w:lineRule="exact"/>
    </w:pPr>
    <w:rPr>
      <w:rFonts w:ascii="Verdana" w:hAnsi="Verdana"/>
      <w:lang w:val="en-US"/>
    </w:rPr>
  </w:style>
  <w:style w:type="paragraph" w:customStyle="1" w:styleId="Natevanje">
    <w:name w:val="Naštevanje"/>
    <w:basedOn w:val="Navaden"/>
    <w:rsid w:val="00B70181"/>
    <w:pPr>
      <w:spacing w:after="240" w:line="312" w:lineRule="auto"/>
      <w:contextualSpacing/>
      <w:jc w:val="both"/>
    </w:pPr>
    <w:rPr>
      <w:sz w:val="22"/>
      <w:szCs w:val="22"/>
    </w:rPr>
  </w:style>
  <w:style w:type="paragraph" w:customStyle="1" w:styleId="Slog">
    <w:name w:val="Slog"/>
    <w:rsid w:val="00033DAC"/>
    <w:pPr>
      <w:widowControl w:val="0"/>
      <w:autoSpaceDE w:val="0"/>
      <w:autoSpaceDN w:val="0"/>
      <w:adjustRightInd w:val="0"/>
      <w:spacing w:after="0" w:line="240" w:lineRule="auto"/>
      <w:jc w:val="left"/>
    </w:pPr>
    <w:rPr>
      <w:rFonts w:ascii="Arial" w:eastAsia="Times New Roman" w:hAnsi="Arial" w:cs="Arial"/>
      <w:sz w:val="24"/>
      <w:szCs w:val="24"/>
      <w:lang w:eastAsia="sl-SI"/>
    </w:rPr>
  </w:style>
  <w:style w:type="paragraph" w:customStyle="1" w:styleId="len">
    <w:name w:val="Člen"/>
    <w:basedOn w:val="Odstavekseznama"/>
    <w:qFormat/>
    <w:rsid w:val="002C5D44"/>
    <w:pPr>
      <w:keepNext/>
      <w:numPr>
        <w:numId w:val="14"/>
      </w:numPr>
      <w:spacing w:before="240"/>
      <w:jc w:val="center"/>
    </w:pPr>
    <w:rPr>
      <w:b/>
      <w:sz w:val="22"/>
      <w:szCs w:val="22"/>
    </w:rPr>
  </w:style>
  <w:style w:type="character" w:customStyle="1" w:styleId="mrppsc">
    <w:name w:val="mrppsc"/>
    <w:basedOn w:val="Privzetapisavaodstavka"/>
    <w:rsid w:val="00CE4A47"/>
  </w:style>
  <w:style w:type="paragraph" w:customStyle="1" w:styleId="Standard">
    <w:name w:val="Standard"/>
    <w:rsid w:val="00884B12"/>
    <w:pPr>
      <w:suppressAutoHyphens/>
      <w:autoSpaceDN w:val="0"/>
      <w:spacing w:after="0" w:line="240" w:lineRule="auto"/>
      <w:jc w:val="left"/>
      <w:textAlignment w:val="baseline"/>
    </w:pPr>
    <w:rPr>
      <w:rFonts w:ascii="Arial" w:eastAsia="Times New Roman" w:hAnsi="Arial" w:cs="Mangal"/>
      <w:kern w:val="3"/>
      <w:sz w:val="24"/>
      <w:szCs w:val="24"/>
      <w:lang w:eastAsia="zh-CN" w:bidi="hi-IN"/>
    </w:rPr>
  </w:style>
  <w:style w:type="paragraph" w:customStyle="1" w:styleId="Slog1">
    <w:name w:val="Slog1"/>
    <w:basedOn w:val="Naslov3"/>
    <w:autoRedefine/>
    <w:qFormat/>
    <w:rsid w:val="0038502C"/>
    <w:pPr>
      <w:suppressAutoHyphens w:val="0"/>
      <w:spacing w:before="120" w:after="120" w:line="276" w:lineRule="auto"/>
    </w:pPr>
    <w:rPr>
      <w:rFonts w:ascii="Arial" w:hAnsi="Arial" w:cs="Arial"/>
      <w:color w:val="541C72"/>
      <w:sz w:val="22"/>
      <w:szCs w:val="22"/>
      <w:lang w:eastAsia="zh-CN" w:bidi="ar-SA"/>
    </w:rPr>
  </w:style>
  <w:style w:type="character" w:styleId="SledenaHiperpovezava">
    <w:name w:val="FollowedHyperlink"/>
    <w:basedOn w:val="Privzetapisavaodstavka"/>
    <w:uiPriority w:val="99"/>
    <w:semiHidden/>
    <w:unhideWhenUsed/>
    <w:rsid w:val="00741E4F"/>
    <w:rPr>
      <w:color w:val="1A3876" w:themeColor="followedHyperlink"/>
      <w:u w:val="single"/>
    </w:rPr>
  </w:style>
  <w:style w:type="table" w:styleId="Tabelasvetlamrea">
    <w:name w:val="Grid Table Light"/>
    <w:basedOn w:val="Navadnatabela"/>
    <w:uiPriority w:val="40"/>
    <w:rsid w:val="00C742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Navadnatabela"/>
    <w:next w:val="Tabelamrea"/>
    <w:rsid w:val="00EA164B"/>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EA164B"/>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495">
      <w:bodyDiv w:val="1"/>
      <w:marLeft w:val="0"/>
      <w:marRight w:val="0"/>
      <w:marTop w:val="0"/>
      <w:marBottom w:val="0"/>
      <w:divBdr>
        <w:top w:val="none" w:sz="0" w:space="0" w:color="auto"/>
        <w:left w:val="none" w:sz="0" w:space="0" w:color="auto"/>
        <w:bottom w:val="none" w:sz="0" w:space="0" w:color="auto"/>
        <w:right w:val="none" w:sz="0" w:space="0" w:color="auto"/>
      </w:divBdr>
    </w:div>
    <w:div w:id="26759459">
      <w:bodyDiv w:val="1"/>
      <w:marLeft w:val="0"/>
      <w:marRight w:val="0"/>
      <w:marTop w:val="0"/>
      <w:marBottom w:val="0"/>
      <w:divBdr>
        <w:top w:val="none" w:sz="0" w:space="0" w:color="auto"/>
        <w:left w:val="none" w:sz="0" w:space="0" w:color="auto"/>
        <w:bottom w:val="none" w:sz="0" w:space="0" w:color="auto"/>
        <w:right w:val="none" w:sz="0" w:space="0" w:color="auto"/>
      </w:divBdr>
    </w:div>
    <w:div w:id="53166528">
      <w:bodyDiv w:val="1"/>
      <w:marLeft w:val="0"/>
      <w:marRight w:val="0"/>
      <w:marTop w:val="0"/>
      <w:marBottom w:val="0"/>
      <w:divBdr>
        <w:top w:val="none" w:sz="0" w:space="0" w:color="auto"/>
        <w:left w:val="none" w:sz="0" w:space="0" w:color="auto"/>
        <w:bottom w:val="none" w:sz="0" w:space="0" w:color="auto"/>
        <w:right w:val="none" w:sz="0" w:space="0" w:color="auto"/>
      </w:divBdr>
    </w:div>
    <w:div w:id="98110974">
      <w:bodyDiv w:val="1"/>
      <w:marLeft w:val="0"/>
      <w:marRight w:val="0"/>
      <w:marTop w:val="0"/>
      <w:marBottom w:val="0"/>
      <w:divBdr>
        <w:top w:val="none" w:sz="0" w:space="0" w:color="auto"/>
        <w:left w:val="none" w:sz="0" w:space="0" w:color="auto"/>
        <w:bottom w:val="none" w:sz="0" w:space="0" w:color="auto"/>
        <w:right w:val="none" w:sz="0" w:space="0" w:color="auto"/>
      </w:divBdr>
    </w:div>
    <w:div w:id="98763763">
      <w:bodyDiv w:val="1"/>
      <w:marLeft w:val="0"/>
      <w:marRight w:val="0"/>
      <w:marTop w:val="0"/>
      <w:marBottom w:val="0"/>
      <w:divBdr>
        <w:top w:val="none" w:sz="0" w:space="0" w:color="auto"/>
        <w:left w:val="none" w:sz="0" w:space="0" w:color="auto"/>
        <w:bottom w:val="none" w:sz="0" w:space="0" w:color="auto"/>
        <w:right w:val="none" w:sz="0" w:space="0" w:color="auto"/>
      </w:divBdr>
    </w:div>
    <w:div w:id="139688139">
      <w:bodyDiv w:val="1"/>
      <w:marLeft w:val="0"/>
      <w:marRight w:val="0"/>
      <w:marTop w:val="0"/>
      <w:marBottom w:val="0"/>
      <w:divBdr>
        <w:top w:val="none" w:sz="0" w:space="0" w:color="auto"/>
        <w:left w:val="none" w:sz="0" w:space="0" w:color="auto"/>
        <w:bottom w:val="none" w:sz="0" w:space="0" w:color="auto"/>
        <w:right w:val="none" w:sz="0" w:space="0" w:color="auto"/>
      </w:divBdr>
    </w:div>
    <w:div w:id="149055259">
      <w:bodyDiv w:val="1"/>
      <w:marLeft w:val="0"/>
      <w:marRight w:val="0"/>
      <w:marTop w:val="0"/>
      <w:marBottom w:val="0"/>
      <w:divBdr>
        <w:top w:val="none" w:sz="0" w:space="0" w:color="auto"/>
        <w:left w:val="none" w:sz="0" w:space="0" w:color="auto"/>
        <w:bottom w:val="none" w:sz="0" w:space="0" w:color="auto"/>
        <w:right w:val="none" w:sz="0" w:space="0" w:color="auto"/>
      </w:divBdr>
    </w:div>
    <w:div w:id="154612251">
      <w:bodyDiv w:val="1"/>
      <w:marLeft w:val="0"/>
      <w:marRight w:val="0"/>
      <w:marTop w:val="0"/>
      <w:marBottom w:val="0"/>
      <w:divBdr>
        <w:top w:val="none" w:sz="0" w:space="0" w:color="auto"/>
        <w:left w:val="none" w:sz="0" w:space="0" w:color="auto"/>
        <w:bottom w:val="none" w:sz="0" w:space="0" w:color="auto"/>
        <w:right w:val="none" w:sz="0" w:space="0" w:color="auto"/>
      </w:divBdr>
    </w:div>
    <w:div w:id="186263464">
      <w:bodyDiv w:val="1"/>
      <w:marLeft w:val="0"/>
      <w:marRight w:val="0"/>
      <w:marTop w:val="0"/>
      <w:marBottom w:val="0"/>
      <w:divBdr>
        <w:top w:val="none" w:sz="0" w:space="0" w:color="auto"/>
        <w:left w:val="none" w:sz="0" w:space="0" w:color="auto"/>
        <w:bottom w:val="none" w:sz="0" w:space="0" w:color="auto"/>
        <w:right w:val="none" w:sz="0" w:space="0" w:color="auto"/>
      </w:divBdr>
    </w:div>
    <w:div w:id="210462916">
      <w:bodyDiv w:val="1"/>
      <w:marLeft w:val="0"/>
      <w:marRight w:val="0"/>
      <w:marTop w:val="0"/>
      <w:marBottom w:val="0"/>
      <w:divBdr>
        <w:top w:val="none" w:sz="0" w:space="0" w:color="auto"/>
        <w:left w:val="none" w:sz="0" w:space="0" w:color="auto"/>
        <w:bottom w:val="none" w:sz="0" w:space="0" w:color="auto"/>
        <w:right w:val="none" w:sz="0" w:space="0" w:color="auto"/>
      </w:divBdr>
      <w:divsChild>
        <w:div w:id="2133013474">
          <w:marLeft w:val="0"/>
          <w:marRight w:val="0"/>
          <w:marTop w:val="0"/>
          <w:marBottom w:val="0"/>
          <w:divBdr>
            <w:top w:val="none" w:sz="0" w:space="0" w:color="auto"/>
            <w:left w:val="none" w:sz="0" w:space="0" w:color="auto"/>
            <w:bottom w:val="none" w:sz="0" w:space="0" w:color="auto"/>
            <w:right w:val="none" w:sz="0" w:space="0" w:color="auto"/>
          </w:divBdr>
          <w:divsChild>
            <w:div w:id="1326398028">
              <w:marLeft w:val="0"/>
              <w:marRight w:val="0"/>
              <w:marTop w:val="0"/>
              <w:marBottom w:val="0"/>
              <w:divBdr>
                <w:top w:val="none" w:sz="0" w:space="0" w:color="auto"/>
                <w:left w:val="none" w:sz="0" w:space="0" w:color="auto"/>
                <w:bottom w:val="none" w:sz="0" w:space="0" w:color="auto"/>
                <w:right w:val="none" w:sz="0" w:space="0" w:color="auto"/>
              </w:divBdr>
              <w:divsChild>
                <w:div w:id="861819858">
                  <w:marLeft w:val="-225"/>
                  <w:marRight w:val="-225"/>
                  <w:marTop w:val="0"/>
                  <w:marBottom w:val="0"/>
                  <w:divBdr>
                    <w:top w:val="none" w:sz="0" w:space="0" w:color="auto"/>
                    <w:left w:val="none" w:sz="0" w:space="0" w:color="auto"/>
                    <w:bottom w:val="none" w:sz="0" w:space="0" w:color="auto"/>
                    <w:right w:val="none" w:sz="0" w:space="0" w:color="auto"/>
                  </w:divBdr>
                  <w:divsChild>
                    <w:div w:id="1184980816">
                      <w:marLeft w:val="0"/>
                      <w:marRight w:val="0"/>
                      <w:marTop w:val="0"/>
                      <w:marBottom w:val="0"/>
                      <w:divBdr>
                        <w:top w:val="none" w:sz="0" w:space="0" w:color="auto"/>
                        <w:left w:val="none" w:sz="0" w:space="0" w:color="auto"/>
                        <w:bottom w:val="none" w:sz="0" w:space="0" w:color="auto"/>
                        <w:right w:val="none" w:sz="0" w:space="0" w:color="auto"/>
                      </w:divBdr>
                      <w:divsChild>
                        <w:div w:id="820536522">
                          <w:marLeft w:val="0"/>
                          <w:marRight w:val="0"/>
                          <w:marTop w:val="0"/>
                          <w:marBottom w:val="0"/>
                          <w:divBdr>
                            <w:top w:val="none" w:sz="0" w:space="0" w:color="auto"/>
                            <w:left w:val="none" w:sz="0" w:space="0" w:color="auto"/>
                            <w:bottom w:val="none" w:sz="0" w:space="0" w:color="auto"/>
                            <w:right w:val="none" w:sz="0" w:space="0" w:color="auto"/>
                          </w:divBdr>
                          <w:divsChild>
                            <w:div w:id="1872067604">
                              <w:marLeft w:val="-225"/>
                              <w:marRight w:val="-225"/>
                              <w:marTop w:val="0"/>
                              <w:marBottom w:val="0"/>
                              <w:divBdr>
                                <w:top w:val="none" w:sz="0" w:space="0" w:color="auto"/>
                                <w:left w:val="none" w:sz="0" w:space="0" w:color="auto"/>
                                <w:bottom w:val="none" w:sz="0" w:space="0" w:color="auto"/>
                                <w:right w:val="none" w:sz="0" w:space="0" w:color="auto"/>
                              </w:divBdr>
                              <w:divsChild>
                                <w:div w:id="486553213">
                                  <w:marLeft w:val="0"/>
                                  <w:marRight w:val="0"/>
                                  <w:marTop w:val="0"/>
                                  <w:marBottom w:val="0"/>
                                  <w:divBdr>
                                    <w:top w:val="none" w:sz="0" w:space="0" w:color="auto"/>
                                    <w:left w:val="none" w:sz="0" w:space="0" w:color="auto"/>
                                    <w:bottom w:val="none" w:sz="0" w:space="0" w:color="auto"/>
                                    <w:right w:val="none" w:sz="0" w:space="0" w:color="auto"/>
                                  </w:divBdr>
                                  <w:divsChild>
                                    <w:div w:id="2113551715">
                                      <w:marLeft w:val="0"/>
                                      <w:marRight w:val="0"/>
                                      <w:marTop w:val="0"/>
                                      <w:marBottom w:val="0"/>
                                      <w:divBdr>
                                        <w:top w:val="none" w:sz="0" w:space="0" w:color="auto"/>
                                        <w:left w:val="none" w:sz="0" w:space="0" w:color="auto"/>
                                        <w:bottom w:val="none" w:sz="0" w:space="0" w:color="auto"/>
                                        <w:right w:val="none" w:sz="0" w:space="0" w:color="auto"/>
                                      </w:divBdr>
                                      <w:divsChild>
                                        <w:div w:id="891307188">
                                          <w:marLeft w:val="0"/>
                                          <w:marRight w:val="0"/>
                                          <w:marTop w:val="240"/>
                                          <w:marBottom w:val="120"/>
                                          <w:divBdr>
                                            <w:top w:val="none" w:sz="0" w:space="0" w:color="auto"/>
                                            <w:left w:val="none" w:sz="0" w:space="0" w:color="auto"/>
                                            <w:bottom w:val="none" w:sz="0" w:space="0" w:color="auto"/>
                                            <w:right w:val="none" w:sz="0" w:space="0" w:color="auto"/>
                                          </w:divBdr>
                                        </w:div>
                                        <w:div w:id="11970882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4925934">
      <w:bodyDiv w:val="1"/>
      <w:marLeft w:val="0"/>
      <w:marRight w:val="0"/>
      <w:marTop w:val="0"/>
      <w:marBottom w:val="0"/>
      <w:divBdr>
        <w:top w:val="none" w:sz="0" w:space="0" w:color="auto"/>
        <w:left w:val="none" w:sz="0" w:space="0" w:color="auto"/>
        <w:bottom w:val="none" w:sz="0" w:space="0" w:color="auto"/>
        <w:right w:val="none" w:sz="0" w:space="0" w:color="auto"/>
      </w:divBdr>
    </w:div>
    <w:div w:id="282352165">
      <w:bodyDiv w:val="1"/>
      <w:marLeft w:val="0"/>
      <w:marRight w:val="0"/>
      <w:marTop w:val="0"/>
      <w:marBottom w:val="0"/>
      <w:divBdr>
        <w:top w:val="none" w:sz="0" w:space="0" w:color="auto"/>
        <w:left w:val="none" w:sz="0" w:space="0" w:color="auto"/>
        <w:bottom w:val="none" w:sz="0" w:space="0" w:color="auto"/>
        <w:right w:val="none" w:sz="0" w:space="0" w:color="auto"/>
      </w:divBdr>
    </w:div>
    <w:div w:id="290552376">
      <w:bodyDiv w:val="1"/>
      <w:marLeft w:val="0"/>
      <w:marRight w:val="0"/>
      <w:marTop w:val="0"/>
      <w:marBottom w:val="0"/>
      <w:divBdr>
        <w:top w:val="none" w:sz="0" w:space="0" w:color="auto"/>
        <w:left w:val="none" w:sz="0" w:space="0" w:color="auto"/>
        <w:bottom w:val="none" w:sz="0" w:space="0" w:color="auto"/>
        <w:right w:val="none" w:sz="0" w:space="0" w:color="auto"/>
      </w:divBdr>
    </w:div>
    <w:div w:id="326831410">
      <w:bodyDiv w:val="1"/>
      <w:marLeft w:val="0"/>
      <w:marRight w:val="0"/>
      <w:marTop w:val="0"/>
      <w:marBottom w:val="0"/>
      <w:divBdr>
        <w:top w:val="none" w:sz="0" w:space="0" w:color="auto"/>
        <w:left w:val="none" w:sz="0" w:space="0" w:color="auto"/>
        <w:bottom w:val="none" w:sz="0" w:space="0" w:color="auto"/>
        <w:right w:val="none" w:sz="0" w:space="0" w:color="auto"/>
      </w:divBdr>
    </w:div>
    <w:div w:id="330329749">
      <w:bodyDiv w:val="1"/>
      <w:marLeft w:val="0"/>
      <w:marRight w:val="0"/>
      <w:marTop w:val="0"/>
      <w:marBottom w:val="0"/>
      <w:divBdr>
        <w:top w:val="none" w:sz="0" w:space="0" w:color="auto"/>
        <w:left w:val="none" w:sz="0" w:space="0" w:color="auto"/>
        <w:bottom w:val="none" w:sz="0" w:space="0" w:color="auto"/>
        <w:right w:val="none" w:sz="0" w:space="0" w:color="auto"/>
      </w:divBdr>
    </w:div>
    <w:div w:id="346641390">
      <w:bodyDiv w:val="1"/>
      <w:marLeft w:val="0"/>
      <w:marRight w:val="0"/>
      <w:marTop w:val="0"/>
      <w:marBottom w:val="0"/>
      <w:divBdr>
        <w:top w:val="none" w:sz="0" w:space="0" w:color="auto"/>
        <w:left w:val="none" w:sz="0" w:space="0" w:color="auto"/>
        <w:bottom w:val="none" w:sz="0" w:space="0" w:color="auto"/>
        <w:right w:val="none" w:sz="0" w:space="0" w:color="auto"/>
      </w:divBdr>
    </w:div>
    <w:div w:id="364721891">
      <w:bodyDiv w:val="1"/>
      <w:marLeft w:val="0"/>
      <w:marRight w:val="0"/>
      <w:marTop w:val="0"/>
      <w:marBottom w:val="0"/>
      <w:divBdr>
        <w:top w:val="none" w:sz="0" w:space="0" w:color="auto"/>
        <w:left w:val="none" w:sz="0" w:space="0" w:color="auto"/>
        <w:bottom w:val="none" w:sz="0" w:space="0" w:color="auto"/>
        <w:right w:val="none" w:sz="0" w:space="0" w:color="auto"/>
      </w:divBdr>
    </w:div>
    <w:div w:id="386611105">
      <w:bodyDiv w:val="1"/>
      <w:marLeft w:val="0"/>
      <w:marRight w:val="0"/>
      <w:marTop w:val="0"/>
      <w:marBottom w:val="0"/>
      <w:divBdr>
        <w:top w:val="none" w:sz="0" w:space="0" w:color="auto"/>
        <w:left w:val="none" w:sz="0" w:space="0" w:color="auto"/>
        <w:bottom w:val="none" w:sz="0" w:space="0" w:color="auto"/>
        <w:right w:val="none" w:sz="0" w:space="0" w:color="auto"/>
      </w:divBdr>
    </w:div>
    <w:div w:id="389503580">
      <w:bodyDiv w:val="1"/>
      <w:marLeft w:val="0"/>
      <w:marRight w:val="0"/>
      <w:marTop w:val="0"/>
      <w:marBottom w:val="0"/>
      <w:divBdr>
        <w:top w:val="none" w:sz="0" w:space="0" w:color="auto"/>
        <w:left w:val="none" w:sz="0" w:space="0" w:color="auto"/>
        <w:bottom w:val="none" w:sz="0" w:space="0" w:color="auto"/>
        <w:right w:val="none" w:sz="0" w:space="0" w:color="auto"/>
      </w:divBdr>
    </w:div>
    <w:div w:id="411389911">
      <w:bodyDiv w:val="1"/>
      <w:marLeft w:val="0"/>
      <w:marRight w:val="0"/>
      <w:marTop w:val="0"/>
      <w:marBottom w:val="0"/>
      <w:divBdr>
        <w:top w:val="none" w:sz="0" w:space="0" w:color="auto"/>
        <w:left w:val="none" w:sz="0" w:space="0" w:color="auto"/>
        <w:bottom w:val="none" w:sz="0" w:space="0" w:color="auto"/>
        <w:right w:val="none" w:sz="0" w:space="0" w:color="auto"/>
      </w:divBdr>
    </w:div>
    <w:div w:id="429474616">
      <w:bodyDiv w:val="1"/>
      <w:marLeft w:val="0"/>
      <w:marRight w:val="0"/>
      <w:marTop w:val="0"/>
      <w:marBottom w:val="0"/>
      <w:divBdr>
        <w:top w:val="none" w:sz="0" w:space="0" w:color="auto"/>
        <w:left w:val="none" w:sz="0" w:space="0" w:color="auto"/>
        <w:bottom w:val="none" w:sz="0" w:space="0" w:color="auto"/>
        <w:right w:val="none" w:sz="0" w:space="0" w:color="auto"/>
      </w:divBdr>
    </w:div>
    <w:div w:id="520357249">
      <w:bodyDiv w:val="1"/>
      <w:marLeft w:val="0"/>
      <w:marRight w:val="0"/>
      <w:marTop w:val="0"/>
      <w:marBottom w:val="0"/>
      <w:divBdr>
        <w:top w:val="none" w:sz="0" w:space="0" w:color="auto"/>
        <w:left w:val="none" w:sz="0" w:space="0" w:color="auto"/>
        <w:bottom w:val="none" w:sz="0" w:space="0" w:color="auto"/>
        <w:right w:val="none" w:sz="0" w:space="0" w:color="auto"/>
      </w:divBdr>
    </w:div>
    <w:div w:id="524368611">
      <w:bodyDiv w:val="1"/>
      <w:marLeft w:val="0"/>
      <w:marRight w:val="0"/>
      <w:marTop w:val="0"/>
      <w:marBottom w:val="0"/>
      <w:divBdr>
        <w:top w:val="none" w:sz="0" w:space="0" w:color="auto"/>
        <w:left w:val="none" w:sz="0" w:space="0" w:color="auto"/>
        <w:bottom w:val="none" w:sz="0" w:space="0" w:color="auto"/>
        <w:right w:val="none" w:sz="0" w:space="0" w:color="auto"/>
      </w:divBdr>
    </w:div>
    <w:div w:id="532033008">
      <w:bodyDiv w:val="1"/>
      <w:marLeft w:val="0"/>
      <w:marRight w:val="0"/>
      <w:marTop w:val="0"/>
      <w:marBottom w:val="0"/>
      <w:divBdr>
        <w:top w:val="none" w:sz="0" w:space="0" w:color="auto"/>
        <w:left w:val="none" w:sz="0" w:space="0" w:color="auto"/>
        <w:bottom w:val="none" w:sz="0" w:space="0" w:color="auto"/>
        <w:right w:val="none" w:sz="0" w:space="0" w:color="auto"/>
      </w:divBdr>
    </w:div>
    <w:div w:id="560210794">
      <w:bodyDiv w:val="1"/>
      <w:marLeft w:val="0"/>
      <w:marRight w:val="0"/>
      <w:marTop w:val="0"/>
      <w:marBottom w:val="0"/>
      <w:divBdr>
        <w:top w:val="none" w:sz="0" w:space="0" w:color="auto"/>
        <w:left w:val="none" w:sz="0" w:space="0" w:color="auto"/>
        <w:bottom w:val="none" w:sz="0" w:space="0" w:color="auto"/>
        <w:right w:val="none" w:sz="0" w:space="0" w:color="auto"/>
      </w:divBdr>
    </w:div>
    <w:div w:id="655381478">
      <w:bodyDiv w:val="1"/>
      <w:marLeft w:val="0"/>
      <w:marRight w:val="0"/>
      <w:marTop w:val="0"/>
      <w:marBottom w:val="0"/>
      <w:divBdr>
        <w:top w:val="none" w:sz="0" w:space="0" w:color="auto"/>
        <w:left w:val="none" w:sz="0" w:space="0" w:color="auto"/>
        <w:bottom w:val="none" w:sz="0" w:space="0" w:color="auto"/>
        <w:right w:val="none" w:sz="0" w:space="0" w:color="auto"/>
      </w:divBdr>
    </w:div>
    <w:div w:id="674765107">
      <w:bodyDiv w:val="1"/>
      <w:marLeft w:val="0"/>
      <w:marRight w:val="0"/>
      <w:marTop w:val="0"/>
      <w:marBottom w:val="0"/>
      <w:divBdr>
        <w:top w:val="none" w:sz="0" w:space="0" w:color="auto"/>
        <w:left w:val="none" w:sz="0" w:space="0" w:color="auto"/>
        <w:bottom w:val="none" w:sz="0" w:space="0" w:color="auto"/>
        <w:right w:val="none" w:sz="0" w:space="0" w:color="auto"/>
      </w:divBdr>
    </w:div>
    <w:div w:id="690376013">
      <w:bodyDiv w:val="1"/>
      <w:marLeft w:val="0"/>
      <w:marRight w:val="0"/>
      <w:marTop w:val="0"/>
      <w:marBottom w:val="0"/>
      <w:divBdr>
        <w:top w:val="none" w:sz="0" w:space="0" w:color="auto"/>
        <w:left w:val="none" w:sz="0" w:space="0" w:color="auto"/>
        <w:bottom w:val="none" w:sz="0" w:space="0" w:color="auto"/>
        <w:right w:val="none" w:sz="0" w:space="0" w:color="auto"/>
      </w:divBdr>
    </w:div>
    <w:div w:id="732774070">
      <w:bodyDiv w:val="1"/>
      <w:marLeft w:val="0"/>
      <w:marRight w:val="0"/>
      <w:marTop w:val="0"/>
      <w:marBottom w:val="0"/>
      <w:divBdr>
        <w:top w:val="none" w:sz="0" w:space="0" w:color="auto"/>
        <w:left w:val="none" w:sz="0" w:space="0" w:color="auto"/>
        <w:bottom w:val="none" w:sz="0" w:space="0" w:color="auto"/>
        <w:right w:val="none" w:sz="0" w:space="0" w:color="auto"/>
      </w:divBdr>
    </w:div>
    <w:div w:id="803350634">
      <w:bodyDiv w:val="1"/>
      <w:marLeft w:val="0"/>
      <w:marRight w:val="0"/>
      <w:marTop w:val="0"/>
      <w:marBottom w:val="0"/>
      <w:divBdr>
        <w:top w:val="none" w:sz="0" w:space="0" w:color="auto"/>
        <w:left w:val="none" w:sz="0" w:space="0" w:color="auto"/>
        <w:bottom w:val="none" w:sz="0" w:space="0" w:color="auto"/>
        <w:right w:val="none" w:sz="0" w:space="0" w:color="auto"/>
      </w:divBdr>
    </w:div>
    <w:div w:id="860750401">
      <w:bodyDiv w:val="1"/>
      <w:marLeft w:val="0"/>
      <w:marRight w:val="0"/>
      <w:marTop w:val="0"/>
      <w:marBottom w:val="0"/>
      <w:divBdr>
        <w:top w:val="none" w:sz="0" w:space="0" w:color="auto"/>
        <w:left w:val="none" w:sz="0" w:space="0" w:color="auto"/>
        <w:bottom w:val="none" w:sz="0" w:space="0" w:color="auto"/>
        <w:right w:val="none" w:sz="0" w:space="0" w:color="auto"/>
      </w:divBdr>
    </w:div>
    <w:div w:id="881479400">
      <w:bodyDiv w:val="1"/>
      <w:marLeft w:val="0"/>
      <w:marRight w:val="0"/>
      <w:marTop w:val="0"/>
      <w:marBottom w:val="0"/>
      <w:divBdr>
        <w:top w:val="none" w:sz="0" w:space="0" w:color="auto"/>
        <w:left w:val="none" w:sz="0" w:space="0" w:color="auto"/>
        <w:bottom w:val="none" w:sz="0" w:space="0" w:color="auto"/>
        <w:right w:val="none" w:sz="0" w:space="0" w:color="auto"/>
      </w:divBdr>
    </w:div>
    <w:div w:id="930970237">
      <w:bodyDiv w:val="1"/>
      <w:marLeft w:val="0"/>
      <w:marRight w:val="0"/>
      <w:marTop w:val="0"/>
      <w:marBottom w:val="0"/>
      <w:divBdr>
        <w:top w:val="none" w:sz="0" w:space="0" w:color="auto"/>
        <w:left w:val="none" w:sz="0" w:space="0" w:color="auto"/>
        <w:bottom w:val="none" w:sz="0" w:space="0" w:color="auto"/>
        <w:right w:val="none" w:sz="0" w:space="0" w:color="auto"/>
      </w:divBdr>
    </w:div>
    <w:div w:id="933782594">
      <w:bodyDiv w:val="1"/>
      <w:marLeft w:val="0"/>
      <w:marRight w:val="0"/>
      <w:marTop w:val="0"/>
      <w:marBottom w:val="0"/>
      <w:divBdr>
        <w:top w:val="none" w:sz="0" w:space="0" w:color="auto"/>
        <w:left w:val="none" w:sz="0" w:space="0" w:color="auto"/>
        <w:bottom w:val="none" w:sz="0" w:space="0" w:color="auto"/>
        <w:right w:val="none" w:sz="0" w:space="0" w:color="auto"/>
      </w:divBdr>
    </w:div>
    <w:div w:id="944389458">
      <w:bodyDiv w:val="1"/>
      <w:marLeft w:val="0"/>
      <w:marRight w:val="0"/>
      <w:marTop w:val="0"/>
      <w:marBottom w:val="0"/>
      <w:divBdr>
        <w:top w:val="none" w:sz="0" w:space="0" w:color="auto"/>
        <w:left w:val="none" w:sz="0" w:space="0" w:color="auto"/>
        <w:bottom w:val="none" w:sz="0" w:space="0" w:color="auto"/>
        <w:right w:val="none" w:sz="0" w:space="0" w:color="auto"/>
      </w:divBdr>
    </w:div>
    <w:div w:id="951473604">
      <w:bodyDiv w:val="1"/>
      <w:marLeft w:val="0"/>
      <w:marRight w:val="0"/>
      <w:marTop w:val="0"/>
      <w:marBottom w:val="0"/>
      <w:divBdr>
        <w:top w:val="none" w:sz="0" w:space="0" w:color="auto"/>
        <w:left w:val="none" w:sz="0" w:space="0" w:color="auto"/>
        <w:bottom w:val="none" w:sz="0" w:space="0" w:color="auto"/>
        <w:right w:val="none" w:sz="0" w:space="0" w:color="auto"/>
      </w:divBdr>
    </w:div>
    <w:div w:id="951782874">
      <w:bodyDiv w:val="1"/>
      <w:marLeft w:val="0"/>
      <w:marRight w:val="0"/>
      <w:marTop w:val="0"/>
      <w:marBottom w:val="0"/>
      <w:divBdr>
        <w:top w:val="none" w:sz="0" w:space="0" w:color="auto"/>
        <w:left w:val="none" w:sz="0" w:space="0" w:color="auto"/>
        <w:bottom w:val="none" w:sz="0" w:space="0" w:color="auto"/>
        <w:right w:val="none" w:sz="0" w:space="0" w:color="auto"/>
      </w:divBdr>
    </w:div>
    <w:div w:id="987435892">
      <w:bodyDiv w:val="1"/>
      <w:marLeft w:val="0"/>
      <w:marRight w:val="0"/>
      <w:marTop w:val="0"/>
      <w:marBottom w:val="0"/>
      <w:divBdr>
        <w:top w:val="none" w:sz="0" w:space="0" w:color="auto"/>
        <w:left w:val="none" w:sz="0" w:space="0" w:color="auto"/>
        <w:bottom w:val="none" w:sz="0" w:space="0" w:color="auto"/>
        <w:right w:val="none" w:sz="0" w:space="0" w:color="auto"/>
      </w:divBdr>
    </w:div>
    <w:div w:id="998506766">
      <w:bodyDiv w:val="1"/>
      <w:marLeft w:val="0"/>
      <w:marRight w:val="0"/>
      <w:marTop w:val="0"/>
      <w:marBottom w:val="0"/>
      <w:divBdr>
        <w:top w:val="none" w:sz="0" w:space="0" w:color="auto"/>
        <w:left w:val="none" w:sz="0" w:space="0" w:color="auto"/>
        <w:bottom w:val="none" w:sz="0" w:space="0" w:color="auto"/>
        <w:right w:val="none" w:sz="0" w:space="0" w:color="auto"/>
      </w:divBdr>
    </w:div>
    <w:div w:id="1010911590">
      <w:bodyDiv w:val="1"/>
      <w:marLeft w:val="0"/>
      <w:marRight w:val="0"/>
      <w:marTop w:val="0"/>
      <w:marBottom w:val="0"/>
      <w:divBdr>
        <w:top w:val="none" w:sz="0" w:space="0" w:color="auto"/>
        <w:left w:val="none" w:sz="0" w:space="0" w:color="auto"/>
        <w:bottom w:val="none" w:sz="0" w:space="0" w:color="auto"/>
        <w:right w:val="none" w:sz="0" w:space="0" w:color="auto"/>
      </w:divBdr>
    </w:div>
    <w:div w:id="1018581166">
      <w:bodyDiv w:val="1"/>
      <w:marLeft w:val="0"/>
      <w:marRight w:val="0"/>
      <w:marTop w:val="0"/>
      <w:marBottom w:val="0"/>
      <w:divBdr>
        <w:top w:val="none" w:sz="0" w:space="0" w:color="auto"/>
        <w:left w:val="none" w:sz="0" w:space="0" w:color="auto"/>
        <w:bottom w:val="none" w:sz="0" w:space="0" w:color="auto"/>
        <w:right w:val="none" w:sz="0" w:space="0" w:color="auto"/>
      </w:divBdr>
    </w:div>
    <w:div w:id="1021510727">
      <w:bodyDiv w:val="1"/>
      <w:marLeft w:val="0"/>
      <w:marRight w:val="0"/>
      <w:marTop w:val="0"/>
      <w:marBottom w:val="0"/>
      <w:divBdr>
        <w:top w:val="none" w:sz="0" w:space="0" w:color="auto"/>
        <w:left w:val="none" w:sz="0" w:space="0" w:color="auto"/>
        <w:bottom w:val="none" w:sz="0" w:space="0" w:color="auto"/>
        <w:right w:val="none" w:sz="0" w:space="0" w:color="auto"/>
      </w:divBdr>
    </w:div>
    <w:div w:id="1034041286">
      <w:bodyDiv w:val="1"/>
      <w:marLeft w:val="0"/>
      <w:marRight w:val="0"/>
      <w:marTop w:val="0"/>
      <w:marBottom w:val="0"/>
      <w:divBdr>
        <w:top w:val="none" w:sz="0" w:space="0" w:color="auto"/>
        <w:left w:val="none" w:sz="0" w:space="0" w:color="auto"/>
        <w:bottom w:val="none" w:sz="0" w:space="0" w:color="auto"/>
        <w:right w:val="none" w:sz="0" w:space="0" w:color="auto"/>
      </w:divBdr>
    </w:div>
    <w:div w:id="1066954572">
      <w:bodyDiv w:val="1"/>
      <w:marLeft w:val="0"/>
      <w:marRight w:val="0"/>
      <w:marTop w:val="0"/>
      <w:marBottom w:val="0"/>
      <w:divBdr>
        <w:top w:val="none" w:sz="0" w:space="0" w:color="auto"/>
        <w:left w:val="none" w:sz="0" w:space="0" w:color="auto"/>
        <w:bottom w:val="none" w:sz="0" w:space="0" w:color="auto"/>
        <w:right w:val="none" w:sz="0" w:space="0" w:color="auto"/>
      </w:divBdr>
    </w:div>
    <w:div w:id="1084180009">
      <w:bodyDiv w:val="1"/>
      <w:marLeft w:val="0"/>
      <w:marRight w:val="0"/>
      <w:marTop w:val="0"/>
      <w:marBottom w:val="0"/>
      <w:divBdr>
        <w:top w:val="none" w:sz="0" w:space="0" w:color="auto"/>
        <w:left w:val="none" w:sz="0" w:space="0" w:color="auto"/>
        <w:bottom w:val="none" w:sz="0" w:space="0" w:color="auto"/>
        <w:right w:val="none" w:sz="0" w:space="0" w:color="auto"/>
      </w:divBdr>
    </w:div>
    <w:div w:id="1094404074">
      <w:bodyDiv w:val="1"/>
      <w:marLeft w:val="0"/>
      <w:marRight w:val="0"/>
      <w:marTop w:val="0"/>
      <w:marBottom w:val="0"/>
      <w:divBdr>
        <w:top w:val="none" w:sz="0" w:space="0" w:color="auto"/>
        <w:left w:val="none" w:sz="0" w:space="0" w:color="auto"/>
        <w:bottom w:val="none" w:sz="0" w:space="0" w:color="auto"/>
        <w:right w:val="none" w:sz="0" w:space="0" w:color="auto"/>
      </w:divBdr>
    </w:div>
    <w:div w:id="1107118203">
      <w:bodyDiv w:val="1"/>
      <w:marLeft w:val="0"/>
      <w:marRight w:val="0"/>
      <w:marTop w:val="0"/>
      <w:marBottom w:val="0"/>
      <w:divBdr>
        <w:top w:val="none" w:sz="0" w:space="0" w:color="auto"/>
        <w:left w:val="none" w:sz="0" w:space="0" w:color="auto"/>
        <w:bottom w:val="none" w:sz="0" w:space="0" w:color="auto"/>
        <w:right w:val="none" w:sz="0" w:space="0" w:color="auto"/>
      </w:divBdr>
    </w:div>
    <w:div w:id="1145851243">
      <w:bodyDiv w:val="1"/>
      <w:marLeft w:val="0"/>
      <w:marRight w:val="0"/>
      <w:marTop w:val="0"/>
      <w:marBottom w:val="0"/>
      <w:divBdr>
        <w:top w:val="none" w:sz="0" w:space="0" w:color="auto"/>
        <w:left w:val="none" w:sz="0" w:space="0" w:color="auto"/>
        <w:bottom w:val="none" w:sz="0" w:space="0" w:color="auto"/>
        <w:right w:val="none" w:sz="0" w:space="0" w:color="auto"/>
      </w:divBdr>
    </w:div>
    <w:div w:id="1155756455">
      <w:bodyDiv w:val="1"/>
      <w:marLeft w:val="0"/>
      <w:marRight w:val="0"/>
      <w:marTop w:val="0"/>
      <w:marBottom w:val="0"/>
      <w:divBdr>
        <w:top w:val="none" w:sz="0" w:space="0" w:color="auto"/>
        <w:left w:val="none" w:sz="0" w:space="0" w:color="auto"/>
        <w:bottom w:val="none" w:sz="0" w:space="0" w:color="auto"/>
        <w:right w:val="none" w:sz="0" w:space="0" w:color="auto"/>
      </w:divBdr>
    </w:div>
    <w:div w:id="1163276738">
      <w:bodyDiv w:val="1"/>
      <w:marLeft w:val="0"/>
      <w:marRight w:val="0"/>
      <w:marTop w:val="0"/>
      <w:marBottom w:val="0"/>
      <w:divBdr>
        <w:top w:val="none" w:sz="0" w:space="0" w:color="auto"/>
        <w:left w:val="none" w:sz="0" w:space="0" w:color="auto"/>
        <w:bottom w:val="none" w:sz="0" w:space="0" w:color="auto"/>
        <w:right w:val="none" w:sz="0" w:space="0" w:color="auto"/>
      </w:divBdr>
    </w:div>
    <w:div w:id="1166476966">
      <w:bodyDiv w:val="1"/>
      <w:marLeft w:val="0"/>
      <w:marRight w:val="0"/>
      <w:marTop w:val="0"/>
      <w:marBottom w:val="0"/>
      <w:divBdr>
        <w:top w:val="none" w:sz="0" w:space="0" w:color="auto"/>
        <w:left w:val="none" w:sz="0" w:space="0" w:color="auto"/>
        <w:bottom w:val="none" w:sz="0" w:space="0" w:color="auto"/>
        <w:right w:val="none" w:sz="0" w:space="0" w:color="auto"/>
      </w:divBdr>
    </w:div>
    <w:div w:id="1180852200">
      <w:bodyDiv w:val="1"/>
      <w:marLeft w:val="0"/>
      <w:marRight w:val="0"/>
      <w:marTop w:val="0"/>
      <w:marBottom w:val="0"/>
      <w:divBdr>
        <w:top w:val="none" w:sz="0" w:space="0" w:color="auto"/>
        <w:left w:val="none" w:sz="0" w:space="0" w:color="auto"/>
        <w:bottom w:val="none" w:sz="0" w:space="0" w:color="auto"/>
        <w:right w:val="none" w:sz="0" w:space="0" w:color="auto"/>
      </w:divBdr>
    </w:div>
    <w:div w:id="1210797910">
      <w:bodyDiv w:val="1"/>
      <w:marLeft w:val="0"/>
      <w:marRight w:val="0"/>
      <w:marTop w:val="0"/>
      <w:marBottom w:val="0"/>
      <w:divBdr>
        <w:top w:val="none" w:sz="0" w:space="0" w:color="auto"/>
        <w:left w:val="none" w:sz="0" w:space="0" w:color="auto"/>
        <w:bottom w:val="none" w:sz="0" w:space="0" w:color="auto"/>
        <w:right w:val="none" w:sz="0" w:space="0" w:color="auto"/>
      </w:divBdr>
    </w:div>
    <w:div w:id="1216963982">
      <w:bodyDiv w:val="1"/>
      <w:marLeft w:val="0"/>
      <w:marRight w:val="0"/>
      <w:marTop w:val="0"/>
      <w:marBottom w:val="0"/>
      <w:divBdr>
        <w:top w:val="none" w:sz="0" w:space="0" w:color="auto"/>
        <w:left w:val="none" w:sz="0" w:space="0" w:color="auto"/>
        <w:bottom w:val="none" w:sz="0" w:space="0" w:color="auto"/>
        <w:right w:val="none" w:sz="0" w:space="0" w:color="auto"/>
      </w:divBdr>
    </w:div>
    <w:div w:id="1280526764">
      <w:bodyDiv w:val="1"/>
      <w:marLeft w:val="0"/>
      <w:marRight w:val="0"/>
      <w:marTop w:val="0"/>
      <w:marBottom w:val="0"/>
      <w:divBdr>
        <w:top w:val="none" w:sz="0" w:space="0" w:color="auto"/>
        <w:left w:val="none" w:sz="0" w:space="0" w:color="auto"/>
        <w:bottom w:val="none" w:sz="0" w:space="0" w:color="auto"/>
        <w:right w:val="none" w:sz="0" w:space="0" w:color="auto"/>
      </w:divBdr>
    </w:div>
    <w:div w:id="1348945679">
      <w:bodyDiv w:val="1"/>
      <w:marLeft w:val="0"/>
      <w:marRight w:val="0"/>
      <w:marTop w:val="0"/>
      <w:marBottom w:val="0"/>
      <w:divBdr>
        <w:top w:val="none" w:sz="0" w:space="0" w:color="auto"/>
        <w:left w:val="none" w:sz="0" w:space="0" w:color="auto"/>
        <w:bottom w:val="none" w:sz="0" w:space="0" w:color="auto"/>
        <w:right w:val="none" w:sz="0" w:space="0" w:color="auto"/>
      </w:divBdr>
    </w:div>
    <w:div w:id="1361125037">
      <w:bodyDiv w:val="1"/>
      <w:marLeft w:val="0"/>
      <w:marRight w:val="0"/>
      <w:marTop w:val="0"/>
      <w:marBottom w:val="0"/>
      <w:divBdr>
        <w:top w:val="none" w:sz="0" w:space="0" w:color="auto"/>
        <w:left w:val="none" w:sz="0" w:space="0" w:color="auto"/>
        <w:bottom w:val="none" w:sz="0" w:space="0" w:color="auto"/>
        <w:right w:val="none" w:sz="0" w:space="0" w:color="auto"/>
      </w:divBdr>
    </w:div>
    <w:div w:id="1363552070">
      <w:bodyDiv w:val="1"/>
      <w:marLeft w:val="0"/>
      <w:marRight w:val="0"/>
      <w:marTop w:val="0"/>
      <w:marBottom w:val="0"/>
      <w:divBdr>
        <w:top w:val="none" w:sz="0" w:space="0" w:color="auto"/>
        <w:left w:val="none" w:sz="0" w:space="0" w:color="auto"/>
        <w:bottom w:val="none" w:sz="0" w:space="0" w:color="auto"/>
        <w:right w:val="none" w:sz="0" w:space="0" w:color="auto"/>
      </w:divBdr>
    </w:div>
    <w:div w:id="1388919185">
      <w:bodyDiv w:val="1"/>
      <w:marLeft w:val="0"/>
      <w:marRight w:val="0"/>
      <w:marTop w:val="0"/>
      <w:marBottom w:val="0"/>
      <w:divBdr>
        <w:top w:val="none" w:sz="0" w:space="0" w:color="auto"/>
        <w:left w:val="none" w:sz="0" w:space="0" w:color="auto"/>
        <w:bottom w:val="none" w:sz="0" w:space="0" w:color="auto"/>
        <w:right w:val="none" w:sz="0" w:space="0" w:color="auto"/>
      </w:divBdr>
    </w:div>
    <w:div w:id="1402362587">
      <w:bodyDiv w:val="1"/>
      <w:marLeft w:val="0"/>
      <w:marRight w:val="0"/>
      <w:marTop w:val="0"/>
      <w:marBottom w:val="0"/>
      <w:divBdr>
        <w:top w:val="none" w:sz="0" w:space="0" w:color="auto"/>
        <w:left w:val="none" w:sz="0" w:space="0" w:color="auto"/>
        <w:bottom w:val="none" w:sz="0" w:space="0" w:color="auto"/>
        <w:right w:val="none" w:sz="0" w:space="0" w:color="auto"/>
      </w:divBdr>
    </w:div>
    <w:div w:id="1410422769">
      <w:bodyDiv w:val="1"/>
      <w:marLeft w:val="0"/>
      <w:marRight w:val="0"/>
      <w:marTop w:val="0"/>
      <w:marBottom w:val="0"/>
      <w:divBdr>
        <w:top w:val="none" w:sz="0" w:space="0" w:color="auto"/>
        <w:left w:val="none" w:sz="0" w:space="0" w:color="auto"/>
        <w:bottom w:val="none" w:sz="0" w:space="0" w:color="auto"/>
        <w:right w:val="none" w:sz="0" w:space="0" w:color="auto"/>
      </w:divBdr>
      <w:divsChild>
        <w:div w:id="533201422">
          <w:marLeft w:val="0"/>
          <w:marRight w:val="0"/>
          <w:marTop w:val="0"/>
          <w:marBottom w:val="0"/>
          <w:divBdr>
            <w:top w:val="none" w:sz="0" w:space="0" w:color="auto"/>
            <w:left w:val="none" w:sz="0" w:space="0" w:color="auto"/>
            <w:bottom w:val="none" w:sz="0" w:space="0" w:color="auto"/>
            <w:right w:val="none" w:sz="0" w:space="0" w:color="auto"/>
          </w:divBdr>
          <w:divsChild>
            <w:div w:id="43339369">
              <w:marLeft w:val="0"/>
              <w:marRight w:val="0"/>
              <w:marTop w:val="0"/>
              <w:marBottom w:val="0"/>
              <w:divBdr>
                <w:top w:val="none" w:sz="0" w:space="0" w:color="auto"/>
                <w:left w:val="none" w:sz="0" w:space="0" w:color="auto"/>
                <w:bottom w:val="none" w:sz="0" w:space="0" w:color="auto"/>
                <w:right w:val="none" w:sz="0" w:space="0" w:color="auto"/>
              </w:divBdr>
              <w:divsChild>
                <w:div w:id="665207099">
                  <w:marLeft w:val="0"/>
                  <w:marRight w:val="0"/>
                  <w:marTop w:val="0"/>
                  <w:marBottom w:val="0"/>
                  <w:divBdr>
                    <w:top w:val="none" w:sz="0" w:space="0" w:color="auto"/>
                    <w:left w:val="none" w:sz="0" w:space="0" w:color="auto"/>
                    <w:bottom w:val="none" w:sz="0" w:space="0" w:color="auto"/>
                    <w:right w:val="none" w:sz="0" w:space="0" w:color="auto"/>
                  </w:divBdr>
                  <w:divsChild>
                    <w:div w:id="1797799501">
                      <w:marLeft w:val="0"/>
                      <w:marRight w:val="0"/>
                      <w:marTop w:val="0"/>
                      <w:marBottom w:val="0"/>
                      <w:divBdr>
                        <w:top w:val="none" w:sz="0" w:space="0" w:color="auto"/>
                        <w:left w:val="none" w:sz="0" w:space="0" w:color="auto"/>
                        <w:bottom w:val="none" w:sz="0" w:space="0" w:color="auto"/>
                        <w:right w:val="none" w:sz="0" w:space="0" w:color="auto"/>
                      </w:divBdr>
                      <w:divsChild>
                        <w:div w:id="1229220230">
                          <w:marLeft w:val="0"/>
                          <w:marRight w:val="0"/>
                          <w:marTop w:val="0"/>
                          <w:marBottom w:val="0"/>
                          <w:divBdr>
                            <w:top w:val="none" w:sz="0" w:space="0" w:color="auto"/>
                            <w:left w:val="none" w:sz="0" w:space="0" w:color="auto"/>
                            <w:bottom w:val="none" w:sz="0" w:space="0" w:color="auto"/>
                            <w:right w:val="none" w:sz="0" w:space="0" w:color="auto"/>
                          </w:divBdr>
                          <w:divsChild>
                            <w:div w:id="1637640061">
                              <w:marLeft w:val="12300"/>
                              <w:marRight w:val="0"/>
                              <w:marTop w:val="0"/>
                              <w:marBottom w:val="0"/>
                              <w:divBdr>
                                <w:top w:val="none" w:sz="0" w:space="0" w:color="auto"/>
                                <w:left w:val="none" w:sz="0" w:space="0" w:color="auto"/>
                                <w:bottom w:val="none" w:sz="0" w:space="0" w:color="auto"/>
                                <w:right w:val="none" w:sz="0" w:space="0" w:color="auto"/>
                              </w:divBdr>
                              <w:divsChild>
                                <w:div w:id="1107391799">
                                  <w:marLeft w:val="0"/>
                                  <w:marRight w:val="0"/>
                                  <w:marTop w:val="0"/>
                                  <w:marBottom w:val="0"/>
                                  <w:divBdr>
                                    <w:top w:val="none" w:sz="0" w:space="0" w:color="auto"/>
                                    <w:left w:val="none" w:sz="0" w:space="0" w:color="auto"/>
                                    <w:bottom w:val="none" w:sz="0" w:space="0" w:color="auto"/>
                                    <w:right w:val="none" w:sz="0" w:space="0" w:color="auto"/>
                                  </w:divBdr>
                                  <w:divsChild>
                                    <w:div w:id="836699438">
                                      <w:marLeft w:val="0"/>
                                      <w:marRight w:val="0"/>
                                      <w:marTop w:val="0"/>
                                      <w:marBottom w:val="450"/>
                                      <w:divBdr>
                                        <w:top w:val="none" w:sz="0" w:space="0" w:color="auto"/>
                                        <w:left w:val="none" w:sz="0" w:space="0" w:color="auto"/>
                                        <w:bottom w:val="none" w:sz="0" w:space="0" w:color="auto"/>
                                        <w:right w:val="none" w:sz="0" w:space="0" w:color="auto"/>
                                      </w:divBdr>
                                      <w:divsChild>
                                        <w:div w:id="214708599">
                                          <w:marLeft w:val="0"/>
                                          <w:marRight w:val="0"/>
                                          <w:marTop w:val="0"/>
                                          <w:marBottom w:val="0"/>
                                          <w:divBdr>
                                            <w:top w:val="none" w:sz="0" w:space="0" w:color="auto"/>
                                            <w:left w:val="none" w:sz="0" w:space="0" w:color="auto"/>
                                            <w:bottom w:val="none" w:sz="0" w:space="0" w:color="auto"/>
                                            <w:right w:val="none" w:sz="0" w:space="0" w:color="auto"/>
                                          </w:divBdr>
                                          <w:divsChild>
                                            <w:div w:id="1130628297">
                                              <w:marLeft w:val="0"/>
                                              <w:marRight w:val="0"/>
                                              <w:marTop w:val="0"/>
                                              <w:marBottom w:val="0"/>
                                              <w:divBdr>
                                                <w:top w:val="none" w:sz="0" w:space="0" w:color="auto"/>
                                                <w:left w:val="none" w:sz="0" w:space="0" w:color="auto"/>
                                                <w:bottom w:val="none" w:sz="0" w:space="0" w:color="auto"/>
                                                <w:right w:val="none" w:sz="0" w:space="0" w:color="auto"/>
                                              </w:divBdr>
                                              <w:divsChild>
                                                <w:div w:id="1064375886">
                                                  <w:marLeft w:val="0"/>
                                                  <w:marRight w:val="0"/>
                                                  <w:marTop w:val="0"/>
                                                  <w:marBottom w:val="0"/>
                                                  <w:divBdr>
                                                    <w:top w:val="none" w:sz="0" w:space="0" w:color="auto"/>
                                                    <w:left w:val="none" w:sz="0" w:space="0" w:color="auto"/>
                                                    <w:bottom w:val="none" w:sz="0" w:space="0" w:color="auto"/>
                                                    <w:right w:val="none" w:sz="0" w:space="0" w:color="auto"/>
                                                  </w:divBdr>
                                                  <w:divsChild>
                                                    <w:div w:id="1570117445">
                                                      <w:marLeft w:val="0"/>
                                                      <w:marRight w:val="0"/>
                                                      <w:marTop w:val="0"/>
                                                      <w:marBottom w:val="0"/>
                                                      <w:divBdr>
                                                        <w:top w:val="none" w:sz="0" w:space="0" w:color="auto"/>
                                                        <w:left w:val="none" w:sz="0" w:space="0" w:color="auto"/>
                                                        <w:bottom w:val="none" w:sz="0" w:space="0" w:color="auto"/>
                                                        <w:right w:val="none" w:sz="0" w:space="0" w:color="auto"/>
                                                      </w:divBdr>
                                                      <w:divsChild>
                                                        <w:div w:id="1202328643">
                                                          <w:marLeft w:val="0"/>
                                                          <w:marRight w:val="0"/>
                                                          <w:marTop w:val="0"/>
                                                          <w:marBottom w:val="0"/>
                                                          <w:divBdr>
                                                            <w:top w:val="none" w:sz="0" w:space="0" w:color="auto"/>
                                                            <w:left w:val="none" w:sz="0" w:space="0" w:color="auto"/>
                                                            <w:bottom w:val="none" w:sz="0" w:space="0" w:color="auto"/>
                                                            <w:right w:val="none" w:sz="0" w:space="0" w:color="auto"/>
                                                          </w:divBdr>
                                                          <w:divsChild>
                                                            <w:div w:id="1370766245">
                                                              <w:marLeft w:val="0"/>
                                                              <w:marRight w:val="0"/>
                                                              <w:marTop w:val="0"/>
                                                              <w:marBottom w:val="0"/>
                                                              <w:divBdr>
                                                                <w:top w:val="none" w:sz="0" w:space="0" w:color="auto"/>
                                                                <w:left w:val="none" w:sz="0" w:space="0" w:color="auto"/>
                                                                <w:bottom w:val="none" w:sz="0" w:space="0" w:color="auto"/>
                                                                <w:right w:val="none" w:sz="0" w:space="0" w:color="auto"/>
                                                              </w:divBdr>
                                                              <w:divsChild>
                                                                <w:div w:id="469052878">
                                                                  <w:marLeft w:val="0"/>
                                                                  <w:marRight w:val="0"/>
                                                                  <w:marTop w:val="0"/>
                                                                  <w:marBottom w:val="0"/>
                                                                  <w:divBdr>
                                                                    <w:top w:val="none" w:sz="0" w:space="0" w:color="auto"/>
                                                                    <w:left w:val="none" w:sz="0" w:space="0" w:color="auto"/>
                                                                    <w:bottom w:val="none" w:sz="0" w:space="0" w:color="auto"/>
                                                                    <w:right w:val="none" w:sz="0" w:space="0" w:color="auto"/>
                                                                  </w:divBdr>
                                                                  <w:divsChild>
                                                                    <w:div w:id="1167744257">
                                                                      <w:marLeft w:val="0"/>
                                                                      <w:marRight w:val="0"/>
                                                                      <w:marTop w:val="0"/>
                                                                      <w:marBottom w:val="0"/>
                                                                      <w:divBdr>
                                                                        <w:top w:val="none" w:sz="0" w:space="0" w:color="auto"/>
                                                                        <w:left w:val="none" w:sz="0" w:space="0" w:color="auto"/>
                                                                        <w:bottom w:val="none" w:sz="0" w:space="0" w:color="auto"/>
                                                                        <w:right w:val="none" w:sz="0" w:space="0" w:color="auto"/>
                                                                      </w:divBdr>
                                                                      <w:divsChild>
                                                                        <w:div w:id="1769614794">
                                                                          <w:marLeft w:val="0"/>
                                                                          <w:marRight w:val="0"/>
                                                                          <w:marTop w:val="0"/>
                                                                          <w:marBottom w:val="0"/>
                                                                          <w:divBdr>
                                                                            <w:top w:val="none" w:sz="0" w:space="0" w:color="auto"/>
                                                                            <w:left w:val="none" w:sz="0" w:space="0" w:color="auto"/>
                                                                            <w:bottom w:val="none" w:sz="0" w:space="0" w:color="auto"/>
                                                                            <w:right w:val="none" w:sz="0" w:space="0" w:color="auto"/>
                                                                          </w:divBdr>
                                                                          <w:divsChild>
                                                                            <w:div w:id="296646483">
                                                                              <w:marLeft w:val="0"/>
                                                                              <w:marRight w:val="0"/>
                                                                              <w:marTop w:val="0"/>
                                                                              <w:marBottom w:val="0"/>
                                                                              <w:divBdr>
                                                                                <w:top w:val="none" w:sz="0" w:space="0" w:color="auto"/>
                                                                                <w:left w:val="none" w:sz="0" w:space="0" w:color="auto"/>
                                                                                <w:bottom w:val="none" w:sz="0" w:space="0" w:color="auto"/>
                                                                                <w:right w:val="none" w:sz="0" w:space="0" w:color="auto"/>
                                                                              </w:divBdr>
                                                                              <w:divsChild>
                                                                                <w:div w:id="30582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3232852">
      <w:bodyDiv w:val="1"/>
      <w:marLeft w:val="0"/>
      <w:marRight w:val="0"/>
      <w:marTop w:val="0"/>
      <w:marBottom w:val="0"/>
      <w:divBdr>
        <w:top w:val="none" w:sz="0" w:space="0" w:color="auto"/>
        <w:left w:val="none" w:sz="0" w:space="0" w:color="auto"/>
        <w:bottom w:val="none" w:sz="0" w:space="0" w:color="auto"/>
        <w:right w:val="none" w:sz="0" w:space="0" w:color="auto"/>
      </w:divBdr>
    </w:div>
    <w:div w:id="1455639285">
      <w:bodyDiv w:val="1"/>
      <w:marLeft w:val="0"/>
      <w:marRight w:val="0"/>
      <w:marTop w:val="0"/>
      <w:marBottom w:val="0"/>
      <w:divBdr>
        <w:top w:val="none" w:sz="0" w:space="0" w:color="auto"/>
        <w:left w:val="none" w:sz="0" w:space="0" w:color="auto"/>
        <w:bottom w:val="none" w:sz="0" w:space="0" w:color="auto"/>
        <w:right w:val="none" w:sz="0" w:space="0" w:color="auto"/>
      </w:divBdr>
    </w:div>
    <w:div w:id="1482774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2954">
          <w:marLeft w:val="0"/>
          <w:marRight w:val="0"/>
          <w:marTop w:val="0"/>
          <w:marBottom w:val="0"/>
          <w:divBdr>
            <w:top w:val="none" w:sz="0" w:space="0" w:color="auto"/>
            <w:left w:val="none" w:sz="0" w:space="0" w:color="auto"/>
            <w:bottom w:val="single" w:sz="6" w:space="0" w:color="FFFFFF"/>
            <w:right w:val="none" w:sz="0" w:space="0" w:color="auto"/>
          </w:divBdr>
        </w:div>
        <w:div w:id="660473208">
          <w:marLeft w:val="0"/>
          <w:marRight w:val="0"/>
          <w:marTop w:val="0"/>
          <w:marBottom w:val="0"/>
          <w:divBdr>
            <w:top w:val="none" w:sz="0" w:space="0" w:color="auto"/>
            <w:left w:val="none" w:sz="0" w:space="0" w:color="auto"/>
            <w:bottom w:val="none" w:sz="0" w:space="0" w:color="auto"/>
            <w:right w:val="none" w:sz="0" w:space="0" w:color="auto"/>
          </w:divBdr>
          <w:divsChild>
            <w:div w:id="12508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07071">
      <w:bodyDiv w:val="1"/>
      <w:marLeft w:val="0"/>
      <w:marRight w:val="0"/>
      <w:marTop w:val="0"/>
      <w:marBottom w:val="0"/>
      <w:divBdr>
        <w:top w:val="none" w:sz="0" w:space="0" w:color="auto"/>
        <w:left w:val="none" w:sz="0" w:space="0" w:color="auto"/>
        <w:bottom w:val="none" w:sz="0" w:space="0" w:color="auto"/>
        <w:right w:val="none" w:sz="0" w:space="0" w:color="auto"/>
      </w:divBdr>
    </w:div>
    <w:div w:id="1506944265">
      <w:bodyDiv w:val="1"/>
      <w:marLeft w:val="0"/>
      <w:marRight w:val="0"/>
      <w:marTop w:val="0"/>
      <w:marBottom w:val="0"/>
      <w:divBdr>
        <w:top w:val="none" w:sz="0" w:space="0" w:color="auto"/>
        <w:left w:val="none" w:sz="0" w:space="0" w:color="auto"/>
        <w:bottom w:val="none" w:sz="0" w:space="0" w:color="auto"/>
        <w:right w:val="none" w:sz="0" w:space="0" w:color="auto"/>
      </w:divBdr>
    </w:div>
    <w:div w:id="1508329233">
      <w:bodyDiv w:val="1"/>
      <w:marLeft w:val="0"/>
      <w:marRight w:val="0"/>
      <w:marTop w:val="0"/>
      <w:marBottom w:val="0"/>
      <w:divBdr>
        <w:top w:val="none" w:sz="0" w:space="0" w:color="auto"/>
        <w:left w:val="none" w:sz="0" w:space="0" w:color="auto"/>
        <w:bottom w:val="none" w:sz="0" w:space="0" w:color="auto"/>
        <w:right w:val="none" w:sz="0" w:space="0" w:color="auto"/>
      </w:divBdr>
    </w:div>
    <w:div w:id="1550192223">
      <w:bodyDiv w:val="1"/>
      <w:marLeft w:val="0"/>
      <w:marRight w:val="0"/>
      <w:marTop w:val="0"/>
      <w:marBottom w:val="0"/>
      <w:divBdr>
        <w:top w:val="none" w:sz="0" w:space="0" w:color="auto"/>
        <w:left w:val="none" w:sz="0" w:space="0" w:color="auto"/>
        <w:bottom w:val="none" w:sz="0" w:space="0" w:color="auto"/>
        <w:right w:val="none" w:sz="0" w:space="0" w:color="auto"/>
      </w:divBdr>
    </w:div>
    <w:div w:id="1586652032">
      <w:bodyDiv w:val="1"/>
      <w:marLeft w:val="0"/>
      <w:marRight w:val="0"/>
      <w:marTop w:val="0"/>
      <w:marBottom w:val="0"/>
      <w:divBdr>
        <w:top w:val="none" w:sz="0" w:space="0" w:color="auto"/>
        <w:left w:val="none" w:sz="0" w:space="0" w:color="auto"/>
        <w:bottom w:val="none" w:sz="0" w:space="0" w:color="auto"/>
        <w:right w:val="none" w:sz="0" w:space="0" w:color="auto"/>
      </w:divBdr>
    </w:div>
    <w:div w:id="1599675806">
      <w:bodyDiv w:val="1"/>
      <w:marLeft w:val="0"/>
      <w:marRight w:val="0"/>
      <w:marTop w:val="0"/>
      <w:marBottom w:val="0"/>
      <w:divBdr>
        <w:top w:val="none" w:sz="0" w:space="0" w:color="auto"/>
        <w:left w:val="none" w:sz="0" w:space="0" w:color="auto"/>
        <w:bottom w:val="none" w:sz="0" w:space="0" w:color="auto"/>
        <w:right w:val="none" w:sz="0" w:space="0" w:color="auto"/>
      </w:divBdr>
    </w:div>
    <w:div w:id="1600261406">
      <w:bodyDiv w:val="1"/>
      <w:marLeft w:val="0"/>
      <w:marRight w:val="0"/>
      <w:marTop w:val="0"/>
      <w:marBottom w:val="0"/>
      <w:divBdr>
        <w:top w:val="none" w:sz="0" w:space="0" w:color="auto"/>
        <w:left w:val="none" w:sz="0" w:space="0" w:color="auto"/>
        <w:bottom w:val="none" w:sz="0" w:space="0" w:color="auto"/>
        <w:right w:val="none" w:sz="0" w:space="0" w:color="auto"/>
      </w:divBdr>
      <w:divsChild>
        <w:div w:id="1721591704">
          <w:marLeft w:val="0"/>
          <w:marRight w:val="0"/>
          <w:marTop w:val="0"/>
          <w:marBottom w:val="0"/>
          <w:divBdr>
            <w:top w:val="none" w:sz="0" w:space="0" w:color="auto"/>
            <w:left w:val="none" w:sz="0" w:space="0" w:color="auto"/>
            <w:bottom w:val="none" w:sz="0" w:space="0" w:color="auto"/>
            <w:right w:val="none" w:sz="0" w:space="0" w:color="auto"/>
          </w:divBdr>
          <w:divsChild>
            <w:div w:id="1299872125">
              <w:marLeft w:val="0"/>
              <w:marRight w:val="0"/>
              <w:marTop w:val="0"/>
              <w:marBottom w:val="0"/>
              <w:divBdr>
                <w:top w:val="none" w:sz="0" w:space="0" w:color="auto"/>
                <w:left w:val="none" w:sz="0" w:space="0" w:color="auto"/>
                <w:bottom w:val="none" w:sz="0" w:space="0" w:color="auto"/>
                <w:right w:val="none" w:sz="0" w:space="0" w:color="auto"/>
              </w:divBdr>
              <w:divsChild>
                <w:div w:id="197991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067208">
      <w:bodyDiv w:val="1"/>
      <w:marLeft w:val="0"/>
      <w:marRight w:val="0"/>
      <w:marTop w:val="0"/>
      <w:marBottom w:val="0"/>
      <w:divBdr>
        <w:top w:val="none" w:sz="0" w:space="0" w:color="auto"/>
        <w:left w:val="none" w:sz="0" w:space="0" w:color="auto"/>
        <w:bottom w:val="none" w:sz="0" w:space="0" w:color="auto"/>
        <w:right w:val="none" w:sz="0" w:space="0" w:color="auto"/>
      </w:divBdr>
    </w:div>
    <w:div w:id="1620262412">
      <w:bodyDiv w:val="1"/>
      <w:marLeft w:val="0"/>
      <w:marRight w:val="0"/>
      <w:marTop w:val="0"/>
      <w:marBottom w:val="0"/>
      <w:divBdr>
        <w:top w:val="none" w:sz="0" w:space="0" w:color="auto"/>
        <w:left w:val="none" w:sz="0" w:space="0" w:color="auto"/>
        <w:bottom w:val="none" w:sz="0" w:space="0" w:color="auto"/>
        <w:right w:val="none" w:sz="0" w:space="0" w:color="auto"/>
      </w:divBdr>
    </w:div>
    <w:div w:id="1624966175">
      <w:bodyDiv w:val="1"/>
      <w:marLeft w:val="0"/>
      <w:marRight w:val="0"/>
      <w:marTop w:val="0"/>
      <w:marBottom w:val="0"/>
      <w:divBdr>
        <w:top w:val="none" w:sz="0" w:space="0" w:color="auto"/>
        <w:left w:val="none" w:sz="0" w:space="0" w:color="auto"/>
        <w:bottom w:val="none" w:sz="0" w:space="0" w:color="auto"/>
        <w:right w:val="none" w:sz="0" w:space="0" w:color="auto"/>
      </w:divBdr>
    </w:div>
    <w:div w:id="1659192448">
      <w:bodyDiv w:val="1"/>
      <w:marLeft w:val="0"/>
      <w:marRight w:val="0"/>
      <w:marTop w:val="0"/>
      <w:marBottom w:val="0"/>
      <w:divBdr>
        <w:top w:val="none" w:sz="0" w:space="0" w:color="auto"/>
        <w:left w:val="none" w:sz="0" w:space="0" w:color="auto"/>
        <w:bottom w:val="none" w:sz="0" w:space="0" w:color="auto"/>
        <w:right w:val="none" w:sz="0" w:space="0" w:color="auto"/>
      </w:divBdr>
    </w:div>
    <w:div w:id="1660040295">
      <w:bodyDiv w:val="1"/>
      <w:marLeft w:val="0"/>
      <w:marRight w:val="0"/>
      <w:marTop w:val="0"/>
      <w:marBottom w:val="0"/>
      <w:divBdr>
        <w:top w:val="none" w:sz="0" w:space="0" w:color="auto"/>
        <w:left w:val="none" w:sz="0" w:space="0" w:color="auto"/>
        <w:bottom w:val="none" w:sz="0" w:space="0" w:color="auto"/>
        <w:right w:val="none" w:sz="0" w:space="0" w:color="auto"/>
      </w:divBdr>
    </w:div>
    <w:div w:id="1731533546">
      <w:bodyDiv w:val="1"/>
      <w:marLeft w:val="0"/>
      <w:marRight w:val="0"/>
      <w:marTop w:val="0"/>
      <w:marBottom w:val="0"/>
      <w:divBdr>
        <w:top w:val="none" w:sz="0" w:space="0" w:color="auto"/>
        <w:left w:val="none" w:sz="0" w:space="0" w:color="auto"/>
        <w:bottom w:val="none" w:sz="0" w:space="0" w:color="auto"/>
        <w:right w:val="none" w:sz="0" w:space="0" w:color="auto"/>
      </w:divBdr>
    </w:div>
    <w:div w:id="1758164152">
      <w:bodyDiv w:val="1"/>
      <w:marLeft w:val="0"/>
      <w:marRight w:val="0"/>
      <w:marTop w:val="0"/>
      <w:marBottom w:val="0"/>
      <w:divBdr>
        <w:top w:val="none" w:sz="0" w:space="0" w:color="auto"/>
        <w:left w:val="none" w:sz="0" w:space="0" w:color="auto"/>
        <w:bottom w:val="none" w:sz="0" w:space="0" w:color="auto"/>
        <w:right w:val="none" w:sz="0" w:space="0" w:color="auto"/>
      </w:divBdr>
    </w:div>
    <w:div w:id="1764379298">
      <w:bodyDiv w:val="1"/>
      <w:marLeft w:val="0"/>
      <w:marRight w:val="0"/>
      <w:marTop w:val="0"/>
      <w:marBottom w:val="0"/>
      <w:divBdr>
        <w:top w:val="none" w:sz="0" w:space="0" w:color="auto"/>
        <w:left w:val="none" w:sz="0" w:space="0" w:color="auto"/>
        <w:bottom w:val="none" w:sz="0" w:space="0" w:color="auto"/>
        <w:right w:val="none" w:sz="0" w:space="0" w:color="auto"/>
      </w:divBdr>
    </w:div>
    <w:div w:id="1771119976">
      <w:bodyDiv w:val="1"/>
      <w:marLeft w:val="0"/>
      <w:marRight w:val="0"/>
      <w:marTop w:val="0"/>
      <w:marBottom w:val="0"/>
      <w:divBdr>
        <w:top w:val="none" w:sz="0" w:space="0" w:color="auto"/>
        <w:left w:val="none" w:sz="0" w:space="0" w:color="auto"/>
        <w:bottom w:val="none" w:sz="0" w:space="0" w:color="auto"/>
        <w:right w:val="none" w:sz="0" w:space="0" w:color="auto"/>
      </w:divBdr>
    </w:div>
    <w:div w:id="1793359576">
      <w:bodyDiv w:val="1"/>
      <w:marLeft w:val="0"/>
      <w:marRight w:val="0"/>
      <w:marTop w:val="0"/>
      <w:marBottom w:val="0"/>
      <w:divBdr>
        <w:top w:val="none" w:sz="0" w:space="0" w:color="auto"/>
        <w:left w:val="none" w:sz="0" w:space="0" w:color="auto"/>
        <w:bottom w:val="none" w:sz="0" w:space="0" w:color="auto"/>
        <w:right w:val="none" w:sz="0" w:space="0" w:color="auto"/>
      </w:divBdr>
    </w:div>
    <w:div w:id="1813214502">
      <w:bodyDiv w:val="1"/>
      <w:marLeft w:val="0"/>
      <w:marRight w:val="0"/>
      <w:marTop w:val="0"/>
      <w:marBottom w:val="0"/>
      <w:divBdr>
        <w:top w:val="none" w:sz="0" w:space="0" w:color="auto"/>
        <w:left w:val="none" w:sz="0" w:space="0" w:color="auto"/>
        <w:bottom w:val="none" w:sz="0" w:space="0" w:color="auto"/>
        <w:right w:val="none" w:sz="0" w:space="0" w:color="auto"/>
      </w:divBdr>
    </w:div>
    <w:div w:id="1858733254">
      <w:bodyDiv w:val="1"/>
      <w:marLeft w:val="0"/>
      <w:marRight w:val="0"/>
      <w:marTop w:val="0"/>
      <w:marBottom w:val="0"/>
      <w:divBdr>
        <w:top w:val="none" w:sz="0" w:space="0" w:color="auto"/>
        <w:left w:val="none" w:sz="0" w:space="0" w:color="auto"/>
        <w:bottom w:val="none" w:sz="0" w:space="0" w:color="auto"/>
        <w:right w:val="none" w:sz="0" w:space="0" w:color="auto"/>
      </w:divBdr>
    </w:div>
    <w:div w:id="1862207449">
      <w:bodyDiv w:val="1"/>
      <w:marLeft w:val="0"/>
      <w:marRight w:val="0"/>
      <w:marTop w:val="0"/>
      <w:marBottom w:val="0"/>
      <w:divBdr>
        <w:top w:val="none" w:sz="0" w:space="0" w:color="auto"/>
        <w:left w:val="none" w:sz="0" w:space="0" w:color="auto"/>
        <w:bottom w:val="none" w:sz="0" w:space="0" w:color="auto"/>
        <w:right w:val="none" w:sz="0" w:space="0" w:color="auto"/>
      </w:divBdr>
    </w:div>
    <w:div w:id="1896433748">
      <w:bodyDiv w:val="1"/>
      <w:marLeft w:val="0"/>
      <w:marRight w:val="0"/>
      <w:marTop w:val="0"/>
      <w:marBottom w:val="0"/>
      <w:divBdr>
        <w:top w:val="none" w:sz="0" w:space="0" w:color="auto"/>
        <w:left w:val="none" w:sz="0" w:space="0" w:color="auto"/>
        <w:bottom w:val="none" w:sz="0" w:space="0" w:color="auto"/>
        <w:right w:val="none" w:sz="0" w:space="0" w:color="auto"/>
      </w:divBdr>
    </w:div>
    <w:div w:id="1900167961">
      <w:bodyDiv w:val="1"/>
      <w:marLeft w:val="0"/>
      <w:marRight w:val="0"/>
      <w:marTop w:val="0"/>
      <w:marBottom w:val="0"/>
      <w:divBdr>
        <w:top w:val="none" w:sz="0" w:space="0" w:color="auto"/>
        <w:left w:val="none" w:sz="0" w:space="0" w:color="auto"/>
        <w:bottom w:val="none" w:sz="0" w:space="0" w:color="auto"/>
        <w:right w:val="none" w:sz="0" w:space="0" w:color="auto"/>
      </w:divBdr>
    </w:div>
    <w:div w:id="1914385249">
      <w:bodyDiv w:val="1"/>
      <w:marLeft w:val="0"/>
      <w:marRight w:val="0"/>
      <w:marTop w:val="0"/>
      <w:marBottom w:val="0"/>
      <w:divBdr>
        <w:top w:val="none" w:sz="0" w:space="0" w:color="auto"/>
        <w:left w:val="none" w:sz="0" w:space="0" w:color="auto"/>
        <w:bottom w:val="none" w:sz="0" w:space="0" w:color="auto"/>
        <w:right w:val="none" w:sz="0" w:space="0" w:color="auto"/>
      </w:divBdr>
    </w:div>
    <w:div w:id="1915161359">
      <w:bodyDiv w:val="1"/>
      <w:marLeft w:val="0"/>
      <w:marRight w:val="0"/>
      <w:marTop w:val="0"/>
      <w:marBottom w:val="0"/>
      <w:divBdr>
        <w:top w:val="none" w:sz="0" w:space="0" w:color="auto"/>
        <w:left w:val="none" w:sz="0" w:space="0" w:color="auto"/>
        <w:bottom w:val="none" w:sz="0" w:space="0" w:color="auto"/>
        <w:right w:val="none" w:sz="0" w:space="0" w:color="auto"/>
      </w:divBdr>
    </w:div>
    <w:div w:id="1947153324">
      <w:bodyDiv w:val="1"/>
      <w:marLeft w:val="0"/>
      <w:marRight w:val="0"/>
      <w:marTop w:val="0"/>
      <w:marBottom w:val="0"/>
      <w:divBdr>
        <w:top w:val="none" w:sz="0" w:space="0" w:color="auto"/>
        <w:left w:val="none" w:sz="0" w:space="0" w:color="auto"/>
        <w:bottom w:val="none" w:sz="0" w:space="0" w:color="auto"/>
        <w:right w:val="none" w:sz="0" w:space="0" w:color="auto"/>
      </w:divBdr>
    </w:div>
    <w:div w:id="1973554151">
      <w:bodyDiv w:val="1"/>
      <w:marLeft w:val="0"/>
      <w:marRight w:val="0"/>
      <w:marTop w:val="0"/>
      <w:marBottom w:val="0"/>
      <w:divBdr>
        <w:top w:val="none" w:sz="0" w:space="0" w:color="auto"/>
        <w:left w:val="none" w:sz="0" w:space="0" w:color="auto"/>
        <w:bottom w:val="none" w:sz="0" w:space="0" w:color="auto"/>
        <w:right w:val="none" w:sz="0" w:space="0" w:color="auto"/>
      </w:divBdr>
    </w:div>
    <w:div w:id="1975523527">
      <w:bodyDiv w:val="1"/>
      <w:marLeft w:val="0"/>
      <w:marRight w:val="0"/>
      <w:marTop w:val="0"/>
      <w:marBottom w:val="0"/>
      <w:divBdr>
        <w:top w:val="none" w:sz="0" w:space="0" w:color="auto"/>
        <w:left w:val="none" w:sz="0" w:space="0" w:color="auto"/>
        <w:bottom w:val="none" w:sz="0" w:space="0" w:color="auto"/>
        <w:right w:val="none" w:sz="0" w:space="0" w:color="auto"/>
      </w:divBdr>
    </w:div>
    <w:div w:id="2018842389">
      <w:bodyDiv w:val="1"/>
      <w:marLeft w:val="0"/>
      <w:marRight w:val="0"/>
      <w:marTop w:val="0"/>
      <w:marBottom w:val="0"/>
      <w:divBdr>
        <w:top w:val="none" w:sz="0" w:space="0" w:color="auto"/>
        <w:left w:val="none" w:sz="0" w:space="0" w:color="auto"/>
        <w:bottom w:val="none" w:sz="0" w:space="0" w:color="auto"/>
        <w:right w:val="none" w:sz="0" w:space="0" w:color="auto"/>
      </w:divBdr>
    </w:div>
    <w:div w:id="21142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nko\Application%20Data\Microsoft\Predloge\KAD%20Temeljne%20Predloge\Dokument%20CGP%20Cor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770873D7A0742EABFB5DD109D88CF0C"/>
        <w:category>
          <w:name w:val="Splošno"/>
          <w:gallery w:val="placeholder"/>
        </w:category>
        <w:types>
          <w:type w:val="bbPlcHdr"/>
        </w:types>
        <w:behaviors>
          <w:behavior w:val="content"/>
        </w:behaviors>
        <w:guid w:val="{2B768AF0-E4DF-478C-99FA-E11905E69E8B}"/>
      </w:docPartPr>
      <w:docPartBody>
        <w:p w:rsidR="00CD72EB" w:rsidRDefault="00F125A6" w:rsidP="00F125A6">
          <w:pPr>
            <w:pStyle w:val="1770873D7A0742EABFB5DD109D88CF0C"/>
          </w:pPr>
          <w:r w:rsidRPr="00B013D8">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001TCon">
    <w:panose1 w:val="020B0606020202050212"/>
    <w:charset w:val="EE"/>
    <w:family w:val="swiss"/>
    <w:pitch w:val="variable"/>
    <w:sig w:usb0="800001AF" w:usb1="000078FB" w:usb2="00000000" w:usb3="00000000" w:csb0="00000093" w:csb1="00000000"/>
  </w:font>
  <w:font w:name="Arial">
    <w:panose1 w:val="020B0604020202020204"/>
    <w:charset w:val="EE"/>
    <w:family w:val="swiss"/>
    <w:pitch w:val="variable"/>
    <w:sig w:usb0="E0002EFF" w:usb1="C000785B" w:usb2="00000009" w:usb3="00000000" w:csb0="000001FF" w:csb1="00000000"/>
  </w:font>
  <w:font w:name="Linotype Univers 420 Condensed">
    <w:altName w:val="Calibri"/>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37o00">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5A6"/>
    <w:rsid w:val="0013487E"/>
    <w:rsid w:val="0025578A"/>
    <w:rsid w:val="007B62AB"/>
    <w:rsid w:val="00CD72EB"/>
    <w:rsid w:val="00F125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125A6"/>
    <w:rPr>
      <w:color w:val="808080"/>
    </w:rPr>
  </w:style>
  <w:style w:type="paragraph" w:customStyle="1" w:styleId="1770873D7A0742EABFB5DD109D88CF0C">
    <w:name w:val="1770873D7A0742EABFB5DD109D88CF0C"/>
    <w:rsid w:val="00F125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CGP KAD">
  <a:themeElements>
    <a:clrScheme name="CGP KAD">
      <a:dk1>
        <a:sysClr val="windowText" lastClr="000000"/>
      </a:dk1>
      <a:lt1>
        <a:sysClr val="window" lastClr="FFFFFF"/>
      </a:lt1>
      <a:dk2>
        <a:srgbClr val="1A3876"/>
      </a:dk2>
      <a:lt2>
        <a:srgbClr val="9C313B"/>
      </a:lt2>
      <a:accent1>
        <a:srgbClr val="1A3876"/>
      </a:accent1>
      <a:accent2>
        <a:srgbClr val="AAAAAA"/>
      </a:accent2>
      <a:accent3>
        <a:srgbClr val="6F8EC8"/>
      </a:accent3>
      <a:accent4>
        <a:srgbClr val="EEECE1"/>
      </a:accent4>
      <a:accent5>
        <a:srgbClr val="C5D1E9"/>
      </a:accent5>
      <a:accent6>
        <a:srgbClr val="7F7F7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2022-10-11T00:00:00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3.xml><?xml version="1.0" encoding="utf-8"?>
<ds:datastoreItem xmlns:ds="http://schemas.openxmlformats.org/officeDocument/2006/customXml" ds:itemID="{CBAB6E7C-7AB7-47EE-BED7-373C3D391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 CGP Corp</Template>
  <TotalTime>5</TotalTime>
  <Pages>18</Pages>
  <Words>3895</Words>
  <Characters>22204</Characters>
  <Application>Microsoft Office Word</Application>
  <DocSecurity>0</DocSecurity>
  <Lines>185</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POVABILO K SODELOVANJU in NAVODILA PONUDNIKOM ZA IZDELAVO PONUDBE ZA ODDAJO JAVNEGA NAROČILA PO POSTOPKU NAROČILA MALE VREDNOSTI</vt:lpstr>
      <vt:lpstr>POVABILO in DOKUMENTACIJA ZA PRIPRAVO PONUDBE ZA ODDAJO JAVNEGA NAROČILA PO ODPRTEM POSTOPKU</vt:lpstr>
    </vt:vector>
  </TitlesOfParts>
  <Company>Kapitalska družba, d. d.</Company>
  <LinksUpToDate>false</LinksUpToDate>
  <CharactersWithSpaces>26047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OBRAZCI</dc:title>
  <dc:subject/>
  <dc:creator>Naročnik: Kapitalska družba pokojninskega in invalidskega zavarovanja, d. d.</dc:creator>
  <cp:keywords/>
  <dc:description/>
  <cp:lastModifiedBy>Mateja Oblak</cp:lastModifiedBy>
  <cp:revision>3</cp:revision>
  <cp:lastPrinted>2022-10-13T11:25:00Z</cp:lastPrinted>
  <dcterms:created xsi:type="dcterms:W3CDTF">2022-10-13T11:26:00Z</dcterms:created>
  <dcterms:modified xsi:type="dcterms:W3CDTF">2022-10-13T11:31:00Z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