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95FC7" w14:textId="77777777" w:rsidR="005B5168" w:rsidRDefault="005B5168" w:rsidP="00A269CA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</w:p>
    <w:p w14:paraId="5972D65C" w14:textId="66A7C6FA" w:rsidR="004737F3" w:rsidRPr="00A63BB1" w:rsidRDefault="00043EBF" w:rsidP="005B5168">
      <w:pPr>
        <w:autoSpaceDE w:val="0"/>
        <w:autoSpaceDN w:val="0"/>
        <w:adjustRightInd w:val="0"/>
        <w:spacing w:line="240" w:lineRule="auto"/>
        <w:rPr>
          <w:rFonts w:cs="Arial"/>
          <w:b/>
          <w:sz w:val="28"/>
          <w:szCs w:val="28"/>
          <w:lang w:val="sl-SI"/>
        </w:rPr>
      </w:pPr>
      <w:r>
        <w:rPr>
          <w:rFonts w:cs="Arial"/>
          <w:b/>
          <w:sz w:val="28"/>
          <w:szCs w:val="28"/>
          <w:lang w:val="sl-SI"/>
        </w:rPr>
        <w:t xml:space="preserve">PONUDBENI </w:t>
      </w:r>
      <w:r w:rsidR="004737F3" w:rsidRPr="00A63BB1">
        <w:rPr>
          <w:rFonts w:cs="Arial"/>
          <w:b/>
          <w:sz w:val="28"/>
          <w:szCs w:val="28"/>
          <w:lang w:val="sl-SI"/>
        </w:rPr>
        <w:t>PREDRA</w:t>
      </w:r>
      <w:r w:rsidR="00F36250" w:rsidRPr="00A63BB1">
        <w:rPr>
          <w:rFonts w:cs="Arial"/>
          <w:b/>
          <w:sz w:val="28"/>
          <w:szCs w:val="28"/>
          <w:lang w:val="sl-SI"/>
        </w:rPr>
        <w:t>Č</w:t>
      </w:r>
      <w:r w:rsidR="004737F3" w:rsidRPr="00A63BB1">
        <w:rPr>
          <w:rFonts w:cs="Arial"/>
          <w:b/>
          <w:sz w:val="28"/>
          <w:szCs w:val="28"/>
          <w:lang w:val="sl-SI"/>
        </w:rPr>
        <w:t>UN</w:t>
      </w:r>
      <w:r w:rsidR="00053FC2" w:rsidRPr="00A63BB1">
        <w:rPr>
          <w:rFonts w:cs="Arial"/>
          <w:b/>
          <w:sz w:val="28"/>
          <w:szCs w:val="28"/>
          <w:lang w:val="sl-SI"/>
        </w:rPr>
        <w:t xml:space="preserve"> št. </w:t>
      </w:r>
      <w:r w:rsidR="00A63BB1" w:rsidRPr="00A63BB1">
        <w:rPr>
          <w:rFonts w:cs="Arial"/>
          <w:b/>
          <w:sz w:val="28"/>
          <w:szCs w:val="28"/>
          <w:lang w:val="sl-SI"/>
        </w:rPr>
        <w:fldChar w:fldCharType="begin">
          <w:ffData>
            <w:name w:val="Besedilo678"/>
            <w:enabled/>
            <w:calcOnExit w:val="0"/>
            <w:textInput/>
          </w:ffData>
        </w:fldChar>
      </w:r>
      <w:bookmarkStart w:id="0" w:name="Besedilo678"/>
      <w:r w:rsidR="00A63BB1" w:rsidRPr="00A63BB1">
        <w:rPr>
          <w:rFonts w:cs="Arial"/>
          <w:b/>
          <w:sz w:val="28"/>
          <w:szCs w:val="28"/>
          <w:lang w:val="sl-SI"/>
        </w:rPr>
        <w:instrText xml:space="preserve"> FORMTEXT </w:instrText>
      </w:r>
      <w:r w:rsidR="00A63BB1" w:rsidRPr="00A63BB1">
        <w:rPr>
          <w:rFonts w:cs="Arial"/>
          <w:b/>
          <w:sz w:val="28"/>
          <w:szCs w:val="28"/>
          <w:lang w:val="sl-SI"/>
        </w:rPr>
      </w:r>
      <w:r w:rsidR="00A63BB1" w:rsidRPr="00A63BB1">
        <w:rPr>
          <w:rFonts w:cs="Arial"/>
          <w:b/>
          <w:sz w:val="28"/>
          <w:szCs w:val="28"/>
          <w:lang w:val="sl-SI"/>
        </w:rPr>
        <w:fldChar w:fldCharType="separate"/>
      </w:r>
      <w:r w:rsidR="00A63BB1" w:rsidRPr="00A63BB1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A63BB1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A63BB1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A63BB1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A63BB1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A63BB1">
        <w:rPr>
          <w:rFonts w:cs="Arial"/>
          <w:b/>
          <w:sz w:val="28"/>
          <w:szCs w:val="28"/>
          <w:lang w:val="sl-SI"/>
        </w:rPr>
        <w:fldChar w:fldCharType="end"/>
      </w:r>
      <w:bookmarkEnd w:id="0"/>
    </w:p>
    <w:p w14:paraId="6ADACAED" w14:textId="77777777" w:rsidR="005B5168" w:rsidRDefault="005B5168" w:rsidP="004A4AC9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185FB383" w14:textId="11CFC58F" w:rsidR="004A4AC9" w:rsidRPr="00EE7B69" w:rsidRDefault="008C2F03" w:rsidP="004A4AC9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E549B7">
        <w:rPr>
          <w:rFonts w:cs="Arial"/>
          <w:bCs/>
          <w:szCs w:val="20"/>
          <w:lang w:val="sl-SI"/>
        </w:rPr>
        <w:t xml:space="preserve">Naziv in sedež ponudnika: </w:t>
      </w:r>
      <w:bookmarkStart w:id="1" w:name="_Hlk80606630"/>
      <w:r>
        <w:rPr>
          <w:rFonts w:cs="Arial"/>
          <w:bCs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bookmarkStart w:id="2" w:name="Besedilo670"/>
      <w:r w:rsidRPr="00E549B7">
        <w:rPr>
          <w:rFonts w:cs="Arial"/>
          <w:bCs/>
          <w:szCs w:val="20"/>
          <w:lang w:val="sl-SI"/>
        </w:rPr>
        <w:instrText xml:space="preserve"> FORMTEXT </w:instrText>
      </w:r>
      <w:r>
        <w:rPr>
          <w:rFonts w:cs="Arial"/>
          <w:bCs/>
          <w:szCs w:val="20"/>
        </w:rPr>
      </w:r>
      <w:r>
        <w:rPr>
          <w:rFonts w:cs="Arial"/>
          <w:bCs/>
          <w:szCs w:val="20"/>
        </w:rPr>
        <w:fldChar w:fldCharType="separate"/>
      </w:r>
      <w:r>
        <w:rPr>
          <w:rFonts w:cs="Arial"/>
          <w:bCs/>
          <w:noProof/>
          <w:szCs w:val="20"/>
        </w:rPr>
        <w:t> </w:t>
      </w:r>
      <w:r>
        <w:rPr>
          <w:rFonts w:cs="Arial"/>
          <w:bCs/>
          <w:noProof/>
          <w:szCs w:val="20"/>
        </w:rPr>
        <w:t> </w:t>
      </w:r>
      <w:r>
        <w:rPr>
          <w:rFonts w:cs="Arial"/>
          <w:bCs/>
          <w:noProof/>
          <w:szCs w:val="20"/>
        </w:rPr>
        <w:t> </w:t>
      </w:r>
      <w:r>
        <w:rPr>
          <w:rFonts w:cs="Arial"/>
          <w:bCs/>
          <w:noProof/>
          <w:szCs w:val="20"/>
        </w:rPr>
        <w:t> </w:t>
      </w:r>
      <w:r>
        <w:rPr>
          <w:rFonts w:cs="Arial"/>
          <w:bCs/>
          <w:noProof/>
          <w:szCs w:val="20"/>
        </w:rPr>
        <w:t> </w:t>
      </w:r>
      <w:r>
        <w:rPr>
          <w:rFonts w:cs="Arial"/>
          <w:bCs/>
          <w:szCs w:val="20"/>
        </w:rPr>
        <w:fldChar w:fldCharType="end"/>
      </w:r>
      <w:bookmarkEnd w:id="2"/>
      <w:bookmarkEnd w:id="1"/>
    </w:p>
    <w:p w14:paraId="2A7655C6" w14:textId="77777777" w:rsidR="00AB4736" w:rsidRDefault="00AB4736" w:rsidP="004A4AC9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18C554B7" w14:textId="23456537" w:rsidR="004737F3" w:rsidRDefault="00043EBF" w:rsidP="00043EBF">
      <w:pPr>
        <w:jc w:val="both"/>
        <w:rPr>
          <w:rFonts w:cs="Arial"/>
          <w:szCs w:val="20"/>
          <w:lang w:val="sl-SI"/>
        </w:rPr>
      </w:pPr>
      <w:r w:rsidRPr="00043EBF">
        <w:rPr>
          <w:rFonts w:cs="Arial"/>
          <w:szCs w:val="20"/>
          <w:lang w:val="sl-SI"/>
        </w:rPr>
        <w:t xml:space="preserve">V zvezi z javnim naročilom z naročnikovo oznako </w:t>
      </w:r>
      <w:r w:rsidRPr="00043EBF">
        <w:rPr>
          <w:rFonts w:cs="Arial"/>
          <w:b/>
          <w:szCs w:val="20"/>
          <w:lang w:val="sl-SI"/>
        </w:rPr>
        <w:t>4300-22/2022-2030</w:t>
      </w:r>
      <w:r w:rsidRPr="00043EBF">
        <w:rPr>
          <w:rFonts w:cs="Arial"/>
          <w:szCs w:val="20"/>
          <w:lang w:val="sl-SI"/>
        </w:rPr>
        <w:t>, katerega predmet je</w:t>
      </w:r>
      <w:r w:rsidRPr="00043EBF">
        <w:rPr>
          <w:rFonts w:cs="Arial"/>
          <w:b/>
          <w:bCs/>
          <w:szCs w:val="20"/>
          <w:lang w:val="sl-SI"/>
        </w:rPr>
        <w:t xml:space="preserve"> izvedba storitev integracij in vzdrževanje sistema za distribucijo storitev e-pravosodja za obdobje 24 mesecev, </w:t>
      </w:r>
      <w:r w:rsidR="004737F3" w:rsidRPr="00EE7B69">
        <w:rPr>
          <w:rFonts w:cs="Arial"/>
          <w:szCs w:val="20"/>
          <w:lang w:val="sl-SI"/>
        </w:rPr>
        <w:t>dajemo našo ponudbeno ceno za izvedbo predmeta naročila</w:t>
      </w:r>
      <w:r w:rsidR="00520E50">
        <w:rPr>
          <w:rFonts w:cs="Arial"/>
          <w:szCs w:val="20"/>
          <w:lang w:val="sl-SI"/>
        </w:rPr>
        <w:t xml:space="preserve"> v celoti</w:t>
      </w:r>
      <w:r w:rsidR="004737F3" w:rsidRPr="00EE7B69">
        <w:rPr>
          <w:rFonts w:cs="Arial"/>
          <w:szCs w:val="20"/>
          <w:lang w:val="sl-SI"/>
        </w:rPr>
        <w:t>:</w:t>
      </w:r>
    </w:p>
    <w:p w14:paraId="63302C50" w14:textId="77777777" w:rsidR="00043EBF" w:rsidRDefault="00043EBF" w:rsidP="004A4AC9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234"/>
        <w:gridCol w:w="1106"/>
        <w:gridCol w:w="1389"/>
        <w:gridCol w:w="1020"/>
        <w:gridCol w:w="2127"/>
      </w:tblGrid>
      <w:tr w:rsidR="000C2896" w:rsidRPr="00043EBF" w14:paraId="0966991E" w14:textId="77777777" w:rsidTr="005B5168">
        <w:trPr>
          <w:trHeight w:val="660"/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0DF447EE" w14:textId="77777777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 w:rsidRPr="00697F07">
              <w:rPr>
                <w:rFonts w:cs="Arial"/>
                <w:szCs w:val="20"/>
              </w:rPr>
              <w:t xml:space="preserve">Zap. </w:t>
            </w:r>
            <w:proofErr w:type="spellStart"/>
            <w:r w:rsidRPr="00697F07">
              <w:rPr>
                <w:rFonts w:cs="Arial"/>
                <w:szCs w:val="20"/>
              </w:rPr>
              <w:t>št</w:t>
            </w:r>
            <w:proofErr w:type="spellEnd"/>
            <w:r w:rsidRPr="00697F07">
              <w:rPr>
                <w:rFonts w:cs="Arial"/>
                <w:szCs w:val="20"/>
              </w:rPr>
              <w:t>.</w:t>
            </w:r>
          </w:p>
        </w:tc>
        <w:tc>
          <w:tcPr>
            <w:tcW w:w="3234" w:type="dxa"/>
            <w:shd w:val="clear" w:color="auto" w:fill="C0C0C0"/>
            <w:vAlign w:val="center"/>
          </w:tcPr>
          <w:p w14:paraId="6F783D3D" w14:textId="77777777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proofErr w:type="spellStart"/>
            <w:r w:rsidRPr="00697F07">
              <w:rPr>
                <w:rFonts w:cs="Arial"/>
                <w:szCs w:val="20"/>
              </w:rPr>
              <w:t>Predmet</w:t>
            </w:r>
            <w:proofErr w:type="spellEnd"/>
            <w:r w:rsidRPr="00697F07">
              <w:rPr>
                <w:rFonts w:cs="Arial"/>
                <w:szCs w:val="20"/>
              </w:rPr>
              <w:t xml:space="preserve"> </w:t>
            </w:r>
            <w:proofErr w:type="spellStart"/>
            <w:r w:rsidRPr="00697F07">
              <w:rPr>
                <w:rFonts w:cs="Arial"/>
                <w:szCs w:val="20"/>
              </w:rPr>
              <w:t>naročila</w:t>
            </w:r>
            <w:proofErr w:type="spellEnd"/>
          </w:p>
        </w:tc>
        <w:tc>
          <w:tcPr>
            <w:tcW w:w="1106" w:type="dxa"/>
            <w:shd w:val="clear" w:color="auto" w:fill="C0C0C0"/>
            <w:vAlign w:val="center"/>
          </w:tcPr>
          <w:p w14:paraId="72D24DCF" w14:textId="71889614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proofErr w:type="spellStart"/>
            <w:r w:rsidRPr="00697F07">
              <w:rPr>
                <w:rFonts w:cs="Arial"/>
                <w:szCs w:val="20"/>
              </w:rPr>
              <w:t>Enota</w:t>
            </w:r>
            <w:proofErr w:type="spellEnd"/>
            <w:r w:rsidR="005B5168">
              <w:rPr>
                <w:rFonts w:cs="Arial"/>
                <w:szCs w:val="20"/>
              </w:rPr>
              <w:t xml:space="preserve"> mere</w:t>
            </w:r>
            <w:r w:rsidRPr="00697F07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389" w:type="dxa"/>
            <w:shd w:val="clear" w:color="auto" w:fill="C0C0C0"/>
            <w:vAlign w:val="center"/>
          </w:tcPr>
          <w:p w14:paraId="08FFF9C2" w14:textId="3383EC6B" w:rsidR="000C2896" w:rsidRPr="005B5168" w:rsidRDefault="000C2896" w:rsidP="007931F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  <w:lang w:val="it-IT"/>
              </w:rPr>
            </w:pPr>
            <w:r w:rsidRPr="005B5168">
              <w:rPr>
                <w:rFonts w:cs="Arial"/>
                <w:szCs w:val="20"/>
                <w:lang w:val="it-IT"/>
              </w:rPr>
              <w:t xml:space="preserve">Cena / </w:t>
            </w:r>
            <w:proofErr w:type="spellStart"/>
            <w:r w:rsidRPr="005B5168">
              <w:rPr>
                <w:rFonts w:cs="Arial"/>
                <w:szCs w:val="20"/>
                <w:lang w:val="it-IT"/>
              </w:rPr>
              <w:t>enoto</w:t>
            </w:r>
            <w:proofErr w:type="spellEnd"/>
            <w:r w:rsidRPr="005B5168">
              <w:rPr>
                <w:rFonts w:cs="Arial"/>
                <w:szCs w:val="20"/>
                <w:lang w:val="it-IT"/>
              </w:rPr>
              <w:t xml:space="preserve"> </w:t>
            </w:r>
            <w:r w:rsidR="005B5168" w:rsidRPr="005B5168">
              <w:rPr>
                <w:rFonts w:cs="Arial"/>
                <w:szCs w:val="20"/>
                <w:lang w:val="it-IT"/>
              </w:rPr>
              <w:t>m</w:t>
            </w:r>
            <w:r w:rsidR="005B5168">
              <w:rPr>
                <w:rFonts w:cs="Arial"/>
                <w:szCs w:val="20"/>
                <w:lang w:val="it-IT"/>
              </w:rPr>
              <w:t>ere</w:t>
            </w:r>
          </w:p>
          <w:p w14:paraId="5F1D4F2E" w14:textId="77777777" w:rsidR="000C2896" w:rsidRPr="005B5168" w:rsidRDefault="000C2896" w:rsidP="007931F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  <w:lang w:val="it-IT"/>
              </w:rPr>
            </w:pPr>
            <w:r w:rsidRPr="005B5168">
              <w:rPr>
                <w:rFonts w:cs="Arial"/>
                <w:szCs w:val="20"/>
                <w:lang w:val="it-IT"/>
              </w:rPr>
              <w:t>(</w:t>
            </w:r>
            <w:proofErr w:type="spellStart"/>
            <w:r w:rsidRPr="005B5168">
              <w:rPr>
                <w:rFonts w:cs="Arial"/>
                <w:szCs w:val="20"/>
                <w:lang w:val="it-IT"/>
              </w:rPr>
              <w:t>brez</w:t>
            </w:r>
            <w:proofErr w:type="spellEnd"/>
            <w:r w:rsidRPr="005B5168">
              <w:rPr>
                <w:rFonts w:cs="Arial"/>
                <w:szCs w:val="20"/>
                <w:lang w:val="it-IT"/>
              </w:rPr>
              <w:t xml:space="preserve"> DDV)</w:t>
            </w:r>
          </w:p>
        </w:tc>
        <w:tc>
          <w:tcPr>
            <w:tcW w:w="1020" w:type="dxa"/>
            <w:shd w:val="clear" w:color="auto" w:fill="C0C0C0"/>
            <w:vAlign w:val="center"/>
          </w:tcPr>
          <w:p w14:paraId="02739166" w14:textId="77777777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proofErr w:type="spellStart"/>
            <w:r w:rsidRPr="00697F07">
              <w:rPr>
                <w:rFonts w:cs="Arial"/>
                <w:szCs w:val="20"/>
              </w:rPr>
              <w:t>Količina</w:t>
            </w:r>
            <w:proofErr w:type="spellEnd"/>
          </w:p>
        </w:tc>
        <w:tc>
          <w:tcPr>
            <w:tcW w:w="2127" w:type="dxa"/>
            <w:shd w:val="clear" w:color="auto" w:fill="C0C0C0"/>
            <w:vAlign w:val="center"/>
          </w:tcPr>
          <w:p w14:paraId="269DA8EF" w14:textId="77777777" w:rsidR="000C2896" w:rsidRPr="000C2896" w:rsidRDefault="000C2896" w:rsidP="007931F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  <w:lang w:val="it-IT"/>
              </w:rPr>
            </w:pPr>
            <w:r w:rsidRPr="000C2896">
              <w:rPr>
                <w:rFonts w:cs="Arial"/>
                <w:szCs w:val="20"/>
                <w:lang w:val="it-IT"/>
              </w:rPr>
              <w:t xml:space="preserve">Cena za </w:t>
            </w:r>
            <w:proofErr w:type="spellStart"/>
            <w:r w:rsidRPr="000C2896">
              <w:rPr>
                <w:rFonts w:cs="Arial"/>
                <w:szCs w:val="20"/>
                <w:lang w:val="it-IT"/>
              </w:rPr>
              <w:t>količino</w:t>
            </w:r>
            <w:proofErr w:type="spellEnd"/>
            <w:r w:rsidRPr="000C2896">
              <w:rPr>
                <w:rFonts w:cs="Arial"/>
                <w:szCs w:val="20"/>
                <w:lang w:val="it-IT"/>
              </w:rPr>
              <w:t xml:space="preserve"> (</w:t>
            </w:r>
            <w:proofErr w:type="spellStart"/>
            <w:r w:rsidRPr="000C2896">
              <w:rPr>
                <w:rFonts w:cs="Arial"/>
                <w:szCs w:val="20"/>
                <w:lang w:val="it-IT"/>
              </w:rPr>
              <w:t>brez</w:t>
            </w:r>
            <w:proofErr w:type="spellEnd"/>
            <w:r w:rsidRPr="000C2896">
              <w:rPr>
                <w:rFonts w:cs="Arial"/>
                <w:szCs w:val="20"/>
                <w:lang w:val="it-IT"/>
              </w:rPr>
              <w:t xml:space="preserve"> DDV)</w:t>
            </w:r>
          </w:p>
        </w:tc>
      </w:tr>
      <w:tr w:rsidR="000C2896" w:rsidRPr="00697F07" w14:paraId="7D8063FD" w14:textId="77777777" w:rsidTr="005B5168">
        <w:trPr>
          <w:trHeight w:val="660"/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400CD888" w14:textId="77777777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 w:rsidRPr="00697F07">
              <w:rPr>
                <w:rFonts w:cs="Arial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7DBC1EE" w14:textId="2B27ABB4" w:rsidR="000C2896" w:rsidRPr="000C2896" w:rsidRDefault="000C2896" w:rsidP="000C289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cs="Arial"/>
                <w:b/>
                <w:bCs/>
                <w:color w:val="000000" w:themeColor="text1"/>
                <w:szCs w:val="20"/>
                <w:lang w:val="it-IT"/>
              </w:rPr>
            </w:pPr>
            <w:proofErr w:type="spellStart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>Storitve</w:t>
            </w:r>
            <w:proofErr w:type="spellEnd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 xml:space="preserve"> </w:t>
            </w:r>
            <w:proofErr w:type="spellStart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>osnovnega</w:t>
            </w:r>
            <w:proofErr w:type="spellEnd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 xml:space="preserve"> </w:t>
            </w:r>
            <w:proofErr w:type="spellStart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>vzdrževanja</w:t>
            </w:r>
            <w:proofErr w:type="spellEnd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 xml:space="preserve"> (</w:t>
            </w:r>
            <w:proofErr w:type="spellStart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>po</w:t>
            </w:r>
            <w:proofErr w:type="spellEnd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 xml:space="preserve"> </w:t>
            </w:r>
            <w:proofErr w:type="spellStart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>specifikacijah</w:t>
            </w:r>
            <w:proofErr w:type="spellEnd"/>
            <w:r w:rsidRPr="00067E3F">
              <w:rPr>
                <w:rFonts w:cs="Arial"/>
                <w:b/>
                <w:color w:val="000000"/>
                <w:szCs w:val="20"/>
                <w:lang w:val="it-IT"/>
              </w:rPr>
              <w:t>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ABB036" w14:textId="1D5E4B7E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 w:rsidRPr="00067E3F">
              <w:rPr>
                <w:rFonts w:cs="Arial"/>
                <w:b/>
                <w:bCs/>
                <w:szCs w:val="20"/>
                <w:lang w:val="pl-PL"/>
              </w:rPr>
              <w:t>mesec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993DEE8" w14:textId="77777777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 w:rsidRPr="00697F07">
              <w:rPr>
                <w:rFonts w:cs="Arial"/>
                <w:szCs w:val="20"/>
              </w:rPr>
              <w:fldChar w:fldCharType="begin">
                <w:ffData>
                  <w:name w:val="Besedilo751"/>
                  <w:enabled/>
                  <w:calcOnExit w:val="0"/>
                  <w:textInput/>
                </w:ffData>
              </w:fldChar>
            </w:r>
            <w:r w:rsidRPr="00697F07">
              <w:rPr>
                <w:rFonts w:cs="Arial"/>
                <w:szCs w:val="20"/>
              </w:rPr>
              <w:instrText xml:space="preserve"> FORMTEXT </w:instrText>
            </w:r>
            <w:r w:rsidRPr="00697F07">
              <w:rPr>
                <w:rFonts w:cs="Arial"/>
                <w:szCs w:val="20"/>
              </w:rPr>
            </w:r>
            <w:r w:rsidRPr="00697F07">
              <w:rPr>
                <w:rFonts w:cs="Arial"/>
                <w:szCs w:val="20"/>
              </w:rPr>
              <w:fldChar w:fldCharType="separate"/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szCs w:val="20"/>
              </w:rPr>
              <w:fldChar w:fldCharType="end"/>
            </w:r>
            <w:r w:rsidRPr="00697F07">
              <w:rPr>
                <w:rFonts w:cs="Arial"/>
                <w:szCs w:val="20"/>
              </w:rPr>
              <w:t xml:space="preserve"> EUR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8DB5B93" w14:textId="32A04D50" w:rsidR="000C2896" w:rsidRPr="00697F07" w:rsidRDefault="007F07C9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54E275" w14:textId="77777777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r w:rsidRPr="00697F07">
              <w:rPr>
                <w:rFonts w:cs="Arial"/>
                <w:b/>
                <w:szCs w:val="20"/>
              </w:rPr>
              <w:instrText xml:space="preserve"> FORMTEXT </w:instrText>
            </w:r>
            <w:r w:rsidRPr="00697F07">
              <w:rPr>
                <w:rFonts w:cs="Arial"/>
                <w:b/>
                <w:szCs w:val="20"/>
              </w:rPr>
            </w:r>
            <w:r w:rsidRPr="00697F07">
              <w:rPr>
                <w:rFonts w:cs="Arial"/>
                <w:b/>
                <w:szCs w:val="20"/>
              </w:rPr>
              <w:fldChar w:fldCharType="separate"/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szCs w:val="20"/>
              </w:rPr>
              <w:fldChar w:fldCharType="end"/>
            </w:r>
            <w:r w:rsidRPr="00697F07">
              <w:rPr>
                <w:rFonts w:cs="Arial"/>
                <w:b/>
                <w:szCs w:val="20"/>
              </w:rPr>
              <w:t xml:space="preserve"> EUR</w:t>
            </w:r>
          </w:p>
        </w:tc>
      </w:tr>
      <w:tr w:rsidR="000C2896" w:rsidRPr="00697F07" w14:paraId="0D594387" w14:textId="77777777" w:rsidTr="005B5168">
        <w:trPr>
          <w:trHeight w:val="660"/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4188D7AC" w14:textId="77777777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 w:rsidRPr="00697F07">
              <w:rPr>
                <w:rFonts w:cs="Arial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9C6B794" w14:textId="4BD27659" w:rsidR="000C2896" w:rsidRPr="000C2896" w:rsidRDefault="000C2896" w:rsidP="000C289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cs="Arial"/>
                <w:b/>
                <w:bCs/>
                <w:color w:val="000000" w:themeColor="text1"/>
                <w:szCs w:val="20"/>
                <w:lang w:val="it-IT"/>
              </w:rPr>
            </w:pPr>
            <w:r w:rsidRPr="00067E3F">
              <w:rPr>
                <w:rFonts w:cs="Arial"/>
                <w:b/>
                <w:color w:val="000000"/>
                <w:szCs w:val="20"/>
                <w:lang w:val="sl-SI"/>
              </w:rPr>
              <w:t>Storitve po naročilu naročnika (po specifikacijah)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7D774B" w14:textId="4819966B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 w:rsidRPr="00067E3F">
              <w:rPr>
                <w:rFonts w:cs="Arial"/>
                <w:b/>
                <w:szCs w:val="20"/>
                <w:lang w:val="pl-PL"/>
              </w:rPr>
              <w:t>ura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3563982" w14:textId="77777777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 w:rsidRPr="00697F07">
              <w:rPr>
                <w:rFonts w:cs="Arial"/>
                <w:szCs w:val="20"/>
              </w:rPr>
              <w:fldChar w:fldCharType="begin">
                <w:ffData>
                  <w:name w:val="Besedilo751"/>
                  <w:enabled/>
                  <w:calcOnExit w:val="0"/>
                  <w:textInput/>
                </w:ffData>
              </w:fldChar>
            </w:r>
            <w:r w:rsidRPr="00697F07">
              <w:rPr>
                <w:rFonts w:cs="Arial"/>
                <w:szCs w:val="20"/>
              </w:rPr>
              <w:instrText xml:space="preserve"> FORMTEXT </w:instrText>
            </w:r>
            <w:r w:rsidRPr="00697F07">
              <w:rPr>
                <w:rFonts w:cs="Arial"/>
                <w:szCs w:val="20"/>
              </w:rPr>
            </w:r>
            <w:r w:rsidRPr="00697F07">
              <w:rPr>
                <w:rFonts w:cs="Arial"/>
                <w:szCs w:val="20"/>
              </w:rPr>
              <w:fldChar w:fldCharType="separate"/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noProof/>
                <w:szCs w:val="20"/>
              </w:rPr>
              <w:t> </w:t>
            </w:r>
            <w:r w:rsidRPr="00697F07">
              <w:rPr>
                <w:rFonts w:cs="Arial"/>
                <w:szCs w:val="20"/>
              </w:rPr>
              <w:fldChar w:fldCharType="end"/>
            </w:r>
            <w:r w:rsidRPr="00697F07">
              <w:rPr>
                <w:rFonts w:cs="Arial"/>
                <w:szCs w:val="20"/>
              </w:rPr>
              <w:t xml:space="preserve"> EUR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DE91215" w14:textId="0841DA8E" w:rsidR="000C2896" w:rsidRPr="00697F07" w:rsidRDefault="007F07C9" w:rsidP="000C28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  <w:r w:rsidR="007379A5">
              <w:rPr>
                <w:rFonts w:cs="Arial"/>
                <w:szCs w:val="20"/>
              </w:rPr>
              <w:t>.</w:t>
            </w:r>
            <w:r>
              <w:rPr>
                <w:rFonts w:cs="Arial"/>
                <w:szCs w:val="20"/>
              </w:rPr>
              <w:t>600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679202" w14:textId="77777777" w:rsidR="000C2896" w:rsidRPr="00697F07" w:rsidRDefault="000C2896" w:rsidP="000C2896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r w:rsidRPr="00697F07">
              <w:rPr>
                <w:rFonts w:cs="Arial"/>
                <w:b/>
                <w:szCs w:val="20"/>
              </w:rPr>
              <w:instrText xml:space="preserve"> FORMTEXT </w:instrText>
            </w:r>
            <w:r w:rsidRPr="00697F07">
              <w:rPr>
                <w:rFonts w:cs="Arial"/>
                <w:b/>
                <w:szCs w:val="20"/>
              </w:rPr>
            </w:r>
            <w:r w:rsidRPr="00697F07">
              <w:rPr>
                <w:rFonts w:cs="Arial"/>
                <w:b/>
                <w:szCs w:val="20"/>
              </w:rPr>
              <w:fldChar w:fldCharType="separate"/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szCs w:val="20"/>
              </w:rPr>
              <w:fldChar w:fldCharType="end"/>
            </w:r>
            <w:r w:rsidRPr="00697F07">
              <w:rPr>
                <w:rFonts w:cs="Arial"/>
                <w:b/>
                <w:szCs w:val="20"/>
              </w:rPr>
              <w:t xml:space="preserve"> EUR</w:t>
            </w:r>
          </w:p>
        </w:tc>
      </w:tr>
      <w:tr w:rsidR="000C2896" w:rsidRPr="00697F07" w14:paraId="3A28CFDD" w14:textId="77777777" w:rsidTr="005B5168">
        <w:trPr>
          <w:trHeight w:val="660"/>
          <w:jc w:val="center"/>
        </w:trPr>
        <w:tc>
          <w:tcPr>
            <w:tcW w:w="7366" w:type="dxa"/>
            <w:gridSpan w:val="5"/>
            <w:shd w:val="clear" w:color="auto" w:fill="auto"/>
            <w:vAlign w:val="center"/>
          </w:tcPr>
          <w:p w14:paraId="1954C278" w14:textId="799248A5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t xml:space="preserve">SKUPAJ (1. + 2.) </w:t>
            </w:r>
            <w:proofErr w:type="spellStart"/>
            <w:r w:rsidRPr="00697F07">
              <w:rPr>
                <w:rFonts w:cs="Arial"/>
                <w:b/>
                <w:szCs w:val="20"/>
              </w:rPr>
              <w:t>brez</w:t>
            </w:r>
            <w:proofErr w:type="spellEnd"/>
            <w:r w:rsidRPr="00697F07">
              <w:rPr>
                <w:rFonts w:cs="Arial"/>
                <w:b/>
                <w:szCs w:val="20"/>
              </w:rPr>
              <w:t xml:space="preserve"> DDV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B537C1" w14:textId="77777777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fldChar w:fldCharType="begin">
                <w:ffData>
                  <w:name w:val="Besedilo763"/>
                  <w:enabled/>
                  <w:calcOnExit w:val="0"/>
                  <w:textInput/>
                </w:ffData>
              </w:fldChar>
            </w:r>
            <w:r w:rsidRPr="00697F07">
              <w:rPr>
                <w:rFonts w:cs="Arial"/>
                <w:b/>
                <w:szCs w:val="20"/>
              </w:rPr>
              <w:instrText xml:space="preserve"> FORMTEXT </w:instrText>
            </w:r>
            <w:r w:rsidRPr="00697F07">
              <w:rPr>
                <w:rFonts w:cs="Arial"/>
                <w:b/>
                <w:szCs w:val="20"/>
              </w:rPr>
            </w:r>
            <w:r w:rsidRPr="00697F07">
              <w:rPr>
                <w:rFonts w:cs="Arial"/>
                <w:b/>
                <w:szCs w:val="20"/>
              </w:rPr>
              <w:fldChar w:fldCharType="separate"/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szCs w:val="20"/>
              </w:rPr>
              <w:fldChar w:fldCharType="end"/>
            </w:r>
            <w:r w:rsidRPr="00697F07">
              <w:rPr>
                <w:rFonts w:cs="Arial"/>
                <w:b/>
                <w:szCs w:val="20"/>
              </w:rPr>
              <w:t xml:space="preserve"> EUR</w:t>
            </w:r>
          </w:p>
        </w:tc>
      </w:tr>
      <w:tr w:rsidR="000C2896" w:rsidRPr="00697F07" w14:paraId="5925F8B7" w14:textId="77777777" w:rsidTr="005B5168">
        <w:trPr>
          <w:trHeight w:val="660"/>
          <w:jc w:val="center"/>
        </w:trPr>
        <w:tc>
          <w:tcPr>
            <w:tcW w:w="7366" w:type="dxa"/>
            <w:gridSpan w:val="5"/>
            <w:shd w:val="clear" w:color="auto" w:fill="auto"/>
            <w:vAlign w:val="center"/>
          </w:tcPr>
          <w:p w14:paraId="4ABB2894" w14:textId="77777777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t>DDV (22 %)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1080B3" w14:textId="77777777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fldChar w:fldCharType="begin">
                <w:ffData>
                  <w:name w:val="Besedilo763"/>
                  <w:enabled/>
                  <w:calcOnExit w:val="0"/>
                  <w:textInput/>
                </w:ffData>
              </w:fldChar>
            </w:r>
            <w:r w:rsidRPr="00697F07">
              <w:rPr>
                <w:rFonts w:cs="Arial"/>
                <w:b/>
                <w:szCs w:val="20"/>
              </w:rPr>
              <w:instrText xml:space="preserve"> FORMTEXT </w:instrText>
            </w:r>
            <w:r w:rsidRPr="00697F07">
              <w:rPr>
                <w:rFonts w:cs="Arial"/>
                <w:b/>
                <w:szCs w:val="20"/>
              </w:rPr>
            </w:r>
            <w:r w:rsidRPr="00697F07">
              <w:rPr>
                <w:rFonts w:cs="Arial"/>
                <w:b/>
                <w:szCs w:val="20"/>
              </w:rPr>
              <w:fldChar w:fldCharType="separate"/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szCs w:val="20"/>
              </w:rPr>
              <w:fldChar w:fldCharType="end"/>
            </w:r>
            <w:r w:rsidRPr="00697F07">
              <w:rPr>
                <w:rFonts w:cs="Arial"/>
                <w:b/>
                <w:szCs w:val="20"/>
              </w:rPr>
              <w:t xml:space="preserve"> EUR</w:t>
            </w:r>
          </w:p>
        </w:tc>
      </w:tr>
      <w:tr w:rsidR="000C2896" w:rsidRPr="00697F07" w14:paraId="52797ECF" w14:textId="77777777" w:rsidTr="005B5168">
        <w:trPr>
          <w:trHeight w:val="660"/>
          <w:jc w:val="center"/>
        </w:trPr>
        <w:tc>
          <w:tcPr>
            <w:tcW w:w="7366" w:type="dxa"/>
            <w:gridSpan w:val="5"/>
            <w:shd w:val="clear" w:color="auto" w:fill="auto"/>
            <w:vAlign w:val="center"/>
          </w:tcPr>
          <w:p w14:paraId="20C36C55" w14:textId="39FB72EB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t>SKUPAJ (1. + 2.) z DDV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1FC948" w14:textId="77777777" w:rsidR="000C2896" w:rsidRPr="00697F07" w:rsidRDefault="000C2896" w:rsidP="007931F7">
            <w:pPr>
              <w:autoSpaceDE w:val="0"/>
              <w:autoSpaceDN w:val="0"/>
              <w:adjustRightInd w:val="0"/>
              <w:contextualSpacing/>
              <w:jc w:val="right"/>
              <w:rPr>
                <w:rFonts w:cs="Arial"/>
                <w:b/>
                <w:szCs w:val="20"/>
              </w:rPr>
            </w:pPr>
            <w:r w:rsidRPr="00697F07">
              <w:rPr>
                <w:rFonts w:cs="Arial"/>
                <w:b/>
                <w:szCs w:val="20"/>
              </w:rPr>
              <w:fldChar w:fldCharType="begin">
                <w:ffData>
                  <w:name w:val="Besedilo763"/>
                  <w:enabled/>
                  <w:calcOnExit w:val="0"/>
                  <w:textInput/>
                </w:ffData>
              </w:fldChar>
            </w:r>
            <w:r w:rsidRPr="00697F07">
              <w:rPr>
                <w:rFonts w:cs="Arial"/>
                <w:b/>
                <w:szCs w:val="20"/>
              </w:rPr>
              <w:instrText xml:space="preserve"> FORMTEXT </w:instrText>
            </w:r>
            <w:r w:rsidRPr="00697F07">
              <w:rPr>
                <w:rFonts w:cs="Arial"/>
                <w:b/>
                <w:szCs w:val="20"/>
              </w:rPr>
            </w:r>
            <w:r w:rsidRPr="00697F07">
              <w:rPr>
                <w:rFonts w:cs="Arial"/>
                <w:b/>
                <w:szCs w:val="20"/>
              </w:rPr>
              <w:fldChar w:fldCharType="separate"/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noProof/>
                <w:szCs w:val="20"/>
              </w:rPr>
              <w:t> </w:t>
            </w:r>
            <w:r w:rsidRPr="00697F07">
              <w:rPr>
                <w:rFonts w:cs="Arial"/>
                <w:b/>
                <w:szCs w:val="20"/>
              </w:rPr>
              <w:fldChar w:fldCharType="end"/>
            </w:r>
            <w:r w:rsidRPr="00697F07">
              <w:rPr>
                <w:rFonts w:cs="Arial"/>
                <w:b/>
                <w:szCs w:val="20"/>
              </w:rPr>
              <w:t xml:space="preserve"> EUR</w:t>
            </w:r>
          </w:p>
        </w:tc>
      </w:tr>
    </w:tbl>
    <w:p w14:paraId="40338990" w14:textId="77777777" w:rsidR="00283D46" w:rsidRDefault="00283D46" w:rsidP="00A83903">
      <w:pPr>
        <w:spacing w:line="240" w:lineRule="atLeast"/>
        <w:jc w:val="both"/>
        <w:rPr>
          <w:rFonts w:cs="Arial"/>
          <w:szCs w:val="20"/>
          <w:lang w:val="sl-SI"/>
        </w:rPr>
      </w:pPr>
    </w:p>
    <w:p w14:paraId="5B1ACD17" w14:textId="6A5B009D" w:rsidR="00A83903" w:rsidRPr="00476108" w:rsidRDefault="00A83903" w:rsidP="00A83903">
      <w:pPr>
        <w:spacing w:line="240" w:lineRule="atLeast"/>
        <w:jc w:val="both"/>
        <w:rPr>
          <w:rFonts w:cs="Arial"/>
          <w:szCs w:val="20"/>
          <w:lang w:val="sl-SI"/>
        </w:rPr>
      </w:pPr>
      <w:r w:rsidRPr="00476108">
        <w:rPr>
          <w:rFonts w:cs="Arial"/>
          <w:szCs w:val="20"/>
          <w:lang w:val="sl-SI"/>
        </w:rPr>
        <w:t>Cene na enoto mere so fiksne za celotno obdobje veljavnosti pogodbe in vključujejo vse stroške za izvedbo predmeta pogodbe. Skupna vrednost je določena na podlagi izračuna z izrecnim jamstvom.</w:t>
      </w:r>
    </w:p>
    <w:p w14:paraId="2E3ACE7D" w14:textId="3C75E1EF" w:rsidR="00590E1D" w:rsidRDefault="00590E1D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116969EA" w14:textId="77777777" w:rsidR="005B5168" w:rsidRPr="002E46D0" w:rsidRDefault="005B5168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211050CD" w14:textId="77777777" w:rsidR="00C361D9" w:rsidRDefault="00590E1D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  <w:r w:rsidRPr="002E46D0">
        <w:rPr>
          <w:rFonts w:cs="Arial"/>
          <w:sz w:val="18"/>
          <w:szCs w:val="18"/>
          <w:u w:val="single"/>
          <w:lang w:val="sl-SI"/>
        </w:rPr>
        <w:t>Opomba naročnika</w:t>
      </w:r>
      <w:r w:rsidRPr="002E46D0">
        <w:rPr>
          <w:rFonts w:cs="Arial"/>
          <w:sz w:val="18"/>
          <w:szCs w:val="18"/>
          <w:lang w:val="sl-SI"/>
        </w:rPr>
        <w:t xml:space="preserve">: Količine, navedene v stolpcu </w:t>
      </w:r>
      <w:r w:rsidR="00D7630D" w:rsidRPr="00324474">
        <w:rPr>
          <w:rFonts w:cs="Arial"/>
          <w:sz w:val="18"/>
          <w:szCs w:val="18"/>
          <w:lang w:val="sl-SI"/>
        </w:rPr>
        <w:t>»</w:t>
      </w:r>
      <w:r w:rsidR="00573F7C" w:rsidRPr="00324474">
        <w:rPr>
          <w:rFonts w:cs="Arial"/>
          <w:sz w:val="18"/>
          <w:szCs w:val="18"/>
          <w:lang w:val="sl-SI"/>
        </w:rPr>
        <w:t>K</w:t>
      </w:r>
      <w:r w:rsidRPr="00324474">
        <w:rPr>
          <w:rFonts w:cs="Arial"/>
          <w:sz w:val="18"/>
          <w:szCs w:val="18"/>
          <w:lang w:val="sl-SI"/>
        </w:rPr>
        <w:t>oličina«</w:t>
      </w:r>
      <w:r w:rsidR="00B40742">
        <w:rPr>
          <w:rFonts w:cs="Arial"/>
          <w:sz w:val="18"/>
          <w:szCs w:val="18"/>
          <w:lang w:val="sl-SI"/>
        </w:rPr>
        <w:t>,</w:t>
      </w:r>
      <w:r w:rsidRPr="002E46D0">
        <w:rPr>
          <w:rFonts w:cs="Arial"/>
          <w:b/>
          <w:sz w:val="18"/>
          <w:szCs w:val="18"/>
          <w:lang w:val="sl-SI"/>
        </w:rPr>
        <w:t xml:space="preserve"> </w:t>
      </w:r>
      <w:r w:rsidRPr="002E46D0">
        <w:rPr>
          <w:rFonts w:cs="Arial"/>
          <w:sz w:val="18"/>
          <w:szCs w:val="18"/>
          <w:lang w:val="sl-SI"/>
        </w:rPr>
        <w:t xml:space="preserve">predstavljajo le </w:t>
      </w:r>
      <w:r w:rsidRPr="002E46D0">
        <w:rPr>
          <w:rFonts w:cs="Arial"/>
          <w:sz w:val="18"/>
          <w:szCs w:val="18"/>
          <w:u w:val="single"/>
          <w:lang w:val="sl-SI"/>
        </w:rPr>
        <w:t>naročnikovo oceno</w:t>
      </w:r>
      <w:r w:rsidR="00D7630D" w:rsidRPr="002E46D0">
        <w:rPr>
          <w:rFonts w:cs="Arial"/>
          <w:sz w:val="18"/>
          <w:szCs w:val="18"/>
          <w:lang w:val="sl-SI"/>
        </w:rPr>
        <w:t xml:space="preserve"> in </w:t>
      </w:r>
      <w:r w:rsidR="00B40742">
        <w:rPr>
          <w:rFonts w:cs="Arial"/>
          <w:sz w:val="18"/>
          <w:szCs w:val="18"/>
          <w:lang w:val="sl-SI"/>
        </w:rPr>
        <w:t xml:space="preserve">ne </w:t>
      </w:r>
      <w:r w:rsidR="00D7630D" w:rsidRPr="002E46D0">
        <w:rPr>
          <w:rFonts w:cs="Arial"/>
          <w:sz w:val="18"/>
          <w:szCs w:val="18"/>
          <w:lang w:val="sl-SI"/>
        </w:rPr>
        <w:t xml:space="preserve">pomenijo </w:t>
      </w:r>
      <w:r w:rsidRPr="002E46D0">
        <w:rPr>
          <w:rFonts w:cs="Arial"/>
          <w:sz w:val="18"/>
          <w:szCs w:val="18"/>
          <w:lang w:val="sl-SI"/>
        </w:rPr>
        <w:t xml:space="preserve">količin, ki jih bo naročnik pri izvajalcu dejansko zavezan naročiti; </w:t>
      </w:r>
      <w:r w:rsidR="0093716F">
        <w:rPr>
          <w:rFonts w:cs="Arial"/>
          <w:sz w:val="18"/>
          <w:szCs w:val="18"/>
          <w:lang w:val="sl-SI"/>
        </w:rPr>
        <w:t>natančne</w:t>
      </w:r>
      <w:r w:rsidRPr="002E46D0">
        <w:rPr>
          <w:rFonts w:cs="Arial"/>
          <w:sz w:val="18"/>
          <w:szCs w:val="18"/>
          <w:lang w:val="sl-SI"/>
        </w:rPr>
        <w:t xml:space="preserve"> količine v času priprave razpisne dokumentacije</w:t>
      </w:r>
      <w:r w:rsidR="00D7630D" w:rsidRPr="002E46D0">
        <w:rPr>
          <w:rFonts w:cs="Arial"/>
          <w:sz w:val="18"/>
          <w:szCs w:val="18"/>
          <w:lang w:val="sl-SI"/>
        </w:rPr>
        <w:t xml:space="preserve">, objave obvestila o naročilu </w:t>
      </w:r>
      <w:r w:rsidRPr="002E46D0">
        <w:rPr>
          <w:rFonts w:cs="Arial"/>
          <w:sz w:val="18"/>
          <w:szCs w:val="18"/>
          <w:lang w:val="sl-SI"/>
        </w:rPr>
        <w:t>oziroma sklenitve pogodbe o izvedbi javnega naročila ni mogoče v</w:t>
      </w:r>
      <w:r w:rsidR="00A83903">
        <w:rPr>
          <w:rFonts w:cs="Arial"/>
          <w:sz w:val="18"/>
          <w:szCs w:val="18"/>
          <w:lang w:val="sl-SI"/>
        </w:rPr>
        <w:t xml:space="preserve"> </w:t>
      </w:r>
      <w:r w:rsidRPr="002E46D0">
        <w:rPr>
          <w:rFonts w:cs="Arial"/>
          <w:sz w:val="18"/>
          <w:szCs w:val="18"/>
          <w:lang w:val="sl-SI"/>
        </w:rPr>
        <w:t>naprej točno določiti.</w:t>
      </w:r>
    </w:p>
    <w:p w14:paraId="09F89594" w14:textId="1410F28E" w:rsidR="00B40742" w:rsidRDefault="00B40742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6935DC11" w14:textId="52487801" w:rsidR="005B5168" w:rsidRDefault="005B5168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4130938F" w14:textId="77777777" w:rsidR="005B5168" w:rsidRDefault="005B5168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490BE0EC" w14:textId="77777777" w:rsidR="00043EBF" w:rsidRDefault="00043EBF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AD0162" w:rsidRPr="00EE7B69" w14:paraId="0503590B" w14:textId="77777777">
        <w:trPr>
          <w:jc w:val="right"/>
        </w:trPr>
        <w:tc>
          <w:tcPr>
            <w:tcW w:w="900" w:type="dxa"/>
            <w:shd w:val="clear" w:color="auto" w:fill="auto"/>
          </w:tcPr>
          <w:p w14:paraId="1E19A4B2" w14:textId="77777777" w:rsidR="00AD0162" w:rsidRPr="00EE7B69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EE7B69">
              <w:rPr>
                <w:rFonts w:cs="Arial"/>
                <w:szCs w:val="20"/>
                <w:lang w:val="sl-SI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8CFFD48" w14:textId="77777777" w:rsidR="00AD0162" w:rsidRPr="00EE7B69" w:rsidRDefault="00AD0162" w:rsidP="00CE60F5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sl-SI"/>
              </w:rPr>
            </w:pPr>
            <w:r w:rsidRPr="00EE7B69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EE7B69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7B69">
              <w:rPr>
                <w:rFonts w:cs="Arial"/>
                <w:szCs w:val="20"/>
                <w:lang w:val="sl-SI"/>
              </w:rPr>
            </w:r>
            <w:r w:rsidRPr="00EE7B69">
              <w:rPr>
                <w:rFonts w:cs="Arial"/>
                <w:szCs w:val="20"/>
                <w:lang w:val="sl-SI"/>
              </w:rPr>
              <w:fldChar w:fldCharType="separate"/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szCs w:val="20"/>
                <w:lang w:val="sl-SI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3E348AF9" w14:textId="77777777" w:rsidR="00AD0162" w:rsidRPr="00EE7B69" w:rsidRDefault="00AD0162" w:rsidP="006228FD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EE7B69">
              <w:rPr>
                <w:rFonts w:cs="Arial"/>
                <w:szCs w:val="20"/>
                <w:lang w:val="sl-SI"/>
              </w:rPr>
              <w:t xml:space="preserve">Ime in priimek </w:t>
            </w:r>
            <w:r w:rsidR="006228FD" w:rsidRPr="00EE7B69">
              <w:rPr>
                <w:rFonts w:cs="Arial"/>
                <w:szCs w:val="20"/>
                <w:lang w:val="sl-SI"/>
              </w:rPr>
              <w:t>podpisnika</w:t>
            </w:r>
            <w:r w:rsidRPr="00EE7B69">
              <w:rPr>
                <w:rFonts w:cs="Arial"/>
                <w:szCs w:val="20"/>
                <w:lang w:val="sl-SI"/>
              </w:rPr>
              <w:t>:</w:t>
            </w:r>
          </w:p>
        </w:tc>
        <w:tc>
          <w:tcPr>
            <w:tcW w:w="2905" w:type="dxa"/>
            <w:shd w:val="clear" w:color="auto" w:fill="auto"/>
          </w:tcPr>
          <w:p w14:paraId="00C447CE" w14:textId="77777777" w:rsidR="00AD0162" w:rsidRPr="00EE7B69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EE7B69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EE7B69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7B69">
              <w:rPr>
                <w:rFonts w:cs="Arial"/>
                <w:szCs w:val="20"/>
                <w:lang w:val="sl-SI"/>
              </w:rPr>
            </w:r>
            <w:r w:rsidRPr="00EE7B69">
              <w:rPr>
                <w:rFonts w:cs="Arial"/>
                <w:szCs w:val="20"/>
                <w:lang w:val="sl-SI"/>
              </w:rPr>
              <w:fldChar w:fldCharType="separate"/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AD0162" w:rsidRPr="00EE7B69" w14:paraId="0323B68A" w14:textId="77777777">
        <w:trPr>
          <w:jc w:val="right"/>
        </w:trPr>
        <w:tc>
          <w:tcPr>
            <w:tcW w:w="900" w:type="dxa"/>
            <w:shd w:val="clear" w:color="auto" w:fill="auto"/>
          </w:tcPr>
          <w:p w14:paraId="6C7BBF1B" w14:textId="77777777" w:rsidR="00AD0162" w:rsidRPr="00EE7B69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EE7B69">
              <w:rPr>
                <w:rFonts w:cs="Arial"/>
                <w:szCs w:val="20"/>
                <w:lang w:val="sl-SI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25F586A" w14:textId="77777777" w:rsidR="00AD0162" w:rsidRPr="00EE7B69" w:rsidRDefault="00AD0162" w:rsidP="00CE60F5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sl-SI"/>
              </w:rPr>
            </w:pPr>
            <w:r w:rsidRPr="00EE7B69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EE7B69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7B69">
              <w:rPr>
                <w:rFonts w:cs="Arial"/>
                <w:szCs w:val="20"/>
                <w:lang w:val="sl-SI"/>
              </w:rPr>
            </w:r>
            <w:r w:rsidRPr="00EE7B69">
              <w:rPr>
                <w:rFonts w:cs="Arial"/>
                <w:szCs w:val="20"/>
                <w:lang w:val="sl-SI"/>
              </w:rPr>
              <w:fldChar w:fldCharType="separate"/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noProof/>
                <w:szCs w:val="20"/>
                <w:lang w:val="sl-SI"/>
              </w:rPr>
              <w:t> </w:t>
            </w:r>
            <w:r w:rsidRPr="00EE7B69">
              <w:rPr>
                <w:rFonts w:cs="Arial"/>
                <w:szCs w:val="20"/>
                <w:lang w:val="sl-SI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7ECFC0C8" w14:textId="77777777" w:rsidR="00AD0162" w:rsidRPr="00EE7B69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AD0162" w:rsidRPr="00EE7B69" w14:paraId="6F56C62E" w14:textId="77777777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0C1E859B" w14:textId="77777777" w:rsidR="00AD0162" w:rsidRPr="00EE7B69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3492" w:type="dxa"/>
            <w:shd w:val="clear" w:color="auto" w:fill="auto"/>
          </w:tcPr>
          <w:p w14:paraId="09F84B01" w14:textId="77777777" w:rsidR="00AD0162" w:rsidRPr="00EE7B69" w:rsidRDefault="00AD0162" w:rsidP="006228FD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EE7B69">
              <w:rPr>
                <w:rFonts w:cs="Arial"/>
                <w:szCs w:val="20"/>
                <w:lang w:val="sl-SI"/>
              </w:rPr>
              <w:t>Podpis in žig: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562189C" w14:textId="77777777" w:rsidR="00AD0162" w:rsidRPr="00EE7B69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14:paraId="6EFDBDC8" w14:textId="77777777" w:rsidR="008753E5" w:rsidRDefault="008753E5" w:rsidP="00476108">
      <w:pPr>
        <w:rPr>
          <w:rFonts w:cs="Arial"/>
          <w:szCs w:val="20"/>
          <w:lang w:val="sl-SI"/>
        </w:rPr>
      </w:pPr>
    </w:p>
    <w:sectPr w:rsidR="008753E5" w:rsidSect="005B516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 w:code="9"/>
      <w:pgMar w:top="1701" w:right="1134" w:bottom="1134" w:left="1134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9EA06" w14:textId="77777777" w:rsidR="002E5846" w:rsidRDefault="002E5846">
      <w:r>
        <w:separator/>
      </w:r>
    </w:p>
  </w:endnote>
  <w:endnote w:type="continuationSeparator" w:id="0">
    <w:p w14:paraId="0EB35225" w14:textId="77777777" w:rsidR="002E5846" w:rsidRDefault="002E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71AB" w14:textId="77777777" w:rsidR="00A06587" w:rsidRDefault="00A0658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F26997" w14:textId="77777777" w:rsidR="00A06587" w:rsidRDefault="00A0658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BFCE1" w14:textId="77777777" w:rsidR="00A06587" w:rsidRPr="00520E50" w:rsidRDefault="00A06587" w:rsidP="00700B80">
    <w:pPr>
      <w:pStyle w:val="Noga"/>
      <w:tabs>
        <w:tab w:val="clear" w:pos="4536"/>
        <w:tab w:val="clear" w:pos="9072"/>
        <w:tab w:val="right" w:pos="14040"/>
      </w:tabs>
      <w:jc w:val="right"/>
      <w:rPr>
        <w:rStyle w:val="tevilkastrani"/>
        <w:rFonts w:cs="Arial"/>
        <w:i w:val="0"/>
        <w:sz w:val="18"/>
        <w:szCs w:val="18"/>
      </w:rPr>
    </w:pPr>
    <w:r w:rsidRPr="00520E50">
      <w:rPr>
        <w:rFonts w:cs="Arial"/>
        <w:bCs/>
        <w:sz w:val="18"/>
        <w:szCs w:val="18"/>
        <w:lang w:val="sl-SI"/>
      </w:rPr>
      <w:t xml:space="preserve">stran 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24474">
      <w:rPr>
        <w:rStyle w:val="tevilkastrani"/>
        <w:rFonts w:cs="Arial"/>
        <w:i w:val="0"/>
        <w:noProof/>
        <w:sz w:val="18"/>
        <w:szCs w:val="18"/>
      </w:rPr>
      <w:t>2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  <w:r w:rsidRPr="00520E50">
      <w:rPr>
        <w:rStyle w:val="tevilkastrani"/>
        <w:rFonts w:cs="Arial"/>
        <w:i w:val="0"/>
        <w:sz w:val="18"/>
        <w:szCs w:val="18"/>
      </w:rPr>
      <w:t>/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24474">
      <w:rPr>
        <w:rStyle w:val="tevilkastrani"/>
        <w:rFonts w:cs="Arial"/>
        <w:i w:val="0"/>
        <w:noProof/>
        <w:sz w:val="18"/>
        <w:szCs w:val="18"/>
      </w:rPr>
      <w:t>2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</w:p>
  <w:p w14:paraId="65413EFE" w14:textId="77777777" w:rsidR="00A06587" w:rsidRPr="00762CB5" w:rsidRDefault="00A06587" w:rsidP="00762CB5">
    <w:pPr>
      <w:pStyle w:val="Noga"/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8760" w14:textId="4F7597F8" w:rsidR="00A06587" w:rsidRPr="00BA6CB9" w:rsidRDefault="00A06587" w:rsidP="00BA6CB9">
    <w:pPr>
      <w:pStyle w:val="Noga"/>
      <w:tabs>
        <w:tab w:val="clear" w:pos="4536"/>
        <w:tab w:val="clear" w:pos="9072"/>
        <w:tab w:val="right" w:pos="14040"/>
      </w:tabs>
      <w:rPr>
        <w:rFonts w:cs="Arial"/>
        <w:i/>
        <w:sz w:val="18"/>
        <w:szCs w:val="18"/>
        <w:lang w:val="it-IT"/>
      </w:rPr>
    </w:pPr>
    <w:r w:rsidRPr="001806BF">
      <w:rPr>
        <w:rFonts w:ascii="Tahoma" w:hAnsi="Tahoma" w:cs="Tahoma"/>
        <w:bCs/>
        <w:szCs w:val="20"/>
        <w:lang w:val="sl-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F9122" w14:textId="77777777" w:rsidR="002E5846" w:rsidRDefault="002E5846">
      <w:r>
        <w:separator/>
      </w:r>
    </w:p>
  </w:footnote>
  <w:footnote w:type="continuationSeparator" w:id="0">
    <w:p w14:paraId="14840E9E" w14:textId="77777777" w:rsidR="002E5846" w:rsidRDefault="002E5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7517D" w14:textId="6D2A7E89" w:rsidR="00A06587" w:rsidRPr="00110CBD" w:rsidRDefault="00003C92" w:rsidP="0063612A">
    <w:pPr>
      <w:pStyle w:val="Glava"/>
      <w:spacing w:line="240" w:lineRule="exact"/>
      <w:rPr>
        <w:rFonts w:ascii="Republika" w:hAnsi="Republika"/>
        <w:sz w:val="16"/>
      </w:rPr>
    </w:pPr>
    <w:r>
      <w:rPr>
        <w:noProof/>
      </w:rPr>
      <w:drawing>
        <wp:anchor distT="0" distB="0" distL="0" distR="0" simplePos="0" relativeHeight="251659776" behindDoc="0" locked="0" layoutInCell="1" allowOverlap="1" wp14:anchorId="12454DE6" wp14:editId="07CA3B69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2501900" cy="453390"/>
          <wp:effectExtent l="0" t="0" r="0" b="0"/>
          <wp:wrapTopAndBottom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652E" w14:textId="5E39A531" w:rsidR="00A06587" w:rsidRDefault="00B40742" w:rsidP="00043EBF">
    <w:pPr>
      <w:tabs>
        <w:tab w:val="center" w:pos="4536"/>
        <w:tab w:val="right" w:pos="9072"/>
      </w:tabs>
      <w:spacing w:line="240" w:lineRule="auto"/>
      <w:jc w:val="right"/>
    </w:pPr>
    <w:r>
      <w:rPr>
        <w:noProof/>
      </w:rPr>
      <w:drawing>
        <wp:anchor distT="0" distB="0" distL="0" distR="0" simplePos="0" relativeHeight="251657728" behindDoc="0" locked="0" layoutInCell="1" allowOverlap="1" wp14:anchorId="02189A9D" wp14:editId="04F01CA1">
          <wp:simplePos x="0" y="0"/>
          <wp:positionH relativeFrom="column">
            <wp:posOffset>-114300</wp:posOffset>
          </wp:positionH>
          <wp:positionV relativeFrom="paragraph">
            <wp:posOffset>-234950</wp:posOffset>
          </wp:positionV>
          <wp:extent cx="2501900" cy="453390"/>
          <wp:effectExtent l="0" t="0" r="0" b="0"/>
          <wp:wrapTopAndBottom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043EBF">
      <w:t>Obrazec</w:t>
    </w:r>
    <w:proofErr w:type="spellEnd"/>
    <w:r w:rsidR="00043EBF">
      <w:t xml:space="preserve"> “</w:t>
    </w:r>
    <w:proofErr w:type="spellStart"/>
    <w:r w:rsidR="00043EBF">
      <w:t>Ponudbeni</w:t>
    </w:r>
    <w:proofErr w:type="spellEnd"/>
    <w:r w:rsidR="00043EBF">
      <w:t xml:space="preserve"> </w:t>
    </w:r>
    <w:proofErr w:type="spellStart"/>
    <w:r w:rsidR="00043EBF">
      <w:t>predračun</w:t>
    </w:r>
    <w:proofErr w:type="spellEnd"/>
    <w:r w:rsidR="00043EBF"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158EC34"/>
    <w:lvl w:ilvl="0">
      <w:numFmt w:val="bullet"/>
      <w:lvlText w:val="*"/>
      <w:lvlJc w:val="left"/>
    </w:lvl>
  </w:abstractNum>
  <w:abstractNum w:abstractNumId="1" w15:restartNumberingAfterBreak="0">
    <w:nsid w:val="01E02323"/>
    <w:multiLevelType w:val="hybridMultilevel"/>
    <w:tmpl w:val="10804E84"/>
    <w:lvl w:ilvl="0" w:tplc="F226670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03AFF"/>
    <w:multiLevelType w:val="hybridMultilevel"/>
    <w:tmpl w:val="0BB6A1DE"/>
    <w:lvl w:ilvl="0" w:tplc="271602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286FA7"/>
    <w:multiLevelType w:val="hybridMultilevel"/>
    <w:tmpl w:val="5112B67A"/>
    <w:lvl w:ilvl="0" w:tplc="27160252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ewtLQwMzazsDAwMzFX0lEKTi0uzszPAymwrAUAJ5n9CSwAAAA="/>
  </w:docVars>
  <w:rsids>
    <w:rsidRoot w:val="00004D00"/>
    <w:rsid w:val="00003C92"/>
    <w:rsid w:val="00004D00"/>
    <w:rsid w:val="00005D20"/>
    <w:rsid w:val="00005D69"/>
    <w:rsid w:val="00007E4E"/>
    <w:rsid w:val="00010664"/>
    <w:rsid w:val="00020D5B"/>
    <w:rsid w:val="000260ED"/>
    <w:rsid w:val="00043EBF"/>
    <w:rsid w:val="000461B4"/>
    <w:rsid w:val="000478F8"/>
    <w:rsid w:val="000503F5"/>
    <w:rsid w:val="00053FC2"/>
    <w:rsid w:val="00061C62"/>
    <w:rsid w:val="00067E3F"/>
    <w:rsid w:val="000703C6"/>
    <w:rsid w:val="00096259"/>
    <w:rsid w:val="000A77FF"/>
    <w:rsid w:val="000B14F9"/>
    <w:rsid w:val="000B5469"/>
    <w:rsid w:val="000B6C6E"/>
    <w:rsid w:val="000C2896"/>
    <w:rsid w:val="000C4D6E"/>
    <w:rsid w:val="000D79F6"/>
    <w:rsid w:val="000E42DF"/>
    <w:rsid w:val="000E545B"/>
    <w:rsid w:val="001032B6"/>
    <w:rsid w:val="001053CD"/>
    <w:rsid w:val="00116C95"/>
    <w:rsid w:val="0012127E"/>
    <w:rsid w:val="001228D4"/>
    <w:rsid w:val="00122DEB"/>
    <w:rsid w:val="00126911"/>
    <w:rsid w:val="001278FE"/>
    <w:rsid w:val="00131338"/>
    <w:rsid w:val="00145B9A"/>
    <w:rsid w:val="00147E70"/>
    <w:rsid w:val="00153637"/>
    <w:rsid w:val="0015618B"/>
    <w:rsid w:val="0015760F"/>
    <w:rsid w:val="001639DE"/>
    <w:rsid w:val="00165C0F"/>
    <w:rsid w:val="00167C17"/>
    <w:rsid w:val="001745E8"/>
    <w:rsid w:val="00174F51"/>
    <w:rsid w:val="001806BF"/>
    <w:rsid w:val="00187E8E"/>
    <w:rsid w:val="001911C3"/>
    <w:rsid w:val="001A1763"/>
    <w:rsid w:val="001A43C6"/>
    <w:rsid w:val="001A56EE"/>
    <w:rsid w:val="001A6FD6"/>
    <w:rsid w:val="001A7F23"/>
    <w:rsid w:val="001B134B"/>
    <w:rsid w:val="001B4FE2"/>
    <w:rsid w:val="001B5310"/>
    <w:rsid w:val="001E1A46"/>
    <w:rsid w:val="001F0186"/>
    <w:rsid w:val="00214E93"/>
    <w:rsid w:val="00220831"/>
    <w:rsid w:val="002211D1"/>
    <w:rsid w:val="002473D6"/>
    <w:rsid w:val="002525ED"/>
    <w:rsid w:val="00253667"/>
    <w:rsid w:val="0026040A"/>
    <w:rsid w:val="00274C2B"/>
    <w:rsid w:val="00283D46"/>
    <w:rsid w:val="002A5F0F"/>
    <w:rsid w:val="002A69AF"/>
    <w:rsid w:val="002C10D4"/>
    <w:rsid w:val="002D0DCA"/>
    <w:rsid w:val="002D1E82"/>
    <w:rsid w:val="002E46D0"/>
    <w:rsid w:val="002E5846"/>
    <w:rsid w:val="002F0FE4"/>
    <w:rsid w:val="003017F8"/>
    <w:rsid w:val="003019CF"/>
    <w:rsid w:val="0030521E"/>
    <w:rsid w:val="00306930"/>
    <w:rsid w:val="003133B1"/>
    <w:rsid w:val="00315247"/>
    <w:rsid w:val="00315DD2"/>
    <w:rsid w:val="00317DBC"/>
    <w:rsid w:val="00324474"/>
    <w:rsid w:val="00337012"/>
    <w:rsid w:val="00342560"/>
    <w:rsid w:val="00342B3C"/>
    <w:rsid w:val="00344B7E"/>
    <w:rsid w:val="003462C6"/>
    <w:rsid w:val="003601B9"/>
    <w:rsid w:val="00362469"/>
    <w:rsid w:val="00364F45"/>
    <w:rsid w:val="00376294"/>
    <w:rsid w:val="003808CF"/>
    <w:rsid w:val="003813B9"/>
    <w:rsid w:val="00382E76"/>
    <w:rsid w:val="00382EF2"/>
    <w:rsid w:val="00392294"/>
    <w:rsid w:val="003C76F4"/>
    <w:rsid w:val="003D3460"/>
    <w:rsid w:val="003D48E7"/>
    <w:rsid w:val="003D5C8B"/>
    <w:rsid w:val="003F7AFB"/>
    <w:rsid w:val="00407ADD"/>
    <w:rsid w:val="00410FB5"/>
    <w:rsid w:val="00427C4E"/>
    <w:rsid w:val="0044712B"/>
    <w:rsid w:val="00471F09"/>
    <w:rsid w:val="004737F3"/>
    <w:rsid w:val="00476108"/>
    <w:rsid w:val="00476A66"/>
    <w:rsid w:val="004815CF"/>
    <w:rsid w:val="004831D2"/>
    <w:rsid w:val="004862CC"/>
    <w:rsid w:val="004A38F8"/>
    <w:rsid w:val="004A4194"/>
    <w:rsid w:val="004A4AC9"/>
    <w:rsid w:val="004A51DE"/>
    <w:rsid w:val="004C5925"/>
    <w:rsid w:val="004C62B4"/>
    <w:rsid w:val="004D2690"/>
    <w:rsid w:val="004D4FF4"/>
    <w:rsid w:val="004F64A3"/>
    <w:rsid w:val="00500949"/>
    <w:rsid w:val="005125CF"/>
    <w:rsid w:val="00520E50"/>
    <w:rsid w:val="00526A0A"/>
    <w:rsid w:val="00527082"/>
    <w:rsid w:val="005308F9"/>
    <w:rsid w:val="00533263"/>
    <w:rsid w:val="00533295"/>
    <w:rsid w:val="00552E66"/>
    <w:rsid w:val="005532D2"/>
    <w:rsid w:val="00555B73"/>
    <w:rsid w:val="0055622C"/>
    <w:rsid w:val="00557C6D"/>
    <w:rsid w:val="00560CE8"/>
    <w:rsid w:val="005715C6"/>
    <w:rsid w:val="00573F7C"/>
    <w:rsid w:val="00574917"/>
    <w:rsid w:val="0057492F"/>
    <w:rsid w:val="005815F6"/>
    <w:rsid w:val="00581EBE"/>
    <w:rsid w:val="00590E1D"/>
    <w:rsid w:val="005A262D"/>
    <w:rsid w:val="005A4A86"/>
    <w:rsid w:val="005A7E60"/>
    <w:rsid w:val="005B5168"/>
    <w:rsid w:val="005B5E6E"/>
    <w:rsid w:val="005B7E5A"/>
    <w:rsid w:val="005D379F"/>
    <w:rsid w:val="005E0A24"/>
    <w:rsid w:val="005E21B2"/>
    <w:rsid w:val="005E5BF6"/>
    <w:rsid w:val="005F0C29"/>
    <w:rsid w:val="005F4F59"/>
    <w:rsid w:val="005F61D9"/>
    <w:rsid w:val="005F76B6"/>
    <w:rsid w:val="00600C2F"/>
    <w:rsid w:val="006022A2"/>
    <w:rsid w:val="006060C7"/>
    <w:rsid w:val="00610ECE"/>
    <w:rsid w:val="00613959"/>
    <w:rsid w:val="00621574"/>
    <w:rsid w:val="006228FD"/>
    <w:rsid w:val="00625B18"/>
    <w:rsid w:val="0063612A"/>
    <w:rsid w:val="006478B5"/>
    <w:rsid w:val="00647CE9"/>
    <w:rsid w:val="0065648E"/>
    <w:rsid w:val="00665A86"/>
    <w:rsid w:val="006666E7"/>
    <w:rsid w:val="0067279D"/>
    <w:rsid w:val="00672D18"/>
    <w:rsid w:val="00674E8C"/>
    <w:rsid w:val="006856F3"/>
    <w:rsid w:val="00694683"/>
    <w:rsid w:val="006A2B46"/>
    <w:rsid w:val="006A4321"/>
    <w:rsid w:val="006B13C8"/>
    <w:rsid w:val="006B28DB"/>
    <w:rsid w:val="006C2B6A"/>
    <w:rsid w:val="006C3881"/>
    <w:rsid w:val="006D2B41"/>
    <w:rsid w:val="006D7992"/>
    <w:rsid w:val="006E119E"/>
    <w:rsid w:val="006E5A20"/>
    <w:rsid w:val="006F4CBE"/>
    <w:rsid w:val="00700B80"/>
    <w:rsid w:val="00700FF9"/>
    <w:rsid w:val="00701D40"/>
    <w:rsid w:val="00703EC1"/>
    <w:rsid w:val="00706DFF"/>
    <w:rsid w:val="00712228"/>
    <w:rsid w:val="007122E5"/>
    <w:rsid w:val="007129AB"/>
    <w:rsid w:val="007229EA"/>
    <w:rsid w:val="00723962"/>
    <w:rsid w:val="00725673"/>
    <w:rsid w:val="00735477"/>
    <w:rsid w:val="007379A5"/>
    <w:rsid w:val="0075508F"/>
    <w:rsid w:val="00762CB5"/>
    <w:rsid w:val="00782922"/>
    <w:rsid w:val="00782F9B"/>
    <w:rsid w:val="00796A78"/>
    <w:rsid w:val="007A38D7"/>
    <w:rsid w:val="007B1ED7"/>
    <w:rsid w:val="007B3876"/>
    <w:rsid w:val="007C2F70"/>
    <w:rsid w:val="007C588E"/>
    <w:rsid w:val="007D0007"/>
    <w:rsid w:val="007E6010"/>
    <w:rsid w:val="007E7D18"/>
    <w:rsid w:val="007F07C9"/>
    <w:rsid w:val="007F116B"/>
    <w:rsid w:val="007F5437"/>
    <w:rsid w:val="007F7587"/>
    <w:rsid w:val="007F791D"/>
    <w:rsid w:val="00806FC8"/>
    <w:rsid w:val="008108AB"/>
    <w:rsid w:val="00811F6C"/>
    <w:rsid w:val="00816B85"/>
    <w:rsid w:val="00816F2E"/>
    <w:rsid w:val="0082015B"/>
    <w:rsid w:val="00822A9B"/>
    <w:rsid w:val="00823D5E"/>
    <w:rsid w:val="00827302"/>
    <w:rsid w:val="0085161A"/>
    <w:rsid w:val="00855967"/>
    <w:rsid w:val="008576CE"/>
    <w:rsid w:val="00870278"/>
    <w:rsid w:val="00873FE0"/>
    <w:rsid w:val="008753E5"/>
    <w:rsid w:val="008764E9"/>
    <w:rsid w:val="0088158C"/>
    <w:rsid w:val="008841D3"/>
    <w:rsid w:val="008901CD"/>
    <w:rsid w:val="008902F3"/>
    <w:rsid w:val="00890A9B"/>
    <w:rsid w:val="00895DF1"/>
    <w:rsid w:val="00895F8A"/>
    <w:rsid w:val="008965C8"/>
    <w:rsid w:val="00897B07"/>
    <w:rsid w:val="008A1DA9"/>
    <w:rsid w:val="008A1FDB"/>
    <w:rsid w:val="008A3C29"/>
    <w:rsid w:val="008C2F03"/>
    <w:rsid w:val="008C730A"/>
    <w:rsid w:val="008D4306"/>
    <w:rsid w:val="008D4FDB"/>
    <w:rsid w:val="008D74D1"/>
    <w:rsid w:val="008E29ED"/>
    <w:rsid w:val="008F0E1B"/>
    <w:rsid w:val="008F1388"/>
    <w:rsid w:val="008F2FBB"/>
    <w:rsid w:val="00902A6E"/>
    <w:rsid w:val="0090517A"/>
    <w:rsid w:val="00905404"/>
    <w:rsid w:val="009074C1"/>
    <w:rsid w:val="00931A93"/>
    <w:rsid w:val="0093716F"/>
    <w:rsid w:val="00957E11"/>
    <w:rsid w:val="00963484"/>
    <w:rsid w:val="00967399"/>
    <w:rsid w:val="00967EB1"/>
    <w:rsid w:val="00974790"/>
    <w:rsid w:val="009814D9"/>
    <w:rsid w:val="00983D3F"/>
    <w:rsid w:val="00991F13"/>
    <w:rsid w:val="009A5DA4"/>
    <w:rsid w:val="009D7DDC"/>
    <w:rsid w:val="009E0904"/>
    <w:rsid w:val="009E4201"/>
    <w:rsid w:val="009E6CDB"/>
    <w:rsid w:val="00A06587"/>
    <w:rsid w:val="00A10181"/>
    <w:rsid w:val="00A13F57"/>
    <w:rsid w:val="00A2597D"/>
    <w:rsid w:val="00A26650"/>
    <w:rsid w:val="00A269CA"/>
    <w:rsid w:val="00A271C9"/>
    <w:rsid w:val="00A4755A"/>
    <w:rsid w:val="00A556A6"/>
    <w:rsid w:val="00A60370"/>
    <w:rsid w:val="00A63BB1"/>
    <w:rsid w:val="00A63EFB"/>
    <w:rsid w:val="00A67913"/>
    <w:rsid w:val="00A758D1"/>
    <w:rsid w:val="00A7602C"/>
    <w:rsid w:val="00A82A9F"/>
    <w:rsid w:val="00A83903"/>
    <w:rsid w:val="00A87130"/>
    <w:rsid w:val="00A90CB7"/>
    <w:rsid w:val="00A977A6"/>
    <w:rsid w:val="00AA111E"/>
    <w:rsid w:val="00AA1566"/>
    <w:rsid w:val="00AB4736"/>
    <w:rsid w:val="00AD0162"/>
    <w:rsid w:val="00AD3407"/>
    <w:rsid w:val="00AD3997"/>
    <w:rsid w:val="00AE2D53"/>
    <w:rsid w:val="00AF2290"/>
    <w:rsid w:val="00AF4FCF"/>
    <w:rsid w:val="00B02F7A"/>
    <w:rsid w:val="00B15529"/>
    <w:rsid w:val="00B16BC5"/>
    <w:rsid w:val="00B174EB"/>
    <w:rsid w:val="00B233F7"/>
    <w:rsid w:val="00B2471F"/>
    <w:rsid w:val="00B3084B"/>
    <w:rsid w:val="00B40742"/>
    <w:rsid w:val="00B51643"/>
    <w:rsid w:val="00B60C72"/>
    <w:rsid w:val="00B67EF5"/>
    <w:rsid w:val="00B70057"/>
    <w:rsid w:val="00B75039"/>
    <w:rsid w:val="00B80A61"/>
    <w:rsid w:val="00B8541A"/>
    <w:rsid w:val="00BA6CB9"/>
    <w:rsid w:val="00BA7FD6"/>
    <w:rsid w:val="00BB2C86"/>
    <w:rsid w:val="00BC6AE9"/>
    <w:rsid w:val="00BC749A"/>
    <w:rsid w:val="00BD4114"/>
    <w:rsid w:val="00C035D2"/>
    <w:rsid w:val="00C04384"/>
    <w:rsid w:val="00C054BD"/>
    <w:rsid w:val="00C059EF"/>
    <w:rsid w:val="00C201C3"/>
    <w:rsid w:val="00C202FB"/>
    <w:rsid w:val="00C3361C"/>
    <w:rsid w:val="00C361D9"/>
    <w:rsid w:val="00C400F1"/>
    <w:rsid w:val="00C45BC1"/>
    <w:rsid w:val="00C5316F"/>
    <w:rsid w:val="00C657B1"/>
    <w:rsid w:val="00C70584"/>
    <w:rsid w:val="00C71830"/>
    <w:rsid w:val="00C7567A"/>
    <w:rsid w:val="00C81658"/>
    <w:rsid w:val="00C8550E"/>
    <w:rsid w:val="00C87858"/>
    <w:rsid w:val="00C9318A"/>
    <w:rsid w:val="00CA11CF"/>
    <w:rsid w:val="00CC2A2D"/>
    <w:rsid w:val="00CC5406"/>
    <w:rsid w:val="00CC5BEF"/>
    <w:rsid w:val="00CC74D7"/>
    <w:rsid w:val="00CD429E"/>
    <w:rsid w:val="00CD79A5"/>
    <w:rsid w:val="00CE2144"/>
    <w:rsid w:val="00CE60F5"/>
    <w:rsid w:val="00CF0EF0"/>
    <w:rsid w:val="00CF2450"/>
    <w:rsid w:val="00CF6269"/>
    <w:rsid w:val="00D07CD2"/>
    <w:rsid w:val="00D10FC2"/>
    <w:rsid w:val="00D213C2"/>
    <w:rsid w:val="00D23B1B"/>
    <w:rsid w:val="00D25D89"/>
    <w:rsid w:val="00D27DD9"/>
    <w:rsid w:val="00D3060C"/>
    <w:rsid w:val="00D432CD"/>
    <w:rsid w:val="00D522AF"/>
    <w:rsid w:val="00D54F23"/>
    <w:rsid w:val="00D55193"/>
    <w:rsid w:val="00D55CFC"/>
    <w:rsid w:val="00D572FF"/>
    <w:rsid w:val="00D6074C"/>
    <w:rsid w:val="00D7573B"/>
    <w:rsid w:val="00D7630D"/>
    <w:rsid w:val="00D874A6"/>
    <w:rsid w:val="00D95397"/>
    <w:rsid w:val="00DC60A5"/>
    <w:rsid w:val="00DC69FD"/>
    <w:rsid w:val="00DD22DA"/>
    <w:rsid w:val="00DD44FE"/>
    <w:rsid w:val="00DD494F"/>
    <w:rsid w:val="00DE3787"/>
    <w:rsid w:val="00E10DAF"/>
    <w:rsid w:val="00E245C7"/>
    <w:rsid w:val="00E41A04"/>
    <w:rsid w:val="00E42296"/>
    <w:rsid w:val="00E456C3"/>
    <w:rsid w:val="00E549B7"/>
    <w:rsid w:val="00E77FAF"/>
    <w:rsid w:val="00E832A4"/>
    <w:rsid w:val="00EA6C0D"/>
    <w:rsid w:val="00EA760F"/>
    <w:rsid w:val="00EB08D2"/>
    <w:rsid w:val="00EB12E2"/>
    <w:rsid w:val="00EB1D4F"/>
    <w:rsid w:val="00EC2628"/>
    <w:rsid w:val="00EC570B"/>
    <w:rsid w:val="00EC6A08"/>
    <w:rsid w:val="00ED5E62"/>
    <w:rsid w:val="00ED7728"/>
    <w:rsid w:val="00EE4D3B"/>
    <w:rsid w:val="00EE7B69"/>
    <w:rsid w:val="00EF0809"/>
    <w:rsid w:val="00EF2AAF"/>
    <w:rsid w:val="00EF5535"/>
    <w:rsid w:val="00F026D7"/>
    <w:rsid w:val="00F06ACF"/>
    <w:rsid w:val="00F07436"/>
    <w:rsid w:val="00F104D8"/>
    <w:rsid w:val="00F215D9"/>
    <w:rsid w:val="00F36250"/>
    <w:rsid w:val="00F45A05"/>
    <w:rsid w:val="00F50593"/>
    <w:rsid w:val="00F656ED"/>
    <w:rsid w:val="00F7222C"/>
    <w:rsid w:val="00F740E0"/>
    <w:rsid w:val="00F74318"/>
    <w:rsid w:val="00F8200A"/>
    <w:rsid w:val="00F9262F"/>
    <w:rsid w:val="00F96985"/>
    <w:rsid w:val="00FB5E0B"/>
    <w:rsid w:val="00FC3E4C"/>
    <w:rsid w:val="00FC3FC5"/>
    <w:rsid w:val="00FC5C16"/>
    <w:rsid w:val="00FC7779"/>
    <w:rsid w:val="00FD5EFD"/>
    <w:rsid w:val="00FE1F38"/>
    <w:rsid w:val="00FE5342"/>
    <w:rsid w:val="00FE664E"/>
    <w:rsid w:val="00FF110E"/>
    <w:rsid w:val="00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9B19CE6"/>
  <w15:chartTrackingRefBased/>
  <w15:docId w15:val="{C8341867-A1BD-492B-B68A-EE25E202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D69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sz w:val="16"/>
      <w:szCs w:val="16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rsid w:val="004A4AC9"/>
  </w:style>
  <w:style w:type="character" w:customStyle="1" w:styleId="Sprotnaopomba-besediloZnak">
    <w:name w:val="Sprotna opomba - besedilo Znak"/>
    <w:link w:val="Sprotnaopomba-besedilo"/>
    <w:rsid w:val="004A4AC9"/>
    <w:rPr>
      <w:rFonts w:ascii="Arial" w:hAnsi="Arial"/>
      <w:szCs w:val="24"/>
      <w:lang w:val="en-US" w:eastAsia="en-US" w:bidi="ar-SA"/>
    </w:rPr>
  </w:style>
  <w:style w:type="character" w:styleId="Sprotnaopomba-sklic">
    <w:name w:val="footnote reference"/>
    <w:rsid w:val="004A4AC9"/>
    <w:rPr>
      <w:vertAlign w:val="superscript"/>
    </w:rPr>
  </w:style>
  <w:style w:type="character" w:customStyle="1" w:styleId="GlavaZnak">
    <w:name w:val="Glava Znak"/>
    <w:link w:val="Glava"/>
    <w:rsid w:val="0055622C"/>
    <w:rPr>
      <w:rFonts w:ascii="Arial" w:hAnsi="Arial"/>
      <w:szCs w:val="24"/>
      <w:lang w:val="en-US" w:eastAsia="en-US"/>
    </w:rPr>
  </w:style>
  <w:style w:type="paragraph" w:customStyle="1" w:styleId="a">
    <w:basedOn w:val="Navaden"/>
    <w:rsid w:val="00A63BB1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  <w:style w:type="paragraph" w:styleId="Odstavekseznama">
    <w:name w:val="List Paragraph"/>
    <w:basedOn w:val="Navaden"/>
    <w:uiPriority w:val="34"/>
    <w:qFormat/>
    <w:rsid w:val="00ED5E62"/>
    <w:pPr>
      <w:widowControl w:val="0"/>
      <w:suppressAutoHyphens/>
      <w:spacing w:line="240" w:lineRule="auto"/>
      <w:ind w:left="708"/>
    </w:pPr>
    <w:rPr>
      <w:rFonts w:ascii="Tms Rmn" w:hAnsi="Tms Rmn" w:cs="Tms Rm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DIES_dopis_ess</Template>
  <TotalTime>76</TotalTime>
  <Pages>1</Pages>
  <Words>198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dc:description/>
  <cp:lastModifiedBy>Rino Kavčič</cp:lastModifiedBy>
  <cp:revision>36</cp:revision>
  <cp:lastPrinted>2015-03-25T09:55:00Z</cp:lastPrinted>
  <dcterms:created xsi:type="dcterms:W3CDTF">2020-05-06T05:50:00Z</dcterms:created>
  <dcterms:modified xsi:type="dcterms:W3CDTF">2022-11-16T12:04:00Z</dcterms:modified>
</cp:coreProperties>
</file>