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3B48AE" w14:textId="0CC0003D" w:rsidR="006A3900" w:rsidRPr="000001F1" w:rsidRDefault="006A3900" w:rsidP="000001F1">
      <w:pPr>
        <w:spacing w:before="100" w:beforeAutospacing="1" w:after="100" w:afterAutospacing="1" w:line="276" w:lineRule="auto"/>
        <w:jc w:val="both"/>
        <w:rPr>
          <w:rFonts w:cs="Arial"/>
          <w:szCs w:val="20"/>
        </w:rPr>
      </w:pPr>
      <w:r w:rsidRPr="000001F1">
        <w:rPr>
          <w:rFonts w:cs="Arial"/>
          <w:b/>
          <w:szCs w:val="20"/>
        </w:rPr>
        <w:t>R</w:t>
      </w:r>
      <w:r w:rsidR="005E5859" w:rsidRPr="000001F1">
        <w:rPr>
          <w:rFonts w:cs="Arial"/>
          <w:b/>
          <w:szCs w:val="20"/>
        </w:rPr>
        <w:t>e</w:t>
      </w:r>
      <w:r w:rsidRPr="000001F1">
        <w:rPr>
          <w:rFonts w:cs="Arial"/>
          <w:b/>
          <w:szCs w:val="20"/>
        </w:rPr>
        <w:t>publika Slovenija, Ministrstvo za izobraževanje, znanost in šport</w:t>
      </w:r>
      <w:r w:rsidRPr="000001F1">
        <w:rPr>
          <w:rFonts w:cs="Arial"/>
          <w:szCs w:val="20"/>
        </w:rPr>
        <w:t xml:space="preserve">, Masarykova cesta 16, 1000 Ljubljana, ki ga zastopa </w:t>
      </w:r>
      <w:r w:rsidR="005902B6">
        <w:rPr>
          <w:rFonts w:cs="Arial"/>
          <w:szCs w:val="20"/>
        </w:rPr>
        <w:t xml:space="preserve">minister dr. </w:t>
      </w:r>
      <w:r w:rsidR="00D3359D">
        <w:rPr>
          <w:rFonts w:cs="Arial"/>
          <w:szCs w:val="20"/>
        </w:rPr>
        <w:t>Igor Papič</w:t>
      </w:r>
      <w:r w:rsidR="000C20CE" w:rsidRPr="000001F1">
        <w:rPr>
          <w:rFonts w:cs="Arial"/>
          <w:szCs w:val="20"/>
        </w:rPr>
        <w:t xml:space="preserve">; </w:t>
      </w:r>
      <w:r w:rsidR="00503A30" w:rsidRPr="000001F1">
        <w:rPr>
          <w:rFonts w:cs="Arial"/>
          <w:szCs w:val="20"/>
        </w:rPr>
        <w:t>ID za DDV</w:t>
      </w:r>
      <w:r w:rsidRPr="000001F1">
        <w:rPr>
          <w:rFonts w:cs="Arial"/>
          <w:szCs w:val="20"/>
        </w:rPr>
        <w:t>: SI14246821</w:t>
      </w:r>
      <w:r w:rsidR="00C767A0" w:rsidRPr="000001F1">
        <w:rPr>
          <w:rFonts w:cs="Arial"/>
          <w:szCs w:val="20"/>
        </w:rPr>
        <w:t>,</w:t>
      </w:r>
      <w:r w:rsidRPr="000001F1">
        <w:rPr>
          <w:rFonts w:cs="Arial"/>
          <w:szCs w:val="20"/>
        </w:rPr>
        <w:t xml:space="preserve"> matična številka: 2399300</w:t>
      </w:r>
      <w:r w:rsidR="00412F0E" w:rsidRPr="000001F1">
        <w:rPr>
          <w:rFonts w:cs="Arial"/>
          <w:szCs w:val="20"/>
        </w:rPr>
        <w:t>000</w:t>
      </w:r>
      <w:r w:rsidR="00280922" w:rsidRPr="000001F1">
        <w:rPr>
          <w:rFonts w:cs="Arial"/>
          <w:szCs w:val="20"/>
        </w:rPr>
        <w:t>,</w:t>
      </w:r>
      <w:r w:rsidR="000D1658" w:rsidRPr="000001F1">
        <w:rPr>
          <w:rFonts w:cs="Arial"/>
          <w:szCs w:val="20"/>
        </w:rPr>
        <w:t xml:space="preserve"> podračun EZR št. SI56 0110 0630 0109 972</w:t>
      </w:r>
      <w:r w:rsidR="000F4022" w:rsidRPr="000001F1">
        <w:rPr>
          <w:rFonts w:cs="Arial"/>
          <w:szCs w:val="20"/>
        </w:rPr>
        <w:t xml:space="preserve"> </w:t>
      </w:r>
      <w:r w:rsidR="00C767A0" w:rsidRPr="000001F1">
        <w:rPr>
          <w:rFonts w:cs="Arial"/>
          <w:szCs w:val="20"/>
        </w:rPr>
        <w:t xml:space="preserve">(v nadaljnjem besedilu: </w:t>
      </w:r>
      <w:r w:rsidR="00C767A0" w:rsidRPr="000001F1">
        <w:rPr>
          <w:rFonts w:cs="Arial"/>
          <w:b/>
          <w:szCs w:val="20"/>
        </w:rPr>
        <w:t>naročnik</w:t>
      </w:r>
      <w:r w:rsidR="00C767A0" w:rsidRPr="000001F1">
        <w:rPr>
          <w:rFonts w:cs="Arial"/>
          <w:szCs w:val="20"/>
        </w:rPr>
        <w:t>)</w:t>
      </w:r>
    </w:p>
    <w:p w14:paraId="655FEDD3" w14:textId="77777777" w:rsidR="00C9327D" w:rsidRPr="000001F1" w:rsidRDefault="00C9327D" w:rsidP="000001F1">
      <w:pPr>
        <w:spacing w:line="276" w:lineRule="auto"/>
        <w:jc w:val="both"/>
        <w:rPr>
          <w:rFonts w:cs="Arial"/>
          <w:szCs w:val="20"/>
        </w:rPr>
      </w:pPr>
      <w:r w:rsidRPr="000001F1">
        <w:rPr>
          <w:rFonts w:cs="Arial"/>
          <w:szCs w:val="20"/>
        </w:rPr>
        <w:t>in</w:t>
      </w:r>
    </w:p>
    <w:p w14:paraId="2C339919" w14:textId="77777777" w:rsidR="00464EF0" w:rsidRPr="000001F1" w:rsidRDefault="00464EF0" w:rsidP="000001F1">
      <w:pPr>
        <w:pStyle w:val="Blokbesedila"/>
        <w:spacing w:line="276" w:lineRule="auto"/>
        <w:ind w:left="0" w:right="-2"/>
        <w:rPr>
          <w:rFonts w:ascii="Arial" w:hAnsi="Arial" w:cs="Arial"/>
          <w:sz w:val="20"/>
        </w:rPr>
      </w:pPr>
    </w:p>
    <w:p w14:paraId="5285235B" w14:textId="709672B7" w:rsidR="00464EF0" w:rsidRPr="000001F1" w:rsidRDefault="00464EF0" w:rsidP="000001F1">
      <w:pPr>
        <w:pStyle w:val="Blokbesedila"/>
        <w:spacing w:line="276" w:lineRule="auto"/>
        <w:ind w:left="0" w:right="-2"/>
        <w:rPr>
          <w:rFonts w:ascii="Arial" w:hAnsi="Arial" w:cs="Arial"/>
          <w:sz w:val="20"/>
        </w:rPr>
      </w:pPr>
      <w:r w:rsidRPr="000001F1">
        <w:rPr>
          <w:rFonts w:ascii="Arial" w:hAnsi="Arial" w:cs="Arial"/>
          <w:sz w:val="20"/>
        </w:rPr>
        <w:t xml:space="preserve">_______________________________, ki ga zastopa _______________ (ID za DDV: __________________, matična št. _____________________________, TRR __________________________________odprt pri  _________________________ </w:t>
      </w:r>
    </w:p>
    <w:p w14:paraId="58AA3AA4" w14:textId="56BBC7D9" w:rsidR="00464EF0" w:rsidRPr="000001F1" w:rsidRDefault="00464EF0" w:rsidP="000001F1">
      <w:pPr>
        <w:pStyle w:val="Blokbesedila"/>
        <w:spacing w:line="276" w:lineRule="auto"/>
        <w:ind w:left="0" w:right="-2"/>
        <w:rPr>
          <w:rFonts w:ascii="Arial" w:hAnsi="Arial" w:cs="Arial"/>
          <w:sz w:val="20"/>
        </w:rPr>
      </w:pPr>
      <w:r w:rsidRPr="000001F1">
        <w:rPr>
          <w:rFonts w:ascii="Arial" w:hAnsi="Arial" w:cs="Arial"/>
          <w:sz w:val="20"/>
        </w:rPr>
        <w:t xml:space="preserve">(v nadaljnjem besedilu: </w:t>
      </w:r>
      <w:r w:rsidRPr="000001F1">
        <w:rPr>
          <w:rFonts w:ascii="Arial" w:hAnsi="Arial" w:cs="Arial"/>
          <w:b/>
          <w:sz w:val="20"/>
        </w:rPr>
        <w:t>izvajalec</w:t>
      </w:r>
      <w:r w:rsidRPr="000001F1">
        <w:rPr>
          <w:rFonts w:ascii="Arial" w:hAnsi="Arial" w:cs="Arial"/>
          <w:sz w:val="20"/>
        </w:rPr>
        <w:t>)</w:t>
      </w:r>
    </w:p>
    <w:p w14:paraId="15988497" w14:textId="77777777" w:rsidR="00464EF0" w:rsidRDefault="00464EF0" w:rsidP="00464EF0">
      <w:pPr>
        <w:rPr>
          <w:rFonts w:cs="Arial"/>
          <w:szCs w:val="20"/>
        </w:rPr>
      </w:pPr>
    </w:p>
    <w:p w14:paraId="1723549F" w14:textId="6F7839F7" w:rsidR="00464EF0" w:rsidRPr="00DD436C" w:rsidRDefault="00464EF0" w:rsidP="00464EF0">
      <w:pPr>
        <w:jc w:val="both"/>
        <w:rPr>
          <w:rFonts w:cs="Arial"/>
          <w:i/>
          <w:sz w:val="16"/>
          <w:szCs w:val="16"/>
        </w:rPr>
      </w:pPr>
      <w:r w:rsidRPr="00DD436C">
        <w:rPr>
          <w:rFonts w:cs="Arial"/>
          <w:i/>
          <w:sz w:val="16"/>
          <w:szCs w:val="16"/>
        </w:rPr>
        <w:t xml:space="preserve">(Opomba: V primeru skupne ponudbe bodo v pogodbi navedeni vsi ponudniki skupne ponudbe. V nadaljevanju se za </w:t>
      </w:r>
      <w:proofErr w:type="spellStart"/>
      <w:r w:rsidRPr="00DD436C">
        <w:rPr>
          <w:rFonts w:cs="Arial"/>
          <w:i/>
          <w:sz w:val="16"/>
          <w:szCs w:val="16"/>
        </w:rPr>
        <w:t>poslovodečega</w:t>
      </w:r>
      <w:proofErr w:type="spellEnd"/>
      <w:r w:rsidRPr="00DD436C">
        <w:rPr>
          <w:rFonts w:cs="Arial"/>
          <w:i/>
          <w:sz w:val="16"/>
          <w:szCs w:val="16"/>
        </w:rPr>
        <w:t xml:space="preserve"> partnerja </w:t>
      </w:r>
      <w:r w:rsidR="0071497B">
        <w:rPr>
          <w:rFonts w:cs="Arial"/>
          <w:i/>
          <w:sz w:val="16"/>
          <w:szCs w:val="16"/>
        </w:rPr>
        <w:t>oziroma</w:t>
      </w:r>
      <w:r w:rsidRPr="00DD436C">
        <w:rPr>
          <w:rFonts w:cs="Arial"/>
          <w:i/>
          <w:sz w:val="16"/>
          <w:szCs w:val="16"/>
        </w:rPr>
        <w:t xml:space="preserve"> partnerje skupno uporabljata enotna izraza izvajalec oziroma pogodbena stranka.)</w:t>
      </w:r>
    </w:p>
    <w:p w14:paraId="41722157" w14:textId="77777777" w:rsidR="00464EF0" w:rsidRPr="00856EA9" w:rsidRDefault="00464EF0" w:rsidP="00464EF0">
      <w:pPr>
        <w:rPr>
          <w:rFonts w:cs="Arial"/>
          <w:szCs w:val="20"/>
        </w:rPr>
      </w:pPr>
    </w:p>
    <w:p w14:paraId="5275EEAE" w14:textId="77777777" w:rsidR="00464EF0" w:rsidRDefault="00464EF0" w:rsidP="00464EF0">
      <w:pPr>
        <w:rPr>
          <w:rFonts w:cs="Arial"/>
          <w:szCs w:val="20"/>
        </w:rPr>
      </w:pPr>
      <w:r>
        <w:rPr>
          <w:rFonts w:cs="Arial"/>
          <w:szCs w:val="20"/>
        </w:rPr>
        <w:t>s</w:t>
      </w:r>
      <w:r w:rsidRPr="00856EA9">
        <w:rPr>
          <w:rFonts w:cs="Arial"/>
          <w:szCs w:val="20"/>
        </w:rPr>
        <w:t>klepata</w:t>
      </w:r>
      <w:r>
        <w:rPr>
          <w:rFonts w:cs="Arial"/>
          <w:szCs w:val="20"/>
        </w:rPr>
        <w:t>/jo naslednjo</w:t>
      </w:r>
    </w:p>
    <w:p w14:paraId="11526E84" w14:textId="77777777" w:rsidR="001308CF" w:rsidRDefault="001308CF" w:rsidP="006A3900">
      <w:pPr>
        <w:rPr>
          <w:rFonts w:cs="Arial"/>
          <w:szCs w:val="20"/>
        </w:rPr>
      </w:pPr>
    </w:p>
    <w:p w14:paraId="2266879C" w14:textId="77777777" w:rsidR="001308CF" w:rsidRDefault="001308CF" w:rsidP="004B7EB0">
      <w:pPr>
        <w:pStyle w:val="Naslov1"/>
      </w:pPr>
    </w:p>
    <w:p w14:paraId="526D345A" w14:textId="4529C78F" w:rsidR="001308CF" w:rsidRPr="004B7EB0" w:rsidRDefault="006A3900" w:rsidP="004B7EB0">
      <w:pPr>
        <w:jc w:val="center"/>
        <w:rPr>
          <w:b/>
          <w:lang w:eastAsia="sl-SI"/>
        </w:rPr>
      </w:pPr>
      <w:r w:rsidRPr="004B7EB0">
        <w:rPr>
          <w:b/>
          <w:lang w:eastAsia="sl-SI"/>
        </w:rPr>
        <w:t xml:space="preserve">POGODBO </w:t>
      </w:r>
      <w:r w:rsidR="004253D1" w:rsidRPr="004B7EB0">
        <w:rPr>
          <w:b/>
          <w:lang w:eastAsia="sl-SI"/>
        </w:rPr>
        <w:t>št.</w:t>
      </w:r>
      <w:r w:rsidR="00CD714E" w:rsidRPr="004B7EB0">
        <w:rPr>
          <w:b/>
          <w:lang w:eastAsia="sl-SI"/>
        </w:rPr>
        <w:t xml:space="preserve"> </w:t>
      </w:r>
      <w:r w:rsidR="00017749" w:rsidRPr="004B7EB0">
        <w:rPr>
          <w:b/>
          <w:lang w:eastAsia="sl-SI"/>
        </w:rPr>
        <w:t>C3330-</w:t>
      </w:r>
      <w:r w:rsidR="006C06A2">
        <w:rPr>
          <w:b/>
          <w:lang w:eastAsia="sl-SI"/>
        </w:rPr>
        <w:t>23</w:t>
      </w:r>
      <w:r w:rsidR="00017749" w:rsidRPr="004B7EB0">
        <w:rPr>
          <w:b/>
          <w:lang w:eastAsia="sl-SI"/>
        </w:rPr>
        <w:t>-</w:t>
      </w:r>
      <w:r w:rsidR="00F33ED7" w:rsidRPr="004B7EB0">
        <w:rPr>
          <w:b/>
          <w:lang w:eastAsia="sl-SI"/>
        </w:rPr>
        <w:t>XXXXX</w:t>
      </w:r>
    </w:p>
    <w:p w14:paraId="427E41E1" w14:textId="7FA80C0E" w:rsidR="00E37EBB" w:rsidRPr="002348AD" w:rsidRDefault="00BE4891" w:rsidP="00C2706E">
      <w:pPr>
        <w:jc w:val="center"/>
        <w:rPr>
          <w:b/>
          <w:lang w:eastAsia="sl-SI"/>
        </w:rPr>
      </w:pPr>
      <w:r>
        <w:rPr>
          <w:b/>
          <w:lang w:eastAsia="sl-SI"/>
        </w:rPr>
        <w:t>o</w:t>
      </w:r>
      <w:r w:rsidR="007E394F">
        <w:rPr>
          <w:b/>
          <w:lang w:eastAsia="sl-SI"/>
        </w:rPr>
        <w:t xml:space="preserve"> </w:t>
      </w:r>
      <w:r w:rsidR="00E01C5E">
        <w:rPr>
          <w:b/>
          <w:lang w:eastAsia="sl-SI"/>
        </w:rPr>
        <w:t>vzdrževanj</w:t>
      </w:r>
      <w:r>
        <w:rPr>
          <w:b/>
          <w:lang w:eastAsia="sl-SI"/>
        </w:rPr>
        <w:t>u</w:t>
      </w:r>
      <w:r w:rsidR="00E01C5E">
        <w:rPr>
          <w:b/>
          <w:lang w:eastAsia="sl-SI"/>
        </w:rPr>
        <w:t xml:space="preserve"> in nadgradnj</w:t>
      </w:r>
      <w:r>
        <w:rPr>
          <w:b/>
          <w:lang w:eastAsia="sl-SI"/>
        </w:rPr>
        <w:t>ah</w:t>
      </w:r>
      <w:r w:rsidR="00E01C5E">
        <w:rPr>
          <w:b/>
          <w:lang w:eastAsia="sl-SI"/>
        </w:rPr>
        <w:t xml:space="preserve"> informacijskega sistema </w:t>
      </w:r>
      <w:proofErr w:type="spellStart"/>
      <w:r w:rsidR="00F33ED7">
        <w:rPr>
          <w:b/>
          <w:lang w:eastAsia="sl-SI"/>
        </w:rPr>
        <w:t>eVŠ</w:t>
      </w:r>
      <w:proofErr w:type="spellEnd"/>
    </w:p>
    <w:p w14:paraId="00B21EC6" w14:textId="77777777" w:rsidR="00E37EBB" w:rsidRDefault="00E37EBB" w:rsidP="00E37EBB">
      <w:pPr>
        <w:rPr>
          <w:lang w:eastAsia="sl-SI"/>
        </w:rPr>
      </w:pPr>
    </w:p>
    <w:p w14:paraId="4C5330BA" w14:textId="77777777" w:rsidR="002F45E4" w:rsidRPr="00E37EBB" w:rsidRDefault="002F45E4" w:rsidP="00E37EBB">
      <w:pPr>
        <w:rPr>
          <w:lang w:eastAsia="sl-SI"/>
        </w:rPr>
      </w:pPr>
    </w:p>
    <w:p w14:paraId="2E811C26" w14:textId="77777777" w:rsidR="00E646D2" w:rsidRPr="00856EA9" w:rsidRDefault="003D12B3" w:rsidP="002E414D">
      <w:pPr>
        <w:numPr>
          <w:ilvl w:val="0"/>
          <w:numId w:val="6"/>
        </w:numPr>
        <w:rPr>
          <w:rFonts w:cs="Arial"/>
          <w:b/>
          <w:szCs w:val="20"/>
        </w:rPr>
      </w:pPr>
      <w:r>
        <w:rPr>
          <w:rFonts w:cs="Arial"/>
          <w:b/>
          <w:szCs w:val="20"/>
        </w:rPr>
        <w:t>UVODNE DOLOČBE</w:t>
      </w:r>
    </w:p>
    <w:p w14:paraId="2A21B52C" w14:textId="77777777" w:rsidR="00DF66A3" w:rsidRPr="00856EA9" w:rsidRDefault="00DF66A3" w:rsidP="00FB1B6E">
      <w:pPr>
        <w:rPr>
          <w:rFonts w:cs="Arial"/>
          <w:b/>
          <w:szCs w:val="20"/>
        </w:rPr>
      </w:pPr>
    </w:p>
    <w:p w14:paraId="6A302AE1" w14:textId="77777777" w:rsidR="00FB1B6E" w:rsidRPr="00D129DE" w:rsidRDefault="00DF66A3" w:rsidP="00AD5B15">
      <w:pPr>
        <w:numPr>
          <w:ilvl w:val="0"/>
          <w:numId w:val="5"/>
        </w:numPr>
        <w:ind w:left="709" w:hanging="349"/>
        <w:jc w:val="center"/>
        <w:rPr>
          <w:rFonts w:cs="Arial"/>
          <w:b/>
          <w:szCs w:val="20"/>
        </w:rPr>
      </w:pPr>
      <w:r w:rsidRPr="00D129DE">
        <w:rPr>
          <w:rFonts w:cs="Arial"/>
          <w:b/>
          <w:szCs w:val="20"/>
        </w:rPr>
        <w:t>člen</w:t>
      </w:r>
    </w:p>
    <w:p w14:paraId="54E9E808" w14:textId="77777777" w:rsidR="00E646D2" w:rsidRPr="00856EA9" w:rsidRDefault="00E646D2" w:rsidP="00FB1B6E">
      <w:pPr>
        <w:rPr>
          <w:rFonts w:cs="Arial"/>
          <w:szCs w:val="20"/>
        </w:rPr>
      </w:pPr>
    </w:p>
    <w:p w14:paraId="2C776322" w14:textId="3710DCF4" w:rsidR="00FF4037" w:rsidRPr="00856EA9" w:rsidRDefault="003D12B3" w:rsidP="007B5932">
      <w:pPr>
        <w:jc w:val="both"/>
        <w:rPr>
          <w:rFonts w:cs="Arial"/>
          <w:szCs w:val="20"/>
        </w:rPr>
      </w:pPr>
      <w:r>
        <w:rPr>
          <w:rFonts w:cs="Arial"/>
          <w:szCs w:val="20"/>
        </w:rPr>
        <w:t>Naročnik in izvajalec</w:t>
      </w:r>
      <w:r w:rsidR="00FF4037" w:rsidRPr="00856EA9">
        <w:rPr>
          <w:rFonts w:cs="Arial"/>
          <w:szCs w:val="20"/>
        </w:rPr>
        <w:t>:</w:t>
      </w:r>
    </w:p>
    <w:p w14:paraId="7B22DC3A" w14:textId="220D2ED3" w:rsidR="00F33ED7" w:rsidRDefault="0071497B" w:rsidP="00F33ED7">
      <w:pPr>
        <w:pStyle w:val="Odstavekseznama"/>
        <w:numPr>
          <w:ilvl w:val="0"/>
          <w:numId w:val="2"/>
        </w:numPr>
        <w:jc w:val="both"/>
        <w:rPr>
          <w:rFonts w:cs="Arial"/>
          <w:szCs w:val="20"/>
        </w:rPr>
      </w:pPr>
      <w:r w:rsidRPr="00856EA9">
        <w:rPr>
          <w:rFonts w:cs="Arial"/>
          <w:szCs w:val="20"/>
        </w:rPr>
        <w:t>ugotavljata</w:t>
      </w:r>
      <w:r w:rsidR="00221B47">
        <w:rPr>
          <w:rFonts w:cs="Arial"/>
          <w:szCs w:val="20"/>
        </w:rPr>
        <w:t>,</w:t>
      </w:r>
      <w:r>
        <w:rPr>
          <w:rFonts w:cs="Arial"/>
          <w:szCs w:val="20"/>
        </w:rPr>
        <w:t xml:space="preserve"> da</w:t>
      </w:r>
      <w:r w:rsidRPr="00F33ED7">
        <w:rPr>
          <w:rFonts w:cs="Arial"/>
          <w:szCs w:val="20"/>
        </w:rPr>
        <w:t xml:space="preserve"> </w:t>
      </w:r>
      <w:r w:rsidR="00117AA7" w:rsidRPr="00F33ED7">
        <w:rPr>
          <w:rFonts w:cs="Arial"/>
          <w:szCs w:val="20"/>
        </w:rPr>
        <w:t xml:space="preserve">je </w:t>
      </w:r>
      <w:r w:rsidR="00DE61B3" w:rsidRPr="00F33ED7">
        <w:rPr>
          <w:rFonts w:cs="Arial"/>
          <w:szCs w:val="20"/>
        </w:rPr>
        <w:t>naročnik v skladu s 4</w:t>
      </w:r>
      <w:r w:rsidR="00E73058">
        <w:rPr>
          <w:rFonts w:cs="Arial"/>
          <w:szCs w:val="20"/>
        </w:rPr>
        <w:t>0</w:t>
      </w:r>
      <w:r w:rsidR="00DE61B3" w:rsidRPr="00F33ED7">
        <w:rPr>
          <w:rFonts w:cs="Arial"/>
          <w:szCs w:val="20"/>
        </w:rPr>
        <w:t>. členom Zakona o javnem naročanju (</w:t>
      </w:r>
      <w:r w:rsidR="00334636" w:rsidRPr="00334636">
        <w:rPr>
          <w:rFonts w:cs="Arial"/>
          <w:szCs w:val="20"/>
        </w:rPr>
        <w:t xml:space="preserve">Uradni list RS, št. 91/15, 14/18, 121/21, 10/22, 74/22 – </w:t>
      </w:r>
      <w:proofErr w:type="spellStart"/>
      <w:r w:rsidR="00334636" w:rsidRPr="00334636">
        <w:rPr>
          <w:rFonts w:cs="Arial"/>
          <w:szCs w:val="20"/>
        </w:rPr>
        <w:t>odl</w:t>
      </w:r>
      <w:proofErr w:type="spellEnd"/>
      <w:r w:rsidR="00334636" w:rsidRPr="00334636">
        <w:rPr>
          <w:rFonts w:cs="Arial"/>
          <w:szCs w:val="20"/>
        </w:rPr>
        <w:t>. US in 100/22 – ZNUZSZS</w:t>
      </w:r>
      <w:r w:rsidR="00DE61B3" w:rsidRPr="00F33ED7">
        <w:rPr>
          <w:rFonts w:cs="Arial"/>
          <w:szCs w:val="20"/>
        </w:rPr>
        <w:t xml:space="preserve">; v nadaljnjem besedilu: ZJN-3) </w:t>
      </w:r>
      <w:r w:rsidR="00117AA7" w:rsidRPr="00F33ED7">
        <w:rPr>
          <w:rFonts w:cs="Arial"/>
          <w:szCs w:val="20"/>
        </w:rPr>
        <w:t>izvede</w:t>
      </w:r>
      <w:r w:rsidR="00DE61B3" w:rsidRPr="00F33ED7">
        <w:rPr>
          <w:rFonts w:cs="Arial"/>
          <w:szCs w:val="20"/>
        </w:rPr>
        <w:t xml:space="preserve">l </w:t>
      </w:r>
      <w:r w:rsidR="00AD5B15">
        <w:rPr>
          <w:rFonts w:cs="Arial"/>
          <w:szCs w:val="20"/>
        </w:rPr>
        <w:t xml:space="preserve">odprti </w:t>
      </w:r>
      <w:r w:rsidR="00DE61B3" w:rsidRPr="00F33ED7">
        <w:rPr>
          <w:rFonts w:cs="Arial"/>
          <w:szCs w:val="20"/>
        </w:rPr>
        <w:t>postopek oddaje</w:t>
      </w:r>
      <w:r w:rsidR="00117AA7" w:rsidRPr="00F33ED7">
        <w:rPr>
          <w:rFonts w:cs="Arial"/>
          <w:szCs w:val="20"/>
        </w:rPr>
        <w:t xml:space="preserve"> javn</w:t>
      </w:r>
      <w:r w:rsidR="00DE61B3" w:rsidRPr="00F33ED7">
        <w:rPr>
          <w:rFonts w:cs="Arial"/>
          <w:szCs w:val="20"/>
        </w:rPr>
        <w:t>ega</w:t>
      </w:r>
      <w:r w:rsidR="00117AA7" w:rsidRPr="00F33ED7">
        <w:rPr>
          <w:rFonts w:cs="Arial"/>
          <w:szCs w:val="20"/>
        </w:rPr>
        <w:t xml:space="preserve"> naročil</w:t>
      </w:r>
      <w:r w:rsidR="00DE61B3" w:rsidRPr="00F33ED7">
        <w:rPr>
          <w:rFonts w:cs="Arial"/>
          <w:szCs w:val="20"/>
        </w:rPr>
        <w:t>a</w:t>
      </w:r>
      <w:r w:rsidR="00FF4037" w:rsidRPr="00F33ED7">
        <w:rPr>
          <w:rFonts w:cs="Arial"/>
          <w:szCs w:val="20"/>
        </w:rPr>
        <w:t xml:space="preserve"> z oznako </w:t>
      </w:r>
      <w:r w:rsidR="00BB0563" w:rsidRPr="00BB0563">
        <w:t xml:space="preserve"> </w:t>
      </w:r>
      <w:r w:rsidR="00BB0563" w:rsidRPr="00BB0563">
        <w:rPr>
          <w:rFonts w:cs="Arial"/>
          <w:szCs w:val="20"/>
        </w:rPr>
        <w:t>430-400/2022</w:t>
      </w:r>
      <w:r w:rsidR="00DE61B3" w:rsidRPr="00F33ED7">
        <w:rPr>
          <w:rFonts w:cs="Arial"/>
          <w:szCs w:val="20"/>
        </w:rPr>
        <w:t xml:space="preserve"> in nazivom »</w:t>
      </w:r>
      <w:r w:rsidR="00E01C5E">
        <w:rPr>
          <w:rFonts w:cs="Arial"/>
          <w:szCs w:val="20"/>
        </w:rPr>
        <w:t>Vzdrževanje in nadgradnj</w:t>
      </w:r>
      <w:r w:rsidR="00BE4891">
        <w:rPr>
          <w:rFonts w:cs="Arial"/>
          <w:szCs w:val="20"/>
        </w:rPr>
        <w:t>e</w:t>
      </w:r>
      <w:r w:rsidR="00E01C5E">
        <w:rPr>
          <w:rFonts w:cs="Arial"/>
          <w:szCs w:val="20"/>
        </w:rPr>
        <w:t xml:space="preserve"> informacijskega sistema </w:t>
      </w:r>
      <w:proofErr w:type="spellStart"/>
      <w:r w:rsidR="00F33ED7" w:rsidRPr="00F33ED7">
        <w:rPr>
          <w:rFonts w:cs="Arial"/>
          <w:szCs w:val="20"/>
        </w:rPr>
        <w:t>eVŠ</w:t>
      </w:r>
      <w:proofErr w:type="spellEnd"/>
      <w:r w:rsidR="007E394F">
        <w:rPr>
          <w:rFonts w:cs="Arial"/>
          <w:szCs w:val="20"/>
        </w:rPr>
        <w:t>«</w:t>
      </w:r>
      <w:r w:rsidR="00117AA7" w:rsidRPr="00F33ED7">
        <w:rPr>
          <w:rFonts w:cs="Arial"/>
          <w:szCs w:val="20"/>
        </w:rPr>
        <w:t>, objavljen</w:t>
      </w:r>
      <w:r w:rsidR="00DE61B3" w:rsidRPr="00F33ED7">
        <w:rPr>
          <w:rFonts w:cs="Arial"/>
          <w:szCs w:val="20"/>
        </w:rPr>
        <w:t>em</w:t>
      </w:r>
      <w:r w:rsidR="00117AA7" w:rsidRPr="00F33ED7">
        <w:rPr>
          <w:rFonts w:cs="Arial"/>
          <w:szCs w:val="20"/>
        </w:rPr>
        <w:t xml:space="preserve"> na portalu </w:t>
      </w:r>
      <w:r w:rsidR="00DE61B3" w:rsidRPr="00F33ED7">
        <w:rPr>
          <w:rFonts w:cs="Arial"/>
          <w:szCs w:val="20"/>
        </w:rPr>
        <w:t xml:space="preserve">javnih naročil </w:t>
      </w:r>
      <w:r w:rsidR="00117AA7" w:rsidRPr="00F33ED7">
        <w:rPr>
          <w:rFonts w:cs="Arial"/>
          <w:szCs w:val="20"/>
        </w:rPr>
        <w:t>pod št</w:t>
      </w:r>
      <w:r w:rsidR="00C74D4F" w:rsidRPr="00F33ED7">
        <w:rPr>
          <w:rFonts w:cs="Arial"/>
          <w:szCs w:val="20"/>
        </w:rPr>
        <w:t>evilko</w:t>
      </w:r>
      <w:r w:rsidR="00117AA7" w:rsidRPr="00F33ED7">
        <w:rPr>
          <w:rFonts w:cs="Arial"/>
          <w:szCs w:val="20"/>
        </w:rPr>
        <w:t xml:space="preserve"> objave JN</w:t>
      </w:r>
      <w:r w:rsidR="0010095B">
        <w:rPr>
          <w:rFonts w:cs="Arial"/>
          <w:szCs w:val="20"/>
        </w:rPr>
        <w:t>________</w:t>
      </w:r>
      <w:r w:rsidR="00C74D4F" w:rsidRPr="00F33ED7">
        <w:rPr>
          <w:rFonts w:cs="Arial"/>
          <w:szCs w:val="20"/>
        </w:rPr>
        <w:t>/</w:t>
      </w:r>
      <w:r w:rsidR="006C06A2">
        <w:rPr>
          <w:rFonts w:cs="Arial"/>
          <w:szCs w:val="20"/>
        </w:rPr>
        <w:t>2023</w:t>
      </w:r>
      <w:r w:rsidR="006C06A2" w:rsidRPr="00F33ED7">
        <w:rPr>
          <w:rFonts w:cs="Arial"/>
          <w:szCs w:val="20"/>
        </w:rPr>
        <w:t xml:space="preserve"> </w:t>
      </w:r>
      <w:r w:rsidR="00117AA7" w:rsidRPr="00F33ED7">
        <w:rPr>
          <w:rFonts w:cs="Arial"/>
          <w:szCs w:val="20"/>
        </w:rPr>
        <w:t>dne</w:t>
      </w:r>
      <w:r w:rsidR="00C74D4F" w:rsidRPr="00F33ED7">
        <w:rPr>
          <w:rFonts w:cs="Arial"/>
          <w:szCs w:val="20"/>
        </w:rPr>
        <w:t xml:space="preserve"> </w:t>
      </w:r>
      <w:r w:rsidR="00091E5A">
        <w:rPr>
          <w:rFonts w:cs="Arial"/>
          <w:szCs w:val="20"/>
        </w:rPr>
        <w:t>__</w:t>
      </w:r>
      <w:r w:rsidR="00AD5B15">
        <w:rPr>
          <w:rFonts w:cs="Arial"/>
          <w:szCs w:val="20"/>
        </w:rPr>
        <w:t>.</w:t>
      </w:r>
      <w:r w:rsidR="006C06A2">
        <w:rPr>
          <w:rFonts w:cs="Arial"/>
          <w:szCs w:val="20"/>
        </w:rPr>
        <w:t xml:space="preserve">__.____ </w:t>
      </w:r>
      <w:r w:rsidR="00AD5B15" w:rsidRPr="00F33ED7">
        <w:rPr>
          <w:rFonts w:cs="Arial"/>
          <w:szCs w:val="20"/>
        </w:rPr>
        <w:t>(v nadaljnjem besedilu: javno naročilo)</w:t>
      </w:r>
      <w:r w:rsidR="00117AA7" w:rsidRPr="00F33ED7">
        <w:rPr>
          <w:rFonts w:cs="Arial"/>
          <w:szCs w:val="20"/>
        </w:rPr>
        <w:t>;</w:t>
      </w:r>
    </w:p>
    <w:p w14:paraId="036784DA" w14:textId="137A5031" w:rsidR="00F33ED7" w:rsidRDefault="0071497B" w:rsidP="00F33ED7">
      <w:pPr>
        <w:pStyle w:val="Odstavekseznama"/>
        <w:numPr>
          <w:ilvl w:val="0"/>
          <w:numId w:val="2"/>
        </w:numPr>
        <w:jc w:val="both"/>
        <w:rPr>
          <w:rFonts w:cs="Arial"/>
          <w:szCs w:val="20"/>
        </w:rPr>
      </w:pPr>
      <w:r w:rsidRPr="00856EA9">
        <w:rPr>
          <w:rFonts w:cs="Arial"/>
          <w:szCs w:val="20"/>
        </w:rPr>
        <w:t>ugotavljata</w:t>
      </w:r>
      <w:r w:rsidR="006902F1">
        <w:rPr>
          <w:rFonts w:cs="Arial"/>
          <w:szCs w:val="20"/>
        </w:rPr>
        <w:t>,</w:t>
      </w:r>
      <w:r>
        <w:rPr>
          <w:rFonts w:cs="Arial"/>
          <w:szCs w:val="20"/>
        </w:rPr>
        <w:t xml:space="preserve"> da</w:t>
      </w:r>
      <w:r w:rsidRPr="00F33ED7">
        <w:rPr>
          <w:rFonts w:cs="Arial"/>
          <w:szCs w:val="20"/>
        </w:rPr>
        <w:t xml:space="preserve"> </w:t>
      </w:r>
      <w:r w:rsidR="003D12B3" w:rsidRPr="00F33ED7">
        <w:rPr>
          <w:rFonts w:cs="Arial"/>
          <w:szCs w:val="20"/>
        </w:rPr>
        <w:t xml:space="preserve">je naročnik </w:t>
      </w:r>
      <w:r w:rsidR="00DE61B3" w:rsidRPr="00F33ED7">
        <w:rPr>
          <w:rFonts w:cs="Arial"/>
          <w:szCs w:val="20"/>
        </w:rPr>
        <w:t>z Odločitvijo</w:t>
      </w:r>
      <w:r w:rsidR="00C74D4F" w:rsidRPr="00F33ED7">
        <w:rPr>
          <w:rFonts w:cs="Arial"/>
          <w:szCs w:val="20"/>
        </w:rPr>
        <w:t xml:space="preserve"> o oddaji javnega naročila, številka </w:t>
      </w:r>
      <w:r w:rsidR="005F3522">
        <w:rPr>
          <w:rFonts w:cs="Arial"/>
          <w:szCs w:val="20"/>
        </w:rPr>
        <w:t>430-400/2022</w:t>
      </w:r>
      <w:r w:rsidR="00C74D4F" w:rsidRPr="00F33ED7">
        <w:rPr>
          <w:rFonts w:cs="Arial"/>
          <w:szCs w:val="20"/>
        </w:rPr>
        <w:t>/</w:t>
      </w:r>
      <w:r w:rsidR="0010095B">
        <w:rPr>
          <w:rFonts w:cs="Arial"/>
          <w:szCs w:val="20"/>
        </w:rPr>
        <w:t>__</w:t>
      </w:r>
      <w:r w:rsidR="007D17AE" w:rsidRPr="00F33ED7">
        <w:rPr>
          <w:rFonts w:cs="Arial"/>
          <w:szCs w:val="20"/>
        </w:rPr>
        <w:t>, z dne</w:t>
      </w:r>
      <w:r w:rsidR="009B453C" w:rsidRPr="00F33ED7">
        <w:rPr>
          <w:rFonts w:cs="Arial"/>
          <w:szCs w:val="20"/>
        </w:rPr>
        <w:t xml:space="preserve"> </w:t>
      </w:r>
      <w:r w:rsidR="00091E5A">
        <w:rPr>
          <w:rFonts w:cs="Arial"/>
          <w:szCs w:val="20"/>
        </w:rPr>
        <w:t>__</w:t>
      </w:r>
      <w:r w:rsidR="00AD5B15">
        <w:rPr>
          <w:rFonts w:cs="Arial"/>
          <w:szCs w:val="20"/>
        </w:rPr>
        <w:t>.</w:t>
      </w:r>
      <w:r w:rsidR="00091E5A">
        <w:rPr>
          <w:rFonts w:cs="Arial"/>
          <w:szCs w:val="20"/>
        </w:rPr>
        <w:t>__</w:t>
      </w:r>
      <w:r w:rsidR="00AD5B15">
        <w:rPr>
          <w:rFonts w:cs="Arial"/>
          <w:szCs w:val="20"/>
        </w:rPr>
        <w:t>.</w:t>
      </w:r>
      <w:r w:rsidR="006C06A2">
        <w:rPr>
          <w:rFonts w:cs="Arial"/>
          <w:szCs w:val="20"/>
        </w:rPr>
        <w:t>____</w:t>
      </w:r>
      <w:r w:rsidR="009B453C" w:rsidRPr="00F33ED7">
        <w:rPr>
          <w:rFonts w:cs="Arial"/>
          <w:szCs w:val="20"/>
        </w:rPr>
        <w:t xml:space="preserve">, </w:t>
      </w:r>
      <w:r w:rsidR="007D17AE" w:rsidRPr="00F33ED7">
        <w:rPr>
          <w:rFonts w:cs="Arial"/>
          <w:szCs w:val="20"/>
        </w:rPr>
        <w:t>izbral izvajalca kot najugodnejšega ponudnika za izvedbo javnega naročila iz pr</w:t>
      </w:r>
      <w:r w:rsidR="00DE61B3" w:rsidRPr="00F33ED7">
        <w:rPr>
          <w:rFonts w:cs="Arial"/>
          <w:szCs w:val="20"/>
        </w:rPr>
        <w:t>ejšnje</w:t>
      </w:r>
      <w:r w:rsidR="007D17AE" w:rsidRPr="00F33ED7">
        <w:rPr>
          <w:rFonts w:cs="Arial"/>
          <w:szCs w:val="20"/>
        </w:rPr>
        <w:t xml:space="preserve"> alineje;</w:t>
      </w:r>
    </w:p>
    <w:p w14:paraId="5315DFC8" w14:textId="0F820E88" w:rsidR="000432C5" w:rsidRPr="00E01C5E" w:rsidRDefault="0071497B" w:rsidP="000432C5">
      <w:pPr>
        <w:pStyle w:val="Odstavekseznama"/>
        <w:numPr>
          <w:ilvl w:val="0"/>
          <w:numId w:val="2"/>
        </w:numPr>
        <w:jc w:val="both"/>
        <w:rPr>
          <w:rFonts w:cs="Arial"/>
          <w:szCs w:val="20"/>
        </w:rPr>
      </w:pPr>
      <w:r>
        <w:rPr>
          <w:rFonts w:cs="Arial"/>
          <w:szCs w:val="20"/>
        </w:rPr>
        <w:t xml:space="preserve">soglašata, da </w:t>
      </w:r>
      <w:r w:rsidR="004253D1" w:rsidRPr="00F33ED7">
        <w:rPr>
          <w:rFonts w:cs="Arial"/>
          <w:szCs w:val="20"/>
        </w:rPr>
        <w:t xml:space="preserve">na podlagi navedenega sklepata </w:t>
      </w:r>
      <w:r w:rsidR="00CE4B9F" w:rsidRPr="00F33ED7">
        <w:rPr>
          <w:rFonts w:cs="Arial"/>
          <w:szCs w:val="20"/>
        </w:rPr>
        <w:t>P</w:t>
      </w:r>
      <w:r w:rsidR="004253D1" w:rsidRPr="00F33ED7">
        <w:rPr>
          <w:rFonts w:cs="Arial"/>
          <w:szCs w:val="20"/>
        </w:rPr>
        <w:t>ogodbo št</w:t>
      </w:r>
      <w:r w:rsidR="00CD714E" w:rsidRPr="00F33ED7">
        <w:rPr>
          <w:rFonts w:cs="Arial"/>
          <w:szCs w:val="20"/>
        </w:rPr>
        <w:t xml:space="preserve">. </w:t>
      </w:r>
      <w:r w:rsidR="00017749" w:rsidRPr="00F33ED7">
        <w:rPr>
          <w:rFonts w:cs="Arial"/>
          <w:color w:val="000000"/>
          <w:szCs w:val="20"/>
        </w:rPr>
        <w:t>C3330-</w:t>
      </w:r>
      <w:r w:rsidR="006C06A2">
        <w:rPr>
          <w:rFonts w:cs="Arial"/>
          <w:color w:val="000000"/>
          <w:szCs w:val="20"/>
        </w:rPr>
        <w:t>23</w:t>
      </w:r>
      <w:r w:rsidR="00017749" w:rsidRPr="00F33ED7">
        <w:rPr>
          <w:rFonts w:cs="Arial"/>
          <w:color w:val="000000"/>
          <w:szCs w:val="20"/>
        </w:rPr>
        <w:t>-</w:t>
      </w:r>
      <w:r w:rsidR="007E394F" w:rsidRPr="00DB0045">
        <w:rPr>
          <w:rFonts w:cs="Arial"/>
          <w:color w:val="000000"/>
          <w:szCs w:val="20"/>
        </w:rPr>
        <w:t>XXXXX</w:t>
      </w:r>
      <w:r w:rsidR="00017749" w:rsidRPr="00DB0045">
        <w:rPr>
          <w:rFonts w:ascii="Helv" w:hAnsi="Helv" w:cs="Helv"/>
          <w:color w:val="000000"/>
          <w:szCs w:val="20"/>
        </w:rPr>
        <w:t xml:space="preserve"> </w:t>
      </w:r>
      <w:r w:rsidR="000F325F">
        <w:rPr>
          <w:rFonts w:ascii="Helv" w:hAnsi="Helv" w:cs="Helv"/>
          <w:color w:val="000000"/>
          <w:szCs w:val="20"/>
        </w:rPr>
        <w:t>o</w:t>
      </w:r>
      <w:r w:rsidR="00E01C5E" w:rsidRPr="00E01C5E">
        <w:rPr>
          <w:rFonts w:cs="Arial"/>
          <w:szCs w:val="20"/>
        </w:rPr>
        <w:t xml:space="preserve"> vzdrževanj</w:t>
      </w:r>
      <w:r w:rsidR="000F325F">
        <w:rPr>
          <w:rFonts w:cs="Arial"/>
          <w:szCs w:val="20"/>
        </w:rPr>
        <w:t>u</w:t>
      </w:r>
      <w:r w:rsidR="00E01C5E" w:rsidRPr="00E01C5E">
        <w:rPr>
          <w:rFonts w:cs="Arial"/>
          <w:szCs w:val="20"/>
        </w:rPr>
        <w:t xml:space="preserve"> in nadgradnj</w:t>
      </w:r>
      <w:r w:rsidR="00BE4891">
        <w:rPr>
          <w:rFonts w:cs="Arial"/>
          <w:szCs w:val="20"/>
        </w:rPr>
        <w:t>ah</w:t>
      </w:r>
      <w:r w:rsidR="00E01C5E" w:rsidRPr="00E01C5E">
        <w:rPr>
          <w:rFonts w:cs="Arial"/>
          <w:szCs w:val="20"/>
        </w:rPr>
        <w:t xml:space="preserve"> informacijskega sistema </w:t>
      </w:r>
      <w:proofErr w:type="spellStart"/>
      <w:r w:rsidR="00E01C5E" w:rsidRPr="00E01C5E">
        <w:rPr>
          <w:rFonts w:cs="Arial"/>
          <w:szCs w:val="20"/>
        </w:rPr>
        <w:t>eVŠ</w:t>
      </w:r>
      <w:proofErr w:type="spellEnd"/>
      <w:r w:rsidR="007E394F" w:rsidRPr="00DB0045">
        <w:rPr>
          <w:rFonts w:cs="Arial"/>
          <w:szCs w:val="20"/>
        </w:rPr>
        <w:t xml:space="preserve"> </w:t>
      </w:r>
      <w:r w:rsidR="004253D1" w:rsidRPr="00DB0045">
        <w:rPr>
          <w:rFonts w:cs="Arial"/>
          <w:szCs w:val="20"/>
        </w:rPr>
        <w:t>(v nadaljnjem besedilu: pogodba)</w:t>
      </w:r>
      <w:r w:rsidR="000432C5">
        <w:rPr>
          <w:rFonts w:cs="Arial"/>
          <w:szCs w:val="20"/>
        </w:rPr>
        <w:t>.</w:t>
      </w:r>
    </w:p>
    <w:p w14:paraId="01666637" w14:textId="506BF6EA" w:rsidR="00D760F7" w:rsidRDefault="00D760F7" w:rsidP="00B7592C">
      <w:pPr>
        <w:jc w:val="both"/>
        <w:rPr>
          <w:rFonts w:cs="Arial"/>
          <w:szCs w:val="20"/>
        </w:rPr>
      </w:pPr>
    </w:p>
    <w:p w14:paraId="58EC4BEB" w14:textId="77777777" w:rsidR="00D760F7" w:rsidRPr="00856EA9" w:rsidRDefault="00D760F7" w:rsidP="00B7592C">
      <w:pPr>
        <w:jc w:val="both"/>
        <w:rPr>
          <w:rFonts w:cs="Arial"/>
          <w:szCs w:val="20"/>
        </w:rPr>
      </w:pPr>
    </w:p>
    <w:p w14:paraId="066CECC3" w14:textId="77777777" w:rsidR="004253D1" w:rsidRPr="00C86BDF" w:rsidRDefault="00FB1B6E" w:rsidP="002E414D">
      <w:pPr>
        <w:numPr>
          <w:ilvl w:val="0"/>
          <w:numId w:val="6"/>
        </w:numPr>
        <w:jc w:val="both"/>
        <w:rPr>
          <w:rFonts w:cs="Arial"/>
          <w:b/>
          <w:szCs w:val="20"/>
        </w:rPr>
      </w:pPr>
      <w:r w:rsidRPr="00C86BDF">
        <w:rPr>
          <w:rFonts w:cs="Arial"/>
          <w:b/>
          <w:szCs w:val="20"/>
        </w:rPr>
        <w:t>PREDMET POGODBE</w:t>
      </w:r>
    </w:p>
    <w:p w14:paraId="1BC39AD5" w14:textId="77777777" w:rsidR="00224B9A" w:rsidRDefault="00224B9A" w:rsidP="00EE16D2">
      <w:pPr>
        <w:widowControl w:val="0"/>
        <w:spacing w:line="240" w:lineRule="auto"/>
        <w:jc w:val="both"/>
        <w:rPr>
          <w:rFonts w:cs="Arial"/>
          <w:szCs w:val="20"/>
        </w:rPr>
      </w:pPr>
    </w:p>
    <w:p w14:paraId="3A179461" w14:textId="77777777" w:rsidR="007D17AE" w:rsidRPr="00D129DE" w:rsidRDefault="008A3AE5" w:rsidP="00AD5B15">
      <w:pPr>
        <w:numPr>
          <w:ilvl w:val="0"/>
          <w:numId w:val="5"/>
        </w:numPr>
        <w:ind w:left="709" w:hanging="349"/>
        <w:jc w:val="center"/>
        <w:rPr>
          <w:rFonts w:cs="Arial"/>
          <w:b/>
          <w:szCs w:val="20"/>
        </w:rPr>
      </w:pPr>
      <w:r>
        <w:rPr>
          <w:rFonts w:cs="Arial"/>
          <w:b/>
          <w:szCs w:val="20"/>
        </w:rPr>
        <w:t>č</w:t>
      </w:r>
      <w:r w:rsidR="007D17AE" w:rsidRPr="00D129DE">
        <w:rPr>
          <w:rFonts w:cs="Arial"/>
          <w:b/>
          <w:szCs w:val="20"/>
        </w:rPr>
        <w:t>len</w:t>
      </w:r>
    </w:p>
    <w:p w14:paraId="35A40D27" w14:textId="77777777" w:rsidR="000D5139" w:rsidRDefault="000D5139" w:rsidP="00EE16D2">
      <w:pPr>
        <w:pStyle w:val="Slog1"/>
        <w:numPr>
          <w:ilvl w:val="0"/>
          <w:numId w:val="0"/>
        </w:numPr>
        <w:spacing w:line="276" w:lineRule="auto"/>
        <w:jc w:val="both"/>
        <w:rPr>
          <w:rFonts w:ascii="Arial" w:hAnsi="Arial" w:cs="Arial"/>
          <w:sz w:val="20"/>
          <w:szCs w:val="20"/>
        </w:rPr>
      </w:pPr>
    </w:p>
    <w:p w14:paraId="6D2EE78E" w14:textId="4D931EF0" w:rsidR="00EB3813" w:rsidRDefault="00836E9A" w:rsidP="00DE1939">
      <w:pPr>
        <w:pStyle w:val="Slog1"/>
        <w:numPr>
          <w:ilvl w:val="0"/>
          <w:numId w:val="0"/>
        </w:numPr>
        <w:spacing w:line="276" w:lineRule="auto"/>
        <w:jc w:val="both"/>
        <w:rPr>
          <w:rFonts w:ascii="Arial" w:eastAsia="Arial Unicode MS" w:hAnsi="Arial" w:cs="Arial"/>
          <w:sz w:val="20"/>
          <w:szCs w:val="20"/>
        </w:rPr>
      </w:pPr>
      <w:r w:rsidRPr="00812D42">
        <w:rPr>
          <w:rFonts w:ascii="Arial" w:hAnsi="Arial" w:cs="Arial"/>
          <w:sz w:val="20"/>
          <w:szCs w:val="20"/>
        </w:rPr>
        <w:t>Predmet te pogodbe</w:t>
      </w:r>
      <w:r w:rsidRPr="00812D42">
        <w:rPr>
          <w:rFonts w:ascii="Arial" w:eastAsia="Arial Unicode MS" w:hAnsi="Arial" w:cs="Arial"/>
          <w:b/>
          <w:sz w:val="20"/>
          <w:szCs w:val="20"/>
        </w:rPr>
        <w:t xml:space="preserve"> </w:t>
      </w:r>
      <w:r w:rsidR="0024764B">
        <w:rPr>
          <w:rFonts w:ascii="Arial" w:eastAsia="Arial Unicode MS" w:hAnsi="Arial" w:cs="Arial"/>
          <w:sz w:val="20"/>
          <w:szCs w:val="20"/>
        </w:rPr>
        <w:t>so</w:t>
      </w:r>
      <w:r w:rsidR="00233A3F">
        <w:rPr>
          <w:rFonts w:ascii="Arial" w:eastAsia="Arial Unicode MS" w:hAnsi="Arial" w:cs="Arial"/>
          <w:sz w:val="20"/>
          <w:szCs w:val="20"/>
        </w:rPr>
        <w:t xml:space="preserve"> storitve</w:t>
      </w:r>
      <w:r w:rsidR="00077E06" w:rsidRPr="00812D42">
        <w:rPr>
          <w:rFonts w:ascii="Arial" w:eastAsia="Arial Unicode MS" w:hAnsi="Arial" w:cs="Arial"/>
          <w:sz w:val="20"/>
          <w:szCs w:val="20"/>
        </w:rPr>
        <w:t xml:space="preserve"> </w:t>
      </w:r>
      <w:r w:rsidR="00DE1939" w:rsidRPr="00DE1939">
        <w:rPr>
          <w:rFonts w:ascii="Arial" w:eastAsia="Arial Unicode MS" w:hAnsi="Arial" w:cs="Arial"/>
          <w:sz w:val="20"/>
          <w:szCs w:val="20"/>
        </w:rPr>
        <w:t>vzdrževanj</w:t>
      </w:r>
      <w:r w:rsidR="00233A3F">
        <w:rPr>
          <w:rFonts w:ascii="Arial" w:eastAsia="Arial Unicode MS" w:hAnsi="Arial" w:cs="Arial"/>
          <w:sz w:val="20"/>
          <w:szCs w:val="20"/>
        </w:rPr>
        <w:t>a</w:t>
      </w:r>
      <w:r w:rsidR="00DE1939" w:rsidRPr="00DE1939">
        <w:rPr>
          <w:rFonts w:ascii="Arial" w:eastAsia="Arial Unicode MS" w:hAnsi="Arial" w:cs="Arial"/>
          <w:sz w:val="20"/>
          <w:szCs w:val="20"/>
        </w:rPr>
        <w:t xml:space="preserve"> in nadgrad</w:t>
      </w:r>
      <w:r w:rsidR="00233A3F">
        <w:rPr>
          <w:rFonts w:ascii="Arial" w:eastAsia="Arial Unicode MS" w:hAnsi="Arial" w:cs="Arial"/>
          <w:sz w:val="20"/>
          <w:szCs w:val="20"/>
        </w:rPr>
        <w:t>e</w:t>
      </w:r>
      <w:r w:rsidR="00DE1939" w:rsidRPr="00DE1939">
        <w:rPr>
          <w:rFonts w:ascii="Arial" w:eastAsia="Arial Unicode MS" w:hAnsi="Arial" w:cs="Arial"/>
          <w:sz w:val="20"/>
          <w:szCs w:val="20"/>
        </w:rPr>
        <w:t xml:space="preserve">nj informacijskega sistema </w:t>
      </w:r>
      <w:proofErr w:type="spellStart"/>
      <w:r w:rsidR="00DE1939" w:rsidRPr="00DE1939">
        <w:rPr>
          <w:rFonts w:ascii="Arial" w:eastAsia="Arial Unicode MS" w:hAnsi="Arial" w:cs="Arial"/>
          <w:sz w:val="20"/>
          <w:szCs w:val="20"/>
        </w:rPr>
        <w:t>eVŠ</w:t>
      </w:r>
      <w:proofErr w:type="spellEnd"/>
      <w:r w:rsidR="00AD5B15">
        <w:rPr>
          <w:rFonts w:ascii="Arial" w:eastAsia="Arial Unicode MS" w:hAnsi="Arial" w:cs="Arial"/>
          <w:sz w:val="20"/>
          <w:szCs w:val="20"/>
        </w:rPr>
        <w:t xml:space="preserve"> </w:t>
      </w:r>
      <w:r w:rsidR="00800C32">
        <w:rPr>
          <w:rFonts w:ascii="Arial" w:eastAsia="Arial Unicode MS" w:hAnsi="Arial" w:cs="Arial"/>
          <w:sz w:val="20"/>
          <w:szCs w:val="20"/>
        </w:rPr>
        <w:t>na način in pod pogoji</w:t>
      </w:r>
      <w:r w:rsidR="00325BE0">
        <w:rPr>
          <w:rFonts w:ascii="Arial" w:eastAsia="Arial Unicode MS" w:hAnsi="Arial" w:cs="Arial"/>
          <w:sz w:val="20"/>
          <w:szCs w:val="20"/>
        </w:rPr>
        <w:t xml:space="preserve">, določenimi v tej pogodbi. Predmet te pogodbe je tudi dogovor pogodbenih strank </w:t>
      </w:r>
      <w:r w:rsidR="0065192B">
        <w:rPr>
          <w:rFonts w:ascii="Arial" w:eastAsia="Arial Unicode MS" w:hAnsi="Arial" w:cs="Arial"/>
          <w:sz w:val="20"/>
          <w:szCs w:val="20"/>
        </w:rPr>
        <w:t xml:space="preserve">glede obdelave osebnih podatkov, podrobneje </w:t>
      </w:r>
      <w:r w:rsidR="00325BE0">
        <w:rPr>
          <w:rFonts w:ascii="Arial" w:eastAsia="Arial Unicode MS" w:hAnsi="Arial" w:cs="Arial"/>
          <w:sz w:val="20"/>
          <w:szCs w:val="20"/>
        </w:rPr>
        <w:t>o</w:t>
      </w:r>
      <w:r w:rsidR="0065192B">
        <w:rPr>
          <w:rFonts w:ascii="Arial" w:eastAsia="Arial Unicode MS" w:hAnsi="Arial" w:cs="Arial"/>
          <w:sz w:val="20"/>
          <w:szCs w:val="20"/>
        </w:rPr>
        <w:t>predeljene v poglavju »</w:t>
      </w:r>
      <w:r w:rsidR="0071497B">
        <w:rPr>
          <w:rFonts w:ascii="Arial" w:eastAsia="Arial Unicode MS" w:hAnsi="Arial" w:cs="Arial"/>
          <w:sz w:val="20"/>
          <w:szCs w:val="20"/>
        </w:rPr>
        <w:t xml:space="preserve">XII. </w:t>
      </w:r>
      <w:r w:rsidR="0065192B">
        <w:rPr>
          <w:rFonts w:ascii="Arial" w:eastAsia="Arial Unicode MS" w:hAnsi="Arial" w:cs="Arial"/>
          <w:sz w:val="20"/>
          <w:szCs w:val="20"/>
        </w:rPr>
        <w:t>Varovanje po</w:t>
      </w:r>
      <w:r w:rsidR="003F36B5">
        <w:rPr>
          <w:rFonts w:ascii="Arial" w:eastAsia="Arial Unicode MS" w:hAnsi="Arial" w:cs="Arial"/>
          <w:sz w:val="20"/>
          <w:szCs w:val="20"/>
        </w:rPr>
        <w:t>d</w:t>
      </w:r>
      <w:r w:rsidR="0065192B">
        <w:rPr>
          <w:rFonts w:ascii="Arial" w:eastAsia="Arial Unicode MS" w:hAnsi="Arial" w:cs="Arial"/>
          <w:sz w:val="20"/>
          <w:szCs w:val="20"/>
        </w:rPr>
        <w:t>atkov«.</w:t>
      </w:r>
      <w:r w:rsidR="00325BE0">
        <w:rPr>
          <w:rFonts w:ascii="Arial" w:eastAsia="Arial Unicode MS" w:hAnsi="Arial" w:cs="Arial"/>
          <w:sz w:val="20"/>
          <w:szCs w:val="20"/>
        </w:rPr>
        <w:t xml:space="preserve"> </w:t>
      </w:r>
    </w:p>
    <w:p w14:paraId="3DFAD57D" w14:textId="77777777" w:rsidR="00EB3813" w:rsidRDefault="00EB3813" w:rsidP="00DE1939">
      <w:pPr>
        <w:pStyle w:val="Slog1"/>
        <w:numPr>
          <w:ilvl w:val="0"/>
          <w:numId w:val="0"/>
        </w:numPr>
        <w:spacing w:line="276" w:lineRule="auto"/>
        <w:jc w:val="both"/>
        <w:rPr>
          <w:rFonts w:ascii="Arial" w:eastAsia="Arial Unicode MS" w:hAnsi="Arial" w:cs="Arial"/>
          <w:sz w:val="20"/>
          <w:szCs w:val="20"/>
        </w:rPr>
      </w:pPr>
    </w:p>
    <w:p w14:paraId="719968AE" w14:textId="1CF957AE" w:rsidR="002F45E4" w:rsidRPr="00DE1939" w:rsidRDefault="00C000A3" w:rsidP="00DE1939">
      <w:pPr>
        <w:pStyle w:val="Slog1"/>
        <w:numPr>
          <w:ilvl w:val="0"/>
          <w:numId w:val="0"/>
        </w:numPr>
        <w:spacing w:line="276" w:lineRule="auto"/>
        <w:jc w:val="both"/>
        <w:rPr>
          <w:rFonts w:ascii="Arial" w:eastAsia="Arial Unicode MS" w:hAnsi="Arial" w:cs="Arial"/>
          <w:sz w:val="20"/>
          <w:szCs w:val="20"/>
        </w:rPr>
      </w:pPr>
      <w:r>
        <w:rPr>
          <w:rFonts w:ascii="Arial" w:eastAsia="Arial Unicode MS" w:hAnsi="Arial" w:cs="Arial"/>
          <w:sz w:val="20"/>
          <w:szCs w:val="20"/>
        </w:rPr>
        <w:t xml:space="preserve">Predmet pogodbe je podrobneje opredeljen </w:t>
      </w:r>
      <w:r w:rsidR="00836E9A" w:rsidRPr="00812D42">
        <w:rPr>
          <w:rFonts w:ascii="Arial" w:hAnsi="Arial" w:cs="Arial"/>
          <w:sz w:val="20"/>
          <w:szCs w:val="20"/>
        </w:rPr>
        <w:t xml:space="preserve">v dokumentu </w:t>
      </w:r>
      <w:r w:rsidR="00DE1939" w:rsidRPr="00805870">
        <w:rPr>
          <w:rFonts w:ascii="Arial" w:hAnsi="Arial" w:cs="Arial"/>
          <w:i/>
          <w:sz w:val="20"/>
          <w:szCs w:val="20"/>
        </w:rPr>
        <w:t>Specifikacija javnega naročila</w:t>
      </w:r>
      <w:r w:rsidR="00336492">
        <w:rPr>
          <w:rFonts w:ascii="Arial" w:hAnsi="Arial" w:cs="Arial"/>
          <w:sz w:val="20"/>
          <w:szCs w:val="20"/>
        </w:rPr>
        <w:t xml:space="preserve">, </w:t>
      </w:r>
      <w:r w:rsidR="00836E9A" w:rsidRPr="00812D42">
        <w:rPr>
          <w:rFonts w:ascii="Arial" w:hAnsi="Arial" w:cs="Arial"/>
          <w:sz w:val="20"/>
          <w:szCs w:val="20"/>
        </w:rPr>
        <w:t xml:space="preserve">ki je priloga </w:t>
      </w:r>
      <w:r w:rsidR="00347ACF">
        <w:rPr>
          <w:rFonts w:ascii="Arial" w:hAnsi="Arial" w:cs="Arial"/>
          <w:sz w:val="20"/>
          <w:szCs w:val="20"/>
        </w:rPr>
        <w:t xml:space="preserve">1 </w:t>
      </w:r>
      <w:r w:rsidR="00836E9A" w:rsidRPr="00812D42">
        <w:rPr>
          <w:rFonts w:ascii="Arial" w:hAnsi="Arial" w:cs="Arial"/>
          <w:sz w:val="20"/>
          <w:szCs w:val="20"/>
        </w:rPr>
        <w:t>k tej pogodbi.</w:t>
      </w:r>
    </w:p>
    <w:p w14:paraId="33EC4E81" w14:textId="0B8C7379" w:rsidR="00CA48B9" w:rsidRDefault="00CA48B9" w:rsidP="003826FF">
      <w:pPr>
        <w:jc w:val="both"/>
        <w:rPr>
          <w:rFonts w:cs="Arial"/>
          <w:b/>
          <w:szCs w:val="20"/>
        </w:rPr>
      </w:pPr>
    </w:p>
    <w:p w14:paraId="26369CCF" w14:textId="182A7F5A" w:rsidR="00CA48B9" w:rsidRDefault="00CA48B9" w:rsidP="003826FF">
      <w:pPr>
        <w:jc w:val="both"/>
        <w:rPr>
          <w:rFonts w:cs="Arial"/>
          <w:b/>
          <w:szCs w:val="20"/>
        </w:rPr>
      </w:pPr>
    </w:p>
    <w:p w14:paraId="3164647B" w14:textId="736F92C7" w:rsidR="00CA48B9" w:rsidRDefault="00CA48B9" w:rsidP="003826FF">
      <w:pPr>
        <w:jc w:val="both"/>
        <w:rPr>
          <w:rFonts w:cs="Arial"/>
          <w:b/>
          <w:szCs w:val="20"/>
        </w:rPr>
      </w:pPr>
    </w:p>
    <w:p w14:paraId="1A5EE32B" w14:textId="453D9A4C" w:rsidR="00CA48B9" w:rsidRDefault="00CA48B9" w:rsidP="003826FF">
      <w:pPr>
        <w:jc w:val="both"/>
        <w:rPr>
          <w:rFonts w:cs="Arial"/>
          <w:b/>
          <w:szCs w:val="20"/>
        </w:rPr>
      </w:pPr>
    </w:p>
    <w:p w14:paraId="67553FDB" w14:textId="4C7FA420" w:rsidR="00CA48B9" w:rsidRDefault="00CA48B9" w:rsidP="003826FF">
      <w:pPr>
        <w:jc w:val="both"/>
        <w:rPr>
          <w:rFonts w:cs="Arial"/>
          <w:b/>
          <w:szCs w:val="20"/>
        </w:rPr>
      </w:pPr>
    </w:p>
    <w:p w14:paraId="57C84B39" w14:textId="77777777" w:rsidR="00CA48B9" w:rsidRDefault="00CA48B9" w:rsidP="003826FF">
      <w:pPr>
        <w:jc w:val="both"/>
        <w:rPr>
          <w:rFonts w:cs="Arial"/>
          <w:b/>
          <w:szCs w:val="20"/>
        </w:rPr>
      </w:pPr>
    </w:p>
    <w:p w14:paraId="514138E8" w14:textId="2BCB58D4" w:rsidR="00772355" w:rsidRPr="003826FF" w:rsidRDefault="00772355" w:rsidP="003826FF">
      <w:pPr>
        <w:jc w:val="both"/>
        <w:rPr>
          <w:rFonts w:cs="Arial"/>
          <w:b/>
          <w:szCs w:val="20"/>
        </w:rPr>
      </w:pPr>
    </w:p>
    <w:p w14:paraId="4E310C39" w14:textId="77777777" w:rsidR="00FB1B6E" w:rsidRDefault="000D5D0C" w:rsidP="002E414D">
      <w:pPr>
        <w:numPr>
          <w:ilvl w:val="0"/>
          <w:numId w:val="6"/>
        </w:numPr>
        <w:jc w:val="both"/>
        <w:rPr>
          <w:rFonts w:cs="Arial"/>
          <w:b/>
          <w:szCs w:val="20"/>
        </w:rPr>
      </w:pPr>
      <w:r w:rsidRPr="00856EA9">
        <w:rPr>
          <w:rFonts w:cs="Arial"/>
          <w:b/>
          <w:szCs w:val="20"/>
        </w:rPr>
        <w:t xml:space="preserve">POGODBENA VREDNOST IN NAČIN OBRAČUNAVANJA STORITEV </w:t>
      </w:r>
    </w:p>
    <w:p w14:paraId="4AAECEC8" w14:textId="77777777" w:rsidR="00100539" w:rsidRPr="00856EA9" w:rsidRDefault="00100539" w:rsidP="009624CE">
      <w:pPr>
        <w:jc w:val="both"/>
        <w:rPr>
          <w:rFonts w:cs="Arial"/>
          <w:b/>
          <w:szCs w:val="20"/>
        </w:rPr>
      </w:pPr>
    </w:p>
    <w:p w14:paraId="2F3FB3F6" w14:textId="77777777" w:rsidR="00FB1B6E" w:rsidRPr="00D129DE" w:rsidRDefault="00FB1B6E" w:rsidP="00AD5B15">
      <w:pPr>
        <w:numPr>
          <w:ilvl w:val="0"/>
          <w:numId w:val="5"/>
        </w:numPr>
        <w:ind w:left="709" w:hanging="349"/>
        <w:jc w:val="center"/>
        <w:rPr>
          <w:rFonts w:cs="Arial"/>
          <w:b/>
          <w:szCs w:val="20"/>
        </w:rPr>
      </w:pPr>
      <w:r w:rsidRPr="00D129DE">
        <w:rPr>
          <w:rFonts w:cs="Arial"/>
          <w:b/>
          <w:szCs w:val="20"/>
        </w:rPr>
        <w:t>člen</w:t>
      </w:r>
    </w:p>
    <w:p w14:paraId="39E7AE06" w14:textId="77777777" w:rsidR="00FB1B6E" w:rsidRPr="00856EA9" w:rsidRDefault="00FB1B6E" w:rsidP="009624CE">
      <w:pPr>
        <w:jc w:val="both"/>
        <w:rPr>
          <w:rFonts w:cs="Arial"/>
          <w:szCs w:val="20"/>
        </w:rPr>
      </w:pPr>
    </w:p>
    <w:p w14:paraId="080BE4DD" w14:textId="7B9DE0B2" w:rsidR="00985636" w:rsidRDefault="00985636" w:rsidP="00985636">
      <w:pPr>
        <w:jc w:val="both"/>
        <w:rPr>
          <w:rFonts w:cs="Arial"/>
          <w:szCs w:val="20"/>
        </w:rPr>
      </w:pPr>
      <w:r w:rsidRPr="00AF23ED">
        <w:rPr>
          <w:rFonts w:cs="Arial"/>
          <w:szCs w:val="20"/>
        </w:rPr>
        <w:t xml:space="preserve">Skupna predvidena vrednost </w:t>
      </w:r>
      <w:r w:rsidR="00FA3CB4">
        <w:rPr>
          <w:rFonts w:cs="Arial"/>
          <w:szCs w:val="20"/>
        </w:rPr>
        <w:t>pogodbe za obdobje 2023</w:t>
      </w:r>
      <w:r w:rsidR="007F4AFF">
        <w:rPr>
          <w:rFonts w:cs="Arial"/>
          <w:szCs w:val="20"/>
        </w:rPr>
        <w:t xml:space="preserve"> – </w:t>
      </w:r>
      <w:r w:rsidR="00FA3CB4">
        <w:rPr>
          <w:rFonts w:cs="Arial"/>
          <w:szCs w:val="20"/>
        </w:rPr>
        <w:t>2026</w:t>
      </w:r>
      <w:r w:rsidRPr="00AF23ED">
        <w:rPr>
          <w:rFonts w:cs="Arial"/>
          <w:szCs w:val="20"/>
        </w:rPr>
        <w:t xml:space="preserve"> znaša __________ EUR brez DDV in __________EUR z DDV  in se v okviru naročnikovih potreb usklajuje z razpoložljivimi finančnimi sredstvi naročnika v </w:t>
      </w:r>
      <w:r w:rsidR="00FA3CB4">
        <w:rPr>
          <w:rFonts w:cs="Arial"/>
          <w:szCs w:val="20"/>
        </w:rPr>
        <w:t xml:space="preserve">posameznem </w:t>
      </w:r>
      <w:r w:rsidRPr="00AF23ED">
        <w:rPr>
          <w:rFonts w:cs="Arial"/>
          <w:szCs w:val="20"/>
        </w:rPr>
        <w:t>proračunsk</w:t>
      </w:r>
      <w:r w:rsidR="003A17A9">
        <w:rPr>
          <w:rFonts w:cs="Arial"/>
          <w:szCs w:val="20"/>
        </w:rPr>
        <w:t>em</w:t>
      </w:r>
      <w:r w:rsidRPr="00AF23ED">
        <w:rPr>
          <w:rFonts w:cs="Arial"/>
          <w:szCs w:val="20"/>
        </w:rPr>
        <w:t xml:space="preserve"> let</w:t>
      </w:r>
      <w:r w:rsidR="00FA3CB4">
        <w:rPr>
          <w:rFonts w:cs="Arial"/>
          <w:szCs w:val="20"/>
        </w:rPr>
        <w:t>u</w:t>
      </w:r>
      <w:r w:rsidR="006C06A2">
        <w:rPr>
          <w:rFonts w:cs="Arial"/>
          <w:szCs w:val="20"/>
        </w:rPr>
        <w:t>.</w:t>
      </w:r>
    </w:p>
    <w:p w14:paraId="4B57AD1A" w14:textId="77777777" w:rsidR="00985636" w:rsidRDefault="00985636" w:rsidP="00985636">
      <w:pPr>
        <w:jc w:val="both"/>
        <w:rPr>
          <w:rFonts w:cs="Arial"/>
          <w:szCs w:val="20"/>
        </w:rPr>
      </w:pPr>
    </w:p>
    <w:p w14:paraId="7D98AED6" w14:textId="3C0AA7D8" w:rsidR="00985636" w:rsidRDefault="00985636" w:rsidP="00985636">
      <w:pPr>
        <w:jc w:val="both"/>
        <w:rPr>
          <w:rFonts w:cs="Arial"/>
          <w:szCs w:val="20"/>
        </w:rPr>
      </w:pPr>
      <w:r>
        <w:t>V primeru spremembe veljavne zakonodaje, ki ureja davek na dodano vrednost, se vrednost DDV iz prejšnjega odstavka obračuna na novo, skladno s spremenjeno davčno stopnjo</w:t>
      </w:r>
      <w:r w:rsidR="00FA3CB4">
        <w:t>, in sicer</w:t>
      </w:r>
      <w:r>
        <w:t xml:space="preserve"> s sklenitvijo aneksa k pogodbi.</w:t>
      </w:r>
    </w:p>
    <w:p w14:paraId="65783343" w14:textId="77777777" w:rsidR="00985636" w:rsidRDefault="00985636" w:rsidP="00985636">
      <w:pPr>
        <w:jc w:val="both"/>
        <w:rPr>
          <w:rFonts w:cs="Arial"/>
          <w:szCs w:val="20"/>
        </w:rPr>
      </w:pPr>
    </w:p>
    <w:p w14:paraId="4F53845B" w14:textId="6EC2C828" w:rsidR="00CC1F15" w:rsidRDefault="00CC1F15" w:rsidP="00985636">
      <w:pPr>
        <w:jc w:val="both"/>
        <w:rPr>
          <w:rFonts w:cs="Arial"/>
          <w:szCs w:val="20"/>
        </w:rPr>
      </w:pPr>
      <w:r w:rsidRPr="007F49B5">
        <w:rPr>
          <w:rFonts w:cs="Arial"/>
          <w:szCs w:val="20"/>
        </w:rPr>
        <w:t xml:space="preserve">Sredstva za izvedbo te pogodbe so zagotovljena na </w:t>
      </w:r>
      <w:r w:rsidRPr="009C68E4">
        <w:rPr>
          <w:rFonts w:cs="Arial"/>
          <w:szCs w:val="20"/>
        </w:rPr>
        <w:t>proračunski post</w:t>
      </w:r>
      <w:r w:rsidRPr="00F63B5E">
        <w:rPr>
          <w:rFonts w:cs="Arial"/>
          <w:szCs w:val="20"/>
        </w:rPr>
        <w:t>avki</w:t>
      </w:r>
      <w:r w:rsidRPr="003E18D9">
        <w:rPr>
          <w:rFonts w:cs="Arial"/>
          <w:szCs w:val="20"/>
        </w:rPr>
        <w:t xml:space="preserve"> 964810 – Informacijska podporna dejavnost, na kontih: 4025 – Tekoče vzdrževanje operativnega informacijskega okolja in 4207 – Nakup druge (</w:t>
      </w:r>
      <w:proofErr w:type="spellStart"/>
      <w:r w:rsidRPr="003E18D9">
        <w:rPr>
          <w:rFonts w:cs="Arial"/>
          <w:szCs w:val="20"/>
        </w:rPr>
        <w:t>nelicenčne</w:t>
      </w:r>
      <w:proofErr w:type="spellEnd"/>
      <w:r w:rsidRPr="003E18D9">
        <w:rPr>
          <w:rFonts w:cs="Arial"/>
          <w:szCs w:val="20"/>
        </w:rPr>
        <w:t>) programske opreme</w:t>
      </w:r>
      <w:r w:rsidRPr="00B67D10">
        <w:rPr>
          <w:rFonts w:cs="Arial"/>
          <w:szCs w:val="20"/>
        </w:rPr>
        <w:t>, na projektu 3330</w:t>
      </w:r>
      <w:r w:rsidR="00FA3CB4" w:rsidRPr="00B67D10">
        <w:rPr>
          <w:rFonts w:cs="Arial"/>
          <w:szCs w:val="20"/>
        </w:rPr>
        <w:t>-23-0008</w:t>
      </w:r>
      <w:r w:rsidR="00B71BF9" w:rsidRPr="00B67D10">
        <w:rPr>
          <w:rFonts w:cs="Arial"/>
          <w:szCs w:val="20"/>
        </w:rPr>
        <w:t xml:space="preserve"> ter </w:t>
      </w:r>
      <w:r w:rsidR="00F15E48" w:rsidRPr="00B67D10">
        <w:rPr>
          <w:rFonts w:cs="Arial"/>
          <w:szCs w:val="20"/>
        </w:rPr>
        <w:t xml:space="preserve">na proračunski </w:t>
      </w:r>
      <w:r w:rsidR="00BD40BF" w:rsidRPr="00B67D10">
        <w:rPr>
          <w:rFonts w:cs="Arial"/>
          <w:szCs w:val="20"/>
        </w:rPr>
        <w:t>postavki</w:t>
      </w:r>
      <w:r w:rsidR="00F15E48" w:rsidRPr="00B67D10">
        <w:rPr>
          <w:rFonts w:cs="Arial"/>
          <w:szCs w:val="20"/>
        </w:rPr>
        <w:t xml:space="preserve"> </w:t>
      </w:r>
      <w:r w:rsidR="00B71BF9" w:rsidRPr="00B67D10">
        <w:rPr>
          <w:rFonts w:cs="Arial"/>
          <w:bCs/>
          <w:lang w:val="pt-BR" w:eastAsia="ar-SA"/>
        </w:rPr>
        <w:t xml:space="preserve">Mehanizma za okrevanje in odpornost: 221164 (C2K7IJ - Digitalizacija izobraževanja in športa-NOO-MIZŠ) </w:t>
      </w:r>
      <w:r w:rsidR="00F15E48" w:rsidRPr="00B67D10">
        <w:rPr>
          <w:rFonts w:cs="Arial"/>
          <w:bCs/>
          <w:lang w:val="pt-BR" w:eastAsia="ar-SA"/>
        </w:rPr>
        <w:t xml:space="preserve">s </w:t>
      </w:r>
      <w:r w:rsidR="00B71BF9" w:rsidRPr="00B67D10">
        <w:rPr>
          <w:rFonts w:cs="Arial"/>
          <w:bCs/>
          <w:lang w:val="pt-BR" w:eastAsia="ar-SA"/>
        </w:rPr>
        <w:t>pripadajoči</w:t>
      </w:r>
      <w:r w:rsidR="00F15E48" w:rsidRPr="00B67D10">
        <w:rPr>
          <w:rFonts w:cs="Arial"/>
          <w:bCs/>
          <w:lang w:val="pt-BR" w:eastAsia="ar-SA"/>
        </w:rPr>
        <w:t>m</w:t>
      </w:r>
      <w:r w:rsidR="00B71BF9" w:rsidRPr="00B67D10">
        <w:rPr>
          <w:rFonts w:cs="Arial"/>
          <w:bCs/>
          <w:lang w:val="pt-BR" w:eastAsia="ar-SA"/>
        </w:rPr>
        <w:t xml:space="preserve"> DDV iz </w:t>
      </w:r>
      <w:r w:rsidR="00F15E48" w:rsidRPr="00B67D10">
        <w:rPr>
          <w:rFonts w:cs="Arial"/>
          <w:bCs/>
          <w:lang w:val="pt-BR" w:eastAsia="ar-SA"/>
        </w:rPr>
        <w:t>proračunske postavke</w:t>
      </w:r>
      <w:r w:rsidR="00B71BF9" w:rsidRPr="00B67D10">
        <w:rPr>
          <w:rFonts w:cs="Arial"/>
          <w:bCs/>
          <w:lang w:val="pt-BR" w:eastAsia="ar-SA"/>
        </w:rPr>
        <w:t xml:space="preserve"> 221099 (Plačilo DDV za NOO – izobraževanje), konto 4207 -  Nakup druge (nelicenčne) programske opreme, ukrep/projekt: </w:t>
      </w:r>
      <w:r w:rsidR="001B6499">
        <w:rPr>
          <w:rFonts w:cs="Arial"/>
          <w:bCs/>
          <w:lang w:val="pt-BR" w:eastAsia="ar-SA"/>
        </w:rPr>
        <w:t>____________</w:t>
      </w:r>
      <w:r w:rsidR="00F15E48" w:rsidRPr="007F49B5">
        <w:rPr>
          <w:rFonts w:cs="Arial"/>
          <w:bCs/>
          <w:lang w:val="pt-BR" w:eastAsia="ar-SA"/>
        </w:rPr>
        <w:t>.</w:t>
      </w:r>
    </w:p>
    <w:p w14:paraId="520969EE" w14:textId="77777777" w:rsidR="00CC1F15" w:rsidRDefault="00CC1F15" w:rsidP="00985636">
      <w:pPr>
        <w:jc w:val="both"/>
        <w:rPr>
          <w:rFonts w:cs="Arial"/>
          <w:szCs w:val="20"/>
        </w:rPr>
      </w:pPr>
    </w:p>
    <w:p w14:paraId="4E31A541" w14:textId="343FE07B" w:rsidR="00985636" w:rsidRDefault="00985636" w:rsidP="003826FF">
      <w:pPr>
        <w:jc w:val="both"/>
        <w:rPr>
          <w:rFonts w:cs="Arial"/>
          <w:szCs w:val="20"/>
        </w:rPr>
      </w:pPr>
      <w:r w:rsidRPr="00AF23ED">
        <w:rPr>
          <w:rFonts w:cs="Arial"/>
          <w:szCs w:val="20"/>
        </w:rPr>
        <w:t>V breme proračuna Republike Slovenije za let</w:t>
      </w:r>
      <w:r>
        <w:rPr>
          <w:rFonts w:cs="Arial"/>
          <w:szCs w:val="20"/>
        </w:rPr>
        <w:t>o</w:t>
      </w:r>
      <w:r w:rsidRPr="00AF23ED">
        <w:rPr>
          <w:rFonts w:cs="Arial"/>
          <w:szCs w:val="20"/>
        </w:rPr>
        <w:t xml:space="preserve"> 20</w:t>
      </w:r>
      <w:r w:rsidR="00745943">
        <w:rPr>
          <w:rFonts w:cs="Arial"/>
          <w:szCs w:val="20"/>
        </w:rPr>
        <w:t>2</w:t>
      </w:r>
      <w:r w:rsidR="00F858FB">
        <w:rPr>
          <w:rFonts w:cs="Arial"/>
          <w:szCs w:val="20"/>
        </w:rPr>
        <w:t>3</w:t>
      </w:r>
      <w:r w:rsidRPr="00AF23ED">
        <w:rPr>
          <w:rFonts w:cs="Arial"/>
          <w:szCs w:val="20"/>
        </w:rPr>
        <w:t xml:space="preserve"> se prevzamejo obveznosti</w:t>
      </w:r>
      <w:r w:rsidR="003826FF">
        <w:rPr>
          <w:rFonts w:cs="Arial"/>
          <w:szCs w:val="20"/>
        </w:rPr>
        <w:t xml:space="preserve"> </w:t>
      </w:r>
      <w:r w:rsidRPr="003826FF">
        <w:rPr>
          <w:rFonts w:cs="Arial"/>
          <w:szCs w:val="20"/>
        </w:rPr>
        <w:t>v vrednosti __________ EUR (za naloge izvedene v obdobju od ___ do_______)</w:t>
      </w:r>
      <w:r w:rsidR="00CC1F15">
        <w:rPr>
          <w:rFonts w:cs="Arial"/>
          <w:szCs w:val="20"/>
        </w:rPr>
        <w:t>.</w:t>
      </w:r>
      <w:r w:rsidRPr="003826FF">
        <w:rPr>
          <w:rFonts w:cs="Arial"/>
          <w:szCs w:val="20"/>
        </w:rPr>
        <w:t xml:space="preserve"> </w:t>
      </w:r>
    </w:p>
    <w:p w14:paraId="7A002043" w14:textId="71E2A2BF" w:rsidR="006B5FCA" w:rsidRDefault="006B5FCA" w:rsidP="003826FF">
      <w:pPr>
        <w:jc w:val="both"/>
        <w:rPr>
          <w:rFonts w:cs="Arial"/>
          <w:szCs w:val="20"/>
        </w:rPr>
      </w:pPr>
    </w:p>
    <w:p w14:paraId="40D1EE54" w14:textId="11939259" w:rsidR="006B5FCA" w:rsidRPr="003826FF" w:rsidRDefault="006B5FCA" w:rsidP="006B5FCA">
      <w:pPr>
        <w:jc w:val="both"/>
        <w:rPr>
          <w:rFonts w:cs="Arial"/>
          <w:szCs w:val="20"/>
        </w:rPr>
      </w:pPr>
      <w:r w:rsidRPr="00AF23ED">
        <w:rPr>
          <w:rFonts w:cs="Arial"/>
          <w:szCs w:val="20"/>
        </w:rPr>
        <w:t>V breme proračuna Republike Slovenije za let</w:t>
      </w:r>
      <w:r>
        <w:rPr>
          <w:rFonts w:cs="Arial"/>
          <w:szCs w:val="20"/>
        </w:rPr>
        <w:t>o</w:t>
      </w:r>
      <w:r w:rsidRPr="00AF23ED">
        <w:rPr>
          <w:rFonts w:cs="Arial"/>
          <w:szCs w:val="20"/>
        </w:rPr>
        <w:t xml:space="preserve"> 20</w:t>
      </w:r>
      <w:r>
        <w:rPr>
          <w:rFonts w:cs="Arial"/>
          <w:szCs w:val="20"/>
        </w:rPr>
        <w:t>24</w:t>
      </w:r>
      <w:r w:rsidRPr="00AF23ED">
        <w:rPr>
          <w:rFonts w:cs="Arial"/>
          <w:szCs w:val="20"/>
        </w:rPr>
        <w:t xml:space="preserve"> se prevzamejo obveznosti</w:t>
      </w:r>
      <w:r>
        <w:rPr>
          <w:rFonts w:cs="Arial"/>
          <w:szCs w:val="20"/>
        </w:rPr>
        <w:t xml:space="preserve"> </w:t>
      </w:r>
      <w:r w:rsidRPr="003826FF">
        <w:rPr>
          <w:rFonts w:cs="Arial"/>
          <w:szCs w:val="20"/>
        </w:rPr>
        <w:t>v vrednosti __________ EUR (za naloge izvedene v obdobju od ___ do_______)</w:t>
      </w:r>
      <w:r>
        <w:rPr>
          <w:rFonts w:cs="Arial"/>
          <w:szCs w:val="20"/>
        </w:rPr>
        <w:t>.</w:t>
      </w:r>
      <w:r w:rsidRPr="003826FF">
        <w:rPr>
          <w:rFonts w:cs="Arial"/>
          <w:szCs w:val="20"/>
        </w:rPr>
        <w:t xml:space="preserve"> </w:t>
      </w:r>
    </w:p>
    <w:p w14:paraId="1E8A75B2" w14:textId="77777777" w:rsidR="006B5FCA" w:rsidRPr="003826FF" w:rsidRDefault="006B5FCA" w:rsidP="003826FF">
      <w:pPr>
        <w:jc w:val="both"/>
        <w:rPr>
          <w:rFonts w:cs="Arial"/>
          <w:szCs w:val="20"/>
        </w:rPr>
      </w:pPr>
    </w:p>
    <w:p w14:paraId="7368FD3B" w14:textId="193B7DC1" w:rsidR="00985636" w:rsidRPr="00AF23ED" w:rsidRDefault="00985636" w:rsidP="00985636">
      <w:pPr>
        <w:jc w:val="both"/>
        <w:rPr>
          <w:rFonts w:cs="Arial"/>
          <w:szCs w:val="20"/>
        </w:rPr>
      </w:pPr>
      <w:r w:rsidRPr="00AF23ED">
        <w:rPr>
          <w:rFonts w:cs="Arial"/>
          <w:szCs w:val="20"/>
        </w:rPr>
        <w:t>Pogodbeni stranki sta soglasni, da se izvajanje pogodbenih obveznosti s strani naročnika za proračunsk</w:t>
      </w:r>
      <w:r w:rsidR="006B5FCA">
        <w:rPr>
          <w:rFonts w:cs="Arial"/>
          <w:szCs w:val="20"/>
        </w:rPr>
        <w:t>i</w:t>
      </w:r>
      <w:r w:rsidRPr="00AF23ED">
        <w:rPr>
          <w:rFonts w:cs="Arial"/>
          <w:szCs w:val="20"/>
        </w:rPr>
        <w:t xml:space="preserve"> let</w:t>
      </w:r>
      <w:r w:rsidR="006B5FCA">
        <w:rPr>
          <w:rFonts w:cs="Arial"/>
          <w:szCs w:val="20"/>
        </w:rPr>
        <w:t>i</w:t>
      </w:r>
      <w:r>
        <w:rPr>
          <w:rFonts w:cs="Arial"/>
          <w:szCs w:val="20"/>
        </w:rPr>
        <w:t xml:space="preserve"> 202</w:t>
      </w:r>
      <w:r w:rsidR="00F858FB">
        <w:rPr>
          <w:rFonts w:cs="Arial"/>
          <w:szCs w:val="20"/>
        </w:rPr>
        <w:t>5</w:t>
      </w:r>
      <w:r>
        <w:rPr>
          <w:rFonts w:cs="Arial"/>
          <w:szCs w:val="20"/>
        </w:rPr>
        <w:t xml:space="preserve"> in 202</w:t>
      </w:r>
      <w:r w:rsidR="00F858FB">
        <w:rPr>
          <w:rFonts w:cs="Arial"/>
          <w:szCs w:val="20"/>
        </w:rPr>
        <w:t>6</w:t>
      </w:r>
      <w:r w:rsidRPr="00AF23ED">
        <w:rPr>
          <w:rFonts w:cs="Arial"/>
          <w:szCs w:val="20"/>
        </w:rPr>
        <w:t xml:space="preserve"> odloži, dokler za ta namen naročnik nima zagotovljenih pravic porabe v posebnem delu proračuna.</w:t>
      </w:r>
    </w:p>
    <w:p w14:paraId="5557BDEE" w14:textId="77777777" w:rsidR="00DB57ED" w:rsidRPr="00AF23ED" w:rsidRDefault="00DB57ED" w:rsidP="00985636">
      <w:pPr>
        <w:jc w:val="both"/>
        <w:rPr>
          <w:rFonts w:cs="Arial"/>
          <w:szCs w:val="20"/>
        </w:rPr>
      </w:pPr>
    </w:p>
    <w:p w14:paraId="143013CA" w14:textId="656214A1" w:rsidR="00985636" w:rsidRDefault="00985636" w:rsidP="00985636">
      <w:pPr>
        <w:jc w:val="both"/>
        <w:rPr>
          <w:rFonts w:cs="Arial"/>
          <w:szCs w:val="20"/>
        </w:rPr>
      </w:pPr>
      <w:r w:rsidRPr="00AF23ED">
        <w:rPr>
          <w:rFonts w:cs="Arial"/>
          <w:szCs w:val="20"/>
        </w:rPr>
        <w:t xml:space="preserve">Pogodbeni stranki sta soglasni, da je v </w:t>
      </w:r>
      <w:r>
        <w:rPr>
          <w:rFonts w:cs="Arial"/>
          <w:szCs w:val="20"/>
        </w:rPr>
        <w:t xml:space="preserve">dokumentu </w:t>
      </w:r>
      <w:r w:rsidRPr="00805870">
        <w:rPr>
          <w:rFonts w:cs="Arial"/>
          <w:i/>
          <w:szCs w:val="20"/>
        </w:rPr>
        <w:t>Specifikacija javnega naročila</w:t>
      </w:r>
      <w:r>
        <w:rPr>
          <w:rFonts w:cs="Arial"/>
          <w:szCs w:val="20"/>
        </w:rPr>
        <w:t xml:space="preserve"> op</w:t>
      </w:r>
      <w:r w:rsidRPr="00AF23ED">
        <w:rPr>
          <w:rFonts w:cs="Arial"/>
          <w:szCs w:val="20"/>
        </w:rPr>
        <w:t>redeljen obseg storitev zgolj ocena za celotno obdobje javnega naročila, ki lahko za posamezno proračunsko leto bistveno odstopa navzdol ali navzgor, v okviru naročnikovih potreb ter razpoložljivih finančnih sredstev. Naročnik bo naročil samo toliko storitev, kolikor jih bo dejansko potreboval, pri čemer pa skupna predvidena vrednost iz prvega odstavka tega člena ne sme biti presežena.</w:t>
      </w:r>
    </w:p>
    <w:p w14:paraId="1373E016" w14:textId="77777777" w:rsidR="00AF23ED" w:rsidRPr="003826FF" w:rsidRDefault="00AF23ED" w:rsidP="00A863B3">
      <w:pPr>
        <w:jc w:val="both"/>
        <w:rPr>
          <w:rFonts w:cs="Arial"/>
          <w:szCs w:val="20"/>
        </w:rPr>
      </w:pPr>
    </w:p>
    <w:p w14:paraId="5F686C34" w14:textId="77777777" w:rsidR="0028591B" w:rsidRPr="003826FF" w:rsidRDefault="0028591B" w:rsidP="0028591B">
      <w:pPr>
        <w:tabs>
          <w:tab w:val="left" w:pos="4769"/>
        </w:tabs>
        <w:jc w:val="both"/>
        <w:rPr>
          <w:rFonts w:cs="Arial"/>
          <w:szCs w:val="20"/>
        </w:rPr>
      </w:pPr>
    </w:p>
    <w:p w14:paraId="440BFA48" w14:textId="77777777" w:rsidR="0028591B" w:rsidRPr="003826FF" w:rsidRDefault="0028591B" w:rsidP="0028591B">
      <w:pPr>
        <w:numPr>
          <w:ilvl w:val="0"/>
          <w:numId w:val="5"/>
        </w:numPr>
        <w:ind w:left="709" w:hanging="349"/>
        <w:jc w:val="center"/>
        <w:rPr>
          <w:rFonts w:cs="Arial"/>
          <w:b/>
          <w:szCs w:val="20"/>
        </w:rPr>
      </w:pPr>
      <w:r w:rsidRPr="003826FF">
        <w:rPr>
          <w:rFonts w:cs="Arial"/>
          <w:b/>
          <w:szCs w:val="20"/>
        </w:rPr>
        <w:t>člen</w:t>
      </w:r>
    </w:p>
    <w:p w14:paraId="1A8D6B82" w14:textId="77777777" w:rsidR="0028591B" w:rsidRPr="003826FF" w:rsidRDefault="0028591B" w:rsidP="0028591B">
      <w:pPr>
        <w:ind w:left="720"/>
        <w:rPr>
          <w:szCs w:val="20"/>
        </w:rPr>
      </w:pPr>
    </w:p>
    <w:p w14:paraId="3E621B6A" w14:textId="13A14C0F" w:rsidR="0028591B" w:rsidRPr="003826FF" w:rsidRDefault="0028591B" w:rsidP="0028591B">
      <w:pPr>
        <w:jc w:val="both"/>
        <w:rPr>
          <w:szCs w:val="20"/>
        </w:rPr>
      </w:pPr>
      <w:r w:rsidRPr="003826FF">
        <w:rPr>
          <w:szCs w:val="20"/>
        </w:rPr>
        <w:t>Cena za storitve</w:t>
      </w:r>
      <w:r w:rsidR="00521242">
        <w:rPr>
          <w:szCs w:val="20"/>
        </w:rPr>
        <w:t xml:space="preserve"> po tej </w:t>
      </w:r>
      <w:r w:rsidR="00521242" w:rsidRPr="00521242">
        <w:rPr>
          <w:szCs w:val="20"/>
        </w:rPr>
        <w:t>pogodb</w:t>
      </w:r>
      <w:r w:rsidR="00521242">
        <w:rPr>
          <w:szCs w:val="20"/>
        </w:rPr>
        <w:t>i</w:t>
      </w:r>
      <w:r w:rsidRPr="003826FF">
        <w:rPr>
          <w:szCs w:val="20"/>
        </w:rPr>
        <w:t xml:space="preserve"> se obračunava po dejansko opravljenem delu (urah). Skupaj porabljeni čas za posamezno vrsto storitve je vsota porabe časa iz pisnih poročil o opravljenem delu izvajalca, preračunana v dneve po načelu 8 ur = 1 dan.</w:t>
      </w:r>
    </w:p>
    <w:p w14:paraId="54C28C65" w14:textId="77777777" w:rsidR="0028591B" w:rsidRPr="003826FF" w:rsidRDefault="0028591B" w:rsidP="0028591B">
      <w:pPr>
        <w:jc w:val="both"/>
        <w:rPr>
          <w:szCs w:val="20"/>
        </w:rPr>
      </w:pPr>
    </w:p>
    <w:p w14:paraId="4690E531" w14:textId="6DA804C0" w:rsidR="0028591B" w:rsidRPr="003826FF" w:rsidRDefault="0028591B" w:rsidP="0028591B">
      <w:pPr>
        <w:jc w:val="both"/>
        <w:rPr>
          <w:szCs w:val="20"/>
        </w:rPr>
      </w:pPr>
      <w:r w:rsidRPr="003826FF">
        <w:rPr>
          <w:szCs w:val="20"/>
        </w:rPr>
        <w:t xml:space="preserve">Cena delovne ure je določena s </w:t>
      </w:r>
      <w:r w:rsidR="00CC1F15" w:rsidRPr="00CC1F15">
        <w:rPr>
          <w:i/>
          <w:szCs w:val="20"/>
        </w:rPr>
        <w:t>P</w:t>
      </w:r>
      <w:r w:rsidRPr="00CC1F15">
        <w:rPr>
          <w:i/>
          <w:szCs w:val="20"/>
        </w:rPr>
        <w:t>redračunom</w:t>
      </w:r>
      <w:r w:rsidRPr="003826FF">
        <w:rPr>
          <w:szCs w:val="20"/>
        </w:rPr>
        <w:t xml:space="preserve">, ki je priloga </w:t>
      </w:r>
      <w:r w:rsidR="009263C1">
        <w:rPr>
          <w:szCs w:val="20"/>
        </w:rPr>
        <w:t xml:space="preserve">2 </w:t>
      </w:r>
      <w:r w:rsidRPr="003826FF">
        <w:rPr>
          <w:szCs w:val="20"/>
        </w:rPr>
        <w:t xml:space="preserve">k pogodbi, in </w:t>
      </w:r>
      <w:r w:rsidR="003826FF" w:rsidRPr="003826FF">
        <w:rPr>
          <w:szCs w:val="20"/>
        </w:rPr>
        <w:t>znaša</w:t>
      </w:r>
      <w:r w:rsidR="003826FF" w:rsidRPr="003826FF">
        <w:rPr>
          <w:noProof/>
          <w:szCs w:val="20"/>
        </w:rPr>
        <w:t xml:space="preserve"> xx,xx EUR</w:t>
      </w:r>
      <w:r w:rsidR="003826FF" w:rsidRPr="003826FF">
        <w:rPr>
          <w:szCs w:val="20"/>
        </w:rPr>
        <w:t xml:space="preserve"> brez DDV za delovno uro oziroma </w:t>
      </w:r>
      <w:r w:rsidR="003826FF" w:rsidRPr="003826FF">
        <w:rPr>
          <w:noProof/>
          <w:szCs w:val="20"/>
        </w:rPr>
        <w:t>xx,xx EUR</w:t>
      </w:r>
      <w:r w:rsidR="003826FF" w:rsidRPr="003826FF">
        <w:rPr>
          <w:szCs w:val="20"/>
        </w:rPr>
        <w:t xml:space="preserve"> z DDV za delovno uro </w:t>
      </w:r>
      <w:r w:rsidR="003826FF">
        <w:rPr>
          <w:szCs w:val="20"/>
        </w:rPr>
        <w:t xml:space="preserve">ter </w:t>
      </w:r>
      <w:r w:rsidRPr="003826FF">
        <w:rPr>
          <w:szCs w:val="20"/>
        </w:rPr>
        <w:t>je nespremenljiv</w:t>
      </w:r>
      <w:r w:rsidR="003826FF">
        <w:rPr>
          <w:szCs w:val="20"/>
        </w:rPr>
        <w:t>a za ves čas trajanja pogodbe</w:t>
      </w:r>
      <w:r w:rsidRPr="003826FF">
        <w:rPr>
          <w:szCs w:val="20"/>
        </w:rPr>
        <w:t>.</w:t>
      </w:r>
    </w:p>
    <w:p w14:paraId="3FB57539" w14:textId="77777777" w:rsidR="0028591B" w:rsidRPr="003826FF" w:rsidRDefault="0028591B" w:rsidP="0028591B">
      <w:pPr>
        <w:jc w:val="both"/>
        <w:rPr>
          <w:szCs w:val="20"/>
        </w:rPr>
      </w:pPr>
    </w:p>
    <w:p w14:paraId="65A4A886" w14:textId="2DEFA3D5" w:rsidR="0028591B" w:rsidRPr="003826FF" w:rsidRDefault="0028591B" w:rsidP="0028591B">
      <w:pPr>
        <w:jc w:val="both"/>
        <w:rPr>
          <w:szCs w:val="20"/>
        </w:rPr>
      </w:pPr>
      <w:r w:rsidRPr="003826FF">
        <w:rPr>
          <w:rFonts w:cs="Verdana"/>
          <w:szCs w:val="20"/>
        </w:rPr>
        <w:t>Storitve za osnovno redno mesečno vzdrževanje se obračunava mesečno za pretekli mesec na podlagi dejansko opravljenega dela</w:t>
      </w:r>
      <w:r w:rsidRPr="003826FF">
        <w:rPr>
          <w:szCs w:val="20"/>
        </w:rPr>
        <w:t>.</w:t>
      </w:r>
      <w:r w:rsidRPr="003826FF">
        <w:rPr>
          <w:rFonts w:cs="Verdana"/>
          <w:szCs w:val="20"/>
        </w:rPr>
        <w:t xml:space="preserve"> </w:t>
      </w:r>
      <w:bookmarkStart w:id="0" w:name="_Toc419121443"/>
      <w:bookmarkStart w:id="1" w:name="_Toc419277168"/>
      <w:bookmarkStart w:id="2" w:name="_Toc422336438"/>
      <w:r w:rsidRPr="003826FF">
        <w:rPr>
          <w:rFonts w:cs="Verdana"/>
          <w:szCs w:val="20"/>
        </w:rPr>
        <w:t xml:space="preserve">Storitve dopolnilnega </w:t>
      </w:r>
      <w:r w:rsidRPr="003826FF">
        <w:rPr>
          <w:rFonts w:cs="Arial"/>
          <w:szCs w:val="20"/>
        </w:rPr>
        <w:t xml:space="preserve">vzdrževanja in nadgradenj </w:t>
      </w:r>
      <w:bookmarkEnd w:id="0"/>
      <w:bookmarkEnd w:id="1"/>
      <w:bookmarkEnd w:id="2"/>
      <w:r w:rsidRPr="003826FF">
        <w:rPr>
          <w:rFonts w:cs="Arial"/>
          <w:szCs w:val="20"/>
        </w:rPr>
        <w:t>se obračunava tako, da se</w:t>
      </w:r>
      <w:r w:rsidRPr="003826FF">
        <w:rPr>
          <w:rFonts w:cs="Verdana"/>
          <w:szCs w:val="20"/>
        </w:rPr>
        <w:t xml:space="preserve"> storitve razvoja manjših nadgradenj (kjer naročnik zahteva le oceno ur) praviloma obračunavajo mesečno za pretekli mesec na podlagi dejansko opravljenega dela, če je storitev zaključena in potrjena s strani naročnika. Storitve razvoja v primerih večjih nadgradenj (kjer naročnik zahteva ponudbeni predračun in terminski plan) se obračunavajo na osnovi izvedbenih </w:t>
      </w:r>
      <w:r w:rsidR="0050563E" w:rsidRPr="003826FF">
        <w:rPr>
          <w:rFonts w:cs="Verdana"/>
          <w:szCs w:val="20"/>
        </w:rPr>
        <w:t xml:space="preserve">storitev, </w:t>
      </w:r>
      <w:r w:rsidRPr="003826FF">
        <w:rPr>
          <w:rFonts w:cs="Verdana"/>
          <w:szCs w:val="20"/>
        </w:rPr>
        <w:t>potrjenih s strani naročnika.</w:t>
      </w:r>
    </w:p>
    <w:p w14:paraId="78E1FB16" w14:textId="5D6CE7B0" w:rsidR="0028591B" w:rsidRPr="003826FF" w:rsidRDefault="0028591B" w:rsidP="0028591B">
      <w:pPr>
        <w:jc w:val="both"/>
        <w:rPr>
          <w:szCs w:val="20"/>
        </w:rPr>
      </w:pPr>
      <w:r w:rsidRPr="003826FF">
        <w:rPr>
          <w:szCs w:val="20"/>
        </w:rPr>
        <w:lastRenderedPageBreak/>
        <w:t>V primeru, da stranki ne dosežeta dogovora o predvideni porabi delovnih ur, je na zahtevo naročnika izvajalec kljub temu dolžan izvesti storitve, o obsegu pa se stranki dogovorita kasneje. V primeru, da do dogovora o obsegu ne pride do zaključka storitve, stranki sporazumno imenujeta strokovnega izvedenca za evalvacijo obsega dela. Stranki sta zavezani spoštovati obseg dela, ki ga oceni strokovni izvedenec. Vsaka stranka pokrije polovico stroškov izvedenca.</w:t>
      </w:r>
    </w:p>
    <w:p w14:paraId="106A761A" w14:textId="77777777" w:rsidR="0028591B" w:rsidRPr="003826FF" w:rsidRDefault="0028591B" w:rsidP="0028591B">
      <w:pPr>
        <w:jc w:val="both"/>
        <w:rPr>
          <w:szCs w:val="20"/>
        </w:rPr>
      </w:pPr>
    </w:p>
    <w:p w14:paraId="5F4187B4" w14:textId="77777777" w:rsidR="0028591B" w:rsidRPr="003826FF" w:rsidRDefault="0028591B" w:rsidP="0028591B">
      <w:pPr>
        <w:jc w:val="both"/>
        <w:rPr>
          <w:szCs w:val="20"/>
        </w:rPr>
      </w:pPr>
      <w:r w:rsidRPr="003826FF">
        <w:rPr>
          <w:szCs w:val="20"/>
        </w:rPr>
        <w:t>V primeru sprememb davkov ali dajatev v času veljavnosti pogodbe ostane fiksna neto cena v EUR brez DDV, cena z dajatvami pa se ustrezno prilagodi.</w:t>
      </w:r>
    </w:p>
    <w:p w14:paraId="6FFFF06F" w14:textId="77777777" w:rsidR="0028591B" w:rsidRPr="003826FF" w:rsidRDefault="0028591B" w:rsidP="0028591B">
      <w:pPr>
        <w:jc w:val="both"/>
        <w:rPr>
          <w:szCs w:val="20"/>
        </w:rPr>
      </w:pPr>
    </w:p>
    <w:p w14:paraId="48B7CFAE" w14:textId="77777777" w:rsidR="0050563E" w:rsidRPr="003826FF" w:rsidRDefault="0028591B" w:rsidP="0028591B">
      <w:pPr>
        <w:jc w:val="both"/>
        <w:rPr>
          <w:szCs w:val="20"/>
        </w:rPr>
      </w:pPr>
      <w:r w:rsidRPr="003826FF">
        <w:rPr>
          <w:szCs w:val="20"/>
        </w:rPr>
        <w:t>Pogodbeni stranki sta soglasni, da so vsi stroški izvajalca vključeni v ceno delovne ure izvajalca.</w:t>
      </w:r>
    </w:p>
    <w:p w14:paraId="4EA71BB4" w14:textId="77777777" w:rsidR="0050563E" w:rsidRPr="003826FF" w:rsidRDefault="0050563E" w:rsidP="0050563E">
      <w:pPr>
        <w:jc w:val="both"/>
        <w:rPr>
          <w:rFonts w:cs="Arial"/>
          <w:szCs w:val="20"/>
          <w:highlight w:val="yellow"/>
        </w:rPr>
      </w:pPr>
    </w:p>
    <w:p w14:paraId="7BDEABE4" w14:textId="62EF1111" w:rsidR="0050563E" w:rsidRDefault="0050563E" w:rsidP="0050563E">
      <w:pPr>
        <w:jc w:val="both"/>
        <w:rPr>
          <w:rFonts w:cs="Arial"/>
          <w:szCs w:val="20"/>
        </w:rPr>
      </w:pPr>
      <w:r w:rsidRPr="007E1081">
        <w:rPr>
          <w:rFonts w:cs="Arial"/>
          <w:szCs w:val="20"/>
        </w:rPr>
        <w:t xml:space="preserve">Račun </w:t>
      </w:r>
      <w:r w:rsidR="0071497B">
        <w:rPr>
          <w:rFonts w:cs="Arial"/>
          <w:szCs w:val="20"/>
        </w:rPr>
        <w:t xml:space="preserve">izvajalca </w:t>
      </w:r>
      <w:r w:rsidRPr="007E1081">
        <w:rPr>
          <w:rFonts w:cs="Arial"/>
          <w:szCs w:val="20"/>
        </w:rPr>
        <w:t>se mora sklicevati na</w:t>
      </w:r>
      <w:r w:rsidR="0071497B">
        <w:rPr>
          <w:rFonts w:cs="Arial"/>
          <w:szCs w:val="20"/>
        </w:rPr>
        <w:t xml:space="preserve"> </w:t>
      </w:r>
      <w:r w:rsidRPr="007E1081">
        <w:rPr>
          <w:rFonts w:cs="Arial"/>
          <w:szCs w:val="20"/>
        </w:rPr>
        <w:t>številko</w:t>
      </w:r>
      <w:r w:rsidR="00687334">
        <w:rPr>
          <w:rFonts w:cs="Arial"/>
          <w:szCs w:val="20"/>
        </w:rPr>
        <w:t xml:space="preserve"> te</w:t>
      </w:r>
      <w:r w:rsidRPr="007E1081">
        <w:rPr>
          <w:rFonts w:cs="Arial"/>
          <w:szCs w:val="20"/>
        </w:rPr>
        <w:t xml:space="preserve"> pogodbe in vsebovati znesek za opravljeno storitev. Naročnik bo </w:t>
      </w:r>
      <w:r w:rsidR="00B80DC6">
        <w:rPr>
          <w:rFonts w:cs="Arial"/>
          <w:szCs w:val="20"/>
        </w:rPr>
        <w:t>plačilo računa izvedel</w:t>
      </w:r>
      <w:r w:rsidRPr="007E1081">
        <w:rPr>
          <w:rFonts w:cs="Arial"/>
          <w:szCs w:val="20"/>
        </w:rPr>
        <w:t xml:space="preserve"> najkasneje v</w:t>
      </w:r>
      <w:r w:rsidR="00CC1F15">
        <w:rPr>
          <w:rFonts w:cs="Arial"/>
          <w:szCs w:val="20"/>
        </w:rPr>
        <w:t xml:space="preserve"> </w:t>
      </w:r>
      <w:r w:rsidR="00CC1F15" w:rsidRPr="00CC1F15">
        <w:rPr>
          <w:rFonts w:cs="Arial"/>
          <w:b/>
          <w:szCs w:val="20"/>
        </w:rPr>
        <w:t>tridesetih</w:t>
      </w:r>
      <w:r w:rsidR="00CC1F15">
        <w:rPr>
          <w:rFonts w:cs="Arial"/>
          <w:szCs w:val="20"/>
        </w:rPr>
        <w:t xml:space="preserve"> </w:t>
      </w:r>
      <w:r w:rsidR="00CC1F15" w:rsidRPr="00CC1F15">
        <w:rPr>
          <w:rFonts w:cs="Arial"/>
          <w:b/>
          <w:szCs w:val="20"/>
        </w:rPr>
        <w:t>(</w:t>
      </w:r>
      <w:r w:rsidRPr="007E1081">
        <w:rPr>
          <w:rFonts w:cs="Arial"/>
          <w:b/>
          <w:szCs w:val="20"/>
        </w:rPr>
        <w:t>30</w:t>
      </w:r>
      <w:r w:rsidR="00CC1F15">
        <w:rPr>
          <w:rFonts w:cs="Arial"/>
          <w:b/>
          <w:szCs w:val="20"/>
        </w:rPr>
        <w:t>)</w:t>
      </w:r>
      <w:r w:rsidRPr="007E1081">
        <w:rPr>
          <w:rFonts w:cs="Arial"/>
          <w:b/>
          <w:szCs w:val="20"/>
        </w:rPr>
        <w:t xml:space="preserve"> dneh</w:t>
      </w:r>
      <w:r w:rsidRPr="007E1081">
        <w:rPr>
          <w:rFonts w:cs="Arial"/>
          <w:szCs w:val="20"/>
        </w:rPr>
        <w:t xml:space="preserve"> po uradnem prejemu pravilno izstavljenega računa, pod pogojem, da v roku </w:t>
      </w:r>
      <w:r w:rsidR="00D005B5">
        <w:rPr>
          <w:rFonts w:cs="Arial"/>
          <w:szCs w:val="20"/>
        </w:rPr>
        <w:t>osmih (</w:t>
      </w:r>
      <w:r w:rsidRPr="007E1081">
        <w:rPr>
          <w:rFonts w:cs="Arial"/>
          <w:szCs w:val="20"/>
        </w:rPr>
        <w:t>8</w:t>
      </w:r>
      <w:r w:rsidR="00D005B5">
        <w:rPr>
          <w:rFonts w:cs="Arial"/>
          <w:szCs w:val="20"/>
        </w:rPr>
        <w:t>)</w:t>
      </w:r>
      <w:r w:rsidRPr="007E1081">
        <w:rPr>
          <w:rFonts w:cs="Arial"/>
          <w:b/>
          <w:szCs w:val="20"/>
        </w:rPr>
        <w:t xml:space="preserve"> </w:t>
      </w:r>
      <w:r w:rsidRPr="007E1081">
        <w:rPr>
          <w:rFonts w:cs="Arial"/>
          <w:szCs w:val="20"/>
        </w:rPr>
        <w:t>delovnih dni od prejema, račun ni bil zavrnjen. Če je zadnji dan</w:t>
      </w:r>
      <w:r w:rsidR="00B80DC6">
        <w:rPr>
          <w:rFonts w:cs="Arial"/>
          <w:szCs w:val="20"/>
        </w:rPr>
        <w:t xml:space="preserve"> roka</w:t>
      </w:r>
      <w:r w:rsidRPr="007E1081">
        <w:rPr>
          <w:rFonts w:cs="Arial"/>
          <w:szCs w:val="20"/>
        </w:rPr>
        <w:t xml:space="preserve"> za plačilo dela prost dan, se šteje, da je zadnji dan</w:t>
      </w:r>
      <w:r w:rsidR="00B80DC6">
        <w:rPr>
          <w:rFonts w:cs="Arial"/>
          <w:szCs w:val="20"/>
        </w:rPr>
        <w:t xml:space="preserve"> roka</w:t>
      </w:r>
      <w:r w:rsidRPr="007E1081">
        <w:rPr>
          <w:rFonts w:cs="Arial"/>
          <w:szCs w:val="20"/>
        </w:rPr>
        <w:t xml:space="preserve"> za plačilo prvi naslednji delovni dan.</w:t>
      </w:r>
    </w:p>
    <w:p w14:paraId="1943E15B" w14:textId="5C291302" w:rsidR="00260571" w:rsidRDefault="00260571" w:rsidP="0050563E">
      <w:pPr>
        <w:jc w:val="both"/>
        <w:rPr>
          <w:rFonts w:cs="Arial"/>
          <w:szCs w:val="20"/>
        </w:rPr>
      </w:pPr>
    </w:p>
    <w:p w14:paraId="64265D94" w14:textId="193DE1C3" w:rsidR="00C809B6" w:rsidRPr="00C809B6" w:rsidRDefault="00C809B6" w:rsidP="00B55FF6">
      <w:pPr>
        <w:jc w:val="both"/>
        <w:rPr>
          <w:rFonts w:cs="Arial"/>
          <w:szCs w:val="20"/>
        </w:rPr>
      </w:pPr>
      <w:r>
        <w:rPr>
          <w:rFonts w:cs="Arial"/>
          <w:szCs w:val="20"/>
        </w:rPr>
        <w:t xml:space="preserve">Izvajalec </w:t>
      </w:r>
      <w:r w:rsidRPr="00C809B6">
        <w:rPr>
          <w:rFonts w:cs="Arial"/>
          <w:szCs w:val="20"/>
        </w:rPr>
        <w:t xml:space="preserve">v skladu z Zakonom o opravljanju plačilnih storitev za proračunske uporabnike (Uradni list RS, št. 77/16 in 47/19) ter skladno s Pravilnikom o načinu izmenjave elektronskih računov prek enotne vstopne in izstopne točke pri Upravi Republike Slovenije za javna plačila (Uradni list RS, št. 32/19) </w:t>
      </w:r>
      <w:r w:rsidR="003F74CF">
        <w:rPr>
          <w:rFonts w:cs="Arial"/>
          <w:szCs w:val="20"/>
        </w:rPr>
        <w:t xml:space="preserve">vse račune </w:t>
      </w:r>
      <w:r w:rsidRPr="00C809B6">
        <w:rPr>
          <w:rFonts w:cs="Arial"/>
          <w:szCs w:val="20"/>
        </w:rPr>
        <w:t xml:space="preserve">posreduje </w:t>
      </w:r>
      <w:r w:rsidR="003F74CF">
        <w:rPr>
          <w:rFonts w:cs="Arial"/>
          <w:szCs w:val="20"/>
        </w:rPr>
        <w:t xml:space="preserve">izključno </w:t>
      </w:r>
      <w:r w:rsidRPr="00C809B6">
        <w:rPr>
          <w:rFonts w:cs="Arial"/>
          <w:szCs w:val="20"/>
        </w:rPr>
        <w:t>v elektronski obliki.</w:t>
      </w:r>
    </w:p>
    <w:p w14:paraId="0044A0A0" w14:textId="77777777" w:rsidR="00C809B6" w:rsidRPr="003826FF" w:rsidRDefault="00C809B6" w:rsidP="0050563E">
      <w:pPr>
        <w:jc w:val="both"/>
        <w:rPr>
          <w:rFonts w:cs="Arial"/>
          <w:szCs w:val="20"/>
        </w:rPr>
      </w:pPr>
    </w:p>
    <w:p w14:paraId="2875526D" w14:textId="41245FAF" w:rsidR="0028591B" w:rsidRDefault="0028591B" w:rsidP="0028591B">
      <w:pPr>
        <w:jc w:val="both"/>
        <w:rPr>
          <w:szCs w:val="20"/>
        </w:rPr>
      </w:pPr>
      <w:r w:rsidRPr="003826FF">
        <w:rPr>
          <w:szCs w:val="20"/>
        </w:rPr>
        <w:t xml:space="preserve"> </w:t>
      </w:r>
    </w:p>
    <w:p w14:paraId="37E7D82B" w14:textId="77777777" w:rsidR="00772355" w:rsidRPr="003826FF" w:rsidRDefault="00772355" w:rsidP="0028591B">
      <w:pPr>
        <w:jc w:val="both"/>
        <w:rPr>
          <w:szCs w:val="20"/>
        </w:rPr>
      </w:pPr>
    </w:p>
    <w:p w14:paraId="545CC8C7" w14:textId="77777777" w:rsidR="0050563E" w:rsidRPr="003826FF" w:rsidRDefault="0050563E" w:rsidP="001B6499">
      <w:pPr>
        <w:numPr>
          <w:ilvl w:val="0"/>
          <w:numId w:val="6"/>
        </w:numPr>
        <w:spacing w:line="240" w:lineRule="auto"/>
        <w:jc w:val="both"/>
        <w:rPr>
          <w:rFonts w:cs="Arial"/>
          <w:b/>
          <w:szCs w:val="20"/>
        </w:rPr>
      </w:pPr>
      <w:r w:rsidRPr="003826FF">
        <w:rPr>
          <w:rFonts w:cs="Arial"/>
          <w:b/>
          <w:szCs w:val="20"/>
        </w:rPr>
        <w:t xml:space="preserve">IZVEDBA KONTROLNE TOČKE </w:t>
      </w:r>
    </w:p>
    <w:p w14:paraId="068F6E5C" w14:textId="77777777" w:rsidR="0050563E" w:rsidRPr="003826FF" w:rsidRDefault="0050563E" w:rsidP="0050563E">
      <w:pPr>
        <w:rPr>
          <w:rFonts w:cs="Verdana"/>
          <w:szCs w:val="20"/>
        </w:rPr>
      </w:pPr>
    </w:p>
    <w:p w14:paraId="478980C2" w14:textId="77777777" w:rsidR="0050563E" w:rsidRPr="003826FF" w:rsidRDefault="0050563E" w:rsidP="0050563E">
      <w:pPr>
        <w:numPr>
          <w:ilvl w:val="0"/>
          <w:numId w:val="5"/>
        </w:numPr>
        <w:ind w:left="709" w:hanging="349"/>
        <w:jc w:val="center"/>
        <w:rPr>
          <w:rFonts w:cs="Arial"/>
          <w:b/>
          <w:szCs w:val="20"/>
        </w:rPr>
      </w:pPr>
      <w:r w:rsidRPr="003826FF">
        <w:rPr>
          <w:rFonts w:cs="Arial"/>
          <w:b/>
          <w:szCs w:val="20"/>
        </w:rPr>
        <w:t>člen</w:t>
      </w:r>
    </w:p>
    <w:p w14:paraId="011D7B4E" w14:textId="77777777" w:rsidR="0050563E" w:rsidRPr="003826FF" w:rsidRDefault="0050563E" w:rsidP="0050563E">
      <w:pPr>
        <w:jc w:val="both"/>
        <w:rPr>
          <w:szCs w:val="20"/>
          <w:highlight w:val="yellow"/>
        </w:rPr>
      </w:pPr>
    </w:p>
    <w:p w14:paraId="6310173B" w14:textId="713B951D" w:rsidR="0050563E" w:rsidRPr="007E1081" w:rsidRDefault="0050563E" w:rsidP="0050563E">
      <w:pPr>
        <w:jc w:val="both"/>
        <w:rPr>
          <w:szCs w:val="20"/>
        </w:rPr>
      </w:pPr>
      <w:r w:rsidRPr="007E1081">
        <w:rPr>
          <w:szCs w:val="20"/>
        </w:rPr>
        <w:t>Izvajalec mora po podpisu pogodbe, skladno s poglavjem</w:t>
      </w:r>
      <w:r w:rsidR="00B80DC6">
        <w:rPr>
          <w:szCs w:val="20"/>
        </w:rPr>
        <w:t xml:space="preserve"> 5</w:t>
      </w:r>
      <w:r w:rsidRPr="007E1081">
        <w:rPr>
          <w:szCs w:val="20"/>
        </w:rPr>
        <w:t xml:space="preserve"> </w:t>
      </w:r>
      <w:r w:rsidRPr="007E1081">
        <w:rPr>
          <w:i/>
          <w:iCs/>
          <w:szCs w:val="20"/>
        </w:rPr>
        <w:t xml:space="preserve">Postopek prevzema IS </w:t>
      </w:r>
      <w:proofErr w:type="spellStart"/>
      <w:r w:rsidRPr="007E1081">
        <w:rPr>
          <w:i/>
          <w:iCs/>
          <w:szCs w:val="20"/>
        </w:rPr>
        <w:t>eVŠ</w:t>
      </w:r>
      <w:proofErr w:type="spellEnd"/>
      <w:r w:rsidRPr="007E1081">
        <w:rPr>
          <w:i/>
          <w:iCs/>
          <w:szCs w:val="20"/>
        </w:rPr>
        <w:t xml:space="preserve"> in kontrolna točka</w:t>
      </w:r>
      <w:r w:rsidRPr="007E1081">
        <w:rPr>
          <w:i/>
          <w:szCs w:val="20"/>
        </w:rPr>
        <w:t xml:space="preserve">, </w:t>
      </w:r>
      <w:r w:rsidRPr="007E1081">
        <w:rPr>
          <w:iCs/>
          <w:szCs w:val="20"/>
        </w:rPr>
        <w:t xml:space="preserve">opisanem v dokumentu </w:t>
      </w:r>
      <w:r w:rsidRPr="007E1081">
        <w:rPr>
          <w:i/>
          <w:szCs w:val="20"/>
        </w:rPr>
        <w:t>Specifikacija javnega naročila</w:t>
      </w:r>
      <w:r w:rsidRPr="007E1081">
        <w:rPr>
          <w:iCs/>
          <w:szCs w:val="20"/>
        </w:rPr>
        <w:t>, izvesti kontrolno</w:t>
      </w:r>
      <w:r w:rsidRPr="007E1081">
        <w:rPr>
          <w:szCs w:val="20"/>
        </w:rPr>
        <w:t xml:space="preserve"> točko, kar potrdi naročnik. Uspešna izvedba in potrditev kontrolne točke je pogoj za začetek izvajanja produkcijske dejavnosti po tej pogodbi. Neizpolnitev kontrolne točke pomeni, da izvajalec ne more prevzeti produkcijskega okolja, kar predstavlja hujšo kršitev pogodbenih obveznosti in je lahko razlog za odstop od pogodbe in unovčitev </w:t>
      </w:r>
      <w:r w:rsidR="007E05B3">
        <w:rPr>
          <w:szCs w:val="20"/>
        </w:rPr>
        <w:t>predloženega finančnega zavarovanja</w:t>
      </w:r>
      <w:r w:rsidRPr="007E1081">
        <w:rPr>
          <w:szCs w:val="20"/>
        </w:rPr>
        <w:t xml:space="preserve"> za dobro izvedbo pogodbenih obveznosti iz </w:t>
      </w:r>
      <w:r w:rsidR="007E1081" w:rsidRPr="007E1081">
        <w:rPr>
          <w:szCs w:val="20"/>
        </w:rPr>
        <w:t>8</w:t>
      </w:r>
      <w:r w:rsidRPr="007E1081">
        <w:rPr>
          <w:szCs w:val="20"/>
        </w:rPr>
        <w:t xml:space="preserve">. člena te pogodbe. </w:t>
      </w:r>
    </w:p>
    <w:p w14:paraId="7B581F9A" w14:textId="77777777" w:rsidR="0050563E" w:rsidRPr="007E1081" w:rsidRDefault="0050563E" w:rsidP="0050563E">
      <w:pPr>
        <w:jc w:val="both"/>
        <w:rPr>
          <w:szCs w:val="20"/>
        </w:rPr>
      </w:pPr>
    </w:p>
    <w:p w14:paraId="7EC15532" w14:textId="7BC3A85D" w:rsidR="0050563E" w:rsidRPr="007E1081" w:rsidRDefault="0050563E" w:rsidP="0050563E">
      <w:pPr>
        <w:jc w:val="both"/>
        <w:rPr>
          <w:szCs w:val="20"/>
        </w:rPr>
      </w:pPr>
      <w:r w:rsidRPr="007E1081">
        <w:rPr>
          <w:szCs w:val="20"/>
        </w:rPr>
        <w:t xml:space="preserve">V času izvajanja kontrolne točke izvajalec ni upravičen do plačil s strani naročnika, saj še ne izvaja vzdrževanja in nadgradenj informacijskega sistema </w:t>
      </w:r>
      <w:proofErr w:type="spellStart"/>
      <w:r w:rsidRPr="007E1081">
        <w:rPr>
          <w:szCs w:val="20"/>
        </w:rPr>
        <w:t>eVŠ</w:t>
      </w:r>
      <w:proofErr w:type="spellEnd"/>
      <w:r w:rsidRPr="007E1081">
        <w:rPr>
          <w:szCs w:val="20"/>
        </w:rPr>
        <w:t xml:space="preserve">, </w:t>
      </w:r>
      <w:r w:rsidR="006C54EB">
        <w:rPr>
          <w:szCs w:val="20"/>
        </w:rPr>
        <w:t>zato</w:t>
      </w:r>
      <w:r w:rsidRPr="007E1081">
        <w:rPr>
          <w:szCs w:val="20"/>
        </w:rPr>
        <w:t xml:space="preserve"> stroški izvajanja kontrolne toč</w:t>
      </w:r>
      <w:r w:rsidR="00A877CC">
        <w:rPr>
          <w:szCs w:val="20"/>
        </w:rPr>
        <w:t>k</w:t>
      </w:r>
      <w:r w:rsidRPr="007E1081">
        <w:rPr>
          <w:szCs w:val="20"/>
        </w:rPr>
        <w:t>e v celoti bremenijo izvajalca.</w:t>
      </w:r>
    </w:p>
    <w:p w14:paraId="59EE61EA" w14:textId="77777777" w:rsidR="0028591B" w:rsidRDefault="0028591B" w:rsidP="0028591B">
      <w:pPr>
        <w:jc w:val="both"/>
        <w:rPr>
          <w:rFonts w:ascii="Helv" w:hAnsi="Helv" w:cs="Helv"/>
          <w:color w:val="000000"/>
          <w:szCs w:val="20"/>
        </w:rPr>
      </w:pPr>
    </w:p>
    <w:p w14:paraId="292F2680" w14:textId="77777777" w:rsidR="00E9124D" w:rsidRPr="00856EA9" w:rsidRDefault="003B4363" w:rsidP="0028591B">
      <w:pPr>
        <w:tabs>
          <w:tab w:val="left" w:pos="4769"/>
        </w:tabs>
        <w:jc w:val="both"/>
        <w:rPr>
          <w:rFonts w:cs="Arial"/>
          <w:szCs w:val="20"/>
        </w:rPr>
      </w:pPr>
      <w:r>
        <w:rPr>
          <w:rFonts w:cs="Arial"/>
          <w:szCs w:val="20"/>
        </w:rPr>
        <w:tab/>
      </w:r>
    </w:p>
    <w:p w14:paraId="10E4C3D6" w14:textId="1C1F02DB" w:rsidR="00FB1B6E" w:rsidRPr="00856EA9" w:rsidRDefault="00FB1B6E" w:rsidP="002E414D">
      <w:pPr>
        <w:numPr>
          <w:ilvl w:val="0"/>
          <w:numId w:val="6"/>
        </w:numPr>
        <w:jc w:val="both"/>
        <w:rPr>
          <w:rFonts w:cs="Arial"/>
          <w:b/>
          <w:szCs w:val="20"/>
        </w:rPr>
      </w:pPr>
      <w:r w:rsidRPr="00856EA9">
        <w:rPr>
          <w:rFonts w:cs="Arial"/>
          <w:b/>
          <w:szCs w:val="20"/>
        </w:rPr>
        <w:t>OBV</w:t>
      </w:r>
      <w:r w:rsidR="000E0C74" w:rsidRPr="00856EA9">
        <w:rPr>
          <w:rFonts w:cs="Arial"/>
          <w:b/>
          <w:szCs w:val="20"/>
        </w:rPr>
        <w:t>EZ</w:t>
      </w:r>
      <w:r w:rsidR="00AB09D7">
        <w:rPr>
          <w:rFonts w:cs="Arial"/>
          <w:b/>
          <w:szCs w:val="20"/>
        </w:rPr>
        <w:t>NOSTI</w:t>
      </w:r>
      <w:r w:rsidR="007D17AE">
        <w:rPr>
          <w:rFonts w:cs="Arial"/>
          <w:b/>
          <w:szCs w:val="20"/>
        </w:rPr>
        <w:t xml:space="preserve"> NAROČNIKA IN IZVAJALCA</w:t>
      </w:r>
    </w:p>
    <w:p w14:paraId="33399939" w14:textId="77777777" w:rsidR="005D3574" w:rsidRDefault="005D3574" w:rsidP="009624CE">
      <w:pPr>
        <w:jc w:val="both"/>
        <w:rPr>
          <w:rFonts w:cs="Arial"/>
          <w:szCs w:val="20"/>
        </w:rPr>
      </w:pPr>
    </w:p>
    <w:p w14:paraId="43B7E730" w14:textId="77777777" w:rsidR="005D3574" w:rsidRPr="00D129DE" w:rsidRDefault="005D3574" w:rsidP="00D475A7">
      <w:pPr>
        <w:numPr>
          <w:ilvl w:val="0"/>
          <w:numId w:val="5"/>
        </w:numPr>
        <w:ind w:left="709" w:hanging="349"/>
        <w:jc w:val="center"/>
        <w:rPr>
          <w:rFonts w:cs="Arial"/>
          <w:b/>
          <w:szCs w:val="20"/>
        </w:rPr>
      </w:pPr>
      <w:r w:rsidRPr="00D129DE">
        <w:rPr>
          <w:rFonts w:cs="Arial"/>
          <w:b/>
          <w:szCs w:val="20"/>
        </w:rPr>
        <w:t>člen</w:t>
      </w:r>
    </w:p>
    <w:p w14:paraId="012D0138" w14:textId="77777777" w:rsidR="005D3574" w:rsidRDefault="005D3574" w:rsidP="005D3574">
      <w:pPr>
        <w:jc w:val="both"/>
        <w:rPr>
          <w:rFonts w:cs="Arial"/>
          <w:szCs w:val="20"/>
        </w:rPr>
      </w:pPr>
    </w:p>
    <w:p w14:paraId="36948096" w14:textId="6CBD43D4" w:rsidR="00F9451F" w:rsidRDefault="0094496A" w:rsidP="005D3574">
      <w:pPr>
        <w:jc w:val="both"/>
        <w:rPr>
          <w:rFonts w:cs="Arial"/>
          <w:szCs w:val="20"/>
        </w:rPr>
      </w:pPr>
      <w:r>
        <w:rPr>
          <w:rFonts w:cs="Arial"/>
          <w:szCs w:val="20"/>
        </w:rPr>
        <w:t xml:space="preserve">Naročnik se </w:t>
      </w:r>
      <w:r w:rsidR="003541FE">
        <w:rPr>
          <w:rFonts w:cs="Arial"/>
          <w:szCs w:val="20"/>
        </w:rPr>
        <w:t>za</w:t>
      </w:r>
      <w:r>
        <w:rPr>
          <w:rFonts w:cs="Arial"/>
          <w:szCs w:val="20"/>
        </w:rPr>
        <w:t>vezuje, da bo:</w:t>
      </w:r>
    </w:p>
    <w:p w14:paraId="7A15B9A8" w14:textId="15D47E76" w:rsidR="0094496A" w:rsidRDefault="00F9451F" w:rsidP="002E414D">
      <w:pPr>
        <w:numPr>
          <w:ilvl w:val="0"/>
          <w:numId w:val="2"/>
        </w:numPr>
        <w:jc w:val="both"/>
        <w:rPr>
          <w:rFonts w:cs="Arial"/>
          <w:szCs w:val="20"/>
        </w:rPr>
      </w:pPr>
      <w:r>
        <w:rPr>
          <w:rFonts w:cs="Arial"/>
          <w:szCs w:val="20"/>
        </w:rPr>
        <w:t>i</w:t>
      </w:r>
      <w:r w:rsidR="0094496A">
        <w:rPr>
          <w:rFonts w:cs="Arial"/>
          <w:szCs w:val="20"/>
        </w:rPr>
        <w:t xml:space="preserve">zvajalcu nudil vse potrebne </w:t>
      </w:r>
      <w:r>
        <w:rPr>
          <w:rFonts w:cs="Arial"/>
          <w:szCs w:val="20"/>
        </w:rPr>
        <w:t>informacije, podatke in dokumente, s katerimi razpolaga in so vezani na izvedbo storit</w:t>
      </w:r>
      <w:r w:rsidR="00772355">
        <w:rPr>
          <w:rFonts w:cs="Arial"/>
          <w:szCs w:val="20"/>
        </w:rPr>
        <w:t>e</w:t>
      </w:r>
      <w:r>
        <w:rPr>
          <w:rFonts w:cs="Arial"/>
          <w:szCs w:val="20"/>
        </w:rPr>
        <w:t>v po tej pogodbi</w:t>
      </w:r>
      <w:r w:rsidR="00215480">
        <w:rPr>
          <w:rFonts w:cs="Arial"/>
          <w:szCs w:val="20"/>
        </w:rPr>
        <w:t>;</w:t>
      </w:r>
    </w:p>
    <w:p w14:paraId="2E804C0E" w14:textId="77777777" w:rsidR="00F9451F" w:rsidRDefault="00F9451F" w:rsidP="002E414D">
      <w:pPr>
        <w:numPr>
          <w:ilvl w:val="0"/>
          <w:numId w:val="2"/>
        </w:numPr>
        <w:jc w:val="both"/>
        <w:rPr>
          <w:rFonts w:cs="Arial"/>
          <w:szCs w:val="20"/>
        </w:rPr>
      </w:pPr>
      <w:r>
        <w:rPr>
          <w:rFonts w:cs="Arial"/>
          <w:szCs w:val="20"/>
        </w:rPr>
        <w:t>redno sodeloval s predstavnikom/kontaktno osebo izvajalca;</w:t>
      </w:r>
    </w:p>
    <w:p w14:paraId="0AF28FD4" w14:textId="77777777" w:rsidR="00F9451F" w:rsidRDefault="00F9451F" w:rsidP="002E414D">
      <w:pPr>
        <w:numPr>
          <w:ilvl w:val="0"/>
          <w:numId w:val="2"/>
        </w:numPr>
        <w:jc w:val="both"/>
        <w:rPr>
          <w:rFonts w:cs="Arial"/>
          <w:szCs w:val="20"/>
        </w:rPr>
      </w:pPr>
      <w:r>
        <w:rPr>
          <w:rFonts w:cs="Arial"/>
          <w:szCs w:val="20"/>
        </w:rPr>
        <w:t>posredoval svoje zahteve izvajalcu v rokih, ki bodo omogočali izvedbo storitev po tej pogodbi;</w:t>
      </w:r>
    </w:p>
    <w:p w14:paraId="16846A38" w14:textId="77777777" w:rsidR="00F9451F" w:rsidRDefault="00F9451F" w:rsidP="002E414D">
      <w:pPr>
        <w:numPr>
          <w:ilvl w:val="0"/>
          <w:numId w:val="2"/>
        </w:numPr>
        <w:jc w:val="both"/>
        <w:rPr>
          <w:rFonts w:cs="Arial"/>
          <w:szCs w:val="20"/>
        </w:rPr>
      </w:pPr>
      <w:r>
        <w:rPr>
          <w:rFonts w:cs="Arial"/>
          <w:szCs w:val="20"/>
        </w:rPr>
        <w:t xml:space="preserve">obveščal izvajalca o vseh morebitnih spremembah in novo nastalih okoliščinah, ki bi lahko vplivale na izvršitev </w:t>
      </w:r>
      <w:r w:rsidR="00AB6990">
        <w:rPr>
          <w:rFonts w:cs="Arial"/>
          <w:szCs w:val="20"/>
        </w:rPr>
        <w:t>storitve</w:t>
      </w:r>
      <w:r>
        <w:rPr>
          <w:rFonts w:cs="Arial"/>
          <w:szCs w:val="20"/>
        </w:rPr>
        <w:t>;</w:t>
      </w:r>
      <w:r w:rsidRPr="00F9451F">
        <w:rPr>
          <w:rFonts w:cs="Arial"/>
          <w:szCs w:val="20"/>
        </w:rPr>
        <w:t xml:space="preserve"> </w:t>
      </w:r>
    </w:p>
    <w:p w14:paraId="70EBB4A4" w14:textId="1B38CA84" w:rsidR="00F9451F" w:rsidRPr="00F9451F" w:rsidRDefault="00F9451F" w:rsidP="002E414D">
      <w:pPr>
        <w:numPr>
          <w:ilvl w:val="0"/>
          <w:numId w:val="2"/>
        </w:numPr>
        <w:jc w:val="both"/>
        <w:rPr>
          <w:rFonts w:cs="Arial"/>
          <w:szCs w:val="20"/>
        </w:rPr>
      </w:pPr>
      <w:r>
        <w:rPr>
          <w:rFonts w:cs="Arial"/>
          <w:szCs w:val="20"/>
        </w:rPr>
        <w:lastRenderedPageBreak/>
        <w:t xml:space="preserve">obveščal </w:t>
      </w:r>
      <w:r w:rsidRPr="00856EA9">
        <w:rPr>
          <w:rFonts w:cs="Arial"/>
          <w:szCs w:val="20"/>
        </w:rPr>
        <w:t>izvajalca o morebitnih pripombah in nepravilnostih pri izvajanju pogodbenih obveznosti oz</w:t>
      </w:r>
      <w:r w:rsidR="003120E4">
        <w:rPr>
          <w:rFonts w:cs="Arial"/>
          <w:szCs w:val="20"/>
        </w:rPr>
        <w:t>iroma</w:t>
      </w:r>
      <w:r w:rsidRPr="00856EA9">
        <w:rPr>
          <w:rFonts w:cs="Arial"/>
          <w:szCs w:val="20"/>
        </w:rPr>
        <w:t xml:space="preserve"> o ugotovljeni škodi, ki je nastala pri izvajanju pogodbe, in sicer v ro</w:t>
      </w:r>
      <w:r w:rsidRPr="0063093D">
        <w:rPr>
          <w:rFonts w:cs="Arial"/>
          <w:szCs w:val="20"/>
        </w:rPr>
        <w:t>ku</w:t>
      </w:r>
      <w:r w:rsidR="0053016C">
        <w:rPr>
          <w:rFonts w:cs="Arial"/>
          <w:szCs w:val="20"/>
        </w:rPr>
        <w:t xml:space="preserve"> </w:t>
      </w:r>
      <w:r w:rsidR="0026275E">
        <w:rPr>
          <w:rFonts w:cs="Arial"/>
          <w:szCs w:val="20"/>
        </w:rPr>
        <w:t>treh (</w:t>
      </w:r>
      <w:r w:rsidR="0053016C">
        <w:rPr>
          <w:rFonts w:cs="Arial"/>
          <w:szCs w:val="20"/>
        </w:rPr>
        <w:t>3</w:t>
      </w:r>
      <w:r w:rsidR="0026275E">
        <w:rPr>
          <w:rFonts w:cs="Arial"/>
          <w:szCs w:val="20"/>
        </w:rPr>
        <w:t>)</w:t>
      </w:r>
      <w:r w:rsidRPr="00856EA9">
        <w:rPr>
          <w:rFonts w:cs="Arial"/>
          <w:szCs w:val="20"/>
        </w:rPr>
        <w:t xml:space="preserve"> d</w:t>
      </w:r>
      <w:r w:rsidR="0053016C">
        <w:rPr>
          <w:rFonts w:cs="Arial"/>
          <w:szCs w:val="20"/>
        </w:rPr>
        <w:t xml:space="preserve">elovnih </w:t>
      </w:r>
      <w:r w:rsidR="000D40E1">
        <w:rPr>
          <w:rFonts w:cs="Arial"/>
          <w:szCs w:val="20"/>
        </w:rPr>
        <w:t>dni</w:t>
      </w:r>
      <w:r w:rsidR="000D40E1" w:rsidRPr="00856EA9">
        <w:rPr>
          <w:rFonts w:cs="Arial"/>
          <w:szCs w:val="20"/>
        </w:rPr>
        <w:t xml:space="preserve"> </w:t>
      </w:r>
      <w:r w:rsidRPr="00856EA9">
        <w:rPr>
          <w:rFonts w:cs="Arial"/>
          <w:szCs w:val="20"/>
        </w:rPr>
        <w:t>od ugotovitve nastale škod</w:t>
      </w:r>
      <w:r>
        <w:rPr>
          <w:rFonts w:cs="Arial"/>
          <w:szCs w:val="20"/>
        </w:rPr>
        <w:t>e ali slabo opravljene storitve;</w:t>
      </w:r>
    </w:p>
    <w:p w14:paraId="1D7DF0AA" w14:textId="77777777" w:rsidR="005D3574" w:rsidRDefault="00F9451F" w:rsidP="009624CE">
      <w:pPr>
        <w:numPr>
          <w:ilvl w:val="0"/>
          <w:numId w:val="2"/>
        </w:numPr>
        <w:jc w:val="both"/>
        <w:rPr>
          <w:rFonts w:cs="Arial"/>
          <w:szCs w:val="20"/>
        </w:rPr>
      </w:pPr>
      <w:r>
        <w:rPr>
          <w:rFonts w:cs="Arial"/>
          <w:szCs w:val="20"/>
        </w:rPr>
        <w:t>plačeval naročene storitve v dogovorjenih rokih.</w:t>
      </w:r>
    </w:p>
    <w:p w14:paraId="0386719E" w14:textId="77777777" w:rsidR="004C4C3E" w:rsidRDefault="004C4C3E" w:rsidP="004C4C3E">
      <w:pPr>
        <w:ind w:left="720"/>
        <w:jc w:val="both"/>
        <w:rPr>
          <w:rFonts w:cs="Arial"/>
          <w:szCs w:val="20"/>
        </w:rPr>
      </w:pPr>
    </w:p>
    <w:p w14:paraId="57C1754A" w14:textId="77777777" w:rsidR="00E9124D" w:rsidRPr="0015551C" w:rsidRDefault="00E9124D" w:rsidP="004C4C3E">
      <w:pPr>
        <w:ind w:left="720"/>
        <w:jc w:val="both"/>
        <w:rPr>
          <w:rFonts w:cs="Arial"/>
          <w:szCs w:val="20"/>
        </w:rPr>
      </w:pPr>
    </w:p>
    <w:p w14:paraId="33BD8F3F" w14:textId="77777777" w:rsidR="00FB1B6E" w:rsidRPr="00D129DE" w:rsidRDefault="00FB1B6E" w:rsidP="00D475A7">
      <w:pPr>
        <w:numPr>
          <w:ilvl w:val="0"/>
          <w:numId w:val="5"/>
        </w:numPr>
        <w:ind w:left="709" w:hanging="349"/>
        <w:jc w:val="center"/>
        <w:rPr>
          <w:rFonts w:cs="Arial"/>
          <w:b/>
          <w:szCs w:val="20"/>
        </w:rPr>
      </w:pPr>
      <w:r w:rsidRPr="00D129DE">
        <w:rPr>
          <w:rFonts w:cs="Arial"/>
          <w:b/>
          <w:szCs w:val="20"/>
        </w:rPr>
        <w:t>člen</w:t>
      </w:r>
    </w:p>
    <w:p w14:paraId="0A2D24EE" w14:textId="77777777" w:rsidR="007E54AC" w:rsidRDefault="007E54AC" w:rsidP="007E54AC">
      <w:pPr>
        <w:rPr>
          <w:rFonts w:cs="Arial"/>
          <w:szCs w:val="20"/>
        </w:rPr>
      </w:pPr>
    </w:p>
    <w:p w14:paraId="00EE650E" w14:textId="33E005AA" w:rsidR="008F5E05" w:rsidRPr="00A361BD" w:rsidRDefault="007E54AC" w:rsidP="008F5E05">
      <w:pPr>
        <w:rPr>
          <w:rFonts w:cs="Arial"/>
          <w:szCs w:val="20"/>
        </w:rPr>
      </w:pPr>
      <w:r w:rsidRPr="00A361BD">
        <w:rPr>
          <w:rFonts w:cs="Arial"/>
          <w:szCs w:val="20"/>
        </w:rPr>
        <w:t xml:space="preserve">Izvajalec se </w:t>
      </w:r>
      <w:r w:rsidR="003541FE">
        <w:rPr>
          <w:rFonts w:cs="Arial"/>
          <w:szCs w:val="20"/>
        </w:rPr>
        <w:t>za</w:t>
      </w:r>
      <w:r w:rsidRPr="00A361BD">
        <w:rPr>
          <w:rFonts w:cs="Arial"/>
          <w:szCs w:val="20"/>
        </w:rPr>
        <w:t>vezuje</w:t>
      </w:r>
      <w:r w:rsidR="000609F3" w:rsidRPr="00A361BD">
        <w:rPr>
          <w:rFonts w:cs="Arial"/>
          <w:szCs w:val="20"/>
        </w:rPr>
        <w:t>,</w:t>
      </w:r>
      <w:r w:rsidRPr="00A361BD">
        <w:rPr>
          <w:rFonts w:cs="Arial"/>
          <w:szCs w:val="20"/>
        </w:rPr>
        <w:t xml:space="preserve"> da bo:</w:t>
      </w:r>
    </w:p>
    <w:p w14:paraId="54A76C1A" w14:textId="77777777" w:rsidR="0050563E" w:rsidRPr="00A361BD" w:rsidRDefault="0050563E" w:rsidP="0050563E">
      <w:pPr>
        <w:widowControl w:val="0"/>
        <w:numPr>
          <w:ilvl w:val="0"/>
          <w:numId w:val="21"/>
        </w:numPr>
        <w:suppressAutoHyphens/>
        <w:spacing w:line="240" w:lineRule="auto"/>
        <w:jc w:val="both"/>
        <w:rPr>
          <w:szCs w:val="20"/>
        </w:rPr>
      </w:pPr>
      <w:r w:rsidRPr="00A361BD">
        <w:rPr>
          <w:szCs w:val="20"/>
        </w:rPr>
        <w:t>svoje pogodbene obveznosti opravlja</w:t>
      </w:r>
      <w:r w:rsidR="00772355">
        <w:rPr>
          <w:szCs w:val="20"/>
        </w:rPr>
        <w:t>l</w:t>
      </w:r>
      <w:r w:rsidRPr="00A361BD">
        <w:rPr>
          <w:szCs w:val="20"/>
        </w:rPr>
        <w:t xml:space="preserve"> strokovno, brezhibno in kvalitetno ter na najracionalnejši način v o</w:t>
      </w:r>
      <w:r w:rsidR="00A361BD">
        <w:rPr>
          <w:szCs w:val="20"/>
        </w:rPr>
        <w:t>kviru naročnikovih specifikacij;</w:t>
      </w:r>
    </w:p>
    <w:p w14:paraId="35EB0D1F" w14:textId="77777777" w:rsidR="00D475A7" w:rsidRPr="00A361BD" w:rsidRDefault="00D475A7" w:rsidP="00D475A7">
      <w:pPr>
        <w:widowControl w:val="0"/>
        <w:numPr>
          <w:ilvl w:val="0"/>
          <w:numId w:val="21"/>
        </w:numPr>
        <w:suppressAutoHyphens/>
        <w:spacing w:line="240" w:lineRule="auto"/>
        <w:jc w:val="both"/>
        <w:rPr>
          <w:szCs w:val="20"/>
        </w:rPr>
      </w:pPr>
      <w:r w:rsidRPr="00A361BD">
        <w:rPr>
          <w:szCs w:val="20"/>
        </w:rPr>
        <w:t>opravljal vse predvidene obveznosti v rokih in na predviden način;</w:t>
      </w:r>
    </w:p>
    <w:p w14:paraId="15631DE1" w14:textId="7F42A3BC" w:rsidR="0050563E" w:rsidRDefault="0050563E" w:rsidP="0050563E">
      <w:pPr>
        <w:widowControl w:val="0"/>
        <w:numPr>
          <w:ilvl w:val="0"/>
          <w:numId w:val="21"/>
        </w:numPr>
        <w:suppressAutoHyphens/>
        <w:spacing w:line="240" w:lineRule="auto"/>
        <w:jc w:val="both"/>
        <w:rPr>
          <w:szCs w:val="20"/>
        </w:rPr>
      </w:pPr>
      <w:r w:rsidRPr="00A361BD">
        <w:rPr>
          <w:szCs w:val="20"/>
        </w:rPr>
        <w:t xml:space="preserve">zagotavljal, da bo informacijski sistem </w:t>
      </w:r>
      <w:proofErr w:type="spellStart"/>
      <w:r w:rsidRPr="00A361BD">
        <w:rPr>
          <w:szCs w:val="20"/>
        </w:rPr>
        <w:t>eVŠ</w:t>
      </w:r>
      <w:proofErr w:type="spellEnd"/>
      <w:r w:rsidRPr="00A361BD">
        <w:rPr>
          <w:szCs w:val="20"/>
        </w:rPr>
        <w:t xml:space="preserve"> deloval v skladu </w:t>
      </w:r>
      <w:r w:rsidR="00772355">
        <w:rPr>
          <w:szCs w:val="20"/>
        </w:rPr>
        <w:t xml:space="preserve">s </w:t>
      </w:r>
      <w:r w:rsidRPr="00A361BD">
        <w:rPr>
          <w:szCs w:val="20"/>
        </w:rPr>
        <w:t>specificiranimi zahtevami ter v skladu</w:t>
      </w:r>
      <w:r w:rsidR="00A361BD">
        <w:rPr>
          <w:szCs w:val="20"/>
        </w:rPr>
        <w:t xml:space="preserve"> z veljavno zakonodajo;</w:t>
      </w:r>
    </w:p>
    <w:p w14:paraId="3A905962" w14:textId="77527402" w:rsidR="005549A8" w:rsidRPr="00A361BD" w:rsidRDefault="005549A8" w:rsidP="0050563E">
      <w:pPr>
        <w:widowControl w:val="0"/>
        <w:numPr>
          <w:ilvl w:val="0"/>
          <w:numId w:val="21"/>
        </w:numPr>
        <w:suppressAutoHyphens/>
        <w:spacing w:line="240" w:lineRule="auto"/>
        <w:jc w:val="both"/>
        <w:rPr>
          <w:szCs w:val="20"/>
        </w:rPr>
      </w:pPr>
      <w:r>
        <w:rPr>
          <w:szCs w:val="20"/>
        </w:rPr>
        <w:t xml:space="preserve">izvedel kontrolno točko </w:t>
      </w:r>
      <w:r w:rsidR="00DC5DDB">
        <w:rPr>
          <w:szCs w:val="20"/>
        </w:rPr>
        <w:t>v skladu s</w:t>
      </w:r>
      <w:r>
        <w:rPr>
          <w:szCs w:val="20"/>
        </w:rPr>
        <w:t xml:space="preserve"> </w:t>
      </w:r>
      <w:r w:rsidR="002470F8">
        <w:rPr>
          <w:szCs w:val="20"/>
        </w:rPr>
        <w:t>5</w:t>
      </w:r>
      <w:r>
        <w:rPr>
          <w:szCs w:val="20"/>
        </w:rPr>
        <w:t>. člen</w:t>
      </w:r>
      <w:r w:rsidR="00DC5DDB">
        <w:rPr>
          <w:szCs w:val="20"/>
        </w:rPr>
        <w:t>om</w:t>
      </w:r>
      <w:r>
        <w:rPr>
          <w:szCs w:val="20"/>
        </w:rPr>
        <w:t xml:space="preserve"> </w:t>
      </w:r>
      <w:r w:rsidR="001B385B">
        <w:rPr>
          <w:szCs w:val="20"/>
        </w:rPr>
        <w:t xml:space="preserve">te </w:t>
      </w:r>
      <w:r>
        <w:rPr>
          <w:szCs w:val="20"/>
        </w:rPr>
        <w:t>pogodbe;</w:t>
      </w:r>
    </w:p>
    <w:p w14:paraId="167DFC62" w14:textId="14043156" w:rsidR="0050563E" w:rsidRPr="00A361BD" w:rsidRDefault="00B80DC6" w:rsidP="0050563E">
      <w:pPr>
        <w:widowControl w:val="0"/>
        <w:numPr>
          <w:ilvl w:val="0"/>
          <w:numId w:val="21"/>
        </w:numPr>
        <w:suppressAutoHyphens/>
        <w:spacing w:line="240" w:lineRule="auto"/>
        <w:jc w:val="both"/>
        <w:rPr>
          <w:szCs w:val="20"/>
        </w:rPr>
      </w:pPr>
      <w:r>
        <w:rPr>
          <w:szCs w:val="20"/>
        </w:rPr>
        <w:t xml:space="preserve">naročniku </w:t>
      </w:r>
      <w:r w:rsidR="0050563E" w:rsidRPr="00A361BD">
        <w:rPr>
          <w:szCs w:val="20"/>
        </w:rPr>
        <w:t>omogočal</w:t>
      </w:r>
      <w:r w:rsidR="00A361BD">
        <w:rPr>
          <w:szCs w:val="20"/>
        </w:rPr>
        <w:t xml:space="preserve"> ustrezen nadzor;</w:t>
      </w:r>
    </w:p>
    <w:p w14:paraId="7A48058D" w14:textId="77777777" w:rsidR="0050563E" w:rsidRPr="00A361BD" w:rsidRDefault="0050563E" w:rsidP="0050563E">
      <w:pPr>
        <w:widowControl w:val="0"/>
        <w:numPr>
          <w:ilvl w:val="0"/>
          <w:numId w:val="21"/>
        </w:numPr>
        <w:suppressAutoHyphens/>
        <w:spacing w:line="240" w:lineRule="auto"/>
        <w:jc w:val="both"/>
        <w:rPr>
          <w:szCs w:val="20"/>
        </w:rPr>
      </w:pPr>
      <w:r w:rsidRPr="00A361BD">
        <w:rPr>
          <w:szCs w:val="20"/>
        </w:rPr>
        <w:t>pri izvajanju pogodbenih obveznosti uporabljal napredne informacijske tehnologije in metode</w:t>
      </w:r>
      <w:r w:rsidR="00A361BD">
        <w:rPr>
          <w:szCs w:val="20"/>
        </w:rPr>
        <w:t>;</w:t>
      </w:r>
    </w:p>
    <w:p w14:paraId="3809FD24" w14:textId="5B6E9D4C" w:rsidR="0050563E" w:rsidRPr="00A361BD" w:rsidRDefault="0050563E" w:rsidP="0050563E">
      <w:pPr>
        <w:widowControl w:val="0"/>
        <w:numPr>
          <w:ilvl w:val="0"/>
          <w:numId w:val="21"/>
        </w:numPr>
        <w:suppressAutoHyphens/>
        <w:spacing w:line="240" w:lineRule="auto"/>
        <w:jc w:val="both"/>
        <w:rPr>
          <w:szCs w:val="20"/>
        </w:rPr>
      </w:pPr>
      <w:r w:rsidRPr="00A361BD">
        <w:rPr>
          <w:szCs w:val="20"/>
        </w:rPr>
        <w:t>naročniku predlagal različne rešitve, če obstaja več načinov izvedbe in po skupnem posvetovanju izvedel izbrano rešitev s strani naročnika</w:t>
      </w:r>
      <w:r w:rsidR="00A361BD">
        <w:rPr>
          <w:szCs w:val="20"/>
        </w:rPr>
        <w:t>;</w:t>
      </w:r>
    </w:p>
    <w:p w14:paraId="72411EEC" w14:textId="77777777" w:rsidR="00D475A7" w:rsidRPr="00A361BD" w:rsidRDefault="00D475A7" w:rsidP="00D475A7">
      <w:pPr>
        <w:numPr>
          <w:ilvl w:val="0"/>
          <w:numId w:val="21"/>
        </w:numPr>
        <w:jc w:val="both"/>
        <w:rPr>
          <w:rFonts w:cs="Arial"/>
          <w:szCs w:val="20"/>
        </w:rPr>
      </w:pPr>
      <w:r w:rsidRPr="00A361BD">
        <w:rPr>
          <w:rFonts w:cs="Arial"/>
          <w:szCs w:val="20"/>
        </w:rPr>
        <w:t>nemudoma pisno opozoril naročnika v primeru, da bi se pojavile okoliščine, ki bi lahko otežile ali onemogočile pravilno in kakovostno izvedbo storitve javnega naročila;</w:t>
      </w:r>
    </w:p>
    <w:p w14:paraId="474C4390" w14:textId="77777777" w:rsidR="00D475A7" w:rsidRPr="00A361BD" w:rsidRDefault="00D475A7" w:rsidP="00D475A7">
      <w:pPr>
        <w:numPr>
          <w:ilvl w:val="0"/>
          <w:numId w:val="21"/>
        </w:numPr>
        <w:jc w:val="both"/>
        <w:rPr>
          <w:rFonts w:cs="Arial"/>
          <w:szCs w:val="20"/>
        </w:rPr>
      </w:pPr>
      <w:r w:rsidRPr="00A361BD">
        <w:rPr>
          <w:rFonts w:cs="Arial"/>
          <w:szCs w:val="20"/>
        </w:rPr>
        <w:t>nemudoma pisno obvestil naročnika v primeru nastopa takih okoliščin, ki bi lahko vplivale na vsebinsko in časovno izvršitev storitve;</w:t>
      </w:r>
    </w:p>
    <w:p w14:paraId="53C8C0A8" w14:textId="7FE57A1E" w:rsidR="0050563E" w:rsidRPr="00A361BD" w:rsidRDefault="00A62172" w:rsidP="0050563E">
      <w:pPr>
        <w:widowControl w:val="0"/>
        <w:numPr>
          <w:ilvl w:val="0"/>
          <w:numId w:val="21"/>
        </w:numPr>
        <w:suppressAutoHyphens/>
        <w:spacing w:line="240" w:lineRule="auto"/>
        <w:jc w:val="both"/>
        <w:rPr>
          <w:szCs w:val="20"/>
        </w:rPr>
      </w:pPr>
      <w:r w:rsidRPr="00A62172">
        <w:rPr>
          <w:szCs w:val="20"/>
        </w:rPr>
        <w:t xml:space="preserve">v primeru večjih nadgradenj </w:t>
      </w:r>
      <w:r w:rsidR="0050563E" w:rsidRPr="00A361BD">
        <w:rPr>
          <w:szCs w:val="20"/>
        </w:rPr>
        <w:t xml:space="preserve">naročniku predložil podroben načrt, po katerem bo izvajalec izvajal nadgradnjo in mu kadarkoli omogočil vpogled </w:t>
      </w:r>
      <w:r w:rsidR="004D6251">
        <w:rPr>
          <w:szCs w:val="20"/>
        </w:rPr>
        <w:t>v</w:t>
      </w:r>
      <w:r w:rsidR="0050563E" w:rsidRPr="00A361BD">
        <w:rPr>
          <w:szCs w:val="20"/>
        </w:rPr>
        <w:t xml:space="preserve"> potek napredka pri nadgradnji in kadarkoli na zahtevo naročnika v zahtevani obliki in rokih poročal o napredku del</w:t>
      </w:r>
      <w:r w:rsidR="00A361BD">
        <w:rPr>
          <w:szCs w:val="20"/>
        </w:rPr>
        <w:t>;</w:t>
      </w:r>
    </w:p>
    <w:p w14:paraId="5793C299" w14:textId="77777777" w:rsidR="0050563E" w:rsidRPr="00A361BD" w:rsidRDefault="0050563E" w:rsidP="0050563E">
      <w:pPr>
        <w:widowControl w:val="0"/>
        <w:numPr>
          <w:ilvl w:val="0"/>
          <w:numId w:val="21"/>
        </w:numPr>
        <w:suppressAutoHyphens/>
        <w:spacing w:line="240" w:lineRule="auto"/>
        <w:jc w:val="both"/>
        <w:rPr>
          <w:szCs w:val="20"/>
        </w:rPr>
      </w:pPr>
      <w:r w:rsidRPr="00A361BD">
        <w:rPr>
          <w:szCs w:val="20"/>
        </w:rPr>
        <w:t xml:space="preserve">upošteval </w:t>
      </w:r>
      <w:r w:rsidR="00772355">
        <w:rPr>
          <w:szCs w:val="20"/>
        </w:rPr>
        <w:t xml:space="preserve">naročnikova </w:t>
      </w:r>
      <w:r w:rsidRPr="00A361BD">
        <w:rPr>
          <w:szCs w:val="20"/>
        </w:rPr>
        <w:t>navodila in priporočila za namestitve</w:t>
      </w:r>
      <w:r w:rsidR="00A361BD">
        <w:rPr>
          <w:szCs w:val="20"/>
        </w:rPr>
        <w:t>;</w:t>
      </w:r>
      <w:r w:rsidRPr="00A361BD">
        <w:rPr>
          <w:szCs w:val="20"/>
        </w:rPr>
        <w:t xml:space="preserve"> </w:t>
      </w:r>
    </w:p>
    <w:p w14:paraId="5A9D520E" w14:textId="77777777" w:rsidR="0050563E" w:rsidRPr="00A361BD" w:rsidRDefault="0050563E" w:rsidP="0050563E">
      <w:pPr>
        <w:widowControl w:val="0"/>
        <w:numPr>
          <w:ilvl w:val="0"/>
          <w:numId w:val="21"/>
        </w:numPr>
        <w:suppressAutoHyphens/>
        <w:spacing w:line="240" w:lineRule="auto"/>
        <w:jc w:val="both"/>
        <w:rPr>
          <w:szCs w:val="20"/>
        </w:rPr>
      </w:pPr>
      <w:r w:rsidRPr="00A361BD">
        <w:rPr>
          <w:szCs w:val="20"/>
        </w:rPr>
        <w:t>po potrebi zagotovil prisotnost sodelujočih na svoji strani na sestankih tudi po 19. uri, če drugače ni mogoče izvesti sestanka, na katerem je potrebna prisotnost izvajalca</w:t>
      </w:r>
      <w:r w:rsidR="00A361BD">
        <w:rPr>
          <w:szCs w:val="20"/>
        </w:rPr>
        <w:t>;</w:t>
      </w:r>
    </w:p>
    <w:p w14:paraId="6061C132" w14:textId="77777777" w:rsidR="0050563E" w:rsidRPr="00A361BD" w:rsidRDefault="0050563E" w:rsidP="0050563E">
      <w:pPr>
        <w:widowControl w:val="0"/>
        <w:numPr>
          <w:ilvl w:val="0"/>
          <w:numId w:val="21"/>
        </w:numPr>
        <w:suppressAutoHyphens/>
        <w:spacing w:line="240" w:lineRule="auto"/>
        <w:jc w:val="both"/>
        <w:rPr>
          <w:szCs w:val="20"/>
        </w:rPr>
      </w:pPr>
      <w:r w:rsidRPr="00A361BD">
        <w:rPr>
          <w:szCs w:val="20"/>
        </w:rPr>
        <w:t>pred pošiljanjem namestitev podal poročilo o opravljenih testih in presoji kakovosti na strani izvajalca (kdo je preveril ustreznost, na podlagi česa in kakšni so bili rezultati)</w:t>
      </w:r>
      <w:r w:rsidR="00A361BD">
        <w:rPr>
          <w:szCs w:val="20"/>
        </w:rPr>
        <w:t>;</w:t>
      </w:r>
    </w:p>
    <w:p w14:paraId="213D7A66" w14:textId="77777777" w:rsidR="0050563E" w:rsidRPr="00A361BD" w:rsidRDefault="0050563E" w:rsidP="0050563E">
      <w:pPr>
        <w:widowControl w:val="0"/>
        <w:numPr>
          <w:ilvl w:val="0"/>
          <w:numId w:val="21"/>
        </w:numPr>
        <w:suppressAutoHyphens/>
        <w:spacing w:line="240" w:lineRule="auto"/>
        <w:jc w:val="both"/>
        <w:rPr>
          <w:szCs w:val="20"/>
        </w:rPr>
      </w:pPr>
      <w:r w:rsidRPr="00A361BD">
        <w:rPr>
          <w:szCs w:val="20"/>
        </w:rPr>
        <w:t>pred namestitvijo v produkcijo opravil obremenilni test, če tako presodi naročnik, v skladu s specifikacijami, ter pri tem izvedel vse potrebne popravke, ki so na podlagi opravljenih testov potrebni za zagotovitev učinkovitega delovanja sistema</w:t>
      </w:r>
      <w:r w:rsidR="00A361BD">
        <w:rPr>
          <w:szCs w:val="20"/>
        </w:rPr>
        <w:t>;</w:t>
      </w:r>
      <w:r w:rsidRPr="00A361BD">
        <w:rPr>
          <w:szCs w:val="20"/>
        </w:rPr>
        <w:t xml:space="preserve"> </w:t>
      </w:r>
    </w:p>
    <w:p w14:paraId="4E8D6FB9" w14:textId="218AD4D9" w:rsidR="0050563E" w:rsidRPr="00A361BD" w:rsidRDefault="0050563E" w:rsidP="0050563E">
      <w:pPr>
        <w:widowControl w:val="0"/>
        <w:numPr>
          <w:ilvl w:val="0"/>
          <w:numId w:val="21"/>
        </w:numPr>
        <w:suppressAutoHyphens/>
        <w:spacing w:line="240" w:lineRule="auto"/>
        <w:jc w:val="both"/>
        <w:rPr>
          <w:szCs w:val="20"/>
        </w:rPr>
      </w:pPr>
      <w:r w:rsidRPr="00A361BD">
        <w:rPr>
          <w:szCs w:val="20"/>
        </w:rPr>
        <w:t xml:space="preserve">ob vsaki spremembi ali nadgradnji pripravil navodila za uporabo. Navodila pripravi izvajalec v sodelovanju s predstavniki naročnika in jih po potrebi združi z deli navodil, ki jih pripravi naročnik. Navodila, ki jih mora izvajalec pripraviti, morajo biti vsaj v </w:t>
      </w:r>
      <w:proofErr w:type="spellStart"/>
      <w:r w:rsidRPr="00A361BD">
        <w:rPr>
          <w:szCs w:val="20"/>
        </w:rPr>
        <w:t>pdf</w:t>
      </w:r>
      <w:proofErr w:type="spellEnd"/>
      <w:r w:rsidRPr="00A361BD">
        <w:rPr>
          <w:szCs w:val="20"/>
        </w:rPr>
        <w:t xml:space="preserve"> in </w:t>
      </w:r>
      <w:proofErr w:type="spellStart"/>
      <w:r w:rsidRPr="00A361BD">
        <w:rPr>
          <w:szCs w:val="20"/>
        </w:rPr>
        <w:t>doc</w:t>
      </w:r>
      <w:proofErr w:type="spellEnd"/>
      <w:r w:rsidRPr="00A361BD">
        <w:rPr>
          <w:szCs w:val="20"/>
        </w:rPr>
        <w:t xml:space="preserve"> obliki. Vsa navodila mora glede na spremembe v času vzdrževanja posodabljati in objavljati v SVN </w:t>
      </w:r>
      <w:proofErr w:type="spellStart"/>
      <w:r w:rsidRPr="00A361BD">
        <w:rPr>
          <w:szCs w:val="20"/>
        </w:rPr>
        <w:t>repozitoriju</w:t>
      </w:r>
      <w:proofErr w:type="spellEnd"/>
      <w:r w:rsidR="00A361BD">
        <w:rPr>
          <w:szCs w:val="20"/>
        </w:rPr>
        <w:t>;</w:t>
      </w:r>
    </w:p>
    <w:p w14:paraId="2303EFCA" w14:textId="66145DB9" w:rsidR="00D475A7" w:rsidRPr="00A361BD" w:rsidRDefault="00D475A7" w:rsidP="00D475A7">
      <w:pPr>
        <w:numPr>
          <w:ilvl w:val="0"/>
          <w:numId w:val="21"/>
        </w:numPr>
        <w:jc w:val="both"/>
        <w:rPr>
          <w:rFonts w:cs="Arial"/>
          <w:szCs w:val="20"/>
        </w:rPr>
      </w:pPr>
      <w:r w:rsidRPr="00A361BD">
        <w:rPr>
          <w:rFonts w:cs="Arial"/>
          <w:szCs w:val="20"/>
        </w:rPr>
        <w:t>v primeru zamenjave ključnega kadra za izvedbo javnega naročila, ki je bil v postopku izbora zahtevan s strani naročnika kot pogoj, ob predhodnem obvestilu naročnika zagotovil nov kader, ki bo izpolnjeval vsaj takšne zahteve kot prvotno nominiran kader</w:t>
      </w:r>
      <w:r w:rsidR="00A361BD">
        <w:rPr>
          <w:rFonts w:cs="Arial"/>
          <w:szCs w:val="20"/>
        </w:rPr>
        <w:t>;</w:t>
      </w:r>
    </w:p>
    <w:p w14:paraId="6912DB37" w14:textId="365C7AB1" w:rsidR="00D475A7" w:rsidRPr="00A361BD" w:rsidRDefault="00D475A7" w:rsidP="00D475A7">
      <w:pPr>
        <w:numPr>
          <w:ilvl w:val="0"/>
          <w:numId w:val="21"/>
        </w:numPr>
        <w:jc w:val="both"/>
        <w:rPr>
          <w:rFonts w:cs="Arial"/>
          <w:szCs w:val="20"/>
        </w:rPr>
      </w:pPr>
      <w:r w:rsidRPr="00A361BD">
        <w:rPr>
          <w:rFonts w:cs="Arial"/>
          <w:szCs w:val="20"/>
        </w:rPr>
        <w:t xml:space="preserve">za opravljene aktivnosti storitve izstavil račune skladno </w:t>
      </w:r>
      <w:r w:rsidR="00B80DC6">
        <w:rPr>
          <w:rFonts w:cs="Arial"/>
          <w:szCs w:val="20"/>
        </w:rPr>
        <w:t>z določeno</w:t>
      </w:r>
      <w:r w:rsidRPr="00A361BD">
        <w:rPr>
          <w:rFonts w:cs="Arial"/>
          <w:szCs w:val="20"/>
        </w:rPr>
        <w:t xml:space="preserve"> ceno in opravljeno storitvijo;</w:t>
      </w:r>
    </w:p>
    <w:p w14:paraId="1370CE16" w14:textId="14DBB524" w:rsidR="0050563E" w:rsidRPr="00A361BD" w:rsidRDefault="0050563E" w:rsidP="0050563E">
      <w:pPr>
        <w:widowControl w:val="0"/>
        <w:numPr>
          <w:ilvl w:val="0"/>
          <w:numId w:val="21"/>
        </w:numPr>
        <w:suppressAutoHyphens/>
        <w:spacing w:line="240" w:lineRule="auto"/>
        <w:jc w:val="both"/>
        <w:rPr>
          <w:szCs w:val="20"/>
        </w:rPr>
      </w:pPr>
      <w:r w:rsidRPr="00A361BD">
        <w:rPr>
          <w:szCs w:val="20"/>
        </w:rPr>
        <w:t>sodelova</w:t>
      </w:r>
      <w:r w:rsidR="00D475A7" w:rsidRPr="00A361BD">
        <w:rPr>
          <w:szCs w:val="20"/>
        </w:rPr>
        <w:t>l</w:t>
      </w:r>
      <w:r w:rsidRPr="00A361BD">
        <w:rPr>
          <w:szCs w:val="20"/>
        </w:rPr>
        <w:t xml:space="preserve"> z vsemi ostalimi institucijami, k</w:t>
      </w:r>
      <w:r w:rsidR="00A361BD">
        <w:rPr>
          <w:szCs w:val="20"/>
        </w:rPr>
        <w:t>aterih vključenost je potrebna za izvedbo predmeta te pogodbe</w:t>
      </w:r>
      <w:r w:rsidRPr="00A361BD">
        <w:rPr>
          <w:szCs w:val="20"/>
        </w:rPr>
        <w:t xml:space="preserve"> in jim odgovarja</w:t>
      </w:r>
      <w:r w:rsidR="00D475A7" w:rsidRPr="00A361BD">
        <w:rPr>
          <w:szCs w:val="20"/>
        </w:rPr>
        <w:t>l</w:t>
      </w:r>
      <w:r w:rsidRPr="00A361BD">
        <w:rPr>
          <w:szCs w:val="20"/>
        </w:rPr>
        <w:t xml:space="preserve"> na vprašanja, pri čemer komunikacija poteka ob vednosti naročnika</w:t>
      </w:r>
      <w:r w:rsidR="00B80DC6">
        <w:rPr>
          <w:szCs w:val="20"/>
        </w:rPr>
        <w:t>;</w:t>
      </w:r>
      <w:r w:rsidRPr="00A361BD">
        <w:rPr>
          <w:szCs w:val="20"/>
        </w:rPr>
        <w:t xml:space="preserve"> </w:t>
      </w:r>
      <w:r w:rsidR="00D475A7" w:rsidRPr="00A361BD">
        <w:rPr>
          <w:szCs w:val="20"/>
        </w:rPr>
        <w:t>enako</w:t>
      </w:r>
      <w:r w:rsidRPr="00A361BD">
        <w:rPr>
          <w:szCs w:val="20"/>
        </w:rPr>
        <w:t xml:space="preserve"> velja tudi za vse sestanke, pri katerih naročnik ni prisoten</w:t>
      </w:r>
      <w:r w:rsidR="00A361BD">
        <w:rPr>
          <w:szCs w:val="20"/>
        </w:rPr>
        <w:t>;</w:t>
      </w:r>
    </w:p>
    <w:p w14:paraId="699ED431" w14:textId="77777777" w:rsidR="0050563E" w:rsidRPr="00A361BD" w:rsidRDefault="0050563E" w:rsidP="0050563E">
      <w:pPr>
        <w:widowControl w:val="0"/>
        <w:numPr>
          <w:ilvl w:val="0"/>
          <w:numId w:val="21"/>
        </w:numPr>
        <w:suppressAutoHyphens/>
        <w:spacing w:line="240" w:lineRule="auto"/>
        <w:jc w:val="both"/>
        <w:rPr>
          <w:szCs w:val="20"/>
        </w:rPr>
      </w:pPr>
      <w:r w:rsidRPr="00A361BD">
        <w:rPr>
          <w:szCs w:val="20"/>
        </w:rPr>
        <w:t>na zahtevo naročnika dopusti</w:t>
      </w:r>
      <w:r w:rsidR="00D475A7" w:rsidRPr="00A361BD">
        <w:rPr>
          <w:szCs w:val="20"/>
        </w:rPr>
        <w:t>l</w:t>
      </w:r>
      <w:r w:rsidRPr="00A361BD">
        <w:rPr>
          <w:szCs w:val="20"/>
        </w:rPr>
        <w:t xml:space="preserve"> zunanjo revizijo na nadgrajenih aplikacijah/modulih</w:t>
      </w:r>
      <w:r w:rsidR="00D475A7" w:rsidRPr="00A361BD">
        <w:rPr>
          <w:szCs w:val="20"/>
        </w:rPr>
        <w:t xml:space="preserve"> </w:t>
      </w:r>
      <w:proofErr w:type="spellStart"/>
      <w:r w:rsidR="00D475A7" w:rsidRPr="00A361BD">
        <w:rPr>
          <w:szCs w:val="20"/>
        </w:rPr>
        <w:t>eVŠ</w:t>
      </w:r>
      <w:proofErr w:type="spellEnd"/>
      <w:r w:rsidRPr="00A361BD">
        <w:rPr>
          <w:szCs w:val="20"/>
        </w:rPr>
        <w:t>, ki so predmet te pogodbe</w:t>
      </w:r>
      <w:r w:rsidR="00A361BD">
        <w:rPr>
          <w:szCs w:val="20"/>
        </w:rPr>
        <w:t>;</w:t>
      </w:r>
    </w:p>
    <w:p w14:paraId="0D3F5078" w14:textId="0C04C498" w:rsidR="00D91DE2" w:rsidRPr="00A361BD" w:rsidRDefault="00D91DE2" w:rsidP="002E414D">
      <w:pPr>
        <w:numPr>
          <w:ilvl w:val="0"/>
          <w:numId w:val="2"/>
        </w:numPr>
        <w:jc w:val="both"/>
        <w:rPr>
          <w:rFonts w:cs="Arial"/>
          <w:szCs w:val="20"/>
        </w:rPr>
      </w:pPr>
      <w:r w:rsidRPr="00A361BD">
        <w:rPr>
          <w:rFonts w:cs="Arial"/>
          <w:szCs w:val="20"/>
        </w:rPr>
        <w:t>tudi po prenehanju veljavnosti pogodbe sodeloval z naročnikom ali izvajalci, ki bi želeli uporabljati ali nadgraditi sistem ali dele sistema, ki jih razvija</w:t>
      </w:r>
      <w:r w:rsidR="00CD6AA4" w:rsidRPr="00A361BD">
        <w:rPr>
          <w:rFonts w:cs="Arial"/>
          <w:szCs w:val="20"/>
        </w:rPr>
        <w:t xml:space="preserve"> </w:t>
      </w:r>
      <w:r w:rsidRPr="00A361BD">
        <w:rPr>
          <w:rFonts w:cs="Arial"/>
          <w:szCs w:val="20"/>
        </w:rPr>
        <w:t>v okviru te pogodbe</w:t>
      </w:r>
      <w:r w:rsidR="00B80DC6">
        <w:rPr>
          <w:rFonts w:cs="Arial"/>
          <w:szCs w:val="20"/>
        </w:rPr>
        <w:t>,</w:t>
      </w:r>
      <w:r w:rsidRPr="00A361BD">
        <w:rPr>
          <w:rFonts w:cs="Arial"/>
          <w:szCs w:val="20"/>
        </w:rPr>
        <w:t xml:space="preserve"> oziroma na zahtevo naročnika</w:t>
      </w:r>
      <w:r w:rsidR="00B80DC6">
        <w:rPr>
          <w:rFonts w:cs="Arial"/>
          <w:szCs w:val="20"/>
        </w:rPr>
        <w:t xml:space="preserve"> izvedel</w:t>
      </w:r>
      <w:r w:rsidRPr="00A361BD">
        <w:rPr>
          <w:rFonts w:cs="Arial"/>
          <w:szCs w:val="20"/>
        </w:rPr>
        <w:t xml:space="preserve"> usposabljanj</w:t>
      </w:r>
      <w:r w:rsidR="00B80DC6">
        <w:rPr>
          <w:rFonts w:cs="Arial"/>
          <w:szCs w:val="20"/>
        </w:rPr>
        <w:t>a</w:t>
      </w:r>
      <w:r w:rsidRPr="00A361BD">
        <w:rPr>
          <w:rFonts w:cs="Arial"/>
          <w:szCs w:val="20"/>
        </w:rPr>
        <w:t>, ki bodo v primeru potrebe razpisana ločeno od te</w:t>
      </w:r>
      <w:r w:rsidR="00B80DC6">
        <w:rPr>
          <w:rFonts w:cs="Arial"/>
          <w:szCs w:val="20"/>
        </w:rPr>
        <w:t xml:space="preserve"> pogodbe</w:t>
      </w:r>
      <w:r w:rsidRPr="00A361BD">
        <w:rPr>
          <w:rFonts w:cs="Arial"/>
          <w:szCs w:val="20"/>
        </w:rPr>
        <w:t>, pri čeme</w:t>
      </w:r>
      <w:r w:rsidR="00F151D9" w:rsidRPr="00A361BD">
        <w:rPr>
          <w:rFonts w:cs="Arial"/>
          <w:szCs w:val="20"/>
        </w:rPr>
        <w:t>r</w:t>
      </w:r>
      <w:r w:rsidRPr="00A361BD">
        <w:rPr>
          <w:rFonts w:cs="Arial"/>
          <w:szCs w:val="20"/>
        </w:rPr>
        <w:t xml:space="preserve"> teh usposabljanj ne bo izvajal brezplačno, temveč v skladu s svojim cenikom za tovrstne storitve, ki je javno objavljen</w:t>
      </w:r>
      <w:r w:rsidR="00B80DC6">
        <w:rPr>
          <w:rFonts w:cs="Arial"/>
          <w:szCs w:val="20"/>
        </w:rPr>
        <w:t>,</w:t>
      </w:r>
      <w:r w:rsidRPr="00A361BD">
        <w:rPr>
          <w:rFonts w:cs="Arial"/>
          <w:szCs w:val="20"/>
        </w:rPr>
        <w:t xml:space="preserve"> oziroma po dogovorjen</w:t>
      </w:r>
      <w:r w:rsidR="00F151D9" w:rsidRPr="00A361BD">
        <w:rPr>
          <w:rFonts w:cs="Arial"/>
          <w:szCs w:val="20"/>
        </w:rPr>
        <w:t>ih ugodnejših pogojih naročnika.</w:t>
      </w:r>
    </w:p>
    <w:p w14:paraId="50FEB7F3" w14:textId="77777777" w:rsidR="00445E73" w:rsidRDefault="00445E73" w:rsidP="00445E73">
      <w:pPr>
        <w:jc w:val="both"/>
        <w:rPr>
          <w:rFonts w:cs="Arial"/>
          <w:szCs w:val="20"/>
        </w:rPr>
      </w:pPr>
    </w:p>
    <w:p w14:paraId="56E3D37F" w14:textId="77777777" w:rsidR="007C6672" w:rsidRDefault="00DD1858" w:rsidP="004E0D05">
      <w:pPr>
        <w:jc w:val="both"/>
        <w:rPr>
          <w:rFonts w:cs="Arial"/>
          <w:szCs w:val="20"/>
        </w:rPr>
      </w:pPr>
      <w:r w:rsidRPr="00DD1858">
        <w:rPr>
          <w:rFonts w:cs="Arial"/>
          <w:szCs w:val="20"/>
        </w:rPr>
        <w:lastRenderedPageBreak/>
        <w:t xml:space="preserve">Neizvajanje tega </w:t>
      </w:r>
      <w:r>
        <w:rPr>
          <w:rFonts w:cs="Arial"/>
          <w:szCs w:val="20"/>
        </w:rPr>
        <w:t>člena</w:t>
      </w:r>
      <w:r w:rsidRPr="00DD1858">
        <w:rPr>
          <w:rFonts w:cs="Arial"/>
          <w:szCs w:val="20"/>
        </w:rPr>
        <w:t xml:space="preserve"> pogodbe predstavlja hujšo kršitev pogodbenih obveznosti, ki ima lahko za posledico unovčenje </w:t>
      </w:r>
      <w:r w:rsidR="00D475A7">
        <w:rPr>
          <w:rFonts w:cs="Arial"/>
          <w:szCs w:val="20"/>
        </w:rPr>
        <w:t xml:space="preserve">zavarovanja </w:t>
      </w:r>
      <w:r w:rsidRPr="00DD1858">
        <w:rPr>
          <w:rFonts w:cs="Arial"/>
          <w:szCs w:val="20"/>
        </w:rPr>
        <w:t>za dobro izvedbo pogodbenih obveznosti.</w:t>
      </w:r>
    </w:p>
    <w:p w14:paraId="7D359064" w14:textId="77777777" w:rsidR="008A0974" w:rsidRDefault="008A0974" w:rsidP="008A0974">
      <w:pPr>
        <w:jc w:val="both"/>
        <w:rPr>
          <w:b/>
        </w:rPr>
      </w:pPr>
    </w:p>
    <w:p w14:paraId="0AF143B1" w14:textId="4F2A4CBE" w:rsidR="005214EA" w:rsidRDefault="005214EA" w:rsidP="008A0974">
      <w:pPr>
        <w:jc w:val="both"/>
      </w:pPr>
      <w:r>
        <w:t>Pri opravljanju storit</w:t>
      </w:r>
      <w:r w:rsidR="00772355">
        <w:t>e</w:t>
      </w:r>
      <w:r>
        <w:t>v po tej pogodbi izvajalec ni odgovoren</w:t>
      </w:r>
      <w:r w:rsidR="00B80DC6">
        <w:t xml:space="preserve"> za zamike, ki</w:t>
      </w:r>
      <w:r>
        <w:t>:</w:t>
      </w:r>
    </w:p>
    <w:p w14:paraId="64BE9E69" w14:textId="2DF6B3F1" w:rsidR="005214EA" w:rsidRPr="00CD6AA4" w:rsidRDefault="007A21BC" w:rsidP="005214EA">
      <w:pPr>
        <w:pStyle w:val="Odstavekseznama"/>
        <w:numPr>
          <w:ilvl w:val="0"/>
          <w:numId w:val="2"/>
        </w:numPr>
        <w:jc w:val="both"/>
      </w:pPr>
      <w:r>
        <w:t xml:space="preserve">kljub ustrezni izkazani skrbnosti izvajalca </w:t>
      </w:r>
      <w:r w:rsidR="005214EA" w:rsidRPr="00CD6AA4">
        <w:t>nastanejo zaradi nesodelovanja pristojnih ustanov, brez katerih ne more</w:t>
      </w:r>
      <w:r w:rsidR="00CD6AA4" w:rsidRPr="00CD6AA4">
        <w:t xml:space="preserve"> izvesti namestitve na testno, uvajalno ali produkcijsko okolje </w:t>
      </w:r>
      <w:proofErr w:type="spellStart"/>
      <w:r w:rsidR="00CD6AA4" w:rsidRPr="00CD6AA4">
        <w:t>eVŠ</w:t>
      </w:r>
      <w:proofErr w:type="spellEnd"/>
      <w:r w:rsidR="00C5044F">
        <w:t>;</w:t>
      </w:r>
    </w:p>
    <w:p w14:paraId="7FD01C6D" w14:textId="6C61EB48" w:rsidR="005214EA" w:rsidRDefault="005214EA" w:rsidP="005214EA">
      <w:pPr>
        <w:pStyle w:val="Odstavekseznama"/>
        <w:numPr>
          <w:ilvl w:val="0"/>
          <w:numId w:val="2"/>
        </w:numPr>
        <w:jc w:val="both"/>
      </w:pPr>
      <w:r w:rsidRPr="00CD6AA4">
        <w:t>nastanejo zaradi spremembe zakonodaje, ki pomenijo spremembo specifikacij, zaradi katerih se rok izvedbe zamakne.</w:t>
      </w:r>
    </w:p>
    <w:p w14:paraId="6DDF6C38" w14:textId="310E4B4E" w:rsidR="00420750" w:rsidRDefault="00420750" w:rsidP="00420750">
      <w:pPr>
        <w:jc w:val="both"/>
      </w:pPr>
    </w:p>
    <w:p w14:paraId="0C6BBC71" w14:textId="230CE7C6" w:rsidR="002470F8" w:rsidRPr="00CD6AA4" w:rsidRDefault="002470F8" w:rsidP="00420750">
      <w:pPr>
        <w:jc w:val="both"/>
      </w:pPr>
    </w:p>
    <w:p w14:paraId="2F478C77" w14:textId="77777777" w:rsidR="00C5044F" w:rsidRDefault="00C5044F" w:rsidP="004E0D05">
      <w:pPr>
        <w:jc w:val="both"/>
        <w:rPr>
          <w:b/>
        </w:rPr>
      </w:pPr>
    </w:p>
    <w:p w14:paraId="68CC68CA" w14:textId="0A7BC990" w:rsidR="002470F8" w:rsidRPr="00B50F31" w:rsidRDefault="00262A20" w:rsidP="00B50F31">
      <w:pPr>
        <w:pStyle w:val="Odstavekseznama"/>
        <w:numPr>
          <w:ilvl w:val="0"/>
          <w:numId w:val="6"/>
        </w:numPr>
        <w:rPr>
          <w:b/>
        </w:rPr>
      </w:pPr>
      <w:r w:rsidRPr="00B50F31">
        <w:rPr>
          <w:b/>
        </w:rPr>
        <w:t xml:space="preserve">FINANČNO </w:t>
      </w:r>
      <w:r w:rsidR="00043256" w:rsidRPr="00B50F31">
        <w:rPr>
          <w:b/>
        </w:rPr>
        <w:t>ZAVAROVANJE ZA DOBRO IZVEDBO POGODBENIH OBVEZNOST</w:t>
      </w:r>
    </w:p>
    <w:p w14:paraId="6958FBF7" w14:textId="77777777" w:rsidR="00081B9F" w:rsidRPr="00B50F31" w:rsidRDefault="00081B9F" w:rsidP="00B50F31">
      <w:pPr>
        <w:ind w:left="720"/>
        <w:jc w:val="both"/>
        <w:rPr>
          <w:rFonts w:cs="Arial"/>
          <w:b/>
          <w:bCs/>
          <w:szCs w:val="20"/>
        </w:rPr>
      </w:pPr>
    </w:p>
    <w:p w14:paraId="15C731E3" w14:textId="77777777" w:rsidR="008B06DF" w:rsidRPr="00BA7266" w:rsidRDefault="008B06DF" w:rsidP="00D475A7">
      <w:pPr>
        <w:numPr>
          <w:ilvl w:val="0"/>
          <w:numId w:val="5"/>
        </w:numPr>
        <w:ind w:left="709" w:hanging="349"/>
        <w:jc w:val="center"/>
        <w:rPr>
          <w:rFonts w:cs="Arial"/>
          <w:b/>
          <w:szCs w:val="20"/>
        </w:rPr>
      </w:pPr>
      <w:r w:rsidRPr="00BA7266">
        <w:rPr>
          <w:rFonts w:cs="Arial"/>
          <w:b/>
          <w:szCs w:val="20"/>
        </w:rPr>
        <w:t>člen</w:t>
      </w:r>
    </w:p>
    <w:p w14:paraId="15D18E4F" w14:textId="77777777" w:rsidR="008B06DF" w:rsidRDefault="008B06DF" w:rsidP="00A04F3C">
      <w:pPr>
        <w:jc w:val="both"/>
        <w:rPr>
          <w:rFonts w:cs="Arial"/>
          <w:szCs w:val="20"/>
        </w:rPr>
      </w:pPr>
    </w:p>
    <w:p w14:paraId="234D330F" w14:textId="7D7C573D" w:rsidR="00A04F3C" w:rsidRPr="00E77C62" w:rsidRDefault="00A04F3C" w:rsidP="00A04F3C">
      <w:pPr>
        <w:jc w:val="both"/>
        <w:rPr>
          <w:rFonts w:cs="Arial"/>
          <w:szCs w:val="20"/>
        </w:rPr>
      </w:pPr>
      <w:r w:rsidRPr="00E77C62">
        <w:rPr>
          <w:rFonts w:cs="Arial"/>
          <w:szCs w:val="20"/>
        </w:rPr>
        <w:t xml:space="preserve">Izvajalec jamči za dobro izvedbo pogodbenih obveznosti s </w:t>
      </w:r>
      <w:r w:rsidRPr="005D5891">
        <w:rPr>
          <w:rFonts w:cs="Arial"/>
          <w:szCs w:val="20"/>
        </w:rPr>
        <w:t xml:space="preserve">predložitvijo </w:t>
      </w:r>
      <w:r w:rsidR="00772355" w:rsidRPr="005D5891">
        <w:rPr>
          <w:rFonts w:cs="Arial"/>
          <w:szCs w:val="20"/>
        </w:rPr>
        <w:t>____________</w:t>
      </w:r>
      <w:r w:rsidR="00772355" w:rsidRPr="005D5891">
        <w:rPr>
          <w:rFonts w:cs="Arial"/>
          <w:i/>
          <w:szCs w:val="20"/>
        </w:rPr>
        <w:t>[</w:t>
      </w:r>
      <w:r w:rsidRPr="005D5891">
        <w:rPr>
          <w:rFonts w:cs="Arial"/>
          <w:i/>
          <w:szCs w:val="20"/>
        </w:rPr>
        <w:t>bančne garancije</w:t>
      </w:r>
      <w:r w:rsidR="00D475A7" w:rsidRPr="005D5891">
        <w:rPr>
          <w:i/>
        </w:rPr>
        <w:t xml:space="preserve"> </w:t>
      </w:r>
      <w:r w:rsidR="00D475A7" w:rsidRPr="005D5891">
        <w:rPr>
          <w:rFonts w:cs="Arial"/>
          <w:i/>
          <w:szCs w:val="20"/>
        </w:rPr>
        <w:t>ali kavcijskega zavarovanja pri zavarovalnici</w:t>
      </w:r>
      <w:r w:rsidR="00772355" w:rsidRPr="005D5891">
        <w:rPr>
          <w:rFonts w:cs="Arial"/>
          <w:i/>
          <w:szCs w:val="20"/>
        </w:rPr>
        <w:t>]</w:t>
      </w:r>
      <w:r w:rsidRPr="005D5891">
        <w:rPr>
          <w:rFonts w:cs="Arial"/>
          <w:szCs w:val="20"/>
        </w:rPr>
        <w:t>, ki je priloga</w:t>
      </w:r>
      <w:r w:rsidR="00B80DC6">
        <w:rPr>
          <w:rFonts w:cs="Arial"/>
          <w:szCs w:val="20"/>
        </w:rPr>
        <w:t xml:space="preserve"> 4</w:t>
      </w:r>
      <w:r w:rsidRPr="005D5891">
        <w:rPr>
          <w:rFonts w:cs="Arial"/>
          <w:szCs w:val="20"/>
        </w:rPr>
        <w:t xml:space="preserve"> te pogodbe.</w:t>
      </w:r>
    </w:p>
    <w:p w14:paraId="63AC8F6D" w14:textId="77777777" w:rsidR="00A04F3C" w:rsidRPr="00E77C62" w:rsidRDefault="00A04F3C" w:rsidP="00A04F3C">
      <w:pPr>
        <w:jc w:val="both"/>
        <w:rPr>
          <w:rFonts w:cs="Arial"/>
          <w:szCs w:val="20"/>
        </w:rPr>
      </w:pPr>
    </w:p>
    <w:p w14:paraId="6E0745A7" w14:textId="038C14FB" w:rsidR="00A04F3C" w:rsidRPr="00E77C62" w:rsidRDefault="000C4869" w:rsidP="00A04F3C">
      <w:pPr>
        <w:jc w:val="both"/>
        <w:rPr>
          <w:rFonts w:cs="Arial"/>
          <w:szCs w:val="20"/>
        </w:rPr>
      </w:pPr>
      <w:r w:rsidRPr="00E77C62">
        <w:rPr>
          <w:rFonts w:cs="Arial"/>
          <w:szCs w:val="20"/>
        </w:rPr>
        <w:t xml:space="preserve">Originalno </w:t>
      </w:r>
      <w:r w:rsidR="009C650A">
        <w:rPr>
          <w:rFonts w:cs="Arial"/>
          <w:szCs w:val="20"/>
        </w:rPr>
        <w:t xml:space="preserve">finančno </w:t>
      </w:r>
      <w:r w:rsidR="00D475A7">
        <w:rPr>
          <w:rFonts w:cs="Arial"/>
          <w:szCs w:val="20"/>
        </w:rPr>
        <w:t>zavarovanje</w:t>
      </w:r>
      <w:r w:rsidR="00EF6C1F">
        <w:rPr>
          <w:rFonts w:cs="Arial"/>
          <w:szCs w:val="20"/>
        </w:rPr>
        <w:t xml:space="preserve"> iz prejšnjega odstavka</w:t>
      </w:r>
      <w:r w:rsidR="001A05F8" w:rsidRPr="00E77C62">
        <w:rPr>
          <w:rFonts w:cs="Arial"/>
          <w:szCs w:val="20"/>
        </w:rPr>
        <w:t xml:space="preserve"> kot jamstvo za dobro izvedbo pogodbenih obveznosti z veljavnostjo za čas trajanja pogodbe</w:t>
      </w:r>
      <w:r w:rsidR="00E77C62" w:rsidRPr="00E77C62">
        <w:rPr>
          <w:rFonts w:cs="Arial"/>
          <w:szCs w:val="20"/>
        </w:rPr>
        <w:t xml:space="preserve"> in še trideset </w:t>
      </w:r>
      <w:r w:rsidR="000502DE">
        <w:rPr>
          <w:rFonts w:cs="Arial"/>
          <w:szCs w:val="20"/>
        </w:rPr>
        <w:t>(30) dni po preteku veljavnosti</w:t>
      </w:r>
      <w:r w:rsidR="001A05F8" w:rsidRPr="00E77C62">
        <w:rPr>
          <w:rFonts w:cs="Arial"/>
          <w:szCs w:val="20"/>
        </w:rPr>
        <w:t xml:space="preserve">, </w:t>
      </w:r>
      <w:r w:rsidRPr="00E77C62">
        <w:rPr>
          <w:rFonts w:cs="Arial"/>
          <w:szCs w:val="20"/>
        </w:rPr>
        <w:t>unovčljivo na prvi poziv, izdelano po Enotnih pravilih za garancije na poziv (EPGP)</w:t>
      </w:r>
      <w:r w:rsidR="001A05F8" w:rsidRPr="00E77C62">
        <w:rPr>
          <w:rFonts w:cs="Arial"/>
          <w:szCs w:val="20"/>
        </w:rPr>
        <w:t xml:space="preserve"> </w:t>
      </w:r>
      <w:r w:rsidRPr="00E77C62">
        <w:rPr>
          <w:rFonts w:cs="Arial"/>
          <w:szCs w:val="20"/>
        </w:rPr>
        <w:t xml:space="preserve">v višini </w:t>
      </w:r>
      <w:r w:rsidR="00D475A7">
        <w:rPr>
          <w:rFonts w:cs="Arial"/>
          <w:szCs w:val="20"/>
        </w:rPr>
        <w:t>5</w:t>
      </w:r>
      <w:r w:rsidRPr="00E77C62">
        <w:rPr>
          <w:rFonts w:cs="Arial"/>
          <w:szCs w:val="20"/>
        </w:rPr>
        <w:t xml:space="preserve"> % od skupne pogodbene vrednosti (z DDV), določene v prvem odstavku </w:t>
      </w:r>
      <w:r w:rsidR="005C6562">
        <w:rPr>
          <w:rFonts w:cs="Arial"/>
          <w:szCs w:val="20"/>
        </w:rPr>
        <w:t>3</w:t>
      </w:r>
      <w:r w:rsidRPr="00E77C62">
        <w:rPr>
          <w:rFonts w:cs="Arial"/>
          <w:szCs w:val="20"/>
        </w:rPr>
        <w:t>. člena pogodbe</w:t>
      </w:r>
      <w:r w:rsidR="001A05F8" w:rsidRPr="00E77C62">
        <w:rPr>
          <w:rFonts w:cs="Arial"/>
          <w:szCs w:val="20"/>
        </w:rPr>
        <w:t>,</w:t>
      </w:r>
      <w:r w:rsidRPr="00E77C62">
        <w:rPr>
          <w:rFonts w:cs="Arial"/>
          <w:szCs w:val="20"/>
        </w:rPr>
        <w:t xml:space="preserve"> </w:t>
      </w:r>
      <w:r w:rsidR="00A04F3C" w:rsidRPr="00E77C62">
        <w:rPr>
          <w:rFonts w:cs="Arial"/>
          <w:szCs w:val="20"/>
        </w:rPr>
        <w:t xml:space="preserve">mora izvajalec, kot pogoj za veljavnost pogodbe, predložiti naročniku hkrati z vsemi podpisanimi izvodi pogodbe oziroma najkasneje v </w:t>
      </w:r>
      <w:r w:rsidR="00A361BD">
        <w:rPr>
          <w:rFonts w:cs="Arial"/>
          <w:szCs w:val="20"/>
        </w:rPr>
        <w:t>desetih (</w:t>
      </w:r>
      <w:r w:rsidR="001C196C">
        <w:rPr>
          <w:rFonts w:cs="Arial"/>
          <w:szCs w:val="20"/>
        </w:rPr>
        <w:t>10</w:t>
      </w:r>
      <w:r w:rsidR="00A361BD">
        <w:rPr>
          <w:rFonts w:cs="Arial"/>
          <w:szCs w:val="20"/>
        </w:rPr>
        <w:t>)</w:t>
      </w:r>
      <w:r w:rsidR="00A04F3C" w:rsidRPr="00E77C62">
        <w:rPr>
          <w:rFonts w:cs="Arial"/>
          <w:szCs w:val="20"/>
        </w:rPr>
        <w:t xml:space="preserve"> delovnih dneh </w:t>
      </w:r>
      <w:r w:rsidRPr="00E77C62">
        <w:rPr>
          <w:rFonts w:cs="Arial"/>
          <w:szCs w:val="20"/>
        </w:rPr>
        <w:t>od podpisa pogodbe</w:t>
      </w:r>
      <w:r w:rsidR="00A04F3C" w:rsidRPr="00E77C62">
        <w:rPr>
          <w:rFonts w:cs="Arial"/>
          <w:szCs w:val="20"/>
        </w:rPr>
        <w:t>.</w:t>
      </w:r>
    </w:p>
    <w:p w14:paraId="2807F794" w14:textId="77777777" w:rsidR="00A361BD" w:rsidRDefault="00A361BD" w:rsidP="001A05F8">
      <w:pPr>
        <w:jc w:val="both"/>
        <w:rPr>
          <w:rFonts w:cs="Arial"/>
          <w:szCs w:val="20"/>
        </w:rPr>
      </w:pPr>
    </w:p>
    <w:p w14:paraId="54B1AF6C" w14:textId="33090DCA" w:rsidR="001A05F8" w:rsidRPr="00E77C62" w:rsidRDefault="001A05F8" w:rsidP="001A05F8">
      <w:pPr>
        <w:jc w:val="both"/>
        <w:rPr>
          <w:rFonts w:cs="Arial"/>
          <w:szCs w:val="20"/>
        </w:rPr>
      </w:pPr>
      <w:r w:rsidRPr="00E77C62">
        <w:rPr>
          <w:rFonts w:cs="Arial"/>
          <w:szCs w:val="20"/>
        </w:rPr>
        <w:t xml:space="preserve">Predložitev </w:t>
      </w:r>
      <w:r w:rsidR="00E32AEC">
        <w:rPr>
          <w:rFonts w:cs="Arial"/>
          <w:szCs w:val="20"/>
        </w:rPr>
        <w:t xml:space="preserve">finančnega </w:t>
      </w:r>
      <w:r w:rsidR="00A361BD">
        <w:rPr>
          <w:rFonts w:cs="Arial"/>
          <w:szCs w:val="20"/>
        </w:rPr>
        <w:t>zavarovanja</w:t>
      </w:r>
      <w:r w:rsidRPr="00E77C62">
        <w:rPr>
          <w:rFonts w:cs="Arial"/>
          <w:szCs w:val="20"/>
        </w:rPr>
        <w:t xml:space="preserve"> za dobro izvedbo pogodbenih obveznosti je pogoj za veljavnost te pogodbe. V kolikor izvajalec najkasneje v </w:t>
      </w:r>
      <w:r w:rsidR="00A361BD">
        <w:rPr>
          <w:rFonts w:cs="Arial"/>
          <w:szCs w:val="20"/>
        </w:rPr>
        <w:t>desetih (</w:t>
      </w:r>
      <w:r w:rsidR="001C196C">
        <w:rPr>
          <w:rFonts w:cs="Arial"/>
          <w:szCs w:val="20"/>
        </w:rPr>
        <w:t>10</w:t>
      </w:r>
      <w:r w:rsidR="00A361BD">
        <w:rPr>
          <w:rFonts w:cs="Arial"/>
          <w:szCs w:val="20"/>
        </w:rPr>
        <w:t>)</w:t>
      </w:r>
      <w:r w:rsidRPr="00E77C62">
        <w:rPr>
          <w:rFonts w:cs="Arial"/>
          <w:szCs w:val="20"/>
        </w:rPr>
        <w:t xml:space="preserve"> dneh po podpisu te pogodbe naročniku ne predloži </w:t>
      </w:r>
      <w:r w:rsidR="00FB414F" w:rsidRPr="001B6499">
        <w:rPr>
          <w:rFonts w:cs="Arial"/>
          <w:i/>
          <w:iCs/>
          <w:szCs w:val="20"/>
        </w:rPr>
        <w:t>bančne garancije</w:t>
      </w:r>
      <w:r w:rsidR="00A361BD" w:rsidRPr="001B6499">
        <w:rPr>
          <w:rFonts w:cs="Arial"/>
          <w:i/>
          <w:iCs/>
          <w:szCs w:val="20"/>
        </w:rPr>
        <w:t xml:space="preserve"> ali kavcijskega zavarovanja</w:t>
      </w:r>
      <w:r w:rsidR="00A361BD" w:rsidRPr="00D475A7">
        <w:rPr>
          <w:rFonts w:cs="Arial"/>
          <w:szCs w:val="20"/>
        </w:rPr>
        <w:t xml:space="preserve"> pri zavarovalnici</w:t>
      </w:r>
      <w:r w:rsidRPr="00E77C62">
        <w:rPr>
          <w:rFonts w:cs="Arial"/>
          <w:szCs w:val="20"/>
        </w:rPr>
        <w:t xml:space="preserve"> za dobro izvedbo pogodbenih obveznosti, se šteje, da ta pogodba nikoli ni bila sklenjena.</w:t>
      </w:r>
    </w:p>
    <w:p w14:paraId="3FA3A717" w14:textId="77777777" w:rsidR="001A05F8" w:rsidRPr="00E77C62" w:rsidRDefault="001A05F8" w:rsidP="00A04F3C">
      <w:pPr>
        <w:jc w:val="both"/>
        <w:rPr>
          <w:rFonts w:cs="Arial"/>
          <w:szCs w:val="20"/>
        </w:rPr>
      </w:pPr>
    </w:p>
    <w:p w14:paraId="52EE362A" w14:textId="77777777" w:rsidR="007E2A5E" w:rsidRDefault="00A04F3C" w:rsidP="001C5353">
      <w:pPr>
        <w:jc w:val="both"/>
        <w:rPr>
          <w:rFonts w:cs="Arial"/>
          <w:szCs w:val="20"/>
        </w:rPr>
      </w:pPr>
      <w:r w:rsidRPr="00E77C62">
        <w:rPr>
          <w:rFonts w:cs="Arial"/>
          <w:szCs w:val="20"/>
        </w:rPr>
        <w:t>Predložen</w:t>
      </w:r>
      <w:r w:rsidR="00D475A7">
        <w:rPr>
          <w:rFonts w:cs="Arial"/>
          <w:szCs w:val="20"/>
        </w:rPr>
        <w:t xml:space="preserve">o </w:t>
      </w:r>
      <w:r w:rsidR="00007C06">
        <w:rPr>
          <w:rFonts w:cs="Arial"/>
          <w:szCs w:val="20"/>
        </w:rPr>
        <w:t xml:space="preserve">finančno </w:t>
      </w:r>
      <w:r w:rsidR="00D475A7">
        <w:rPr>
          <w:rFonts w:cs="Arial"/>
          <w:szCs w:val="20"/>
        </w:rPr>
        <w:t>zavarovanje</w:t>
      </w:r>
      <w:r w:rsidRPr="00E77C62">
        <w:rPr>
          <w:rFonts w:cs="Arial"/>
          <w:szCs w:val="20"/>
        </w:rPr>
        <w:t xml:space="preserve"> za dobro izvedbo pogodbenih obveznosti je praviln</w:t>
      </w:r>
      <w:r w:rsidR="00D475A7">
        <w:rPr>
          <w:rFonts w:cs="Arial"/>
          <w:szCs w:val="20"/>
        </w:rPr>
        <w:t>o</w:t>
      </w:r>
      <w:r w:rsidRPr="00E77C62">
        <w:rPr>
          <w:rFonts w:cs="Arial"/>
          <w:szCs w:val="20"/>
        </w:rPr>
        <w:t xml:space="preserve">, če izpolnjuje vse </w:t>
      </w:r>
    </w:p>
    <w:p w14:paraId="044DE391" w14:textId="300DA359" w:rsidR="00A04F3C" w:rsidRPr="00E77C62" w:rsidRDefault="00A04F3C" w:rsidP="001C5353">
      <w:pPr>
        <w:jc w:val="both"/>
        <w:rPr>
          <w:rFonts w:cs="Arial"/>
          <w:szCs w:val="20"/>
        </w:rPr>
      </w:pPr>
      <w:r w:rsidRPr="00E77C62">
        <w:rPr>
          <w:rFonts w:cs="Arial"/>
          <w:szCs w:val="20"/>
        </w:rPr>
        <w:t xml:space="preserve">naročnikove zahteve iz </w:t>
      </w:r>
      <w:r w:rsidR="00A361BD">
        <w:rPr>
          <w:rFonts w:cs="Arial"/>
          <w:szCs w:val="20"/>
        </w:rPr>
        <w:t xml:space="preserve">vzorca </w:t>
      </w:r>
      <w:r w:rsidRPr="00E77C62">
        <w:rPr>
          <w:rFonts w:cs="Arial"/>
          <w:szCs w:val="20"/>
        </w:rPr>
        <w:t>»</w:t>
      </w:r>
      <w:r w:rsidR="00D475A7">
        <w:rPr>
          <w:rFonts w:cs="Arial"/>
          <w:szCs w:val="20"/>
        </w:rPr>
        <w:t>Finančno zava</w:t>
      </w:r>
      <w:r w:rsidR="00A361BD">
        <w:rPr>
          <w:rFonts w:cs="Arial"/>
          <w:szCs w:val="20"/>
        </w:rPr>
        <w:t>r</w:t>
      </w:r>
      <w:r w:rsidR="00D475A7">
        <w:rPr>
          <w:rFonts w:cs="Arial"/>
          <w:szCs w:val="20"/>
        </w:rPr>
        <w:t xml:space="preserve">ovanje </w:t>
      </w:r>
      <w:r w:rsidR="001A05F8" w:rsidRPr="00E77C62">
        <w:rPr>
          <w:rFonts w:cs="Arial"/>
          <w:szCs w:val="20"/>
        </w:rPr>
        <w:t>za dobro izvedbo pogodbenih obveznosti</w:t>
      </w:r>
      <w:r w:rsidRPr="00E77C62">
        <w:rPr>
          <w:rFonts w:cs="Arial"/>
          <w:szCs w:val="20"/>
        </w:rPr>
        <w:t>«</w:t>
      </w:r>
      <w:r w:rsidR="001C5353">
        <w:rPr>
          <w:rFonts w:cs="Arial"/>
          <w:szCs w:val="20"/>
        </w:rPr>
        <w:t>, ki je</w:t>
      </w:r>
      <w:r w:rsidR="00A77AC1">
        <w:rPr>
          <w:rFonts w:cs="Arial"/>
          <w:szCs w:val="20"/>
        </w:rPr>
        <w:t xml:space="preserve"> kot priloga</w:t>
      </w:r>
      <w:r w:rsidR="00B06185">
        <w:rPr>
          <w:rFonts w:cs="Arial"/>
          <w:szCs w:val="20"/>
        </w:rPr>
        <w:t xml:space="preserve"> </w:t>
      </w:r>
      <w:r w:rsidR="004C6DE9">
        <w:rPr>
          <w:rFonts w:cs="Arial"/>
          <w:szCs w:val="20"/>
        </w:rPr>
        <w:t>8</w:t>
      </w:r>
      <w:r w:rsidR="00A77AC1">
        <w:rPr>
          <w:rFonts w:cs="Arial"/>
          <w:szCs w:val="20"/>
        </w:rPr>
        <w:t xml:space="preserve"> </w:t>
      </w:r>
      <w:r w:rsidR="001C5353">
        <w:rPr>
          <w:rFonts w:cs="Arial"/>
          <w:szCs w:val="20"/>
        </w:rPr>
        <w:t>del razpisne dokumentacije javnega naročila</w:t>
      </w:r>
      <w:r w:rsidRPr="00E77C62">
        <w:rPr>
          <w:rFonts w:cs="Arial"/>
          <w:szCs w:val="20"/>
        </w:rPr>
        <w:t xml:space="preserve">. </w:t>
      </w:r>
    </w:p>
    <w:p w14:paraId="3B1FECB8" w14:textId="77777777" w:rsidR="00A04F3C" w:rsidRPr="00E77C62" w:rsidRDefault="00A04F3C" w:rsidP="00A04F3C">
      <w:pPr>
        <w:jc w:val="both"/>
        <w:rPr>
          <w:rFonts w:cs="Arial"/>
          <w:szCs w:val="20"/>
        </w:rPr>
      </w:pPr>
    </w:p>
    <w:p w14:paraId="52C92DC7" w14:textId="4AB83D4A" w:rsidR="00D22D99" w:rsidRPr="00D22D99" w:rsidRDefault="00D22D99" w:rsidP="00D22D99">
      <w:pPr>
        <w:jc w:val="both"/>
        <w:rPr>
          <w:rFonts w:cs="Arial"/>
          <w:szCs w:val="20"/>
        </w:rPr>
      </w:pPr>
      <w:r w:rsidRPr="00D22D99">
        <w:rPr>
          <w:rFonts w:cs="Arial"/>
          <w:szCs w:val="20"/>
        </w:rPr>
        <w:t xml:space="preserve">Naročnik lahko unovči </w:t>
      </w:r>
      <w:r w:rsidR="00890220">
        <w:rPr>
          <w:rFonts w:cs="Arial"/>
          <w:szCs w:val="20"/>
        </w:rPr>
        <w:t xml:space="preserve">finančno </w:t>
      </w:r>
      <w:r w:rsidR="001C5353">
        <w:rPr>
          <w:rFonts w:cs="Arial"/>
          <w:szCs w:val="20"/>
        </w:rPr>
        <w:t>zavarovanje</w:t>
      </w:r>
      <w:r w:rsidRPr="00D22D99">
        <w:rPr>
          <w:rFonts w:cs="Arial"/>
          <w:szCs w:val="20"/>
        </w:rPr>
        <w:t xml:space="preserve"> za dobro izvedbo pogodbenih obveznosti v naslednjih primerih:</w:t>
      </w:r>
    </w:p>
    <w:p w14:paraId="0AEE0A75" w14:textId="4B33F0E3" w:rsidR="00D22D99" w:rsidRPr="000434B3" w:rsidRDefault="00D22D99" w:rsidP="00D05CD2">
      <w:pPr>
        <w:pStyle w:val="Odstavekseznama"/>
        <w:numPr>
          <w:ilvl w:val="0"/>
          <w:numId w:val="47"/>
        </w:numPr>
        <w:jc w:val="both"/>
        <w:rPr>
          <w:rFonts w:cs="Arial"/>
          <w:szCs w:val="20"/>
        </w:rPr>
      </w:pPr>
      <w:r w:rsidRPr="002D4310">
        <w:rPr>
          <w:rFonts w:cs="Arial"/>
          <w:szCs w:val="20"/>
        </w:rPr>
        <w:t>če se</w:t>
      </w:r>
      <w:r w:rsidRPr="000434B3">
        <w:rPr>
          <w:rFonts w:cs="Arial"/>
          <w:szCs w:val="20"/>
        </w:rPr>
        <w:t xml:space="preserve"> izka</w:t>
      </w:r>
      <w:r w:rsidR="009523C4" w:rsidRPr="000434B3">
        <w:rPr>
          <w:rFonts w:cs="Arial"/>
          <w:szCs w:val="20"/>
        </w:rPr>
        <w:t>že</w:t>
      </w:r>
      <w:r w:rsidRPr="000434B3">
        <w:rPr>
          <w:rFonts w:cs="Arial"/>
          <w:szCs w:val="20"/>
        </w:rPr>
        <w:t>, da storitev ni skladna z zahtevami iz pogodbe</w:t>
      </w:r>
      <w:r w:rsidR="00AF10A4" w:rsidRPr="000434B3">
        <w:rPr>
          <w:rFonts w:cs="Arial"/>
          <w:szCs w:val="20"/>
        </w:rPr>
        <w:t xml:space="preserve"> ali s specifikacijami</w:t>
      </w:r>
      <w:r w:rsidRPr="000434B3">
        <w:rPr>
          <w:rFonts w:cs="Arial"/>
          <w:szCs w:val="20"/>
        </w:rPr>
        <w:t>;</w:t>
      </w:r>
    </w:p>
    <w:p w14:paraId="6913D1D7" w14:textId="65E202CC" w:rsidR="00D22D99" w:rsidRPr="000434B3" w:rsidRDefault="00D22D99" w:rsidP="00D05CD2">
      <w:pPr>
        <w:pStyle w:val="Odstavekseznama"/>
        <w:numPr>
          <w:ilvl w:val="0"/>
          <w:numId w:val="47"/>
        </w:numPr>
        <w:jc w:val="both"/>
        <w:rPr>
          <w:rFonts w:cs="Arial"/>
          <w:szCs w:val="20"/>
        </w:rPr>
      </w:pPr>
      <w:r w:rsidRPr="00D05CD2">
        <w:rPr>
          <w:rFonts w:cs="Arial"/>
          <w:szCs w:val="20"/>
        </w:rPr>
        <w:t xml:space="preserve">če </w:t>
      </w:r>
      <w:r w:rsidRPr="000434B3">
        <w:rPr>
          <w:rFonts w:cs="Arial"/>
          <w:szCs w:val="20"/>
        </w:rPr>
        <w:t>naročnik pogodbo razdr</w:t>
      </w:r>
      <w:r w:rsidR="009523C4" w:rsidRPr="000434B3">
        <w:rPr>
          <w:rFonts w:cs="Arial"/>
          <w:szCs w:val="20"/>
        </w:rPr>
        <w:t>e</w:t>
      </w:r>
      <w:r w:rsidRPr="000434B3">
        <w:rPr>
          <w:rFonts w:cs="Arial"/>
          <w:szCs w:val="20"/>
        </w:rPr>
        <w:t xml:space="preserve"> zaradi napak v izvedbi storitev;</w:t>
      </w:r>
    </w:p>
    <w:p w14:paraId="38660CCF" w14:textId="45E8D461" w:rsidR="00D22D99" w:rsidRPr="000434B3" w:rsidRDefault="00D22D99" w:rsidP="00D05CD2">
      <w:pPr>
        <w:pStyle w:val="Odstavekseznama"/>
        <w:numPr>
          <w:ilvl w:val="0"/>
          <w:numId w:val="47"/>
        </w:numPr>
        <w:jc w:val="both"/>
        <w:rPr>
          <w:rFonts w:cs="Arial"/>
          <w:szCs w:val="20"/>
        </w:rPr>
      </w:pPr>
      <w:r w:rsidRPr="00D05CD2">
        <w:rPr>
          <w:rFonts w:cs="Arial"/>
          <w:szCs w:val="20"/>
        </w:rPr>
        <w:t>če</w:t>
      </w:r>
      <w:r w:rsidRPr="000434B3">
        <w:rPr>
          <w:rFonts w:cs="Arial"/>
          <w:szCs w:val="20"/>
        </w:rPr>
        <w:t xml:space="preserve"> naročnik razdr</w:t>
      </w:r>
      <w:r w:rsidR="009523C4" w:rsidRPr="000434B3">
        <w:rPr>
          <w:rFonts w:cs="Arial"/>
          <w:szCs w:val="20"/>
        </w:rPr>
        <w:t>e</w:t>
      </w:r>
      <w:r w:rsidRPr="000434B3">
        <w:rPr>
          <w:rFonts w:cs="Arial"/>
          <w:szCs w:val="20"/>
        </w:rPr>
        <w:t xml:space="preserve"> pogodbo zaradi izvajalčeve zamude z izvedbo po krivdi izvajalca za več kot</w:t>
      </w:r>
      <w:r w:rsidR="00A361BD" w:rsidRPr="000434B3">
        <w:rPr>
          <w:rFonts w:cs="Arial"/>
          <w:szCs w:val="20"/>
        </w:rPr>
        <w:t xml:space="preserve"> petnajst (</w:t>
      </w:r>
      <w:r w:rsidRPr="000434B3">
        <w:rPr>
          <w:rFonts w:cs="Arial"/>
          <w:szCs w:val="20"/>
        </w:rPr>
        <w:t>15</w:t>
      </w:r>
      <w:r w:rsidR="00A361BD" w:rsidRPr="000434B3">
        <w:rPr>
          <w:rFonts w:cs="Arial"/>
          <w:szCs w:val="20"/>
        </w:rPr>
        <w:t>)</w:t>
      </w:r>
      <w:r w:rsidRPr="000434B3">
        <w:rPr>
          <w:rFonts w:cs="Arial"/>
          <w:szCs w:val="20"/>
        </w:rPr>
        <w:t xml:space="preserve"> dni;</w:t>
      </w:r>
    </w:p>
    <w:p w14:paraId="5512FEB0" w14:textId="720F90D8" w:rsidR="00715D55" w:rsidRPr="002D4310" w:rsidRDefault="006F01AD" w:rsidP="00D05CD2">
      <w:pPr>
        <w:pStyle w:val="Odstavekseznama"/>
        <w:numPr>
          <w:ilvl w:val="0"/>
          <w:numId w:val="47"/>
        </w:numPr>
        <w:jc w:val="both"/>
        <w:rPr>
          <w:rFonts w:cs="Arial"/>
          <w:szCs w:val="20"/>
        </w:rPr>
      </w:pPr>
      <w:r w:rsidRPr="00E97E45">
        <w:rPr>
          <w:rFonts w:cs="Arial"/>
          <w:szCs w:val="20"/>
        </w:rPr>
        <w:t>če izvaja</w:t>
      </w:r>
      <w:r w:rsidRPr="002D4310">
        <w:rPr>
          <w:rFonts w:cs="Arial"/>
          <w:szCs w:val="20"/>
        </w:rPr>
        <w:t>lec krši zaupnost podatkov;</w:t>
      </w:r>
    </w:p>
    <w:p w14:paraId="3E0623A9" w14:textId="2E76E178" w:rsidR="00121674" w:rsidRPr="002D4310" w:rsidRDefault="00D22D99" w:rsidP="00D05CD2">
      <w:pPr>
        <w:pStyle w:val="Odstavekseznama"/>
        <w:numPr>
          <w:ilvl w:val="0"/>
          <w:numId w:val="47"/>
        </w:numPr>
        <w:jc w:val="both"/>
        <w:rPr>
          <w:rFonts w:cs="Arial"/>
          <w:szCs w:val="20"/>
        </w:rPr>
      </w:pPr>
      <w:r w:rsidRPr="002D4310">
        <w:rPr>
          <w:rFonts w:cs="Arial"/>
          <w:szCs w:val="20"/>
        </w:rPr>
        <w:t xml:space="preserve">če izvajalec ne poravna nastale škode ali ne plača pogodbene kazni. </w:t>
      </w:r>
    </w:p>
    <w:p w14:paraId="0C92E8A8" w14:textId="77777777" w:rsidR="00D22D99" w:rsidRDefault="00D22D99" w:rsidP="00A04F3C">
      <w:pPr>
        <w:jc w:val="both"/>
        <w:rPr>
          <w:rFonts w:cs="Arial"/>
          <w:szCs w:val="20"/>
        </w:rPr>
      </w:pPr>
    </w:p>
    <w:p w14:paraId="7AF43BD6" w14:textId="5C4D92A4" w:rsidR="00A04F3C" w:rsidRDefault="00A04F3C" w:rsidP="00A04F3C">
      <w:pPr>
        <w:jc w:val="both"/>
        <w:rPr>
          <w:rFonts w:cs="Arial"/>
          <w:szCs w:val="20"/>
        </w:rPr>
      </w:pPr>
      <w:r w:rsidRPr="00E77C62">
        <w:rPr>
          <w:rFonts w:cs="Arial"/>
          <w:szCs w:val="20"/>
        </w:rPr>
        <w:t xml:space="preserve">Naročnik lahko </w:t>
      </w:r>
      <w:r w:rsidR="00E117D0">
        <w:rPr>
          <w:rFonts w:cs="Arial"/>
          <w:szCs w:val="20"/>
        </w:rPr>
        <w:t xml:space="preserve">finančno </w:t>
      </w:r>
      <w:r w:rsidR="001C5353">
        <w:rPr>
          <w:rFonts w:cs="Arial"/>
          <w:szCs w:val="20"/>
        </w:rPr>
        <w:t>zavarovanje</w:t>
      </w:r>
      <w:r w:rsidRPr="00E77C62">
        <w:rPr>
          <w:rFonts w:cs="Arial"/>
          <w:szCs w:val="20"/>
        </w:rPr>
        <w:t xml:space="preserve"> za dobro izvedbo pogodbenih obveznosti uveljavi brez predhodnega opomina, mora pa izvajalca o tem, da </w:t>
      </w:r>
      <w:r w:rsidR="006420F9">
        <w:rPr>
          <w:rFonts w:cs="Arial"/>
          <w:szCs w:val="20"/>
        </w:rPr>
        <w:t>ga</w:t>
      </w:r>
      <w:r w:rsidRPr="00EF3EA6">
        <w:rPr>
          <w:rFonts w:cs="Arial"/>
          <w:szCs w:val="20"/>
        </w:rPr>
        <w:t xml:space="preserve"> je uveljavil, obvestiti </w:t>
      </w:r>
      <w:r w:rsidR="001C196C" w:rsidRPr="00EF3EA6">
        <w:rPr>
          <w:rFonts w:cs="Arial"/>
          <w:szCs w:val="20"/>
        </w:rPr>
        <w:t>na e-naslov skrbnika pogodbe izvajalca</w:t>
      </w:r>
      <w:r w:rsidRPr="00EF3EA6">
        <w:rPr>
          <w:rFonts w:cs="Arial"/>
          <w:szCs w:val="20"/>
        </w:rPr>
        <w:t xml:space="preserve"> najkasneje v treh (3) dnevih</w:t>
      </w:r>
      <w:r w:rsidRPr="00E77C62">
        <w:rPr>
          <w:rFonts w:cs="Arial"/>
          <w:szCs w:val="20"/>
        </w:rPr>
        <w:t xml:space="preserve"> po dnevu, ko </w:t>
      </w:r>
      <w:r w:rsidR="00F067EB">
        <w:rPr>
          <w:rFonts w:cs="Arial"/>
          <w:szCs w:val="20"/>
        </w:rPr>
        <w:t>ga</w:t>
      </w:r>
      <w:r w:rsidRPr="00E77C62">
        <w:rPr>
          <w:rFonts w:cs="Arial"/>
          <w:szCs w:val="20"/>
        </w:rPr>
        <w:t xml:space="preserve"> je predložil v izplačilo.</w:t>
      </w:r>
    </w:p>
    <w:p w14:paraId="1E4BA937" w14:textId="57A77720" w:rsidR="005416FB" w:rsidRDefault="005416FB" w:rsidP="00A04F3C">
      <w:pPr>
        <w:jc w:val="both"/>
        <w:rPr>
          <w:rFonts w:cs="Arial"/>
          <w:szCs w:val="20"/>
        </w:rPr>
      </w:pPr>
    </w:p>
    <w:p w14:paraId="4E91DFCA" w14:textId="5474660E" w:rsidR="005416FB" w:rsidRDefault="00A544C1" w:rsidP="00A04F3C">
      <w:pPr>
        <w:jc w:val="both"/>
        <w:rPr>
          <w:rFonts w:cs="Arial"/>
          <w:szCs w:val="20"/>
        </w:rPr>
      </w:pPr>
      <w:r>
        <w:rPr>
          <w:rFonts w:cs="Arial"/>
          <w:szCs w:val="20"/>
        </w:rPr>
        <w:t xml:space="preserve">Če naročnikova škoda presega </w:t>
      </w:r>
      <w:r w:rsidR="005C2840">
        <w:rPr>
          <w:rFonts w:cs="Arial"/>
          <w:szCs w:val="20"/>
        </w:rPr>
        <w:t>znesek finančnega zavarovanja, lahko naročnik zahteva razliko</w:t>
      </w:r>
      <w:r w:rsidR="008626AB">
        <w:rPr>
          <w:rFonts w:cs="Arial"/>
          <w:szCs w:val="20"/>
        </w:rPr>
        <w:t xml:space="preserve"> povrnitve nastale škode od izvajalca v celoti.</w:t>
      </w:r>
    </w:p>
    <w:p w14:paraId="66B5AF65" w14:textId="6316A57C" w:rsidR="00082ED4" w:rsidRDefault="00082ED4" w:rsidP="00D05CD2">
      <w:pPr>
        <w:rPr>
          <w:rFonts w:eastAsia="Calibri" w:cs="Arial"/>
          <w:b/>
          <w:szCs w:val="20"/>
        </w:rPr>
      </w:pPr>
    </w:p>
    <w:p w14:paraId="76D7602F" w14:textId="5F36B629" w:rsidR="00082ED4" w:rsidRDefault="00082ED4" w:rsidP="00D05CD2">
      <w:pPr>
        <w:rPr>
          <w:rFonts w:eastAsia="Calibri" w:cs="Arial"/>
          <w:b/>
          <w:szCs w:val="20"/>
        </w:rPr>
      </w:pPr>
    </w:p>
    <w:p w14:paraId="50F737A2" w14:textId="371E1B8B" w:rsidR="00C06200" w:rsidRDefault="00C06200" w:rsidP="00D05CD2">
      <w:pPr>
        <w:rPr>
          <w:rFonts w:eastAsia="Calibri" w:cs="Arial"/>
          <w:b/>
          <w:szCs w:val="20"/>
        </w:rPr>
      </w:pPr>
    </w:p>
    <w:p w14:paraId="1913673C" w14:textId="77777777" w:rsidR="00C06200" w:rsidRPr="00D05CD2" w:rsidRDefault="00C06200" w:rsidP="00D05CD2">
      <w:pPr>
        <w:rPr>
          <w:rFonts w:eastAsia="Calibri" w:cs="Arial"/>
          <w:b/>
          <w:szCs w:val="20"/>
        </w:rPr>
      </w:pPr>
    </w:p>
    <w:p w14:paraId="4AA66A74" w14:textId="1BE42F1F" w:rsidR="001C69F3" w:rsidRPr="00856EA9" w:rsidRDefault="001C69F3" w:rsidP="001C69F3">
      <w:pPr>
        <w:numPr>
          <w:ilvl w:val="0"/>
          <w:numId w:val="6"/>
        </w:numPr>
        <w:jc w:val="both"/>
        <w:rPr>
          <w:rFonts w:cs="Arial"/>
          <w:b/>
          <w:szCs w:val="20"/>
        </w:rPr>
      </w:pPr>
      <w:r w:rsidRPr="00856EA9">
        <w:rPr>
          <w:rFonts w:cs="Arial"/>
          <w:b/>
          <w:szCs w:val="20"/>
        </w:rPr>
        <w:lastRenderedPageBreak/>
        <w:t>PODIZVAJALEC</w:t>
      </w:r>
    </w:p>
    <w:p w14:paraId="17DB2475" w14:textId="099FFB07" w:rsidR="001F61E0" w:rsidRPr="00611B7D" w:rsidRDefault="001C69F3" w:rsidP="001C69F3">
      <w:pPr>
        <w:jc w:val="both"/>
        <w:rPr>
          <w:rFonts w:eastAsia="Calibri" w:cs="Arial"/>
          <w:i/>
          <w:iCs/>
          <w:sz w:val="16"/>
          <w:szCs w:val="16"/>
        </w:rPr>
      </w:pPr>
      <w:r w:rsidRPr="005C065D">
        <w:rPr>
          <w:rFonts w:eastAsia="Calibri" w:cs="Arial"/>
          <w:i/>
          <w:iCs/>
          <w:sz w:val="16"/>
          <w:szCs w:val="16"/>
        </w:rPr>
        <w:t>(</w:t>
      </w:r>
      <w:r w:rsidR="00B80DC6">
        <w:rPr>
          <w:rFonts w:eastAsia="Calibri" w:cs="Arial"/>
          <w:i/>
          <w:iCs/>
          <w:sz w:val="16"/>
          <w:szCs w:val="16"/>
        </w:rPr>
        <w:t>o</w:t>
      </w:r>
      <w:r w:rsidRPr="005C065D">
        <w:rPr>
          <w:rFonts w:eastAsia="Calibri" w:cs="Arial"/>
          <w:i/>
          <w:iCs/>
          <w:sz w:val="16"/>
          <w:szCs w:val="16"/>
        </w:rPr>
        <w:t xml:space="preserve">pomba: </w:t>
      </w:r>
      <w:r w:rsidR="00B80DC6">
        <w:rPr>
          <w:rFonts w:eastAsia="Calibri" w:cs="Arial"/>
          <w:i/>
          <w:iCs/>
          <w:sz w:val="16"/>
          <w:szCs w:val="16"/>
        </w:rPr>
        <w:t>d</w:t>
      </w:r>
      <w:r w:rsidRPr="005C065D">
        <w:rPr>
          <w:rFonts w:eastAsia="Calibri" w:cs="Arial"/>
          <w:i/>
          <w:iCs/>
          <w:sz w:val="16"/>
          <w:szCs w:val="16"/>
        </w:rPr>
        <w:t>oločbe, navedene v tem delu, bodo vključene v pogodbo le, če bo izvajalec nastopal skupaj s podizvajalci. V nasprotnem primeru se ta del vzorca pogodbe, ki se nanaša na izvajanje del s podizvajalci, črta</w:t>
      </w:r>
      <w:r w:rsidR="00B80DC6">
        <w:rPr>
          <w:rFonts w:eastAsia="Calibri" w:cs="Arial"/>
          <w:i/>
          <w:iCs/>
          <w:sz w:val="16"/>
          <w:szCs w:val="16"/>
        </w:rPr>
        <w:t xml:space="preserve">, </w:t>
      </w:r>
      <w:proofErr w:type="spellStart"/>
      <w:r w:rsidR="00B80DC6">
        <w:rPr>
          <w:rFonts w:eastAsia="Calibri" w:cs="Arial"/>
          <w:i/>
          <w:iCs/>
          <w:sz w:val="16"/>
          <w:szCs w:val="16"/>
        </w:rPr>
        <w:t>nadalnja</w:t>
      </w:r>
      <w:proofErr w:type="spellEnd"/>
      <w:r w:rsidR="00B80DC6">
        <w:rPr>
          <w:rFonts w:eastAsia="Calibri" w:cs="Arial"/>
          <w:i/>
          <w:iCs/>
          <w:sz w:val="16"/>
          <w:szCs w:val="16"/>
        </w:rPr>
        <w:t xml:space="preserve"> poglavja in členi pa</w:t>
      </w:r>
      <w:r w:rsidR="00247825">
        <w:rPr>
          <w:rFonts w:eastAsia="Calibri" w:cs="Arial"/>
          <w:i/>
          <w:iCs/>
          <w:sz w:val="16"/>
          <w:szCs w:val="16"/>
        </w:rPr>
        <w:t xml:space="preserve"> ustrezno</w:t>
      </w:r>
      <w:r w:rsidR="00B80DC6">
        <w:rPr>
          <w:rFonts w:eastAsia="Calibri" w:cs="Arial"/>
          <w:i/>
          <w:iCs/>
          <w:sz w:val="16"/>
          <w:szCs w:val="16"/>
        </w:rPr>
        <w:t xml:space="preserve"> </w:t>
      </w:r>
      <w:proofErr w:type="spellStart"/>
      <w:r w:rsidR="00B80DC6">
        <w:rPr>
          <w:rFonts w:eastAsia="Calibri" w:cs="Arial"/>
          <w:i/>
          <w:iCs/>
          <w:sz w:val="16"/>
          <w:szCs w:val="16"/>
        </w:rPr>
        <w:t>preštevičijo</w:t>
      </w:r>
      <w:proofErr w:type="spellEnd"/>
      <w:r w:rsidRPr="005C065D">
        <w:rPr>
          <w:rFonts w:eastAsia="Calibri" w:cs="Arial"/>
          <w:i/>
          <w:iCs/>
          <w:sz w:val="16"/>
          <w:szCs w:val="16"/>
        </w:rPr>
        <w:t>).</w:t>
      </w:r>
    </w:p>
    <w:p w14:paraId="00905B39" w14:textId="769981AA" w:rsidR="00E9124D" w:rsidRDefault="00E9124D" w:rsidP="00D05CD2">
      <w:pPr>
        <w:jc w:val="both"/>
        <w:rPr>
          <w:rFonts w:eastAsia="Calibri" w:cs="Arial"/>
          <w:szCs w:val="20"/>
        </w:rPr>
      </w:pPr>
    </w:p>
    <w:p w14:paraId="7A104F50" w14:textId="77777777" w:rsidR="00A944FC" w:rsidRPr="00856EA9" w:rsidRDefault="00A944FC" w:rsidP="00D05CD2">
      <w:pPr>
        <w:jc w:val="both"/>
        <w:rPr>
          <w:rFonts w:eastAsia="Calibri" w:cs="Arial"/>
          <w:szCs w:val="20"/>
        </w:rPr>
      </w:pPr>
    </w:p>
    <w:p w14:paraId="3D0844CB" w14:textId="77777777" w:rsidR="001C69F3" w:rsidRPr="00AD5B15" w:rsidRDefault="001C69F3" w:rsidP="00AD5B15">
      <w:pPr>
        <w:numPr>
          <w:ilvl w:val="0"/>
          <w:numId w:val="5"/>
        </w:numPr>
        <w:ind w:left="709" w:hanging="349"/>
        <w:jc w:val="center"/>
        <w:rPr>
          <w:rFonts w:cs="Arial"/>
          <w:b/>
          <w:szCs w:val="20"/>
        </w:rPr>
      </w:pPr>
      <w:r w:rsidRPr="00AD5B15">
        <w:rPr>
          <w:rFonts w:cs="Arial"/>
          <w:b/>
          <w:szCs w:val="20"/>
        </w:rPr>
        <w:t>člen</w:t>
      </w:r>
    </w:p>
    <w:p w14:paraId="0143E43C" w14:textId="77777777" w:rsidR="001C69F3" w:rsidRPr="00D129DE" w:rsidRDefault="001C69F3" w:rsidP="001C69F3">
      <w:pPr>
        <w:jc w:val="center"/>
        <w:rPr>
          <w:rFonts w:eastAsia="Calibri" w:cs="Arial"/>
          <w:b/>
          <w:szCs w:val="20"/>
        </w:rPr>
      </w:pPr>
    </w:p>
    <w:p w14:paraId="2497917D" w14:textId="77777777" w:rsidR="001C69F3" w:rsidRPr="00856EA9" w:rsidRDefault="001C69F3" w:rsidP="001C69F3">
      <w:pPr>
        <w:jc w:val="both"/>
        <w:rPr>
          <w:rFonts w:eastAsia="Calibri" w:cs="Arial"/>
          <w:szCs w:val="20"/>
        </w:rPr>
      </w:pPr>
      <w:r w:rsidRPr="00856EA9">
        <w:rPr>
          <w:rFonts w:eastAsia="Calibri" w:cs="Arial"/>
          <w:szCs w:val="20"/>
        </w:rPr>
        <w:t>V zvezi z izvedbo tega javnega naročila bo izvajalec nastopal s spodaj navedenimi podizvajalci, in sicer z naslednjo vrednostjo in predmetom udeležbe:</w:t>
      </w:r>
    </w:p>
    <w:p w14:paraId="65B52B05" w14:textId="77777777" w:rsidR="001C69F3" w:rsidRPr="00856EA9" w:rsidRDefault="001C69F3" w:rsidP="001C69F3">
      <w:pPr>
        <w:jc w:val="both"/>
        <w:rPr>
          <w:rFonts w:eastAsia="Calibri" w:cs="Arial"/>
          <w:szCs w:val="20"/>
        </w:rPr>
      </w:pPr>
      <w:r w:rsidRPr="00856EA9">
        <w:rPr>
          <w:rFonts w:eastAsia="Calibri" w:cs="Arial"/>
          <w:szCs w:val="20"/>
        </w:rPr>
        <w:tab/>
      </w:r>
    </w:p>
    <w:p w14:paraId="72405683" w14:textId="77777777" w:rsidR="001C69F3" w:rsidRPr="00856EA9" w:rsidRDefault="001C69F3" w:rsidP="001C69F3">
      <w:pPr>
        <w:numPr>
          <w:ilvl w:val="0"/>
          <w:numId w:val="3"/>
        </w:numPr>
        <w:spacing w:after="160" w:line="259" w:lineRule="auto"/>
        <w:ind w:left="360"/>
        <w:jc w:val="both"/>
        <w:rPr>
          <w:rFonts w:eastAsia="Calibri" w:cs="Arial"/>
          <w:szCs w:val="20"/>
        </w:rPr>
      </w:pPr>
      <w:r w:rsidRPr="00856EA9">
        <w:rPr>
          <w:rFonts w:eastAsia="Calibri" w:cs="Arial"/>
          <w:szCs w:val="20"/>
        </w:rPr>
        <w:t>Podizvajalec ______________________________________ (naziv, polni naslov, matična št., ID za DD</w:t>
      </w:r>
      <w:r>
        <w:rPr>
          <w:rFonts w:eastAsia="Calibri" w:cs="Arial"/>
          <w:szCs w:val="20"/>
        </w:rPr>
        <w:t>V, transakcijski račun</w:t>
      </w:r>
      <w:r w:rsidRPr="00856EA9">
        <w:rPr>
          <w:rFonts w:eastAsia="Calibri" w:cs="Arial"/>
          <w:szCs w:val="20"/>
        </w:rPr>
        <w:t xml:space="preserve"> in banka) bo sodeloval pri izvedbi del v vrednosti _____________________ EUR brez DDV oz. ______</w:t>
      </w:r>
      <w:r>
        <w:rPr>
          <w:rFonts w:eastAsia="Calibri" w:cs="Arial"/>
          <w:szCs w:val="20"/>
        </w:rPr>
        <w:t xml:space="preserve">____________ z DDV, kar znaša ______% pogodbene </w:t>
      </w:r>
      <w:r w:rsidRPr="00856EA9">
        <w:rPr>
          <w:rFonts w:eastAsia="Calibri" w:cs="Arial"/>
          <w:szCs w:val="20"/>
        </w:rPr>
        <w:t>vrednosti, v zvezi z naslednjimi storitvami</w:t>
      </w:r>
      <w:r w:rsidR="001F6B8F">
        <w:rPr>
          <w:rFonts w:eastAsia="Calibri" w:cs="Arial"/>
          <w:szCs w:val="20"/>
        </w:rPr>
        <w:t xml:space="preserve"> </w:t>
      </w:r>
      <w:r w:rsidRPr="00856EA9">
        <w:rPr>
          <w:rFonts w:eastAsia="Calibri" w:cs="Arial"/>
          <w:szCs w:val="20"/>
        </w:rPr>
        <w:t>______________________________ (predmet, količina</w:t>
      </w:r>
      <w:r w:rsidR="00EF3EA6">
        <w:rPr>
          <w:rFonts w:eastAsia="Calibri" w:cs="Arial"/>
          <w:szCs w:val="20"/>
        </w:rPr>
        <w:t xml:space="preserve">, faza, </w:t>
      </w:r>
      <w:proofErr w:type="spellStart"/>
      <w:r w:rsidR="00EF3EA6">
        <w:rPr>
          <w:rFonts w:eastAsia="Calibri" w:cs="Arial"/>
          <w:szCs w:val="20"/>
        </w:rPr>
        <w:t>podfaza</w:t>
      </w:r>
      <w:proofErr w:type="spellEnd"/>
      <w:r w:rsidRPr="00856EA9">
        <w:rPr>
          <w:rFonts w:eastAsia="Calibri" w:cs="Arial"/>
          <w:szCs w:val="20"/>
        </w:rPr>
        <w:t>), ki jih bo izvedel _________________________(kraj in rok izvedbe del).</w:t>
      </w:r>
    </w:p>
    <w:p w14:paraId="2943D322" w14:textId="2BB49E4B" w:rsidR="00FD39B4" w:rsidRDefault="00FD39B4" w:rsidP="00FD39B4">
      <w:pPr>
        <w:jc w:val="both"/>
        <w:rPr>
          <w:rFonts w:cs="Arial"/>
          <w:szCs w:val="20"/>
        </w:rPr>
      </w:pPr>
      <w:r>
        <w:t xml:space="preserve">V primeru spremembe veljavne zakonodaje, ki ureja davek na dodano vrednost, se vrednost DDV vsake posamezne faze oziroma </w:t>
      </w:r>
      <w:proofErr w:type="spellStart"/>
      <w:r>
        <w:t>podfaze</w:t>
      </w:r>
      <w:proofErr w:type="spellEnd"/>
      <w:r>
        <w:t xml:space="preserve"> iz prejšnjega odstavka obračuna na novo, skladno s spremenjeno davčno stopnjo s sklenitvijo aneksa k pogodbi.</w:t>
      </w:r>
    </w:p>
    <w:p w14:paraId="2A07766D" w14:textId="77777777" w:rsidR="001C69F3" w:rsidRPr="00856EA9" w:rsidRDefault="001C69F3" w:rsidP="001C69F3">
      <w:pPr>
        <w:jc w:val="both"/>
        <w:rPr>
          <w:rFonts w:eastAsia="Calibri" w:cs="Arial"/>
          <w:szCs w:val="20"/>
        </w:rPr>
      </w:pPr>
    </w:p>
    <w:p w14:paraId="2D13238D" w14:textId="77777777" w:rsidR="00E9124D" w:rsidRPr="00856EA9" w:rsidRDefault="00E9124D" w:rsidP="001C69F3">
      <w:pPr>
        <w:jc w:val="both"/>
        <w:rPr>
          <w:rFonts w:eastAsia="Calibri" w:cs="Arial"/>
          <w:szCs w:val="20"/>
        </w:rPr>
      </w:pPr>
    </w:p>
    <w:p w14:paraId="52479B5C" w14:textId="77777777" w:rsidR="001C69F3" w:rsidRPr="00AD5B15" w:rsidRDefault="001C69F3" w:rsidP="00AD5B15">
      <w:pPr>
        <w:numPr>
          <w:ilvl w:val="0"/>
          <w:numId w:val="5"/>
        </w:numPr>
        <w:ind w:left="709" w:hanging="349"/>
        <w:jc w:val="center"/>
        <w:rPr>
          <w:rFonts w:cs="Arial"/>
          <w:b/>
          <w:szCs w:val="20"/>
        </w:rPr>
      </w:pPr>
      <w:r w:rsidRPr="00AD5B15">
        <w:rPr>
          <w:rFonts w:cs="Arial"/>
          <w:b/>
          <w:szCs w:val="20"/>
        </w:rPr>
        <w:t>člen</w:t>
      </w:r>
    </w:p>
    <w:p w14:paraId="201FE8AC" w14:textId="77777777" w:rsidR="001C69F3" w:rsidRPr="00856EA9" w:rsidRDefault="001C69F3" w:rsidP="001C69F3">
      <w:pPr>
        <w:jc w:val="both"/>
        <w:rPr>
          <w:rFonts w:eastAsia="Calibri" w:cs="Arial"/>
          <w:szCs w:val="20"/>
        </w:rPr>
      </w:pPr>
    </w:p>
    <w:p w14:paraId="15FF3A1F" w14:textId="657ABBDA" w:rsidR="003612F8" w:rsidRPr="003612F8" w:rsidRDefault="003612F8" w:rsidP="00B26E80">
      <w:pPr>
        <w:jc w:val="both"/>
        <w:rPr>
          <w:rFonts w:eastAsia="Calibri" w:cs="Arial"/>
          <w:szCs w:val="20"/>
        </w:rPr>
      </w:pPr>
      <w:r w:rsidRPr="003612F8">
        <w:rPr>
          <w:rFonts w:eastAsia="Calibri" w:cs="Arial"/>
          <w:szCs w:val="20"/>
        </w:rPr>
        <w:t>V razmerju do naročnika izvajalec v celoti odgovarja za izvedbo storitev, ki so predmet te pogodbe.</w:t>
      </w:r>
    </w:p>
    <w:p w14:paraId="7FBF03AB" w14:textId="77777777" w:rsidR="003612F8" w:rsidRDefault="003612F8" w:rsidP="001C5353">
      <w:pPr>
        <w:jc w:val="both"/>
        <w:rPr>
          <w:rFonts w:eastAsia="Calibri" w:cs="Arial"/>
          <w:szCs w:val="20"/>
        </w:rPr>
      </w:pPr>
    </w:p>
    <w:p w14:paraId="032DD692" w14:textId="1EF63AE2" w:rsidR="001C69F3" w:rsidRPr="002C063B" w:rsidRDefault="001C69F3" w:rsidP="001C5353">
      <w:pPr>
        <w:jc w:val="both"/>
        <w:rPr>
          <w:rFonts w:eastAsia="Calibri" w:cs="Arial"/>
          <w:szCs w:val="20"/>
        </w:rPr>
      </w:pPr>
      <w:r w:rsidRPr="002C063B">
        <w:rPr>
          <w:rFonts w:eastAsia="Calibri" w:cs="Arial"/>
          <w:szCs w:val="20"/>
        </w:rPr>
        <w:t>Izvajalec mora med izvajanjem te pogodbe naročnika obvestiti o morebitnih spremembah informacij iz drugega odstavka 94. člena ZJN-3 in poslati informacije o novih po</w:t>
      </w:r>
      <w:r w:rsidRPr="00127871">
        <w:rPr>
          <w:rFonts w:eastAsia="Calibri" w:cs="Arial"/>
          <w:szCs w:val="20"/>
        </w:rPr>
        <w:t>dizva</w:t>
      </w:r>
      <w:r w:rsidRPr="002C063B">
        <w:rPr>
          <w:rFonts w:eastAsia="Calibri" w:cs="Arial"/>
          <w:szCs w:val="20"/>
        </w:rPr>
        <w:t xml:space="preserve">jalcih, ki jih namerava naknadno vključiti v izvajanje takšnih storitev, in sicer najkasneje v </w:t>
      </w:r>
      <w:r w:rsidR="003E3EB2" w:rsidRPr="00127871">
        <w:rPr>
          <w:rFonts w:eastAsia="Calibri" w:cs="Arial"/>
          <w:szCs w:val="20"/>
        </w:rPr>
        <w:t>petih (</w:t>
      </w:r>
      <w:r w:rsidRPr="00127871">
        <w:rPr>
          <w:rFonts w:eastAsia="Calibri" w:cs="Arial"/>
          <w:szCs w:val="20"/>
        </w:rPr>
        <w:t>5</w:t>
      </w:r>
      <w:r w:rsidR="003E3EB2" w:rsidRPr="00127871">
        <w:rPr>
          <w:rFonts w:eastAsia="Calibri" w:cs="Arial"/>
          <w:szCs w:val="20"/>
        </w:rPr>
        <w:t>)</w:t>
      </w:r>
      <w:r w:rsidRPr="00127871">
        <w:rPr>
          <w:rFonts w:eastAsia="Calibri" w:cs="Arial"/>
          <w:szCs w:val="20"/>
        </w:rPr>
        <w:t xml:space="preserve"> dneh</w:t>
      </w:r>
      <w:r w:rsidRPr="002C063B">
        <w:rPr>
          <w:rFonts w:eastAsia="Calibri" w:cs="Arial"/>
          <w:szCs w:val="20"/>
        </w:rPr>
        <w:t xml:space="preserve"> po spremembi. V primeru vključitve novih podizvajalcev mora izvajalec skladno s tretjim odstavkom 94. člena ZJN-3 skupaj z obvestilom naročniku posredovati tudi</w:t>
      </w:r>
      <w:r w:rsidR="001C5353">
        <w:rPr>
          <w:rFonts w:eastAsia="Calibri" w:cs="Arial"/>
          <w:szCs w:val="20"/>
        </w:rPr>
        <w:t xml:space="preserve"> </w:t>
      </w:r>
      <w:r w:rsidRPr="00FD39B4">
        <w:rPr>
          <w:rFonts w:cs="Arial"/>
          <w:szCs w:val="20"/>
        </w:rPr>
        <w:t>kontaktne podatke in zakonite zastopnike novih podizvajalcev</w:t>
      </w:r>
      <w:r w:rsidR="008C28DB">
        <w:rPr>
          <w:rFonts w:cs="Arial"/>
          <w:szCs w:val="20"/>
        </w:rPr>
        <w:t xml:space="preserve">, izpolnjene ESPD </w:t>
      </w:r>
      <w:r w:rsidR="000315AF">
        <w:rPr>
          <w:rFonts w:cs="Arial"/>
          <w:szCs w:val="20"/>
        </w:rPr>
        <w:t xml:space="preserve">teh podizvajalcev v skladu </w:t>
      </w:r>
      <w:r w:rsidR="00C41657">
        <w:rPr>
          <w:rFonts w:cs="Arial"/>
          <w:szCs w:val="20"/>
        </w:rPr>
        <w:t>z 79. členom ZJN-3</w:t>
      </w:r>
      <w:r w:rsidR="001C5353">
        <w:rPr>
          <w:rFonts w:cs="Arial"/>
          <w:szCs w:val="20"/>
        </w:rPr>
        <w:t xml:space="preserve"> ter </w:t>
      </w:r>
      <w:r w:rsidRPr="00FD39B4">
        <w:rPr>
          <w:rFonts w:cs="Arial"/>
          <w:szCs w:val="20"/>
        </w:rPr>
        <w:t xml:space="preserve">izpolnjen obrazec </w:t>
      </w:r>
      <w:r w:rsidR="00A53DCE" w:rsidRPr="00FD39B4">
        <w:rPr>
          <w:rFonts w:cs="Arial"/>
          <w:szCs w:val="20"/>
        </w:rPr>
        <w:t>»</w:t>
      </w:r>
      <w:r w:rsidRPr="00FD39B4">
        <w:rPr>
          <w:rFonts w:cs="Arial"/>
          <w:szCs w:val="20"/>
        </w:rPr>
        <w:t>Soglasje podizvajalca za neposredno plačilo«, če novi podizvajalec</w:t>
      </w:r>
      <w:r w:rsidRPr="002C063B">
        <w:rPr>
          <w:rFonts w:eastAsia="Calibri" w:cs="Arial"/>
          <w:szCs w:val="20"/>
        </w:rPr>
        <w:t xml:space="preserve"> zahteva neposredno plačilo.</w:t>
      </w:r>
    </w:p>
    <w:p w14:paraId="108D487A" w14:textId="77777777" w:rsidR="001C69F3" w:rsidRDefault="001C69F3" w:rsidP="001C69F3">
      <w:pPr>
        <w:jc w:val="both"/>
        <w:rPr>
          <w:rFonts w:eastAsia="Calibri" w:cs="Arial"/>
          <w:szCs w:val="20"/>
        </w:rPr>
      </w:pPr>
    </w:p>
    <w:p w14:paraId="172234F6" w14:textId="77777777" w:rsidR="00E9124D" w:rsidRPr="00856EA9" w:rsidRDefault="00E9124D" w:rsidP="001C69F3">
      <w:pPr>
        <w:jc w:val="both"/>
        <w:rPr>
          <w:rFonts w:eastAsia="Calibri" w:cs="Arial"/>
          <w:szCs w:val="20"/>
        </w:rPr>
      </w:pPr>
    </w:p>
    <w:p w14:paraId="1656742C" w14:textId="77777777" w:rsidR="001C69F3" w:rsidRPr="00AD5B15" w:rsidRDefault="001C69F3" w:rsidP="00AD5B15">
      <w:pPr>
        <w:numPr>
          <w:ilvl w:val="0"/>
          <w:numId w:val="5"/>
        </w:numPr>
        <w:ind w:left="709" w:hanging="349"/>
        <w:jc w:val="center"/>
        <w:rPr>
          <w:rFonts w:cs="Arial"/>
          <w:b/>
          <w:szCs w:val="20"/>
        </w:rPr>
      </w:pPr>
      <w:r w:rsidRPr="00AD5B15">
        <w:rPr>
          <w:rFonts w:cs="Arial"/>
          <w:b/>
          <w:szCs w:val="20"/>
        </w:rPr>
        <w:t>člen</w:t>
      </w:r>
    </w:p>
    <w:p w14:paraId="0DB3754F" w14:textId="77777777" w:rsidR="001C69F3" w:rsidRPr="00856EA9" w:rsidRDefault="001C69F3" w:rsidP="001C69F3">
      <w:pPr>
        <w:jc w:val="center"/>
        <w:rPr>
          <w:rFonts w:eastAsia="Calibri" w:cs="Arial"/>
          <w:szCs w:val="20"/>
        </w:rPr>
      </w:pPr>
    </w:p>
    <w:p w14:paraId="21CE0C50" w14:textId="596DEB32" w:rsidR="00AC00F7" w:rsidRPr="00AC00F7" w:rsidRDefault="00AC00F7" w:rsidP="00AC00F7">
      <w:pPr>
        <w:jc w:val="both"/>
        <w:rPr>
          <w:rFonts w:eastAsia="Calibri" w:cs="Arial"/>
          <w:szCs w:val="20"/>
        </w:rPr>
      </w:pPr>
      <w:r w:rsidRPr="009570AD">
        <w:rPr>
          <w:rFonts w:eastAsia="Calibri" w:cs="Arial"/>
          <w:szCs w:val="20"/>
        </w:rPr>
        <w:t>/če bo podizvajalec zahteval neposredna plačila/:</w:t>
      </w:r>
      <w:r w:rsidR="006A4A61">
        <w:rPr>
          <w:rFonts w:eastAsia="Calibri" w:cs="Arial"/>
          <w:szCs w:val="20"/>
        </w:rPr>
        <w:t xml:space="preserve"> Izvajalec je </w:t>
      </w:r>
      <w:r w:rsidR="002F1009">
        <w:rPr>
          <w:rFonts w:eastAsia="Calibri" w:cs="Arial"/>
          <w:szCs w:val="20"/>
        </w:rPr>
        <w:t>predložil zahtevo in soglasje podizvajalca o neposrednih plačilih naroč</w:t>
      </w:r>
      <w:r w:rsidR="00F5785F">
        <w:rPr>
          <w:rFonts w:eastAsia="Calibri" w:cs="Arial"/>
          <w:szCs w:val="20"/>
        </w:rPr>
        <w:t>n</w:t>
      </w:r>
      <w:r w:rsidR="002F1009">
        <w:rPr>
          <w:rFonts w:eastAsia="Calibri" w:cs="Arial"/>
          <w:szCs w:val="20"/>
        </w:rPr>
        <w:t xml:space="preserve">ika podizvajalcu </w:t>
      </w:r>
      <w:r w:rsidR="00540F67">
        <w:rPr>
          <w:rFonts w:eastAsia="Calibri" w:cs="Arial"/>
          <w:szCs w:val="20"/>
        </w:rPr>
        <w:t>z dne……</w:t>
      </w:r>
      <w:r w:rsidR="00B80DC6">
        <w:rPr>
          <w:rFonts w:eastAsia="Calibri" w:cs="Arial"/>
          <w:szCs w:val="20"/>
        </w:rPr>
        <w:t>, ki je priloga 3 te pogodbe</w:t>
      </w:r>
      <w:r w:rsidR="00540F67">
        <w:rPr>
          <w:rFonts w:eastAsia="Calibri" w:cs="Arial"/>
          <w:szCs w:val="20"/>
        </w:rPr>
        <w:t>.</w:t>
      </w:r>
      <w:r w:rsidRPr="00AC00F7">
        <w:rPr>
          <w:rFonts w:eastAsia="Calibri" w:cs="Arial"/>
          <w:szCs w:val="20"/>
        </w:rPr>
        <w:t xml:space="preserve"> Neposredna plačila podizvajalcem po tej pogodbi so obvezna. Izvajalec pooblašča naročnika, da na podlagi potrjenih računov neposredno plačuje podizvajalcem dela, ki jih bodo ti opravljali po pogodbi. Izvajalec mora računu obvezno priložiti predhodno potrjene račune podizvajalca(-cev), ki so opravljali storitve po pogodbi. </w:t>
      </w:r>
    </w:p>
    <w:p w14:paraId="78BB11D1" w14:textId="77777777" w:rsidR="00AC00F7" w:rsidRPr="00AC00F7" w:rsidRDefault="00AC00F7" w:rsidP="00AC00F7">
      <w:pPr>
        <w:jc w:val="both"/>
        <w:rPr>
          <w:rFonts w:eastAsia="Calibri" w:cs="Arial"/>
          <w:szCs w:val="20"/>
        </w:rPr>
      </w:pPr>
    </w:p>
    <w:p w14:paraId="3D2F367F" w14:textId="5668F582" w:rsidR="001D59C1" w:rsidRPr="00856EA9" w:rsidRDefault="00AC00F7" w:rsidP="00AC00F7">
      <w:pPr>
        <w:jc w:val="both"/>
        <w:rPr>
          <w:rFonts w:eastAsia="Calibri" w:cs="Arial"/>
          <w:szCs w:val="20"/>
        </w:rPr>
      </w:pPr>
      <w:r w:rsidRPr="00B67D10">
        <w:rPr>
          <w:rFonts w:eastAsia="Calibri" w:cs="Arial"/>
          <w:szCs w:val="20"/>
        </w:rPr>
        <w:t>/če podizvajalec ne bo zahteval neposrednega plačila/:</w:t>
      </w:r>
      <w:r w:rsidRPr="00AC00F7">
        <w:rPr>
          <w:rFonts w:eastAsia="Calibri" w:cs="Arial"/>
          <w:szCs w:val="20"/>
        </w:rPr>
        <w:t xml:space="preserve"> Izvajalec mora naročniku najpozneje v 60 dneh od plačila končnega računa poslati svojo pisno izjavo in pisno izjavo podizvajalca, da je podizvajalec prejel plačilo za izvedene storitve, neposredno povezano s predmetom javnega naročila. </w:t>
      </w:r>
    </w:p>
    <w:p w14:paraId="3D8956D1" w14:textId="77777777" w:rsidR="001C69F3" w:rsidRPr="00856EA9" w:rsidRDefault="001C69F3" w:rsidP="001C69F3">
      <w:pPr>
        <w:jc w:val="both"/>
        <w:rPr>
          <w:rFonts w:eastAsia="Calibri" w:cs="Arial"/>
          <w:szCs w:val="20"/>
        </w:rPr>
      </w:pPr>
    </w:p>
    <w:p w14:paraId="1CDD6572" w14:textId="04DDB8F9" w:rsidR="00054C10" w:rsidRDefault="001C69F3" w:rsidP="00C428D2">
      <w:pPr>
        <w:jc w:val="both"/>
        <w:rPr>
          <w:rFonts w:eastAsia="Calibri" w:cs="Arial"/>
          <w:szCs w:val="20"/>
        </w:rPr>
      </w:pPr>
      <w:r w:rsidRPr="00856EA9">
        <w:rPr>
          <w:rFonts w:eastAsia="Calibri" w:cs="Arial"/>
          <w:szCs w:val="20"/>
        </w:rPr>
        <w:t xml:space="preserve">Naročnik bo zavrnil vsakega podizvajalca, če zanj obstajajo razlogi za izključitev iz prvega, drugega ali četrtega odstavka 75. člena ZJN-3, razen v primeru iz tretjega odstavka 75. člena </w:t>
      </w:r>
      <w:r w:rsidR="00A449F1">
        <w:rPr>
          <w:rFonts w:eastAsia="Calibri" w:cs="Arial"/>
          <w:szCs w:val="20"/>
        </w:rPr>
        <w:t>ZJN-3</w:t>
      </w:r>
      <w:r w:rsidRPr="00856EA9">
        <w:rPr>
          <w:rFonts w:eastAsia="Calibri" w:cs="Arial"/>
          <w:szCs w:val="20"/>
        </w:rPr>
        <w:t xml:space="preserve">, lahko pa zavrne vsakega podizvajalca tudi, če zanj obstajajo razlogi za izključitev iz šestega odstavka 75. člena </w:t>
      </w:r>
      <w:r w:rsidR="009A652C">
        <w:rPr>
          <w:rFonts w:eastAsia="Calibri" w:cs="Arial"/>
          <w:szCs w:val="20"/>
        </w:rPr>
        <w:t>ZJN-3</w:t>
      </w:r>
      <w:r w:rsidRPr="00856EA9">
        <w:rPr>
          <w:rFonts w:eastAsia="Calibri" w:cs="Arial"/>
          <w:szCs w:val="20"/>
        </w:rPr>
        <w:t xml:space="preserve">. </w:t>
      </w:r>
      <w:r w:rsidR="00C428D2">
        <w:rPr>
          <w:rFonts w:eastAsia="Calibri" w:cs="Arial"/>
          <w:szCs w:val="20"/>
        </w:rPr>
        <w:t>N</w:t>
      </w:r>
      <w:r w:rsidRPr="00856EA9">
        <w:rPr>
          <w:rFonts w:eastAsia="Calibri" w:cs="Arial"/>
          <w:szCs w:val="20"/>
        </w:rPr>
        <w:t xml:space="preserve">aročnik lahko zavrne predlog za zamenjavo podizvajalca oziroma vključitev novega </w:t>
      </w:r>
      <w:r w:rsidR="00C428D2">
        <w:rPr>
          <w:rFonts w:eastAsia="Calibri" w:cs="Arial"/>
          <w:szCs w:val="20"/>
        </w:rPr>
        <w:t>p</w:t>
      </w:r>
      <w:r w:rsidRPr="00856EA9">
        <w:rPr>
          <w:rFonts w:eastAsia="Calibri" w:cs="Arial"/>
          <w:szCs w:val="20"/>
        </w:rPr>
        <w:t xml:space="preserve">odizvajalca tudi, če bi to lahko vplivalo na nemoteno izvajanje ali dokončanje del in če novi podizvajalec </w:t>
      </w:r>
      <w:r w:rsidRPr="00856EA9">
        <w:rPr>
          <w:rFonts w:eastAsia="Calibri" w:cs="Arial"/>
          <w:szCs w:val="20"/>
        </w:rPr>
        <w:lastRenderedPageBreak/>
        <w:t xml:space="preserve">ne izpolnjuje pogojev, ki jih je postavil naročnik v dokumentaciji v zvezi z oddajo </w:t>
      </w:r>
      <w:r w:rsidRPr="00D54901">
        <w:rPr>
          <w:rFonts w:eastAsia="Calibri" w:cs="Arial"/>
          <w:szCs w:val="20"/>
        </w:rPr>
        <w:t xml:space="preserve">javnega naročila. Naročnik bo o morebitni zavrnitvi novega podizvajalca obvestil glavnega izvajalca najpozneje v </w:t>
      </w:r>
      <w:r w:rsidR="00CD1AF1">
        <w:rPr>
          <w:rFonts w:eastAsia="Calibri" w:cs="Arial"/>
          <w:szCs w:val="20"/>
        </w:rPr>
        <w:t>desetih (</w:t>
      </w:r>
      <w:r w:rsidRPr="00D54901">
        <w:rPr>
          <w:rFonts w:eastAsia="Calibri" w:cs="Arial"/>
          <w:szCs w:val="20"/>
        </w:rPr>
        <w:t>10</w:t>
      </w:r>
      <w:r w:rsidR="00CD1AF1">
        <w:rPr>
          <w:rFonts w:eastAsia="Calibri" w:cs="Arial"/>
          <w:szCs w:val="20"/>
        </w:rPr>
        <w:t>)</w:t>
      </w:r>
      <w:r w:rsidRPr="00D54901">
        <w:rPr>
          <w:rFonts w:eastAsia="Calibri" w:cs="Arial"/>
          <w:szCs w:val="20"/>
        </w:rPr>
        <w:t xml:space="preserve"> dneh</w:t>
      </w:r>
      <w:r w:rsidRPr="00856EA9">
        <w:rPr>
          <w:rFonts w:eastAsia="Calibri" w:cs="Arial"/>
          <w:szCs w:val="20"/>
        </w:rPr>
        <w:t xml:space="preserve"> od prejema predloga.</w:t>
      </w:r>
    </w:p>
    <w:p w14:paraId="490DC90D" w14:textId="30E6D216" w:rsidR="00B80DC6" w:rsidRDefault="00B80DC6" w:rsidP="00C428D2">
      <w:pPr>
        <w:jc w:val="both"/>
        <w:rPr>
          <w:rFonts w:eastAsia="Calibri" w:cs="Arial"/>
          <w:szCs w:val="20"/>
        </w:rPr>
      </w:pPr>
    </w:p>
    <w:p w14:paraId="22167215" w14:textId="77777777" w:rsidR="00B80DC6" w:rsidRPr="00772355" w:rsidRDefault="00B80DC6" w:rsidP="00C428D2">
      <w:pPr>
        <w:jc w:val="both"/>
        <w:rPr>
          <w:rFonts w:eastAsia="Calibri" w:cs="Arial"/>
          <w:b/>
          <w:szCs w:val="20"/>
        </w:rPr>
      </w:pPr>
    </w:p>
    <w:p w14:paraId="47BE22B7" w14:textId="77777777" w:rsidR="0034571F" w:rsidRPr="0034571F" w:rsidRDefault="006F2466" w:rsidP="0034571F">
      <w:pPr>
        <w:numPr>
          <w:ilvl w:val="0"/>
          <w:numId w:val="6"/>
        </w:numPr>
        <w:jc w:val="both"/>
        <w:rPr>
          <w:rFonts w:cs="Arial"/>
          <w:b/>
          <w:szCs w:val="20"/>
        </w:rPr>
      </w:pPr>
      <w:r>
        <w:rPr>
          <w:rFonts w:cs="Arial"/>
          <w:b/>
          <w:szCs w:val="20"/>
        </w:rPr>
        <w:t>PRORAČUNSKE ZMOGLJIVOSTI NAROČNIKA</w:t>
      </w:r>
    </w:p>
    <w:p w14:paraId="6446983A" w14:textId="77777777" w:rsidR="0034571F" w:rsidRDefault="0034571F" w:rsidP="009624CE">
      <w:pPr>
        <w:jc w:val="both"/>
        <w:rPr>
          <w:rFonts w:cs="Arial"/>
          <w:szCs w:val="20"/>
        </w:rPr>
      </w:pPr>
    </w:p>
    <w:p w14:paraId="034AC96F" w14:textId="77777777" w:rsidR="0034571F" w:rsidRDefault="0034571F" w:rsidP="00AD5B15">
      <w:pPr>
        <w:numPr>
          <w:ilvl w:val="0"/>
          <w:numId w:val="5"/>
        </w:numPr>
        <w:ind w:left="709" w:hanging="349"/>
        <w:jc w:val="center"/>
        <w:rPr>
          <w:rFonts w:cs="Arial"/>
          <w:b/>
          <w:szCs w:val="20"/>
        </w:rPr>
      </w:pPr>
      <w:r>
        <w:rPr>
          <w:rFonts w:cs="Arial"/>
          <w:b/>
          <w:szCs w:val="20"/>
        </w:rPr>
        <w:t>č</w:t>
      </w:r>
      <w:r w:rsidRPr="0034571F">
        <w:rPr>
          <w:rFonts w:cs="Arial"/>
          <w:b/>
          <w:szCs w:val="20"/>
        </w:rPr>
        <w:t>len</w:t>
      </w:r>
    </w:p>
    <w:p w14:paraId="671E4B10" w14:textId="77777777" w:rsidR="0034571F" w:rsidRPr="0034571F" w:rsidRDefault="0034571F" w:rsidP="0034571F">
      <w:pPr>
        <w:ind w:left="1080"/>
        <w:rPr>
          <w:rFonts w:cs="Arial"/>
          <w:b/>
          <w:szCs w:val="20"/>
        </w:rPr>
      </w:pPr>
    </w:p>
    <w:p w14:paraId="1032974F" w14:textId="34C1F6E2" w:rsidR="00E9124D" w:rsidRDefault="0034571F" w:rsidP="003B7A21">
      <w:pPr>
        <w:jc w:val="both"/>
        <w:rPr>
          <w:rFonts w:cs="Arial"/>
          <w:szCs w:val="20"/>
        </w:rPr>
      </w:pPr>
      <w:r w:rsidRPr="0034571F">
        <w:rPr>
          <w:rFonts w:cs="Arial"/>
          <w:szCs w:val="20"/>
        </w:rPr>
        <w:t>Pogodbeni stran</w:t>
      </w:r>
      <w:r w:rsidR="00215163">
        <w:rPr>
          <w:rFonts w:cs="Arial"/>
          <w:szCs w:val="20"/>
        </w:rPr>
        <w:t>k</w:t>
      </w:r>
      <w:r w:rsidRPr="0034571F">
        <w:rPr>
          <w:rFonts w:cs="Arial"/>
          <w:szCs w:val="20"/>
        </w:rPr>
        <w:t xml:space="preserve">i sta soglasni, da je </w:t>
      </w:r>
      <w:r w:rsidRPr="00D54901">
        <w:rPr>
          <w:rFonts w:cs="Arial"/>
          <w:szCs w:val="20"/>
        </w:rPr>
        <w:t>izpolnitev te pogodbe vezana na proračunske zmogljivosti naročnika v let</w:t>
      </w:r>
      <w:r w:rsidR="009A652C">
        <w:rPr>
          <w:rFonts w:cs="Arial"/>
          <w:szCs w:val="20"/>
        </w:rPr>
        <w:t>ih</w:t>
      </w:r>
      <w:r w:rsidRPr="00D54901">
        <w:rPr>
          <w:rFonts w:cs="Arial"/>
          <w:szCs w:val="20"/>
        </w:rPr>
        <w:t xml:space="preserve"> </w:t>
      </w:r>
      <w:r w:rsidR="008B16E1">
        <w:rPr>
          <w:rFonts w:cs="Arial"/>
          <w:szCs w:val="20"/>
        </w:rPr>
        <w:t>2023, 2024, 2025 in 2026</w:t>
      </w:r>
      <w:r w:rsidRPr="00D54901">
        <w:rPr>
          <w:rFonts w:cs="Arial"/>
          <w:szCs w:val="20"/>
        </w:rPr>
        <w:t xml:space="preserve">. </w:t>
      </w:r>
      <w:r w:rsidR="00101D4B">
        <w:rPr>
          <w:rFonts w:cs="Arial"/>
          <w:szCs w:val="20"/>
        </w:rPr>
        <w:t xml:space="preserve">V primeru, da pride do sprememb v proračunu naročnika, </w:t>
      </w:r>
      <w:r w:rsidR="00101D4B" w:rsidRPr="00101D4B">
        <w:rPr>
          <w:rFonts w:cs="Arial"/>
          <w:szCs w:val="20"/>
        </w:rPr>
        <w:t>ki neposredno vpliva</w:t>
      </w:r>
      <w:r w:rsidR="00101D4B">
        <w:rPr>
          <w:rFonts w:cs="Arial"/>
          <w:szCs w:val="20"/>
        </w:rPr>
        <w:t>jo</w:t>
      </w:r>
      <w:r w:rsidR="00101D4B" w:rsidRPr="00101D4B">
        <w:rPr>
          <w:rFonts w:cs="Arial"/>
          <w:szCs w:val="20"/>
        </w:rPr>
        <w:t xml:space="preserve"> na to pogodbo, sta stranki soglasni, da ustrezno spremenita določila te pogodbe z aneksom k tej pogodbi</w:t>
      </w:r>
      <w:r w:rsidR="00101D4B">
        <w:rPr>
          <w:rFonts w:cs="Arial"/>
          <w:szCs w:val="20"/>
        </w:rPr>
        <w:t>.</w:t>
      </w:r>
    </w:p>
    <w:p w14:paraId="7FE36ACA" w14:textId="77777777" w:rsidR="00E9124D" w:rsidRDefault="00E9124D" w:rsidP="003B7A21">
      <w:pPr>
        <w:jc w:val="both"/>
        <w:rPr>
          <w:rFonts w:cs="Arial"/>
          <w:szCs w:val="20"/>
        </w:rPr>
      </w:pPr>
    </w:p>
    <w:p w14:paraId="5284D752" w14:textId="77777777" w:rsidR="00772355" w:rsidRDefault="00772355" w:rsidP="003B7A21">
      <w:pPr>
        <w:jc w:val="both"/>
        <w:rPr>
          <w:rFonts w:cs="Arial"/>
          <w:szCs w:val="20"/>
        </w:rPr>
      </w:pPr>
    </w:p>
    <w:p w14:paraId="4D453C14" w14:textId="77777777" w:rsidR="00FB1B6E" w:rsidRPr="00856EA9" w:rsidRDefault="00117AA7" w:rsidP="00DA6461">
      <w:pPr>
        <w:numPr>
          <w:ilvl w:val="0"/>
          <w:numId w:val="6"/>
        </w:numPr>
        <w:jc w:val="both"/>
        <w:rPr>
          <w:rFonts w:cs="Arial"/>
          <w:b/>
          <w:szCs w:val="20"/>
        </w:rPr>
      </w:pPr>
      <w:r w:rsidRPr="00856EA9">
        <w:rPr>
          <w:rFonts w:cs="Arial"/>
          <w:b/>
          <w:szCs w:val="20"/>
        </w:rPr>
        <w:t>PROTIKORUPCIJSKA KLAVZULA</w:t>
      </w:r>
    </w:p>
    <w:p w14:paraId="741EBC8E" w14:textId="77777777" w:rsidR="00FB1B6E" w:rsidRPr="00856EA9" w:rsidRDefault="00FB1B6E" w:rsidP="009624CE">
      <w:pPr>
        <w:jc w:val="both"/>
        <w:rPr>
          <w:rFonts w:cs="Arial"/>
          <w:szCs w:val="20"/>
        </w:rPr>
      </w:pPr>
    </w:p>
    <w:p w14:paraId="5A348600" w14:textId="77777777" w:rsidR="003C65B6" w:rsidRPr="00D129DE" w:rsidRDefault="003C65B6" w:rsidP="00AD5B15">
      <w:pPr>
        <w:numPr>
          <w:ilvl w:val="0"/>
          <w:numId w:val="5"/>
        </w:numPr>
        <w:ind w:left="709" w:hanging="349"/>
        <w:jc w:val="center"/>
        <w:rPr>
          <w:rFonts w:cs="Arial"/>
          <w:b/>
          <w:szCs w:val="20"/>
        </w:rPr>
      </w:pPr>
      <w:r w:rsidRPr="00D129DE">
        <w:rPr>
          <w:rFonts w:cs="Arial"/>
          <w:b/>
          <w:szCs w:val="20"/>
        </w:rPr>
        <w:t>člen</w:t>
      </w:r>
    </w:p>
    <w:p w14:paraId="2C0595ED" w14:textId="77777777" w:rsidR="003C65B6" w:rsidRPr="00856EA9" w:rsidRDefault="003C65B6" w:rsidP="003C65B6">
      <w:pPr>
        <w:tabs>
          <w:tab w:val="left" w:pos="3795"/>
        </w:tabs>
        <w:jc w:val="both"/>
        <w:rPr>
          <w:rFonts w:cs="Arial"/>
          <w:szCs w:val="20"/>
        </w:rPr>
      </w:pPr>
    </w:p>
    <w:p w14:paraId="6D557C76" w14:textId="77777777" w:rsidR="0053578B" w:rsidRPr="00856EA9" w:rsidRDefault="00117AA7" w:rsidP="00117AA7">
      <w:pPr>
        <w:jc w:val="both"/>
        <w:rPr>
          <w:rFonts w:cs="Arial"/>
          <w:szCs w:val="20"/>
          <w:lang w:eastAsia="sl-SI"/>
        </w:rPr>
      </w:pPr>
      <w:r w:rsidRPr="00856EA9">
        <w:rPr>
          <w:rFonts w:cs="Arial"/>
          <w:szCs w:val="20"/>
          <w:lang w:eastAsia="sl-SI"/>
        </w:rPr>
        <w:t xml:space="preserve">Pogodba, pri kateri kdo v imenu ali na račun druge pogodbene stranke, predstavniku ali posredniku naročnika ali lastnika obljubi, ponudi ali da kakšno nedovoljeno korist za: </w:t>
      </w:r>
    </w:p>
    <w:p w14:paraId="0394B322" w14:textId="77777777" w:rsidR="00117AA7" w:rsidRPr="004A561E" w:rsidRDefault="00117AA7" w:rsidP="00FD39B4">
      <w:pPr>
        <w:pStyle w:val="Odstavekseznama"/>
        <w:numPr>
          <w:ilvl w:val="0"/>
          <w:numId w:val="2"/>
        </w:numPr>
        <w:jc w:val="both"/>
        <w:rPr>
          <w:rFonts w:cs="Arial"/>
          <w:szCs w:val="20"/>
        </w:rPr>
      </w:pPr>
      <w:r w:rsidRPr="004A561E">
        <w:rPr>
          <w:rFonts w:cs="Arial"/>
          <w:szCs w:val="20"/>
        </w:rPr>
        <w:t>pridobitev naročila ali</w:t>
      </w:r>
    </w:p>
    <w:p w14:paraId="7AA8C0FE" w14:textId="77777777" w:rsidR="00117AA7" w:rsidRPr="004A561E" w:rsidRDefault="00117AA7" w:rsidP="00FD39B4">
      <w:pPr>
        <w:pStyle w:val="Odstavekseznama"/>
        <w:numPr>
          <w:ilvl w:val="0"/>
          <w:numId w:val="2"/>
        </w:numPr>
        <w:jc w:val="both"/>
        <w:rPr>
          <w:rFonts w:cs="Arial"/>
          <w:szCs w:val="20"/>
        </w:rPr>
      </w:pPr>
      <w:r w:rsidRPr="004A561E">
        <w:rPr>
          <w:rFonts w:cs="Arial"/>
          <w:szCs w:val="20"/>
        </w:rPr>
        <w:t xml:space="preserve">za sklenitev pogodbe za izvedbo naročila oziroma pogodbe pod ugodnejšimi pogoji ali </w:t>
      </w:r>
    </w:p>
    <w:p w14:paraId="3700BF78" w14:textId="77777777" w:rsidR="00117AA7" w:rsidRPr="004A561E" w:rsidRDefault="00117AA7" w:rsidP="00FD39B4">
      <w:pPr>
        <w:pStyle w:val="Odstavekseznama"/>
        <w:numPr>
          <w:ilvl w:val="0"/>
          <w:numId w:val="2"/>
        </w:numPr>
        <w:jc w:val="both"/>
        <w:rPr>
          <w:rFonts w:cs="Arial"/>
          <w:szCs w:val="20"/>
        </w:rPr>
      </w:pPr>
      <w:r w:rsidRPr="004A561E">
        <w:rPr>
          <w:rFonts w:cs="Arial"/>
          <w:szCs w:val="20"/>
        </w:rPr>
        <w:t xml:space="preserve">za opustitev dolžnega nadzora nad izvajanjem pogodbenih obveznosti ali </w:t>
      </w:r>
    </w:p>
    <w:p w14:paraId="32BE275A" w14:textId="77777777" w:rsidR="00117AA7" w:rsidRPr="004A561E" w:rsidRDefault="00117AA7" w:rsidP="00FD39B4">
      <w:pPr>
        <w:pStyle w:val="Odstavekseznama"/>
        <w:numPr>
          <w:ilvl w:val="0"/>
          <w:numId w:val="2"/>
        </w:numPr>
        <w:jc w:val="both"/>
        <w:rPr>
          <w:rFonts w:cs="Arial"/>
          <w:szCs w:val="20"/>
        </w:rPr>
      </w:pPr>
      <w:r w:rsidRPr="004A561E">
        <w:rPr>
          <w:rFonts w:cs="Arial"/>
          <w:szCs w:val="20"/>
        </w:rPr>
        <w:t xml:space="preserve">za drugo ravnanje ali opustitev, </w:t>
      </w:r>
    </w:p>
    <w:p w14:paraId="43F8697C" w14:textId="77777777" w:rsidR="00E77C62" w:rsidRDefault="00117AA7" w:rsidP="00117AA7">
      <w:pPr>
        <w:jc w:val="both"/>
        <w:rPr>
          <w:rFonts w:cs="Arial"/>
          <w:bCs/>
          <w:szCs w:val="20"/>
          <w:lang w:eastAsia="sl-SI"/>
        </w:rPr>
      </w:pPr>
      <w:r w:rsidRPr="00856EA9">
        <w:rPr>
          <w:rFonts w:cs="Arial"/>
          <w:szCs w:val="20"/>
          <w:lang w:eastAsia="sl-SI"/>
        </w:rPr>
        <w:t xml:space="preserve">s katerim je naročniku povzročena škoda ali je omogočena pridobitev nedovoljene koristi predstavniku organa, posredniku organa ali organizacije iz javnega sektorja, drugi pogodbeni stranki ali njenemu predstavniku ali zastopniku ali posredniku, </w:t>
      </w:r>
      <w:r w:rsidRPr="00856EA9">
        <w:rPr>
          <w:rFonts w:cs="Arial"/>
          <w:bCs/>
          <w:szCs w:val="20"/>
          <w:lang w:eastAsia="sl-SI"/>
        </w:rPr>
        <w:t>je nična.</w:t>
      </w:r>
    </w:p>
    <w:p w14:paraId="2BF37FF5" w14:textId="77777777" w:rsidR="00165DDD" w:rsidRDefault="00165DDD" w:rsidP="00117AA7">
      <w:pPr>
        <w:jc w:val="both"/>
        <w:rPr>
          <w:rFonts w:cs="Arial"/>
          <w:bCs/>
          <w:szCs w:val="20"/>
          <w:lang w:eastAsia="sl-SI"/>
        </w:rPr>
      </w:pPr>
    </w:p>
    <w:p w14:paraId="37809F8A" w14:textId="77777777" w:rsidR="003A65D5" w:rsidRDefault="003A65D5" w:rsidP="00117AA7">
      <w:pPr>
        <w:jc w:val="both"/>
        <w:rPr>
          <w:rFonts w:cs="Arial"/>
          <w:bCs/>
          <w:szCs w:val="20"/>
          <w:lang w:eastAsia="sl-SI"/>
        </w:rPr>
      </w:pPr>
    </w:p>
    <w:p w14:paraId="5C753A30" w14:textId="77777777" w:rsidR="00CE035D" w:rsidRDefault="00772355" w:rsidP="00D21B86">
      <w:pPr>
        <w:pStyle w:val="Odstavekseznama"/>
        <w:numPr>
          <w:ilvl w:val="0"/>
          <w:numId w:val="6"/>
        </w:numPr>
        <w:jc w:val="both"/>
        <w:rPr>
          <w:rFonts w:cs="Arial"/>
          <w:b/>
          <w:bCs/>
          <w:szCs w:val="20"/>
          <w:lang w:eastAsia="sl-SI"/>
        </w:rPr>
      </w:pPr>
      <w:r>
        <w:rPr>
          <w:rFonts w:cs="Arial"/>
          <w:b/>
          <w:bCs/>
          <w:szCs w:val="20"/>
          <w:lang w:eastAsia="sl-SI"/>
        </w:rPr>
        <w:t>RAZVEZNI POGOJ</w:t>
      </w:r>
    </w:p>
    <w:p w14:paraId="1846211A" w14:textId="77777777" w:rsidR="00CE035D" w:rsidRPr="00CD1AF1" w:rsidRDefault="00CE035D" w:rsidP="00CD1AF1">
      <w:pPr>
        <w:jc w:val="both"/>
        <w:rPr>
          <w:rFonts w:cs="Arial"/>
          <w:b/>
          <w:bCs/>
          <w:szCs w:val="20"/>
          <w:lang w:eastAsia="sl-SI"/>
        </w:rPr>
      </w:pPr>
    </w:p>
    <w:p w14:paraId="557097DE" w14:textId="77777777" w:rsidR="00CE035D" w:rsidRDefault="00252B7C" w:rsidP="00AD5B15">
      <w:pPr>
        <w:numPr>
          <w:ilvl w:val="0"/>
          <w:numId w:val="5"/>
        </w:numPr>
        <w:ind w:left="709" w:hanging="349"/>
        <w:jc w:val="center"/>
        <w:rPr>
          <w:rFonts w:cs="Arial"/>
          <w:b/>
          <w:szCs w:val="20"/>
        </w:rPr>
      </w:pPr>
      <w:r>
        <w:rPr>
          <w:rFonts w:cs="Arial"/>
          <w:b/>
          <w:szCs w:val="20"/>
        </w:rPr>
        <w:t>č</w:t>
      </w:r>
      <w:r w:rsidRPr="00D129DE">
        <w:rPr>
          <w:rFonts w:cs="Arial"/>
          <w:b/>
          <w:szCs w:val="20"/>
        </w:rPr>
        <w:t>len</w:t>
      </w:r>
    </w:p>
    <w:p w14:paraId="5B7F0D0B" w14:textId="77777777" w:rsidR="00CE035D" w:rsidRPr="00CE035D" w:rsidRDefault="00CE035D" w:rsidP="00CE035D">
      <w:pPr>
        <w:ind w:left="1080"/>
        <w:rPr>
          <w:rFonts w:cs="Arial"/>
          <w:b/>
          <w:szCs w:val="20"/>
        </w:rPr>
      </w:pPr>
    </w:p>
    <w:p w14:paraId="34244054" w14:textId="77777777" w:rsidR="003A65D5" w:rsidRPr="003A65D5" w:rsidRDefault="003A65D5" w:rsidP="003A65D5">
      <w:pPr>
        <w:jc w:val="both"/>
        <w:rPr>
          <w:rFonts w:cs="Arial"/>
          <w:szCs w:val="20"/>
        </w:rPr>
      </w:pPr>
      <w:r w:rsidRPr="003A65D5">
        <w:rPr>
          <w:rFonts w:cs="Arial"/>
          <w:szCs w:val="20"/>
        </w:rPr>
        <w:t>Ta pogodba je sklenjena pod razveznim pogojem, ki se upoštevajoč tretjo alinejo četrtega odstavka 67. člena ZJN-3 uresniči v primeru izpolnitve ene od naslednjih okoliščin:</w:t>
      </w:r>
    </w:p>
    <w:p w14:paraId="6DC4AE7B" w14:textId="77777777" w:rsidR="003A65D5" w:rsidRDefault="003A65D5" w:rsidP="003A65D5">
      <w:pPr>
        <w:pStyle w:val="Odstavekseznama"/>
        <w:numPr>
          <w:ilvl w:val="0"/>
          <w:numId w:val="42"/>
        </w:numPr>
        <w:jc w:val="both"/>
        <w:rPr>
          <w:rFonts w:cs="Arial"/>
          <w:szCs w:val="20"/>
        </w:rPr>
      </w:pPr>
      <w:r w:rsidRPr="003A65D5">
        <w:rPr>
          <w:rFonts w:cs="Arial"/>
          <w:szCs w:val="20"/>
        </w:rPr>
        <w:t xml:space="preserve">če bo naročnik seznanjen, da je sodišče s pravnomočno odločitvijo ugotovilo kršitev obveznosti delovne, </w:t>
      </w:r>
      <w:proofErr w:type="spellStart"/>
      <w:r w:rsidRPr="003A65D5">
        <w:rPr>
          <w:rFonts w:cs="Arial"/>
          <w:szCs w:val="20"/>
        </w:rPr>
        <w:t>okoljske</w:t>
      </w:r>
      <w:proofErr w:type="spellEnd"/>
      <w:r w:rsidRPr="003A65D5">
        <w:rPr>
          <w:rFonts w:cs="Arial"/>
          <w:szCs w:val="20"/>
        </w:rPr>
        <w:t xml:space="preserve"> ali socialne zakonodaje s strani izvajalca ali podizvajalca ali </w:t>
      </w:r>
    </w:p>
    <w:p w14:paraId="2D6687F7" w14:textId="68E4CB15" w:rsidR="003A65D5" w:rsidRPr="003A65D5" w:rsidRDefault="003A65D5" w:rsidP="003A65D5">
      <w:pPr>
        <w:pStyle w:val="Odstavekseznama"/>
        <w:numPr>
          <w:ilvl w:val="0"/>
          <w:numId w:val="42"/>
        </w:numPr>
        <w:jc w:val="both"/>
        <w:rPr>
          <w:rFonts w:cs="Arial"/>
          <w:szCs w:val="20"/>
        </w:rPr>
      </w:pPr>
      <w:r w:rsidRPr="003A65D5">
        <w:rPr>
          <w:rFonts w:cs="Arial"/>
          <w:szCs w:val="20"/>
        </w:rPr>
        <w:t>če bo naročnik seznanjen, da je pristojni državni organ pri izvajalcu ali podizvajalcu v času izvajanja pogodbe ugotovil najmanj dve kršitvi v zvezi:</w:t>
      </w:r>
    </w:p>
    <w:p w14:paraId="517ADC21" w14:textId="2D93E4F3" w:rsidR="003A65D5" w:rsidRPr="003A65D5" w:rsidRDefault="00417EC4" w:rsidP="003A65D5">
      <w:pPr>
        <w:pStyle w:val="Odstavekseznama"/>
        <w:numPr>
          <w:ilvl w:val="0"/>
          <w:numId w:val="43"/>
        </w:numPr>
        <w:ind w:left="1134"/>
        <w:jc w:val="both"/>
        <w:rPr>
          <w:rFonts w:cs="Arial"/>
          <w:szCs w:val="20"/>
        </w:rPr>
      </w:pPr>
      <w:r>
        <w:rPr>
          <w:rFonts w:cs="Arial"/>
          <w:szCs w:val="20"/>
        </w:rPr>
        <w:t xml:space="preserve">s </w:t>
      </w:r>
      <w:r w:rsidR="003A65D5" w:rsidRPr="003A65D5">
        <w:rPr>
          <w:rFonts w:cs="Arial"/>
          <w:szCs w:val="20"/>
        </w:rPr>
        <w:t xml:space="preserve">plačilom za delo, </w:t>
      </w:r>
    </w:p>
    <w:p w14:paraId="715BD02D" w14:textId="607B48D4" w:rsidR="003A65D5" w:rsidRPr="003A65D5" w:rsidRDefault="00417EC4" w:rsidP="003A65D5">
      <w:pPr>
        <w:pStyle w:val="Odstavekseznama"/>
        <w:numPr>
          <w:ilvl w:val="0"/>
          <w:numId w:val="43"/>
        </w:numPr>
        <w:ind w:left="1134"/>
        <w:jc w:val="both"/>
        <w:rPr>
          <w:rFonts w:cs="Arial"/>
          <w:szCs w:val="20"/>
        </w:rPr>
      </w:pPr>
      <w:r>
        <w:rPr>
          <w:rFonts w:cs="Arial"/>
          <w:szCs w:val="20"/>
        </w:rPr>
        <w:t xml:space="preserve">z </w:t>
      </w:r>
      <w:r w:rsidR="003A65D5" w:rsidRPr="003A65D5">
        <w:rPr>
          <w:rFonts w:cs="Arial"/>
          <w:szCs w:val="20"/>
        </w:rPr>
        <w:t xml:space="preserve">delovnim časom, </w:t>
      </w:r>
    </w:p>
    <w:p w14:paraId="6A4E47A8" w14:textId="17F583C9" w:rsidR="003A65D5" w:rsidRPr="003A65D5" w:rsidRDefault="00417EC4" w:rsidP="003A65D5">
      <w:pPr>
        <w:pStyle w:val="Odstavekseznama"/>
        <w:numPr>
          <w:ilvl w:val="0"/>
          <w:numId w:val="43"/>
        </w:numPr>
        <w:ind w:left="1134"/>
        <w:jc w:val="both"/>
        <w:rPr>
          <w:rFonts w:cs="Arial"/>
          <w:szCs w:val="20"/>
        </w:rPr>
      </w:pPr>
      <w:r>
        <w:rPr>
          <w:rFonts w:cs="Arial"/>
          <w:szCs w:val="20"/>
        </w:rPr>
        <w:t xml:space="preserve">s </w:t>
      </w:r>
      <w:r w:rsidR="003A65D5" w:rsidRPr="003A65D5">
        <w:rPr>
          <w:rFonts w:cs="Arial"/>
          <w:szCs w:val="20"/>
        </w:rPr>
        <w:t xml:space="preserve">počitki, </w:t>
      </w:r>
    </w:p>
    <w:p w14:paraId="581FD4DE" w14:textId="224C8AB5" w:rsidR="003A65D5" w:rsidRPr="003A65D5" w:rsidRDefault="00417EC4" w:rsidP="003A65D5">
      <w:pPr>
        <w:pStyle w:val="Odstavekseznama"/>
        <w:numPr>
          <w:ilvl w:val="0"/>
          <w:numId w:val="43"/>
        </w:numPr>
        <w:ind w:left="1134"/>
        <w:jc w:val="both"/>
        <w:rPr>
          <w:rFonts w:cs="Arial"/>
          <w:szCs w:val="20"/>
        </w:rPr>
      </w:pPr>
      <w:r>
        <w:rPr>
          <w:rFonts w:cs="Arial"/>
          <w:szCs w:val="20"/>
        </w:rPr>
        <w:t xml:space="preserve">z </w:t>
      </w:r>
      <w:r w:rsidR="003A65D5" w:rsidRPr="003A65D5">
        <w:rPr>
          <w:rFonts w:cs="Arial"/>
          <w:szCs w:val="20"/>
        </w:rPr>
        <w:t xml:space="preserve">opravljanjem dela na podlagi pogodb civilnega prava kljub obstoju elementov delovnega razmerja ali v zvezi z zaposlovanjem na črno </w:t>
      </w:r>
    </w:p>
    <w:p w14:paraId="58362482" w14:textId="2C4FD061" w:rsidR="003A65D5" w:rsidRPr="003A65D5" w:rsidRDefault="003A65D5" w:rsidP="003A65D5">
      <w:pPr>
        <w:jc w:val="both"/>
        <w:rPr>
          <w:rFonts w:cs="Arial"/>
          <w:szCs w:val="20"/>
        </w:rPr>
      </w:pPr>
      <w:r w:rsidRPr="003A65D5">
        <w:rPr>
          <w:rFonts w:cs="Arial"/>
          <w:szCs w:val="20"/>
        </w:rPr>
        <w:t>in za kateri mu je bila s pravnomočno odločitvijo ali več pravnomočnimi odločitvami izrečena globa za prekršek,</w:t>
      </w:r>
      <w:r>
        <w:rPr>
          <w:rFonts w:cs="Arial"/>
          <w:szCs w:val="20"/>
        </w:rPr>
        <w:t xml:space="preserve"> </w:t>
      </w:r>
      <w:r w:rsidRPr="003A65D5">
        <w:rPr>
          <w:rFonts w:cs="Arial"/>
          <w:szCs w:val="20"/>
        </w:rPr>
        <w:t>in pod pogojem, da je od seznanitve s kršitvijo in do izteka veljavnosti pogodbe še najmanj šest mesecev. Če izvajalec nastopa s podizvajalcem se razvezni pogoj uresniči tudi, če zaradi ugotovljene kršitve pri podizvajalcu izvajalec ne nadomesti ali zamenja tega podizvajalca na način</w:t>
      </w:r>
      <w:r w:rsidR="00F42AE3">
        <w:rPr>
          <w:rFonts w:cs="Arial"/>
          <w:szCs w:val="20"/>
        </w:rPr>
        <w:t>,</w:t>
      </w:r>
      <w:r w:rsidRPr="003A65D5">
        <w:rPr>
          <w:rFonts w:cs="Arial"/>
          <w:szCs w:val="20"/>
        </w:rPr>
        <w:t xml:space="preserve"> določen v skladu s 94. členom ZJN-3 in določili te pogodbe v roku</w:t>
      </w:r>
      <w:r>
        <w:rPr>
          <w:rFonts w:cs="Arial"/>
          <w:szCs w:val="20"/>
        </w:rPr>
        <w:t xml:space="preserve"> tridesetih (</w:t>
      </w:r>
      <w:r w:rsidRPr="003A65D5">
        <w:rPr>
          <w:rFonts w:cs="Arial"/>
          <w:szCs w:val="20"/>
        </w:rPr>
        <w:t>30</w:t>
      </w:r>
      <w:r>
        <w:rPr>
          <w:rFonts w:cs="Arial"/>
          <w:szCs w:val="20"/>
        </w:rPr>
        <w:t>)</w:t>
      </w:r>
      <w:r w:rsidRPr="003A65D5">
        <w:rPr>
          <w:rFonts w:cs="Arial"/>
          <w:szCs w:val="20"/>
        </w:rPr>
        <w:t xml:space="preserve"> dni od seznanitve s kršitvijo. </w:t>
      </w:r>
    </w:p>
    <w:p w14:paraId="30238397" w14:textId="77777777" w:rsidR="003A65D5" w:rsidRPr="003A65D5" w:rsidRDefault="003A65D5" w:rsidP="003A65D5">
      <w:pPr>
        <w:jc w:val="both"/>
        <w:rPr>
          <w:rFonts w:cs="Arial"/>
          <w:szCs w:val="20"/>
        </w:rPr>
      </w:pPr>
    </w:p>
    <w:p w14:paraId="5D7C1511" w14:textId="559E4205" w:rsidR="003A65D5" w:rsidRPr="003A65D5" w:rsidRDefault="003A65D5" w:rsidP="003A65D5">
      <w:pPr>
        <w:jc w:val="both"/>
        <w:rPr>
          <w:rFonts w:cs="Arial"/>
          <w:szCs w:val="20"/>
        </w:rPr>
      </w:pPr>
      <w:r w:rsidRPr="003A65D5">
        <w:rPr>
          <w:rFonts w:cs="Arial"/>
          <w:szCs w:val="20"/>
        </w:rPr>
        <w:lastRenderedPageBreak/>
        <w:t>V primeru izpolnitve okoliščin in pogojev iz prejšnjega odstavka se šteje, da je pogodba razvezana z dnem sklenitve nove pogodbe o izvedbi javnega naročila za predmetno javno naročilo. O datumu sklenitve nove pogodbe bo naročnik obvestil izvajalca.</w:t>
      </w:r>
    </w:p>
    <w:p w14:paraId="7C410583" w14:textId="77777777" w:rsidR="003A65D5" w:rsidRPr="003A65D5" w:rsidRDefault="003A65D5" w:rsidP="003A65D5">
      <w:pPr>
        <w:jc w:val="both"/>
        <w:rPr>
          <w:rFonts w:cs="Arial"/>
          <w:szCs w:val="20"/>
        </w:rPr>
      </w:pPr>
    </w:p>
    <w:p w14:paraId="2711C1A2" w14:textId="18829057" w:rsidR="00054C10" w:rsidRDefault="003A65D5" w:rsidP="009624CE">
      <w:pPr>
        <w:jc w:val="both"/>
        <w:rPr>
          <w:rFonts w:cs="Arial"/>
          <w:szCs w:val="20"/>
        </w:rPr>
      </w:pPr>
      <w:r w:rsidRPr="003A65D5">
        <w:rPr>
          <w:rFonts w:cs="Arial"/>
          <w:szCs w:val="20"/>
        </w:rPr>
        <w:t>Če naročnik v roku</w:t>
      </w:r>
      <w:r>
        <w:rPr>
          <w:rFonts w:cs="Arial"/>
          <w:szCs w:val="20"/>
        </w:rPr>
        <w:t xml:space="preserve"> tridesetih (</w:t>
      </w:r>
      <w:r w:rsidRPr="003A65D5">
        <w:rPr>
          <w:rFonts w:cs="Arial"/>
          <w:szCs w:val="20"/>
        </w:rPr>
        <w:t>30</w:t>
      </w:r>
      <w:r>
        <w:rPr>
          <w:rFonts w:cs="Arial"/>
          <w:szCs w:val="20"/>
        </w:rPr>
        <w:t>)</w:t>
      </w:r>
      <w:r w:rsidRPr="003A65D5">
        <w:rPr>
          <w:rFonts w:cs="Arial"/>
          <w:szCs w:val="20"/>
        </w:rPr>
        <w:t xml:space="preserve"> dni od seznanitve s kršitvijo ne začne novega postopka javnega naročila, se šteje, da je pogodba razvezana trideseti</w:t>
      </w:r>
      <w:r>
        <w:rPr>
          <w:rFonts w:cs="Arial"/>
          <w:szCs w:val="20"/>
        </w:rPr>
        <w:t xml:space="preserve"> (30</w:t>
      </w:r>
      <w:r w:rsidR="00A72ED5">
        <w:rPr>
          <w:rFonts w:cs="Arial"/>
          <w:szCs w:val="20"/>
        </w:rPr>
        <w:t>.</w:t>
      </w:r>
      <w:r>
        <w:rPr>
          <w:rFonts w:cs="Arial"/>
          <w:szCs w:val="20"/>
        </w:rPr>
        <w:t>)</w:t>
      </w:r>
      <w:r w:rsidRPr="003A65D5">
        <w:rPr>
          <w:rFonts w:cs="Arial"/>
          <w:szCs w:val="20"/>
        </w:rPr>
        <w:t xml:space="preserve"> dan od seznanitve s kršitvijo.</w:t>
      </w:r>
    </w:p>
    <w:p w14:paraId="63E82103" w14:textId="5B474DE6" w:rsidR="00F42AE3" w:rsidRDefault="00F42AE3" w:rsidP="009624CE">
      <w:pPr>
        <w:jc w:val="both"/>
        <w:rPr>
          <w:rFonts w:cs="Arial"/>
          <w:szCs w:val="20"/>
        </w:rPr>
      </w:pPr>
    </w:p>
    <w:p w14:paraId="59845A47" w14:textId="77777777" w:rsidR="00F42AE3" w:rsidRPr="00856EA9" w:rsidRDefault="00F42AE3" w:rsidP="009624CE">
      <w:pPr>
        <w:jc w:val="both"/>
        <w:rPr>
          <w:rFonts w:cs="Arial"/>
          <w:szCs w:val="20"/>
        </w:rPr>
      </w:pPr>
    </w:p>
    <w:p w14:paraId="55B9A55D" w14:textId="3C1DC030" w:rsidR="00FB1B6E" w:rsidRPr="00CD1AF1" w:rsidRDefault="00FB1B6E" w:rsidP="009624CE">
      <w:pPr>
        <w:numPr>
          <w:ilvl w:val="0"/>
          <w:numId w:val="6"/>
        </w:numPr>
        <w:jc w:val="both"/>
        <w:rPr>
          <w:rFonts w:cs="Arial"/>
          <w:b/>
          <w:szCs w:val="20"/>
        </w:rPr>
      </w:pPr>
      <w:r w:rsidRPr="00856EA9">
        <w:rPr>
          <w:rFonts w:cs="Arial"/>
          <w:b/>
          <w:szCs w:val="20"/>
        </w:rPr>
        <w:t>ODSTOP OD POGODBE</w:t>
      </w:r>
    </w:p>
    <w:p w14:paraId="4E09C9FC" w14:textId="77777777" w:rsidR="0053507B" w:rsidRPr="00856EA9" w:rsidRDefault="0053507B" w:rsidP="0053507B">
      <w:pPr>
        <w:jc w:val="both"/>
        <w:rPr>
          <w:rFonts w:cs="Arial"/>
          <w:szCs w:val="20"/>
        </w:rPr>
      </w:pPr>
    </w:p>
    <w:p w14:paraId="6896A348" w14:textId="77777777" w:rsidR="0053507B" w:rsidRPr="00D129DE" w:rsidRDefault="0053507B" w:rsidP="00AD5B15">
      <w:pPr>
        <w:numPr>
          <w:ilvl w:val="0"/>
          <w:numId w:val="5"/>
        </w:numPr>
        <w:ind w:left="709" w:hanging="349"/>
        <w:jc w:val="center"/>
        <w:rPr>
          <w:rFonts w:cs="Arial"/>
          <w:b/>
          <w:szCs w:val="20"/>
        </w:rPr>
      </w:pPr>
      <w:r w:rsidRPr="00D129DE">
        <w:rPr>
          <w:rFonts w:cs="Arial"/>
          <w:b/>
          <w:szCs w:val="20"/>
        </w:rPr>
        <w:t>člen</w:t>
      </w:r>
    </w:p>
    <w:p w14:paraId="76030015" w14:textId="77777777" w:rsidR="0053507B" w:rsidRPr="00856EA9" w:rsidRDefault="0053507B" w:rsidP="0053507B">
      <w:pPr>
        <w:jc w:val="both"/>
        <w:rPr>
          <w:rFonts w:cs="Arial"/>
          <w:szCs w:val="20"/>
        </w:rPr>
      </w:pPr>
    </w:p>
    <w:p w14:paraId="6C271A4A" w14:textId="0CF9D45C" w:rsidR="0053507B" w:rsidRPr="006106CB" w:rsidRDefault="0053507B" w:rsidP="0053507B">
      <w:pPr>
        <w:jc w:val="both"/>
        <w:rPr>
          <w:rFonts w:cs="Arial"/>
          <w:szCs w:val="20"/>
        </w:rPr>
      </w:pPr>
      <w:r w:rsidRPr="006106CB">
        <w:rPr>
          <w:rFonts w:cs="Arial"/>
          <w:szCs w:val="20"/>
        </w:rPr>
        <w:t xml:space="preserve">Pogodbeni stranki </w:t>
      </w:r>
      <w:r w:rsidR="00F13347">
        <w:rPr>
          <w:rFonts w:cs="Arial"/>
          <w:szCs w:val="20"/>
        </w:rPr>
        <w:t>soglašata</w:t>
      </w:r>
      <w:r w:rsidRPr="006106CB">
        <w:rPr>
          <w:rFonts w:cs="Arial"/>
          <w:szCs w:val="20"/>
        </w:rPr>
        <w:t>, da lahko naročnik odstopi od pogodbe, če se izvajalec ne drži dogovorjenih terminov za izvedbo pogodbenih storitev</w:t>
      </w:r>
      <w:r w:rsidR="003569B2">
        <w:rPr>
          <w:rFonts w:cs="Arial"/>
          <w:szCs w:val="20"/>
        </w:rPr>
        <w:t xml:space="preserve"> ali če postane izvedba predmetn</w:t>
      </w:r>
      <w:r w:rsidR="004A0877">
        <w:rPr>
          <w:rFonts w:cs="Arial"/>
          <w:szCs w:val="20"/>
        </w:rPr>
        <w:t>ega</w:t>
      </w:r>
      <w:r w:rsidR="003569B2">
        <w:rPr>
          <w:rFonts w:cs="Arial"/>
          <w:szCs w:val="20"/>
        </w:rPr>
        <w:t xml:space="preserve"> javnega naročila </w:t>
      </w:r>
      <w:r w:rsidR="00522D48">
        <w:rPr>
          <w:rFonts w:cs="Arial"/>
          <w:szCs w:val="20"/>
        </w:rPr>
        <w:t>nemogoča</w:t>
      </w:r>
      <w:r w:rsidRPr="006106CB">
        <w:rPr>
          <w:rFonts w:cs="Arial"/>
          <w:szCs w:val="20"/>
        </w:rPr>
        <w:t>.</w:t>
      </w:r>
    </w:p>
    <w:p w14:paraId="256F6B4C" w14:textId="77777777" w:rsidR="0053507B" w:rsidRDefault="0053507B" w:rsidP="0053507B">
      <w:pPr>
        <w:jc w:val="both"/>
        <w:rPr>
          <w:rFonts w:cs="Arial"/>
          <w:szCs w:val="20"/>
        </w:rPr>
      </w:pPr>
    </w:p>
    <w:p w14:paraId="3E740FDC" w14:textId="77777777" w:rsidR="0053507B" w:rsidRDefault="0053507B" w:rsidP="0053507B">
      <w:pPr>
        <w:jc w:val="both"/>
        <w:rPr>
          <w:rFonts w:cs="Arial"/>
          <w:szCs w:val="20"/>
        </w:rPr>
      </w:pPr>
      <w:r>
        <w:rPr>
          <w:rFonts w:cs="Arial"/>
          <w:szCs w:val="20"/>
        </w:rPr>
        <w:t xml:space="preserve">V primeru bistvenih in ponavljajočih se kršitev pogodbenih obveznosti lahko katera koli od pogodbenih strank pisno odstopi od pogodbe. Odpovedni rok je v tem primeru </w:t>
      </w:r>
      <w:r w:rsidRPr="003B62C0">
        <w:rPr>
          <w:rFonts w:cs="Arial"/>
          <w:szCs w:val="20"/>
        </w:rPr>
        <w:t>petnajst (15) dni.</w:t>
      </w:r>
      <w:r>
        <w:rPr>
          <w:rFonts w:cs="Arial"/>
          <w:szCs w:val="20"/>
        </w:rPr>
        <w:t xml:space="preserve"> </w:t>
      </w:r>
    </w:p>
    <w:p w14:paraId="05914F2E" w14:textId="77777777" w:rsidR="00311E9E" w:rsidRDefault="00311E9E" w:rsidP="0053507B">
      <w:pPr>
        <w:jc w:val="both"/>
        <w:rPr>
          <w:rFonts w:cs="Arial"/>
          <w:szCs w:val="20"/>
        </w:rPr>
      </w:pPr>
    </w:p>
    <w:p w14:paraId="32974C89" w14:textId="10634F6F" w:rsidR="0053507B" w:rsidRDefault="0053507B" w:rsidP="0053507B">
      <w:pPr>
        <w:jc w:val="both"/>
        <w:rPr>
          <w:rFonts w:cs="Arial"/>
          <w:szCs w:val="20"/>
        </w:rPr>
      </w:pPr>
      <w:r>
        <w:rPr>
          <w:rFonts w:cs="Arial"/>
          <w:szCs w:val="20"/>
        </w:rPr>
        <w:t>Pogodbena stranka, ki zahteva odstop od pogodbe, mora pred tem drugi stran</w:t>
      </w:r>
      <w:r w:rsidR="004D1C17">
        <w:rPr>
          <w:rFonts w:cs="Arial"/>
          <w:szCs w:val="20"/>
        </w:rPr>
        <w:t>k</w:t>
      </w:r>
      <w:r>
        <w:rPr>
          <w:rFonts w:cs="Arial"/>
          <w:szCs w:val="20"/>
        </w:rPr>
        <w:t>i omogočiti izpolnitev pogodbenih obveznosti v dodatnem roku, vendar ne daljšem od petnajst (15) dni.</w:t>
      </w:r>
    </w:p>
    <w:p w14:paraId="715FFFC7" w14:textId="77777777" w:rsidR="0053507B" w:rsidRDefault="0053507B" w:rsidP="0053507B">
      <w:pPr>
        <w:jc w:val="both"/>
        <w:rPr>
          <w:rFonts w:cs="Arial"/>
          <w:szCs w:val="20"/>
        </w:rPr>
      </w:pPr>
    </w:p>
    <w:p w14:paraId="0AE47799" w14:textId="079088FD" w:rsidR="0053507B" w:rsidRPr="00CD1AF1" w:rsidRDefault="0053507B" w:rsidP="0053507B">
      <w:pPr>
        <w:jc w:val="both"/>
      </w:pPr>
      <w:r>
        <w:t xml:space="preserve">V primeru odstopa od pogodbe velja, da izpolnjevanje pogodbenih obveznosti ni skladno z določili te pogodbe. Naročnik je v navedenem primeru upravičen do </w:t>
      </w:r>
      <w:proofErr w:type="spellStart"/>
      <w:r>
        <w:t>vnovčitve</w:t>
      </w:r>
      <w:proofErr w:type="spellEnd"/>
      <w:r>
        <w:t xml:space="preserve"> </w:t>
      </w:r>
      <w:r w:rsidRPr="001B6499">
        <w:rPr>
          <w:i/>
          <w:iCs/>
        </w:rPr>
        <w:t>bančne garancije</w:t>
      </w:r>
      <w:r w:rsidR="00573F00" w:rsidRPr="001B6499">
        <w:rPr>
          <w:i/>
          <w:iCs/>
        </w:rPr>
        <w:t xml:space="preserve"> ali kavcijskega zavarovanja pri zavarovalnici</w:t>
      </w:r>
      <w:r>
        <w:t xml:space="preserve"> za dobro izvedbo pogodbenih obveznosti</w:t>
      </w:r>
      <w:r w:rsidR="00BC7124">
        <w:t xml:space="preserve"> iz 8. člena pogodbe</w:t>
      </w:r>
      <w:r>
        <w:t>.</w:t>
      </w:r>
    </w:p>
    <w:p w14:paraId="79CCD742" w14:textId="77777777" w:rsidR="0053507B" w:rsidRDefault="0053507B" w:rsidP="0053507B">
      <w:pPr>
        <w:jc w:val="both"/>
        <w:rPr>
          <w:rFonts w:cs="Arial"/>
          <w:szCs w:val="20"/>
        </w:rPr>
      </w:pPr>
    </w:p>
    <w:p w14:paraId="583AF4FA" w14:textId="77777777" w:rsidR="00523F1C" w:rsidRDefault="00523F1C" w:rsidP="0053507B">
      <w:pPr>
        <w:jc w:val="both"/>
        <w:rPr>
          <w:rFonts w:cs="Arial"/>
          <w:szCs w:val="20"/>
        </w:rPr>
      </w:pPr>
    </w:p>
    <w:p w14:paraId="1EBAEECD" w14:textId="77777777" w:rsidR="0053507B" w:rsidRPr="00AD5B15" w:rsidRDefault="0053507B" w:rsidP="00AD5B15">
      <w:pPr>
        <w:numPr>
          <w:ilvl w:val="0"/>
          <w:numId w:val="5"/>
        </w:numPr>
        <w:ind w:left="709" w:hanging="349"/>
        <w:jc w:val="center"/>
        <w:rPr>
          <w:rFonts w:cs="Arial"/>
          <w:b/>
          <w:szCs w:val="20"/>
        </w:rPr>
      </w:pPr>
      <w:r w:rsidRPr="00583E9D">
        <w:rPr>
          <w:rFonts w:cs="Arial"/>
          <w:b/>
          <w:szCs w:val="20"/>
        </w:rPr>
        <w:t>člen</w:t>
      </w:r>
    </w:p>
    <w:p w14:paraId="0467F2A9" w14:textId="77777777" w:rsidR="0053507B" w:rsidRPr="00583E9D" w:rsidRDefault="0053507B" w:rsidP="0053507B">
      <w:pPr>
        <w:jc w:val="center"/>
        <w:rPr>
          <w:b/>
        </w:rPr>
      </w:pPr>
    </w:p>
    <w:p w14:paraId="22D4FC1D" w14:textId="77777777" w:rsidR="0053507B" w:rsidRDefault="0053507B" w:rsidP="0053507B">
      <w:pPr>
        <w:jc w:val="both"/>
      </w:pPr>
      <w:r>
        <w:t>Med  veljavnostjo te pogodbe lahko naročnik ne glede na določbe zakona, ki ureja obligacijska razmerja, odstopi od pogodbe v naslednjih okoliščinah:</w:t>
      </w:r>
    </w:p>
    <w:p w14:paraId="5FD89948" w14:textId="77777777" w:rsidR="0053507B" w:rsidRDefault="0053507B" w:rsidP="0053507B">
      <w:pPr>
        <w:pStyle w:val="Odstavekseznama"/>
        <w:numPr>
          <w:ilvl w:val="0"/>
          <w:numId w:val="37"/>
        </w:numPr>
        <w:contextualSpacing/>
        <w:jc w:val="both"/>
      </w:pPr>
      <w:r>
        <w:t>javno naročilo je bilo bistveno spremenjeno, kar terja nov postopek javnega naročanja;</w:t>
      </w:r>
    </w:p>
    <w:p w14:paraId="137D5A91" w14:textId="77777777" w:rsidR="0053507B" w:rsidRDefault="0053507B" w:rsidP="0053507B">
      <w:pPr>
        <w:pStyle w:val="Odstavekseznama"/>
        <w:numPr>
          <w:ilvl w:val="0"/>
          <w:numId w:val="37"/>
        </w:numPr>
        <w:contextualSpacing/>
        <w:jc w:val="both"/>
      </w:pPr>
      <w:r>
        <w:t>v času oddaje javnega naročila je bil izvajalec v enem od položajev, zaradi katerega bi ga naročnik moral izključiti iz postopka javnega naročanja, pa s tem dejstvom naročnik ni bil seznanjen v postopku javnega naročanja;</w:t>
      </w:r>
    </w:p>
    <w:p w14:paraId="4B08265F" w14:textId="08735D3B" w:rsidR="0053507B" w:rsidRDefault="0053507B" w:rsidP="0053507B">
      <w:pPr>
        <w:pStyle w:val="Odstavekseznama"/>
        <w:numPr>
          <w:ilvl w:val="0"/>
          <w:numId w:val="37"/>
        </w:numPr>
        <w:contextualSpacing/>
        <w:jc w:val="both"/>
      </w:pPr>
      <w:r>
        <w:t xml:space="preserve">zaradi hudih kršitev obveznosti PEU, PDEU in ZJN-3, ki </w:t>
      </w:r>
      <w:r w:rsidR="00F42AE3">
        <w:t xml:space="preserve">jih </w:t>
      </w:r>
      <w:r>
        <w:t>je po postopku v skladu z 258. členom PDEU ugotovilo Sodišče Evropske unije, javno naročilo ne bi smelo biti oddano izvajalcu.</w:t>
      </w:r>
    </w:p>
    <w:p w14:paraId="12B4DF1C" w14:textId="77777777" w:rsidR="0053507B" w:rsidRDefault="0053507B" w:rsidP="0053507B">
      <w:pPr>
        <w:ind w:left="720"/>
      </w:pPr>
    </w:p>
    <w:p w14:paraId="3FDFEB6C" w14:textId="77777777" w:rsidR="0053507B" w:rsidRDefault="0053507B" w:rsidP="0053507B">
      <w:r>
        <w:t>Naročnik izvajalca o razdrtju pogodbe obvesti pisno.</w:t>
      </w:r>
    </w:p>
    <w:p w14:paraId="0C575532" w14:textId="77777777" w:rsidR="00311E9E" w:rsidRDefault="00311E9E" w:rsidP="0053507B">
      <w:pPr>
        <w:jc w:val="both"/>
      </w:pPr>
    </w:p>
    <w:p w14:paraId="0D6C132B" w14:textId="7922EB64" w:rsidR="0053507B" w:rsidRDefault="0053507B" w:rsidP="0053507B">
      <w:pPr>
        <w:jc w:val="both"/>
      </w:pPr>
      <w:r w:rsidRPr="00CC27BC">
        <w:t>Izvajalec ima v primerih iz prvega odstavka tega člena pravico do plačila kvalitetno opravljenega dela,</w:t>
      </w:r>
      <w:r>
        <w:t xml:space="preserve"> ki ga je opravil do razdrtja pogodbe. Izvajalec je dolžan naročniku povrniti vso škodo, ki jo je ta utrpel, tudi za stroške, ki jih bo za izvedbo storitve za preostanek del določil nov izvajalec.</w:t>
      </w:r>
    </w:p>
    <w:p w14:paraId="06280E59" w14:textId="77777777" w:rsidR="0053507B" w:rsidRDefault="0053507B" w:rsidP="0053507B"/>
    <w:p w14:paraId="49BB28E0" w14:textId="57CB1C8D" w:rsidR="0053507B" w:rsidRDefault="0053507B" w:rsidP="0053507B">
      <w:pPr>
        <w:jc w:val="both"/>
      </w:pPr>
      <w:r>
        <w:t>Naročnik ne odgovarja za škodo, ki utegne nastati ali je nastala izvajalcu iz razlogov iz prvega odstavka tega člena.</w:t>
      </w:r>
    </w:p>
    <w:p w14:paraId="2C1BEA39" w14:textId="77777777" w:rsidR="00311E9E" w:rsidRDefault="00311E9E" w:rsidP="0053507B">
      <w:pPr>
        <w:jc w:val="both"/>
      </w:pPr>
    </w:p>
    <w:p w14:paraId="45F5662C" w14:textId="15A39276" w:rsidR="0053507B" w:rsidRDefault="0053507B" w:rsidP="0053507B">
      <w:pPr>
        <w:jc w:val="both"/>
      </w:pPr>
      <w:r>
        <w:t xml:space="preserve">V primeru odstopa od pogodbe iz druge ali tretje alineje prvega odstavka tega člena velja, da izpolnjevanje pogodbenih obveznosti ni skladno z določili te pogodbe. Naročnik je v navedenem primeru upravičen do </w:t>
      </w:r>
      <w:proofErr w:type="spellStart"/>
      <w:r>
        <w:t>vnovčitve</w:t>
      </w:r>
      <w:proofErr w:type="spellEnd"/>
      <w:r>
        <w:t xml:space="preserve"> </w:t>
      </w:r>
      <w:r w:rsidRPr="001B6499">
        <w:rPr>
          <w:i/>
          <w:iCs/>
        </w:rPr>
        <w:t xml:space="preserve">bančne garancije </w:t>
      </w:r>
      <w:r w:rsidR="006125F6" w:rsidRPr="001B6499">
        <w:rPr>
          <w:i/>
          <w:iCs/>
        </w:rPr>
        <w:t>ali kavcijskega zavarovanja pri zavarovalnici</w:t>
      </w:r>
      <w:r w:rsidR="006125F6" w:rsidRPr="006125F6">
        <w:t xml:space="preserve"> </w:t>
      </w:r>
      <w:r>
        <w:t>za dobro izvedbo pogodbenih obveznosti</w:t>
      </w:r>
      <w:r w:rsidR="006125F6">
        <w:t xml:space="preserve"> iz 8. člena pogodbe</w:t>
      </w:r>
      <w:r>
        <w:t>.</w:t>
      </w:r>
    </w:p>
    <w:p w14:paraId="104B2627" w14:textId="77777777" w:rsidR="003A65D5" w:rsidRPr="007A5F88" w:rsidRDefault="003A65D5" w:rsidP="007A5F88">
      <w:pPr>
        <w:jc w:val="both"/>
        <w:rPr>
          <w:rFonts w:cs="Arial"/>
          <w:szCs w:val="20"/>
        </w:rPr>
      </w:pPr>
    </w:p>
    <w:p w14:paraId="2E03663C" w14:textId="2CFE4869" w:rsidR="00FB1B6E" w:rsidRPr="00B6204B" w:rsidRDefault="00FB1B6E" w:rsidP="002E414D">
      <w:pPr>
        <w:numPr>
          <w:ilvl w:val="0"/>
          <w:numId w:val="6"/>
        </w:numPr>
        <w:jc w:val="both"/>
        <w:rPr>
          <w:rFonts w:cs="Arial"/>
          <w:b/>
          <w:szCs w:val="20"/>
        </w:rPr>
      </w:pPr>
      <w:r w:rsidRPr="00B6204B">
        <w:rPr>
          <w:rFonts w:cs="Arial"/>
          <w:b/>
          <w:szCs w:val="20"/>
        </w:rPr>
        <w:lastRenderedPageBreak/>
        <w:t>VAROVANJE PODATKOV</w:t>
      </w:r>
      <w:r w:rsidR="00E50061" w:rsidRPr="00B6204B">
        <w:rPr>
          <w:rFonts w:cs="Arial"/>
          <w:b/>
          <w:szCs w:val="20"/>
        </w:rPr>
        <w:t xml:space="preserve"> </w:t>
      </w:r>
    </w:p>
    <w:p w14:paraId="5375CAE3" w14:textId="77777777" w:rsidR="00FB1B6E" w:rsidRPr="001C5353" w:rsidRDefault="00FB1B6E" w:rsidP="009624CE">
      <w:pPr>
        <w:jc w:val="both"/>
        <w:rPr>
          <w:rFonts w:cs="Arial"/>
          <w:szCs w:val="20"/>
          <w:highlight w:val="yellow"/>
        </w:rPr>
      </w:pPr>
    </w:p>
    <w:p w14:paraId="68F53E0E" w14:textId="77777777" w:rsidR="00FB1B6E" w:rsidRPr="00AD5B15" w:rsidRDefault="002F482A" w:rsidP="00AD5B15">
      <w:pPr>
        <w:numPr>
          <w:ilvl w:val="0"/>
          <w:numId w:val="5"/>
        </w:numPr>
        <w:ind w:left="709" w:hanging="349"/>
        <w:jc w:val="center"/>
        <w:rPr>
          <w:rFonts w:cs="Arial"/>
          <w:b/>
          <w:szCs w:val="20"/>
        </w:rPr>
      </w:pPr>
      <w:r w:rsidRPr="00AD5B15">
        <w:rPr>
          <w:rFonts w:cs="Arial"/>
          <w:b/>
          <w:szCs w:val="20"/>
        </w:rPr>
        <w:t>č</w:t>
      </w:r>
      <w:r w:rsidR="00FB1B6E" w:rsidRPr="00AD5B15">
        <w:rPr>
          <w:rFonts w:cs="Arial"/>
          <w:b/>
          <w:szCs w:val="20"/>
        </w:rPr>
        <w:t>len</w:t>
      </w:r>
      <w:r w:rsidR="00D24C8C" w:rsidRPr="00AD5B15">
        <w:rPr>
          <w:rFonts w:cs="Arial"/>
          <w:b/>
          <w:szCs w:val="20"/>
        </w:rPr>
        <w:t xml:space="preserve"> </w:t>
      </w:r>
    </w:p>
    <w:p w14:paraId="235A85E4" w14:textId="77777777" w:rsidR="000D5139" w:rsidRPr="001C5353" w:rsidRDefault="000D5139" w:rsidP="009624CE">
      <w:pPr>
        <w:jc w:val="both"/>
        <w:rPr>
          <w:rFonts w:cs="Arial"/>
          <w:szCs w:val="20"/>
          <w:highlight w:val="yellow"/>
        </w:rPr>
      </w:pPr>
    </w:p>
    <w:p w14:paraId="1A0370CA" w14:textId="1FE445E0" w:rsidR="003013B7" w:rsidRDefault="003013B7" w:rsidP="003013B7">
      <w:pPr>
        <w:jc w:val="both"/>
      </w:pPr>
      <w:r>
        <w:t xml:space="preserve">Izvajalec se zaveda, da bo pri opravljanju storitev iz te pogodbe dobil dostop do osebnih, poslovnih in drugih zaupnih podatkov, katerih uporaba je zakonsko regulirana in bi njihova zloraba ali malomarno ravnanje z njimi lahko povzročilo veliko materialno in moralno škodo naročniku. Izvajalec se zaveda, da pogodbena dela sestavljajo tudi delovni postopki, ki po svoji vsebini predstavljajo obdelavo osebnih podatkov kot je opredeljena v 2. točki 4. člena Uredbe (EU) 2016/679 Evropskega parlamenta in Sveta z dne 27. aprila 2016 o varstvu posameznikov pri obdelavi osebnih podatkov in o prostem pretoku takih podatkov ter o razveljavitvi Direktive 95/46/ES (v nadaljevanju Splošna uredba o varstvu podatkov), zaradi česar sta pogodbeni stranki zavezani k izvajanju določb 28. člena Splošne uredbe o varstvu podatkov in bo v zvezi z obdelavo osebnih podatkov med izvajalcem in naročnikom sklenjen poseben dogovor k tej pogodbi. </w:t>
      </w:r>
      <w:r w:rsidR="00F42AE3">
        <w:t>Ta dogovor je priloga 5 te pogodbe.</w:t>
      </w:r>
      <w:r>
        <w:t xml:space="preserve"> </w:t>
      </w:r>
    </w:p>
    <w:p w14:paraId="110AB7D9" w14:textId="77777777" w:rsidR="003013B7" w:rsidRDefault="003013B7" w:rsidP="003013B7">
      <w:pPr>
        <w:jc w:val="both"/>
      </w:pPr>
    </w:p>
    <w:p w14:paraId="2AA9EE06" w14:textId="728E324E" w:rsidR="00CC049D" w:rsidRDefault="003013B7" w:rsidP="00CC049D">
      <w:pPr>
        <w:widowControl w:val="0"/>
        <w:spacing w:line="276" w:lineRule="auto"/>
        <w:jc w:val="both"/>
      </w:pPr>
      <w:r>
        <w:t>Na zahtevo naročnika je izvajalec dolžan dopustiti zunanjo revizijo na aplikacijah, ki so predmet te pogodbe.</w:t>
      </w:r>
    </w:p>
    <w:p w14:paraId="42CFBB79" w14:textId="77777777" w:rsidR="00311E9E" w:rsidRDefault="00311E9E" w:rsidP="004B7EB0">
      <w:pPr>
        <w:widowControl w:val="0"/>
        <w:spacing w:line="276" w:lineRule="auto"/>
        <w:jc w:val="both"/>
        <w:rPr>
          <w:rFonts w:cs="Arial"/>
          <w:szCs w:val="20"/>
        </w:rPr>
      </w:pPr>
    </w:p>
    <w:p w14:paraId="3657DBA9" w14:textId="77777777" w:rsidR="003A65D5" w:rsidRDefault="003A65D5" w:rsidP="004B7EB0">
      <w:pPr>
        <w:widowControl w:val="0"/>
        <w:spacing w:line="276" w:lineRule="auto"/>
        <w:jc w:val="both"/>
        <w:rPr>
          <w:rFonts w:cs="Arial"/>
          <w:szCs w:val="20"/>
        </w:rPr>
      </w:pPr>
    </w:p>
    <w:p w14:paraId="6392BFE7" w14:textId="77777777" w:rsidR="00F56269" w:rsidRDefault="00F56269" w:rsidP="004B7EB0">
      <w:pPr>
        <w:pStyle w:val="Odstavekseznama"/>
        <w:widowControl w:val="0"/>
        <w:numPr>
          <w:ilvl w:val="0"/>
          <w:numId w:val="6"/>
        </w:numPr>
        <w:spacing w:line="276" w:lineRule="auto"/>
        <w:jc w:val="both"/>
        <w:rPr>
          <w:rFonts w:cs="Arial"/>
          <w:b/>
          <w:szCs w:val="20"/>
        </w:rPr>
      </w:pPr>
      <w:r w:rsidRPr="003B734A">
        <w:rPr>
          <w:rFonts w:cs="Arial"/>
          <w:b/>
          <w:szCs w:val="20"/>
        </w:rPr>
        <w:t>JAMSTVO ZA NAPAKE</w:t>
      </w:r>
    </w:p>
    <w:p w14:paraId="0FD8F523" w14:textId="77777777" w:rsidR="00E9124D" w:rsidRPr="003B734A" w:rsidRDefault="00E9124D" w:rsidP="00E9124D">
      <w:pPr>
        <w:pStyle w:val="Odstavekseznama"/>
        <w:widowControl w:val="0"/>
        <w:spacing w:line="276" w:lineRule="auto"/>
        <w:ind w:left="720"/>
        <w:jc w:val="both"/>
        <w:rPr>
          <w:rFonts w:cs="Arial"/>
          <w:b/>
          <w:szCs w:val="20"/>
        </w:rPr>
      </w:pPr>
    </w:p>
    <w:p w14:paraId="1140E8A1" w14:textId="77777777" w:rsidR="00F56269" w:rsidRPr="00F56269" w:rsidRDefault="00F56269" w:rsidP="00AD5B15">
      <w:pPr>
        <w:numPr>
          <w:ilvl w:val="0"/>
          <w:numId w:val="5"/>
        </w:numPr>
        <w:ind w:left="709" w:hanging="349"/>
        <w:jc w:val="center"/>
        <w:rPr>
          <w:rFonts w:cs="Arial"/>
          <w:b/>
          <w:szCs w:val="20"/>
        </w:rPr>
      </w:pPr>
      <w:r w:rsidRPr="00F56269">
        <w:rPr>
          <w:rFonts w:cs="Arial"/>
          <w:b/>
          <w:szCs w:val="20"/>
        </w:rPr>
        <w:t>člen</w:t>
      </w:r>
    </w:p>
    <w:p w14:paraId="022922B6" w14:textId="77777777" w:rsidR="00F56269" w:rsidRDefault="00F56269" w:rsidP="00F56269">
      <w:pPr>
        <w:jc w:val="center"/>
        <w:rPr>
          <w:rFonts w:cs="Arial"/>
          <w:szCs w:val="20"/>
          <w:highlight w:val="cyan"/>
        </w:rPr>
      </w:pPr>
    </w:p>
    <w:p w14:paraId="7F2558C2" w14:textId="65817AE4" w:rsidR="004F50C5" w:rsidRDefault="00F56269" w:rsidP="00F56269">
      <w:pPr>
        <w:jc w:val="both"/>
        <w:rPr>
          <w:rFonts w:cs="Arial"/>
          <w:szCs w:val="20"/>
        </w:rPr>
      </w:pPr>
      <w:r w:rsidRPr="002101E8">
        <w:rPr>
          <w:rFonts w:cs="Arial"/>
          <w:szCs w:val="20"/>
        </w:rPr>
        <w:t>Izvajalec odgovarja za napake o</w:t>
      </w:r>
      <w:r w:rsidR="004F50C5">
        <w:rPr>
          <w:rFonts w:cs="Arial"/>
          <w:szCs w:val="20"/>
        </w:rPr>
        <w:t>pravl</w:t>
      </w:r>
      <w:r w:rsidR="00474362">
        <w:rPr>
          <w:rFonts w:cs="Arial"/>
          <w:szCs w:val="20"/>
        </w:rPr>
        <w:t>jene</w:t>
      </w:r>
      <w:r w:rsidR="004F50C5">
        <w:rPr>
          <w:rFonts w:cs="Arial"/>
          <w:szCs w:val="20"/>
        </w:rPr>
        <w:t xml:space="preserve"> pogodbe</w:t>
      </w:r>
      <w:r w:rsidR="00474362">
        <w:rPr>
          <w:rFonts w:cs="Arial"/>
          <w:szCs w:val="20"/>
        </w:rPr>
        <w:t>ne</w:t>
      </w:r>
      <w:r w:rsidR="004F50C5">
        <w:rPr>
          <w:rFonts w:cs="Arial"/>
          <w:szCs w:val="20"/>
        </w:rPr>
        <w:t xml:space="preserve"> storit</w:t>
      </w:r>
      <w:r w:rsidR="00474362">
        <w:rPr>
          <w:rFonts w:cs="Arial"/>
          <w:szCs w:val="20"/>
        </w:rPr>
        <w:t>ve</w:t>
      </w:r>
      <w:r w:rsidR="004F50C5">
        <w:rPr>
          <w:rFonts w:cs="Arial"/>
          <w:szCs w:val="20"/>
        </w:rPr>
        <w:t xml:space="preserve">. Za napako se šteje storitev, ki nima lastnosti dogovorjenih v skladu s to pogodbo in ni skladna z zahtevami tehničnih specifikacij in razpisne </w:t>
      </w:r>
      <w:r w:rsidR="00A520F1">
        <w:rPr>
          <w:rFonts w:cs="Arial"/>
          <w:szCs w:val="20"/>
        </w:rPr>
        <w:t>dokumentacije</w:t>
      </w:r>
      <w:r w:rsidR="00F42AE3">
        <w:rPr>
          <w:rFonts w:cs="Arial"/>
          <w:szCs w:val="20"/>
        </w:rPr>
        <w:t xml:space="preserve"> ter s</w:t>
      </w:r>
      <w:r w:rsidR="004F50C5">
        <w:rPr>
          <w:rFonts w:cs="Arial"/>
          <w:szCs w:val="20"/>
        </w:rPr>
        <w:t xml:space="preserve"> </w:t>
      </w:r>
      <w:r w:rsidR="00C00D7E">
        <w:rPr>
          <w:rFonts w:cs="Arial"/>
          <w:szCs w:val="20"/>
        </w:rPr>
        <w:t>karakteristikami</w:t>
      </w:r>
      <w:r w:rsidR="00A520F1">
        <w:rPr>
          <w:rFonts w:cs="Arial"/>
          <w:szCs w:val="20"/>
        </w:rPr>
        <w:t xml:space="preserve"> </w:t>
      </w:r>
      <w:r w:rsidR="004F50C5">
        <w:rPr>
          <w:rFonts w:cs="Arial"/>
          <w:szCs w:val="20"/>
        </w:rPr>
        <w:t>ponudbene dokumentacije.</w:t>
      </w:r>
    </w:p>
    <w:p w14:paraId="56CB16F8" w14:textId="77777777" w:rsidR="00F56269" w:rsidRPr="003E63DF" w:rsidRDefault="004F50C5" w:rsidP="00F56269">
      <w:pPr>
        <w:jc w:val="both"/>
        <w:rPr>
          <w:rFonts w:cs="Arial"/>
          <w:szCs w:val="20"/>
        </w:rPr>
      </w:pPr>
      <w:r>
        <w:rPr>
          <w:rFonts w:cs="Arial"/>
          <w:szCs w:val="20"/>
        </w:rPr>
        <w:t xml:space="preserve"> </w:t>
      </w:r>
    </w:p>
    <w:p w14:paraId="483D08AD" w14:textId="48876D85" w:rsidR="004F50C5" w:rsidRPr="00F85AEA" w:rsidRDefault="002101E8" w:rsidP="00F56269">
      <w:pPr>
        <w:jc w:val="both"/>
        <w:rPr>
          <w:rFonts w:cs="Arial"/>
          <w:szCs w:val="20"/>
        </w:rPr>
      </w:pPr>
      <w:r w:rsidRPr="004F50C5">
        <w:rPr>
          <w:rFonts w:cs="Arial"/>
          <w:szCs w:val="20"/>
        </w:rPr>
        <w:t xml:space="preserve">Izvajalec jamči </w:t>
      </w:r>
      <w:r w:rsidR="00F56269" w:rsidRPr="004F50C5">
        <w:rPr>
          <w:rFonts w:cs="Arial"/>
          <w:szCs w:val="20"/>
        </w:rPr>
        <w:t xml:space="preserve">za odpravo napak pri </w:t>
      </w:r>
      <w:r w:rsidR="00166291">
        <w:rPr>
          <w:rFonts w:cs="Arial"/>
          <w:szCs w:val="20"/>
        </w:rPr>
        <w:t xml:space="preserve">izvedbi </w:t>
      </w:r>
      <w:r w:rsidR="00F56269" w:rsidRPr="004F50C5">
        <w:rPr>
          <w:rFonts w:cs="Arial"/>
          <w:szCs w:val="20"/>
        </w:rPr>
        <w:t>storit</w:t>
      </w:r>
      <w:r w:rsidR="00166291">
        <w:rPr>
          <w:rFonts w:cs="Arial"/>
          <w:szCs w:val="20"/>
        </w:rPr>
        <w:t>e</w:t>
      </w:r>
      <w:r w:rsidR="00F56269" w:rsidRPr="004F50C5">
        <w:rPr>
          <w:rFonts w:cs="Arial"/>
          <w:szCs w:val="20"/>
        </w:rPr>
        <w:t>v</w:t>
      </w:r>
      <w:r w:rsidR="004F50C5">
        <w:rPr>
          <w:rFonts w:cs="Arial"/>
          <w:szCs w:val="20"/>
        </w:rPr>
        <w:t xml:space="preserve"> </w:t>
      </w:r>
      <w:r w:rsidR="005553AB">
        <w:rPr>
          <w:rFonts w:cs="Arial"/>
          <w:szCs w:val="20"/>
        </w:rPr>
        <w:t>po tej pogodbi</w:t>
      </w:r>
      <w:r w:rsidR="00166291">
        <w:rPr>
          <w:rFonts w:cs="Arial"/>
          <w:szCs w:val="20"/>
        </w:rPr>
        <w:t xml:space="preserve"> </w:t>
      </w:r>
      <w:r w:rsidR="004F50C5">
        <w:rPr>
          <w:rFonts w:cs="Arial"/>
          <w:szCs w:val="20"/>
        </w:rPr>
        <w:t>še</w:t>
      </w:r>
      <w:r w:rsidR="00F42AE3">
        <w:rPr>
          <w:rFonts w:cs="Arial"/>
          <w:szCs w:val="20"/>
        </w:rPr>
        <w:t xml:space="preserve"> dvanajst</w:t>
      </w:r>
      <w:r w:rsidR="004F50C5">
        <w:rPr>
          <w:rFonts w:cs="Arial"/>
          <w:szCs w:val="20"/>
        </w:rPr>
        <w:t xml:space="preserve"> </w:t>
      </w:r>
      <w:r w:rsidR="00F42AE3">
        <w:rPr>
          <w:rFonts w:cs="Arial"/>
          <w:szCs w:val="20"/>
        </w:rPr>
        <w:t>(</w:t>
      </w:r>
      <w:r w:rsidR="004F50C5">
        <w:rPr>
          <w:rFonts w:cs="Arial"/>
          <w:szCs w:val="20"/>
        </w:rPr>
        <w:t>12</w:t>
      </w:r>
      <w:r w:rsidR="00F42AE3">
        <w:rPr>
          <w:rFonts w:cs="Arial"/>
          <w:szCs w:val="20"/>
        </w:rPr>
        <w:t>)</w:t>
      </w:r>
      <w:r w:rsidR="004F50C5">
        <w:rPr>
          <w:rFonts w:cs="Arial"/>
          <w:szCs w:val="20"/>
        </w:rPr>
        <w:t xml:space="preserve"> mesecev po </w:t>
      </w:r>
      <w:r w:rsidR="005553AB">
        <w:rPr>
          <w:rFonts w:cs="Arial"/>
          <w:szCs w:val="20"/>
        </w:rPr>
        <w:t>končnem prevzemu</w:t>
      </w:r>
      <w:r w:rsidR="004F50C5">
        <w:rPr>
          <w:rFonts w:cs="Arial"/>
          <w:szCs w:val="20"/>
        </w:rPr>
        <w:t xml:space="preserve"> storitve. Če se v navedenem roku pri katerikoli opravljeni fazi storitve po tej pogodbi pokažejo odstopanja ali napake, bo naročnik v </w:t>
      </w:r>
      <w:r w:rsidR="00474362">
        <w:rPr>
          <w:rFonts w:cs="Arial"/>
          <w:szCs w:val="20"/>
        </w:rPr>
        <w:t>rokih</w:t>
      </w:r>
      <w:r w:rsidR="00F42AE3">
        <w:rPr>
          <w:rFonts w:cs="Arial"/>
          <w:szCs w:val="20"/>
        </w:rPr>
        <w:t>,</w:t>
      </w:r>
      <w:r w:rsidR="00474362">
        <w:rPr>
          <w:rFonts w:cs="Arial"/>
          <w:szCs w:val="20"/>
        </w:rPr>
        <w:t xml:space="preserve"> določenih v naslednjem odstavku tega člena</w:t>
      </w:r>
      <w:r w:rsidR="004F50C5">
        <w:rPr>
          <w:rFonts w:cs="Arial"/>
          <w:szCs w:val="20"/>
        </w:rPr>
        <w:t xml:space="preserve"> od izvajalca</w:t>
      </w:r>
      <w:r w:rsidR="00180CE0">
        <w:rPr>
          <w:rFonts w:cs="Arial"/>
          <w:szCs w:val="20"/>
        </w:rPr>
        <w:t xml:space="preserve"> </w:t>
      </w:r>
      <w:r w:rsidR="00474362">
        <w:rPr>
          <w:rFonts w:cs="Arial"/>
          <w:szCs w:val="20"/>
        </w:rPr>
        <w:t>zahteval odpravo le-teh. V kolikor izvajalec v postavljenem roku napake ne bo odpravil, lahko naročnik odpravo ugotovljenih napak naroči pri drugem izvajalcu na stroške izvajalca.</w:t>
      </w:r>
    </w:p>
    <w:p w14:paraId="6882B3DB" w14:textId="77777777" w:rsidR="008C4EBC" w:rsidRDefault="008C4EBC" w:rsidP="00F56269">
      <w:pPr>
        <w:jc w:val="both"/>
      </w:pPr>
    </w:p>
    <w:p w14:paraId="793ABEAF" w14:textId="77777777" w:rsidR="00F56269" w:rsidRPr="00FD39B4" w:rsidRDefault="001C5353" w:rsidP="00F56269">
      <w:pPr>
        <w:jc w:val="both"/>
        <w:rPr>
          <w:rFonts w:cs="Arial"/>
          <w:szCs w:val="20"/>
        </w:rPr>
      </w:pPr>
      <w:r>
        <w:t xml:space="preserve">Izvajalec je dolžan odpravljati napake v rokih, določenih v poglavju </w:t>
      </w:r>
      <w:r w:rsidRPr="001C5353">
        <w:rPr>
          <w:i/>
          <w:iCs/>
        </w:rPr>
        <w:t>3.8. Postopek prijave in reševanje napak</w:t>
      </w:r>
      <w:r>
        <w:t xml:space="preserve"> iz dokumenta </w:t>
      </w:r>
      <w:r w:rsidRPr="001C5353">
        <w:rPr>
          <w:i/>
          <w:iCs/>
        </w:rPr>
        <w:t>Specifikacija javnega naročila</w:t>
      </w:r>
      <w:r w:rsidR="00F56269" w:rsidRPr="00FD39B4">
        <w:t xml:space="preserve">. </w:t>
      </w:r>
    </w:p>
    <w:p w14:paraId="5DB22F84" w14:textId="77777777" w:rsidR="00F56269" w:rsidRPr="00FD39B4" w:rsidRDefault="00F56269" w:rsidP="00F56269">
      <w:pPr>
        <w:pStyle w:val="Odstavekseznama"/>
        <w:ind w:left="720"/>
        <w:jc w:val="both"/>
        <w:rPr>
          <w:rFonts w:cs="Arial"/>
          <w:szCs w:val="20"/>
        </w:rPr>
      </w:pPr>
    </w:p>
    <w:p w14:paraId="17D5C32E" w14:textId="0E81752A" w:rsidR="00F56269" w:rsidRDefault="00AC34C9" w:rsidP="002101E8">
      <w:pPr>
        <w:jc w:val="both"/>
      </w:pPr>
      <w:r w:rsidRPr="00FD39B4">
        <w:t>Naročnik n</w:t>
      </w:r>
      <w:r w:rsidR="00F56269" w:rsidRPr="00FD39B4">
        <w:t>apake javlja</w:t>
      </w:r>
      <w:r w:rsidRPr="00FD39B4">
        <w:t xml:space="preserve"> izvajalcu</w:t>
      </w:r>
      <w:r w:rsidR="00F56269" w:rsidRPr="00FD39B4">
        <w:t xml:space="preserve"> na telefon</w:t>
      </w:r>
      <w:r w:rsidR="008C4EBC" w:rsidRPr="00FD39B4">
        <w:t>sko</w:t>
      </w:r>
      <w:r w:rsidR="00F56269" w:rsidRPr="00FD39B4">
        <w:t xml:space="preserve"> številk</w:t>
      </w:r>
      <w:r w:rsidR="008C4EBC" w:rsidRPr="00FD39B4">
        <w:t>o</w:t>
      </w:r>
      <w:r w:rsidR="00F56269" w:rsidRPr="00FD39B4">
        <w:t xml:space="preserve">  </w:t>
      </w:r>
      <w:r w:rsidRPr="00FD39B4">
        <w:t>_____________</w:t>
      </w:r>
      <w:r w:rsidR="00474362" w:rsidRPr="00FD39B4">
        <w:t xml:space="preserve"> </w:t>
      </w:r>
      <w:r w:rsidR="00F56269" w:rsidRPr="00FD39B4">
        <w:t>oziroma na elektronski naslov  __________.</w:t>
      </w:r>
      <w:r w:rsidR="00F56269">
        <w:t xml:space="preserve"> </w:t>
      </w:r>
      <w:r w:rsidR="00F56269" w:rsidRPr="000609F3">
        <w:t xml:space="preserve"> </w:t>
      </w:r>
      <w:r w:rsidR="00F56269">
        <w:t xml:space="preserve"> </w:t>
      </w:r>
    </w:p>
    <w:p w14:paraId="61F5F299" w14:textId="78C41CF6" w:rsidR="002C1FCD" w:rsidRDefault="002C1FCD" w:rsidP="002101E8">
      <w:pPr>
        <w:jc w:val="both"/>
      </w:pPr>
    </w:p>
    <w:p w14:paraId="2FE1DF1D" w14:textId="77777777" w:rsidR="002C1FCD" w:rsidRDefault="002C1FCD" w:rsidP="002C1FCD">
      <w:pPr>
        <w:jc w:val="both"/>
      </w:pPr>
      <w:r>
        <w:t>Izvajalec ni odgovoren za napako, ki je nastala kot posledica:</w:t>
      </w:r>
    </w:p>
    <w:p w14:paraId="07391CE0" w14:textId="4154B027" w:rsidR="002C1FCD" w:rsidRDefault="002C1FCD" w:rsidP="00F42AE3">
      <w:pPr>
        <w:pStyle w:val="Odstavekseznama"/>
        <w:numPr>
          <w:ilvl w:val="0"/>
          <w:numId w:val="37"/>
        </w:numPr>
        <w:contextualSpacing/>
        <w:jc w:val="both"/>
      </w:pPr>
      <w:r>
        <w:t>naročnikovega neupoštevanja navodil za uporabo oziroma uporabniške dokumentacije;</w:t>
      </w:r>
    </w:p>
    <w:p w14:paraId="35157FD6" w14:textId="58A96FCA" w:rsidR="002C1FCD" w:rsidRDefault="002C1FCD" w:rsidP="00F42AE3">
      <w:pPr>
        <w:pStyle w:val="Odstavekseznama"/>
        <w:numPr>
          <w:ilvl w:val="0"/>
          <w:numId w:val="37"/>
        </w:numPr>
        <w:contextualSpacing/>
        <w:jc w:val="both"/>
      </w:pPr>
      <w:r>
        <w:t>naročnikove nestrokovne, nepravilne ali nedovoljene uporabe informacijske rešitve oziroma operacijskega sistemskega okolja oziroma računalniške strojne opreme;</w:t>
      </w:r>
    </w:p>
    <w:p w14:paraId="14D61301" w14:textId="65C20176" w:rsidR="002C1FCD" w:rsidRDefault="002C1FCD" w:rsidP="00F42AE3">
      <w:pPr>
        <w:pStyle w:val="Odstavekseznama"/>
        <w:numPr>
          <w:ilvl w:val="0"/>
          <w:numId w:val="37"/>
        </w:numPr>
        <w:contextualSpacing/>
        <w:jc w:val="both"/>
      </w:pPr>
      <w:r>
        <w:t>nedovoljenih modifikacij informacijske rešitve s strani naročnika ali tretjih oseb (z izjemo zunanjih računalniških vdorov);</w:t>
      </w:r>
    </w:p>
    <w:p w14:paraId="1697F411" w14:textId="61B4E66B" w:rsidR="002C1FCD" w:rsidRDefault="002C1FCD" w:rsidP="00F42AE3">
      <w:pPr>
        <w:pStyle w:val="Odstavekseznama"/>
        <w:numPr>
          <w:ilvl w:val="0"/>
          <w:numId w:val="37"/>
        </w:numPr>
        <w:contextualSpacing/>
        <w:jc w:val="both"/>
      </w:pPr>
      <w:r>
        <w:t>višje sile, nesreče in podobnih nepredvidljivih dogodkov ali škodljivih ravnanj tretjih oseb, ob upoštevanju dolžne skrbnosti izvajalca.</w:t>
      </w:r>
    </w:p>
    <w:p w14:paraId="7EAD8895" w14:textId="77777777" w:rsidR="004B7EB0" w:rsidRDefault="004B7EB0" w:rsidP="009624CE">
      <w:pPr>
        <w:jc w:val="both"/>
        <w:rPr>
          <w:rFonts w:cs="Arial"/>
          <w:szCs w:val="20"/>
        </w:rPr>
      </w:pPr>
    </w:p>
    <w:p w14:paraId="625DCA44" w14:textId="3A955812" w:rsidR="003A65D5" w:rsidRDefault="003A65D5" w:rsidP="009624CE">
      <w:pPr>
        <w:jc w:val="both"/>
        <w:rPr>
          <w:rFonts w:cs="Arial"/>
          <w:szCs w:val="20"/>
        </w:rPr>
      </w:pPr>
    </w:p>
    <w:p w14:paraId="0E6080DC" w14:textId="273C34FE" w:rsidR="0085199C" w:rsidRDefault="0085199C" w:rsidP="009624CE">
      <w:pPr>
        <w:jc w:val="both"/>
        <w:rPr>
          <w:rFonts w:cs="Arial"/>
          <w:szCs w:val="20"/>
        </w:rPr>
      </w:pPr>
    </w:p>
    <w:p w14:paraId="4BC9A92C" w14:textId="126BDFF8" w:rsidR="0085199C" w:rsidRDefault="0085199C" w:rsidP="009624CE">
      <w:pPr>
        <w:jc w:val="both"/>
        <w:rPr>
          <w:rFonts w:cs="Arial"/>
          <w:szCs w:val="20"/>
        </w:rPr>
      </w:pPr>
    </w:p>
    <w:p w14:paraId="4F7BDE8C" w14:textId="5E157634" w:rsidR="0085199C" w:rsidRDefault="0085199C" w:rsidP="009624CE">
      <w:pPr>
        <w:jc w:val="both"/>
        <w:rPr>
          <w:rFonts w:cs="Arial"/>
          <w:szCs w:val="20"/>
        </w:rPr>
      </w:pPr>
    </w:p>
    <w:p w14:paraId="78647E75" w14:textId="77777777" w:rsidR="0085199C" w:rsidRPr="00856EA9" w:rsidRDefault="0085199C" w:rsidP="009624CE">
      <w:pPr>
        <w:jc w:val="both"/>
        <w:rPr>
          <w:rFonts w:cs="Arial"/>
          <w:szCs w:val="20"/>
        </w:rPr>
      </w:pPr>
    </w:p>
    <w:p w14:paraId="43258292" w14:textId="26063CE3" w:rsidR="00A3545C" w:rsidRPr="003214E4" w:rsidRDefault="003B19AC" w:rsidP="002E414D">
      <w:pPr>
        <w:numPr>
          <w:ilvl w:val="0"/>
          <w:numId w:val="6"/>
        </w:numPr>
        <w:jc w:val="both"/>
        <w:rPr>
          <w:rFonts w:cs="Arial"/>
          <w:b/>
          <w:szCs w:val="20"/>
        </w:rPr>
      </w:pPr>
      <w:r w:rsidRPr="003214E4">
        <w:rPr>
          <w:rFonts w:cs="Arial"/>
          <w:b/>
          <w:szCs w:val="20"/>
        </w:rPr>
        <w:lastRenderedPageBreak/>
        <w:t>PRAVICE INTELEKTUALNE LASTNINE</w:t>
      </w:r>
    </w:p>
    <w:p w14:paraId="110EFC26" w14:textId="77777777" w:rsidR="00D52C73" w:rsidRPr="003214E4" w:rsidRDefault="00D52C73" w:rsidP="00856EA9">
      <w:pPr>
        <w:jc w:val="center"/>
        <w:rPr>
          <w:rFonts w:cs="Arial"/>
          <w:b/>
          <w:szCs w:val="20"/>
        </w:rPr>
      </w:pPr>
    </w:p>
    <w:p w14:paraId="06EC00DF" w14:textId="77777777" w:rsidR="007B75C2" w:rsidRPr="003214E4" w:rsidRDefault="007B75C2" w:rsidP="00AD5B15">
      <w:pPr>
        <w:numPr>
          <w:ilvl w:val="0"/>
          <w:numId w:val="5"/>
        </w:numPr>
        <w:ind w:left="709" w:hanging="349"/>
        <w:jc w:val="center"/>
        <w:rPr>
          <w:rFonts w:cs="Arial"/>
          <w:b/>
          <w:szCs w:val="20"/>
        </w:rPr>
      </w:pPr>
      <w:r w:rsidRPr="003214E4">
        <w:rPr>
          <w:rFonts w:cs="Arial"/>
          <w:b/>
          <w:szCs w:val="20"/>
        </w:rPr>
        <w:t>člen</w:t>
      </w:r>
    </w:p>
    <w:p w14:paraId="26EA0DEE" w14:textId="77777777" w:rsidR="00B24A5E" w:rsidRPr="00240C17" w:rsidRDefault="00B24A5E" w:rsidP="00856EA9">
      <w:pPr>
        <w:jc w:val="both"/>
        <w:rPr>
          <w:rFonts w:cs="Arial"/>
          <w:szCs w:val="20"/>
        </w:rPr>
      </w:pPr>
    </w:p>
    <w:p w14:paraId="7C252FA9" w14:textId="066CCE17" w:rsidR="00240C17" w:rsidRDefault="005B1E0B" w:rsidP="001D2422">
      <w:pPr>
        <w:spacing w:line="276" w:lineRule="auto"/>
        <w:jc w:val="both"/>
      </w:pPr>
      <w:r w:rsidRPr="00240C17">
        <w:t xml:space="preserve">Stranki sta soglasni, da je naročnik lastnik </w:t>
      </w:r>
      <w:r w:rsidR="00240C17">
        <w:t>obstoječ</w:t>
      </w:r>
      <w:r w:rsidR="00F42AE3">
        <w:t>ih</w:t>
      </w:r>
      <w:r w:rsidR="00240C17">
        <w:t xml:space="preserve"> kod (avtorskih del), ki jih predaja izvajalcu v </w:t>
      </w:r>
      <w:r w:rsidR="00240C17" w:rsidRPr="008F1F0F">
        <w:t xml:space="preserve">nadgradnjo. </w:t>
      </w:r>
      <w:r w:rsidR="00F54D2E" w:rsidRPr="008F1F0F">
        <w:t>Izvajalec ne sme uporabiti obstoječe kode v noben drug namen</w:t>
      </w:r>
      <w:r w:rsidR="00F42AE3">
        <w:t>,</w:t>
      </w:r>
      <w:r w:rsidR="00F54D2E" w:rsidRPr="008F1F0F">
        <w:t xml:space="preserve"> razen za namen izvajanja</w:t>
      </w:r>
      <w:r w:rsidR="00F54D2E">
        <w:t xml:space="preserve"> storitve po tej pogodbi v soglasju z naročnikom.</w:t>
      </w:r>
    </w:p>
    <w:p w14:paraId="39A25C2F" w14:textId="77777777" w:rsidR="00F54D2E" w:rsidRDefault="00F54D2E" w:rsidP="001D2422">
      <w:pPr>
        <w:spacing w:line="276" w:lineRule="auto"/>
        <w:jc w:val="both"/>
      </w:pPr>
    </w:p>
    <w:p w14:paraId="24B73F3B" w14:textId="172B0786" w:rsidR="00F54D2E" w:rsidRPr="00F54D2E" w:rsidRDefault="00F54D2E" w:rsidP="00F54D2E">
      <w:pPr>
        <w:spacing w:line="276" w:lineRule="auto"/>
        <w:jc w:val="both"/>
      </w:pPr>
      <w:r w:rsidRPr="00F54D2E">
        <w:t>Stranki sta soglasni, da je n</w:t>
      </w:r>
      <w:r w:rsidR="008F1F0F">
        <w:t>aročnik lastnik vseh rezultatov, ki bodo nastali pri izvedbi storit</w:t>
      </w:r>
      <w:r w:rsidR="00F42AE3">
        <w:t>ev</w:t>
      </w:r>
      <w:r w:rsidR="008F1F0F">
        <w:t xml:space="preserve"> po tej</w:t>
      </w:r>
      <w:r w:rsidRPr="00F54D2E">
        <w:t xml:space="preserve"> pogodb</w:t>
      </w:r>
      <w:r w:rsidR="008F1F0F">
        <w:t>i</w:t>
      </w:r>
      <w:r w:rsidRPr="00F54D2E">
        <w:t>.</w:t>
      </w:r>
    </w:p>
    <w:p w14:paraId="25019134" w14:textId="77777777" w:rsidR="00F54D2E" w:rsidRDefault="00F54D2E" w:rsidP="001D2422">
      <w:pPr>
        <w:spacing w:line="276" w:lineRule="auto"/>
        <w:jc w:val="both"/>
      </w:pPr>
    </w:p>
    <w:p w14:paraId="482C3867" w14:textId="68CC57E0" w:rsidR="008A4652" w:rsidRPr="008A4652" w:rsidRDefault="00F54D2E" w:rsidP="008A4652">
      <w:pPr>
        <w:pStyle w:val="Pripombabesedilo"/>
        <w:jc w:val="both"/>
      </w:pPr>
      <w:r w:rsidRPr="008F1F0F">
        <w:t xml:space="preserve">Z dnem plačila </w:t>
      </w:r>
      <w:r w:rsidR="006806B8">
        <w:t xml:space="preserve">opravljenih storitev po tej pogodbi </w:t>
      </w:r>
      <w:r w:rsidRPr="008F1F0F">
        <w:t>postanejo</w:t>
      </w:r>
      <w:r>
        <w:t xml:space="preserve"> vse </w:t>
      </w:r>
      <w:r w:rsidR="008A4652" w:rsidRPr="008A4652">
        <w:t>materialne in druge avtorske pravice izvajalca, ki nastanejo v zvezi s to pogodbo, last naročnika in to izključno, v neomejen</w:t>
      </w:r>
      <w:r w:rsidR="003A65D5">
        <w:t>em</w:t>
      </w:r>
      <w:r w:rsidR="008A4652" w:rsidRPr="008A4652">
        <w:t xml:space="preserve"> obsegu in za ves čas njihovega trajanja (vključno s pravico dodelave, predelave, uporabe, objave, kopiranja in uporabe na poljubnem računalniku)</w:t>
      </w:r>
      <w:r w:rsidR="00DA535F">
        <w:t>,</w:t>
      </w:r>
      <w:r w:rsidR="008A4652" w:rsidRPr="008A4652">
        <w:t xml:space="preserve"> razen moralne avtorske pravice, ki ostane avtorju.</w:t>
      </w:r>
    </w:p>
    <w:p w14:paraId="637CB051" w14:textId="77777777" w:rsidR="00F54D2E" w:rsidRDefault="00F54D2E" w:rsidP="00F264D6">
      <w:pPr>
        <w:jc w:val="both"/>
        <w:rPr>
          <w:rFonts w:cs="Arial"/>
          <w:szCs w:val="20"/>
        </w:rPr>
      </w:pPr>
    </w:p>
    <w:p w14:paraId="4184F8A7" w14:textId="77777777" w:rsidR="00F54D2E" w:rsidRDefault="00F54D2E" w:rsidP="00F264D6">
      <w:pPr>
        <w:jc w:val="both"/>
        <w:rPr>
          <w:rFonts w:cs="Arial"/>
          <w:szCs w:val="20"/>
        </w:rPr>
      </w:pPr>
      <w:r>
        <w:rPr>
          <w:rFonts w:cs="Arial"/>
          <w:szCs w:val="20"/>
        </w:rPr>
        <w:t>Izvajalec je moralno in materialno odgovoren, da ni tretje fizične ali pravne osebe, ki bi si utegnila prisvajati pravico</w:t>
      </w:r>
      <w:r w:rsidR="00FA01F8">
        <w:rPr>
          <w:rFonts w:cs="Arial"/>
          <w:szCs w:val="20"/>
        </w:rPr>
        <w:t xml:space="preserve"> do avtorskega dela, ki </w:t>
      </w:r>
      <w:r w:rsidR="008F1F0F">
        <w:t>bodo nastali pri izvedbi storitve po tej</w:t>
      </w:r>
      <w:r w:rsidR="008F1F0F" w:rsidRPr="00F54D2E">
        <w:t xml:space="preserve"> pogodb</w:t>
      </w:r>
      <w:r w:rsidR="008F1F0F">
        <w:t>i</w:t>
      </w:r>
      <w:r w:rsidR="00FA01F8">
        <w:rPr>
          <w:rFonts w:cs="Arial"/>
          <w:szCs w:val="20"/>
        </w:rPr>
        <w:t>.</w:t>
      </w:r>
    </w:p>
    <w:p w14:paraId="254407B8" w14:textId="77777777" w:rsidR="00A227A1" w:rsidRDefault="00A227A1" w:rsidP="00F264D6">
      <w:pPr>
        <w:jc w:val="both"/>
      </w:pPr>
    </w:p>
    <w:p w14:paraId="3DE8EAA5" w14:textId="77777777" w:rsidR="001F6B8F" w:rsidRPr="009B358B" w:rsidRDefault="001F6B8F" w:rsidP="00F264D6">
      <w:pPr>
        <w:jc w:val="both"/>
        <w:rPr>
          <w:rFonts w:cs="Arial"/>
          <w:szCs w:val="20"/>
        </w:rPr>
      </w:pPr>
      <w:r>
        <w:t>Izvajalec jamči, da njegova izvedba te pogodbe ne krši intelektualnih ali drugih pravic tretjih oseb (vključno s patenti, licencami, poslovnimi skrivnostmi, avtorskimi pravicami, pravicami blagovne znamke, logotipov, industrijskega oblikovanja ipd.).</w:t>
      </w:r>
    </w:p>
    <w:p w14:paraId="2B7E9CC0" w14:textId="77777777" w:rsidR="005B1E0B" w:rsidRDefault="005B1E0B" w:rsidP="009624CE">
      <w:pPr>
        <w:jc w:val="both"/>
        <w:rPr>
          <w:rFonts w:cs="Arial"/>
          <w:szCs w:val="20"/>
        </w:rPr>
      </w:pPr>
    </w:p>
    <w:p w14:paraId="33503F4D" w14:textId="02540F0F" w:rsidR="00FA01F8" w:rsidRDefault="00FA01F8" w:rsidP="009624CE">
      <w:pPr>
        <w:jc w:val="both"/>
        <w:rPr>
          <w:rFonts w:cs="Arial"/>
          <w:szCs w:val="20"/>
        </w:rPr>
      </w:pPr>
      <w:r w:rsidRPr="00FD39B4">
        <w:rPr>
          <w:rFonts w:cs="Arial"/>
          <w:szCs w:val="20"/>
        </w:rPr>
        <w:t xml:space="preserve">Izvajalec mora v skladu z dokumentom </w:t>
      </w:r>
      <w:r w:rsidR="001C5353" w:rsidRPr="001C5353">
        <w:rPr>
          <w:rFonts w:cs="Arial"/>
          <w:i/>
          <w:iCs/>
          <w:szCs w:val="20"/>
        </w:rPr>
        <w:t>Specifikac</w:t>
      </w:r>
      <w:r w:rsidR="00805870">
        <w:rPr>
          <w:rFonts w:cs="Arial"/>
          <w:i/>
          <w:iCs/>
          <w:szCs w:val="20"/>
        </w:rPr>
        <w:t>i</w:t>
      </w:r>
      <w:r w:rsidR="001C5353" w:rsidRPr="001C5353">
        <w:rPr>
          <w:rFonts w:cs="Arial"/>
          <w:i/>
          <w:iCs/>
          <w:szCs w:val="20"/>
        </w:rPr>
        <w:t>ja javnega na</w:t>
      </w:r>
      <w:r w:rsidR="007837FF">
        <w:rPr>
          <w:rFonts w:cs="Arial"/>
          <w:i/>
          <w:iCs/>
          <w:szCs w:val="20"/>
        </w:rPr>
        <w:t>ročil</w:t>
      </w:r>
      <w:r w:rsidR="001C5353" w:rsidRPr="001C5353">
        <w:rPr>
          <w:rFonts w:cs="Arial"/>
          <w:i/>
          <w:iCs/>
          <w:szCs w:val="20"/>
        </w:rPr>
        <w:t>a</w:t>
      </w:r>
      <w:r w:rsidR="00752037" w:rsidRPr="00FD39B4">
        <w:t xml:space="preserve"> </w:t>
      </w:r>
      <w:r w:rsidR="00752037" w:rsidRPr="00FD39B4">
        <w:rPr>
          <w:rFonts w:cs="Arial"/>
          <w:szCs w:val="20"/>
        </w:rPr>
        <w:t>naročniku predati</w:t>
      </w:r>
      <w:r w:rsidR="00A227A1" w:rsidRPr="00FD39B4">
        <w:rPr>
          <w:rFonts w:cs="Arial"/>
          <w:szCs w:val="20"/>
        </w:rPr>
        <w:t xml:space="preserve"> vso</w:t>
      </w:r>
      <w:r w:rsidR="00752037" w:rsidRPr="00FD39B4">
        <w:rPr>
          <w:rFonts w:cs="Arial"/>
          <w:szCs w:val="20"/>
        </w:rPr>
        <w:t xml:space="preserve"> dokumentacijo</w:t>
      </w:r>
      <w:r w:rsidR="00A227A1" w:rsidRPr="00FD39B4">
        <w:rPr>
          <w:rFonts w:cs="Arial"/>
          <w:szCs w:val="20"/>
        </w:rPr>
        <w:t xml:space="preserve"> in izvo</w:t>
      </w:r>
      <w:r w:rsidR="008C56E1" w:rsidRPr="00FD39B4">
        <w:rPr>
          <w:rFonts w:cs="Arial"/>
          <w:szCs w:val="20"/>
        </w:rPr>
        <w:t>r</w:t>
      </w:r>
      <w:r w:rsidR="00A227A1" w:rsidRPr="00FD39B4">
        <w:rPr>
          <w:rFonts w:cs="Arial"/>
          <w:szCs w:val="20"/>
        </w:rPr>
        <w:t>no kodo</w:t>
      </w:r>
      <w:r w:rsidR="00752037" w:rsidRPr="00FD39B4">
        <w:rPr>
          <w:rFonts w:cs="Arial"/>
          <w:szCs w:val="20"/>
        </w:rPr>
        <w:t>, ki nastane</w:t>
      </w:r>
      <w:r w:rsidR="00A227A1" w:rsidRPr="00FD39B4">
        <w:rPr>
          <w:rFonts w:cs="Arial"/>
          <w:szCs w:val="20"/>
        </w:rPr>
        <w:t xml:space="preserve"> z izvedbo storit</w:t>
      </w:r>
      <w:r w:rsidR="00E1595C">
        <w:rPr>
          <w:rFonts w:cs="Arial"/>
          <w:szCs w:val="20"/>
        </w:rPr>
        <w:t>e</w:t>
      </w:r>
      <w:r w:rsidR="00A227A1" w:rsidRPr="00FD39B4">
        <w:rPr>
          <w:rFonts w:cs="Arial"/>
          <w:szCs w:val="20"/>
        </w:rPr>
        <w:t>v po tej pogodbi</w:t>
      </w:r>
      <w:r w:rsidR="00752037" w:rsidRPr="00FD39B4">
        <w:rPr>
          <w:rFonts w:cs="Arial"/>
          <w:szCs w:val="20"/>
        </w:rPr>
        <w:t>.</w:t>
      </w:r>
    </w:p>
    <w:p w14:paraId="289946BD" w14:textId="77777777" w:rsidR="00FA01F8" w:rsidRDefault="00FA01F8" w:rsidP="009624CE">
      <w:pPr>
        <w:jc w:val="both"/>
        <w:rPr>
          <w:rFonts w:cs="Arial"/>
          <w:szCs w:val="20"/>
        </w:rPr>
      </w:pPr>
    </w:p>
    <w:p w14:paraId="1B3B8B5E" w14:textId="0D9E6148" w:rsidR="00FA01F8" w:rsidRDefault="00FA01F8" w:rsidP="009A25C8">
      <w:pPr>
        <w:jc w:val="both"/>
        <w:rPr>
          <w:rFonts w:cs="Arial"/>
          <w:szCs w:val="20"/>
        </w:rPr>
      </w:pPr>
      <w:r>
        <w:rPr>
          <w:rFonts w:cs="Arial"/>
          <w:szCs w:val="20"/>
        </w:rPr>
        <w:t>Izvajalec se zavezuje, da bo</w:t>
      </w:r>
      <w:r w:rsidR="003214E4">
        <w:rPr>
          <w:rFonts w:cs="Arial"/>
          <w:szCs w:val="20"/>
        </w:rPr>
        <w:t xml:space="preserve"> </w:t>
      </w:r>
      <w:r w:rsidR="003214E4" w:rsidRPr="003214E4">
        <w:rPr>
          <w:rFonts w:cs="Arial"/>
          <w:szCs w:val="20"/>
        </w:rPr>
        <w:t>še</w:t>
      </w:r>
      <w:r>
        <w:rPr>
          <w:rFonts w:cs="Arial"/>
          <w:szCs w:val="20"/>
        </w:rPr>
        <w:t xml:space="preserve"> v času</w:t>
      </w:r>
      <w:r w:rsidR="00F42AE3">
        <w:rPr>
          <w:rFonts w:cs="Arial"/>
          <w:szCs w:val="20"/>
        </w:rPr>
        <w:t xml:space="preserve"> dvanajst</w:t>
      </w:r>
      <w:r w:rsidR="00C7078D">
        <w:rPr>
          <w:rFonts w:cs="Arial"/>
          <w:szCs w:val="20"/>
        </w:rPr>
        <w:t>ih</w:t>
      </w:r>
      <w:r>
        <w:rPr>
          <w:rFonts w:cs="Arial"/>
          <w:szCs w:val="20"/>
        </w:rPr>
        <w:t xml:space="preserve"> </w:t>
      </w:r>
      <w:r w:rsidR="00F42AE3">
        <w:rPr>
          <w:rFonts w:cs="Arial"/>
          <w:szCs w:val="20"/>
        </w:rPr>
        <w:t>(</w:t>
      </w:r>
      <w:r>
        <w:rPr>
          <w:rFonts w:cs="Arial"/>
          <w:szCs w:val="20"/>
        </w:rPr>
        <w:t>12</w:t>
      </w:r>
      <w:r w:rsidR="00F42AE3">
        <w:rPr>
          <w:rFonts w:cs="Arial"/>
          <w:szCs w:val="20"/>
        </w:rPr>
        <w:t>)</w:t>
      </w:r>
      <w:r>
        <w:rPr>
          <w:rFonts w:cs="Arial"/>
          <w:szCs w:val="20"/>
        </w:rPr>
        <w:t xml:space="preserve"> mesecev po</w:t>
      </w:r>
      <w:r w:rsidR="00A85CC9">
        <w:rPr>
          <w:rFonts w:cs="Arial"/>
          <w:szCs w:val="20"/>
        </w:rPr>
        <w:t xml:space="preserve"> </w:t>
      </w:r>
      <w:r w:rsidR="003214E4">
        <w:rPr>
          <w:rFonts w:cs="Arial"/>
          <w:szCs w:val="20"/>
        </w:rPr>
        <w:t>končnem prevzemu storitve po tej pogodbi</w:t>
      </w:r>
      <w:r w:rsidR="009A25C8">
        <w:rPr>
          <w:rFonts w:cs="Arial"/>
          <w:szCs w:val="20"/>
        </w:rPr>
        <w:t xml:space="preserve"> </w:t>
      </w:r>
      <w:r w:rsidR="00A85CC9">
        <w:rPr>
          <w:rFonts w:cs="Arial"/>
          <w:szCs w:val="20"/>
        </w:rPr>
        <w:t>skl</w:t>
      </w:r>
      <w:r>
        <w:rPr>
          <w:rFonts w:cs="Arial"/>
          <w:szCs w:val="20"/>
        </w:rPr>
        <w:t xml:space="preserve">adno z naročnikovimi navodili, nudil strokovno pomoč naročniku pri uporabi izvorne kode ter tehnične dokumentacije za potrebe </w:t>
      </w:r>
      <w:r w:rsidR="003214E4">
        <w:rPr>
          <w:rFonts w:cs="Arial"/>
          <w:szCs w:val="20"/>
        </w:rPr>
        <w:t xml:space="preserve">uvedbe </w:t>
      </w:r>
      <w:r>
        <w:rPr>
          <w:rFonts w:cs="Arial"/>
          <w:szCs w:val="20"/>
        </w:rPr>
        <w:t>morebitne</w:t>
      </w:r>
      <w:r w:rsidR="003214E4">
        <w:rPr>
          <w:rFonts w:cs="Arial"/>
          <w:szCs w:val="20"/>
        </w:rPr>
        <w:t>ga</w:t>
      </w:r>
      <w:r>
        <w:rPr>
          <w:rFonts w:cs="Arial"/>
          <w:szCs w:val="20"/>
        </w:rPr>
        <w:t xml:space="preserve"> druge</w:t>
      </w:r>
      <w:r w:rsidR="003214E4">
        <w:rPr>
          <w:rFonts w:cs="Arial"/>
          <w:szCs w:val="20"/>
        </w:rPr>
        <w:t>ga</w:t>
      </w:r>
      <w:r>
        <w:rPr>
          <w:rFonts w:cs="Arial"/>
          <w:szCs w:val="20"/>
        </w:rPr>
        <w:t xml:space="preserve"> izvajalc</w:t>
      </w:r>
      <w:r w:rsidR="003214E4">
        <w:rPr>
          <w:rFonts w:cs="Arial"/>
          <w:szCs w:val="20"/>
        </w:rPr>
        <w:t>a</w:t>
      </w:r>
      <w:r>
        <w:rPr>
          <w:rFonts w:cs="Arial"/>
          <w:szCs w:val="20"/>
        </w:rPr>
        <w:t xml:space="preserve"> (pooblaščencu naročnik</w:t>
      </w:r>
      <w:r w:rsidR="00A85CC9">
        <w:rPr>
          <w:rFonts w:cs="Arial"/>
          <w:szCs w:val="20"/>
        </w:rPr>
        <w:t>a</w:t>
      </w:r>
      <w:r>
        <w:rPr>
          <w:rFonts w:cs="Arial"/>
          <w:szCs w:val="20"/>
        </w:rPr>
        <w:t xml:space="preserve">), ki bo opravljal storitve za naročnika, pri čemer se obračun storitev izvaja po določilih te pogodbe. </w:t>
      </w:r>
    </w:p>
    <w:p w14:paraId="565E4C4B" w14:textId="77777777" w:rsidR="00724865" w:rsidRDefault="00724865" w:rsidP="009624CE">
      <w:pPr>
        <w:jc w:val="both"/>
        <w:rPr>
          <w:rFonts w:cs="Arial"/>
          <w:szCs w:val="20"/>
        </w:rPr>
      </w:pPr>
    </w:p>
    <w:p w14:paraId="7AA1CD75" w14:textId="77777777" w:rsidR="003A65D5" w:rsidRDefault="003A65D5" w:rsidP="009624CE">
      <w:pPr>
        <w:jc w:val="both"/>
        <w:rPr>
          <w:rFonts w:cs="Arial"/>
          <w:szCs w:val="20"/>
        </w:rPr>
      </w:pPr>
    </w:p>
    <w:p w14:paraId="2C53F725" w14:textId="77777777" w:rsidR="00FC1F47" w:rsidRDefault="00B12867" w:rsidP="002E414D">
      <w:pPr>
        <w:numPr>
          <w:ilvl w:val="0"/>
          <w:numId w:val="6"/>
        </w:numPr>
        <w:jc w:val="both"/>
        <w:rPr>
          <w:rFonts w:cs="Arial"/>
          <w:b/>
          <w:szCs w:val="20"/>
        </w:rPr>
      </w:pPr>
      <w:r>
        <w:rPr>
          <w:rFonts w:cs="Arial"/>
          <w:b/>
          <w:szCs w:val="20"/>
        </w:rPr>
        <w:t>VIŠJA SILA</w:t>
      </w:r>
    </w:p>
    <w:p w14:paraId="2C3D00D0" w14:textId="77777777" w:rsidR="00575931" w:rsidRPr="00B12867" w:rsidRDefault="00575931" w:rsidP="00575931">
      <w:pPr>
        <w:ind w:left="720"/>
        <w:jc w:val="both"/>
        <w:rPr>
          <w:rFonts w:cs="Arial"/>
          <w:b/>
          <w:szCs w:val="20"/>
        </w:rPr>
      </w:pPr>
    </w:p>
    <w:p w14:paraId="3B54F225" w14:textId="77777777" w:rsidR="00FC1F47" w:rsidRPr="00D129DE" w:rsidRDefault="00FC1F47" w:rsidP="00AD5B15">
      <w:pPr>
        <w:numPr>
          <w:ilvl w:val="0"/>
          <w:numId w:val="5"/>
        </w:numPr>
        <w:ind w:left="709" w:hanging="349"/>
        <w:jc w:val="center"/>
        <w:rPr>
          <w:rFonts w:cs="Arial"/>
          <w:b/>
          <w:szCs w:val="20"/>
        </w:rPr>
      </w:pPr>
      <w:r w:rsidRPr="00D129DE">
        <w:rPr>
          <w:rFonts w:cs="Arial"/>
          <w:b/>
          <w:szCs w:val="20"/>
        </w:rPr>
        <w:t>člen</w:t>
      </w:r>
    </w:p>
    <w:p w14:paraId="44DA5354" w14:textId="77777777" w:rsidR="00D129DE" w:rsidRDefault="00D129DE" w:rsidP="00FC1F47">
      <w:pPr>
        <w:jc w:val="center"/>
        <w:rPr>
          <w:rFonts w:cs="Arial"/>
          <w:szCs w:val="20"/>
        </w:rPr>
      </w:pPr>
    </w:p>
    <w:p w14:paraId="06BB87D9" w14:textId="77777777" w:rsidR="00FC1F47" w:rsidRDefault="00B12867" w:rsidP="00B12867">
      <w:pPr>
        <w:jc w:val="both"/>
        <w:rPr>
          <w:rFonts w:cs="Arial"/>
          <w:szCs w:val="20"/>
        </w:rPr>
      </w:pPr>
      <w:r>
        <w:rPr>
          <w:rFonts w:cs="Arial"/>
          <w:szCs w:val="20"/>
        </w:rPr>
        <w:t>Pod višjo silo se razumejo vsi nepredvideni in nepričakovani dogodki, ki nastopijo neodvisno od volje pogodbenih strank in jih pogodbeni stran</w:t>
      </w:r>
      <w:r w:rsidR="001A1352">
        <w:rPr>
          <w:rFonts w:cs="Arial"/>
          <w:szCs w:val="20"/>
        </w:rPr>
        <w:t>k</w:t>
      </w:r>
      <w:r>
        <w:rPr>
          <w:rFonts w:cs="Arial"/>
          <w:szCs w:val="20"/>
        </w:rPr>
        <w:t>i ob sklepanju pogodbe nista mogli predvideti ter lahko vplivajo na izvedbo pogodbenih obveznosti.</w:t>
      </w:r>
    </w:p>
    <w:p w14:paraId="63574A80" w14:textId="77777777" w:rsidR="00B12867" w:rsidRDefault="00B12867" w:rsidP="00B12867">
      <w:pPr>
        <w:jc w:val="both"/>
        <w:rPr>
          <w:rFonts w:cs="Arial"/>
          <w:szCs w:val="20"/>
        </w:rPr>
      </w:pPr>
    </w:p>
    <w:p w14:paraId="26D1F2F5" w14:textId="6FD8E59B" w:rsidR="00C2706E" w:rsidRDefault="00B12867" w:rsidP="00805870">
      <w:pPr>
        <w:jc w:val="both"/>
        <w:rPr>
          <w:rFonts w:cs="Arial"/>
          <w:szCs w:val="20"/>
        </w:rPr>
      </w:pPr>
      <w:r>
        <w:rPr>
          <w:rFonts w:cs="Arial"/>
          <w:szCs w:val="20"/>
        </w:rPr>
        <w:t>Pogodbena stranka</w:t>
      </w:r>
      <w:r w:rsidR="00F42AE3">
        <w:rPr>
          <w:rFonts w:cs="Arial"/>
          <w:szCs w:val="20"/>
        </w:rPr>
        <w:t>,</w:t>
      </w:r>
      <w:r>
        <w:rPr>
          <w:rFonts w:cs="Arial"/>
          <w:szCs w:val="20"/>
        </w:rPr>
        <w:t xml:space="preserve"> na strani katere je višja sila nastala, je dolžna drugo pogodbenico pisno obvestiti o nastopu in prenehanju višje sile. Prav tako je do</w:t>
      </w:r>
      <w:r w:rsidR="001A1352">
        <w:rPr>
          <w:rFonts w:cs="Arial"/>
          <w:szCs w:val="20"/>
        </w:rPr>
        <w:t>l</w:t>
      </w:r>
      <w:r>
        <w:rPr>
          <w:rFonts w:cs="Arial"/>
          <w:szCs w:val="20"/>
        </w:rPr>
        <w:t>žna pisno predložiti dokaze o obstoju in trajanju višje sile najkasneje v</w:t>
      </w:r>
      <w:r w:rsidR="003A65D5">
        <w:rPr>
          <w:rFonts w:cs="Arial"/>
          <w:szCs w:val="20"/>
        </w:rPr>
        <w:t xml:space="preserve"> petih (</w:t>
      </w:r>
      <w:r w:rsidR="00F03DAD" w:rsidRPr="00A85CC9">
        <w:rPr>
          <w:rFonts w:cs="Arial"/>
          <w:szCs w:val="20"/>
        </w:rPr>
        <w:t>5</w:t>
      </w:r>
      <w:r w:rsidR="003A65D5">
        <w:rPr>
          <w:rFonts w:cs="Arial"/>
          <w:szCs w:val="20"/>
        </w:rPr>
        <w:t>)</w:t>
      </w:r>
      <w:r>
        <w:rPr>
          <w:rFonts w:cs="Arial"/>
          <w:szCs w:val="20"/>
        </w:rPr>
        <w:t xml:space="preserve"> dneh po nastopu oz</w:t>
      </w:r>
      <w:r w:rsidR="001A1352">
        <w:rPr>
          <w:rFonts w:cs="Arial"/>
          <w:szCs w:val="20"/>
        </w:rPr>
        <w:t>iroma</w:t>
      </w:r>
      <w:r>
        <w:rPr>
          <w:rFonts w:cs="Arial"/>
          <w:szCs w:val="20"/>
        </w:rPr>
        <w:t xml:space="preserve"> prenehanju višje sile.</w:t>
      </w:r>
    </w:p>
    <w:p w14:paraId="04AB529E" w14:textId="3B8D1DB0" w:rsidR="005821D4" w:rsidRDefault="005821D4" w:rsidP="00805870">
      <w:pPr>
        <w:jc w:val="both"/>
        <w:rPr>
          <w:rFonts w:cs="Arial"/>
          <w:szCs w:val="20"/>
        </w:rPr>
      </w:pPr>
    </w:p>
    <w:p w14:paraId="2FB8BBCF" w14:textId="34525E7B" w:rsidR="005821D4" w:rsidRDefault="005821D4" w:rsidP="00805870">
      <w:pPr>
        <w:jc w:val="both"/>
        <w:rPr>
          <w:rFonts w:cs="Arial"/>
          <w:szCs w:val="20"/>
        </w:rPr>
      </w:pPr>
      <w:r>
        <w:rPr>
          <w:rFonts w:cs="Arial"/>
          <w:szCs w:val="20"/>
        </w:rPr>
        <w:t xml:space="preserve">Nobena od strank ni odgovorna za neizpolnitev </w:t>
      </w:r>
      <w:r w:rsidR="00E25B25">
        <w:rPr>
          <w:rFonts w:cs="Arial"/>
          <w:szCs w:val="20"/>
        </w:rPr>
        <w:t xml:space="preserve">katerekoli izmed svojih obveznosti iz razlogov, ki so izven njenega nadzora. </w:t>
      </w:r>
    </w:p>
    <w:p w14:paraId="5F626E67" w14:textId="77777777" w:rsidR="00764F8D" w:rsidRDefault="00764F8D" w:rsidP="003A65D5">
      <w:pPr>
        <w:rPr>
          <w:rFonts w:cs="Arial"/>
          <w:szCs w:val="20"/>
        </w:rPr>
      </w:pPr>
    </w:p>
    <w:p w14:paraId="5E32579B" w14:textId="1006C2A7" w:rsidR="003A65D5" w:rsidRDefault="003A65D5" w:rsidP="003A65D5">
      <w:pPr>
        <w:rPr>
          <w:rFonts w:cs="Arial"/>
          <w:szCs w:val="20"/>
        </w:rPr>
      </w:pPr>
    </w:p>
    <w:p w14:paraId="6E663CAF" w14:textId="6332F25E" w:rsidR="00C7078D" w:rsidRDefault="00C7078D" w:rsidP="003A65D5">
      <w:pPr>
        <w:rPr>
          <w:rFonts w:cs="Arial"/>
          <w:szCs w:val="20"/>
        </w:rPr>
      </w:pPr>
    </w:p>
    <w:p w14:paraId="3488F676" w14:textId="0563DF71" w:rsidR="00C7078D" w:rsidRDefault="00C7078D" w:rsidP="003A65D5">
      <w:pPr>
        <w:rPr>
          <w:rFonts w:cs="Arial"/>
          <w:szCs w:val="20"/>
        </w:rPr>
      </w:pPr>
    </w:p>
    <w:p w14:paraId="637FABF8" w14:textId="33F53298" w:rsidR="00C7078D" w:rsidRDefault="00C7078D" w:rsidP="003A65D5">
      <w:pPr>
        <w:rPr>
          <w:rFonts w:cs="Arial"/>
          <w:szCs w:val="20"/>
        </w:rPr>
      </w:pPr>
    </w:p>
    <w:p w14:paraId="60A2C177" w14:textId="5EE4E0AC" w:rsidR="00C7078D" w:rsidRDefault="00C7078D" w:rsidP="003A65D5">
      <w:pPr>
        <w:rPr>
          <w:rFonts w:cs="Arial"/>
          <w:szCs w:val="20"/>
        </w:rPr>
      </w:pPr>
    </w:p>
    <w:p w14:paraId="0D8C1CA6" w14:textId="77777777" w:rsidR="00C7078D" w:rsidRDefault="00C7078D" w:rsidP="003A65D5">
      <w:pPr>
        <w:rPr>
          <w:rFonts w:cs="Arial"/>
          <w:szCs w:val="20"/>
        </w:rPr>
      </w:pPr>
    </w:p>
    <w:p w14:paraId="4C57CE9E" w14:textId="77777777" w:rsidR="00DC29FC" w:rsidRDefault="00DC29FC" w:rsidP="00DC29FC">
      <w:pPr>
        <w:numPr>
          <w:ilvl w:val="0"/>
          <w:numId w:val="6"/>
        </w:numPr>
        <w:rPr>
          <w:rFonts w:cs="Arial"/>
          <w:b/>
          <w:szCs w:val="20"/>
        </w:rPr>
      </w:pPr>
      <w:r w:rsidRPr="00DC29FC">
        <w:rPr>
          <w:rFonts w:cs="Arial"/>
          <w:b/>
          <w:szCs w:val="20"/>
        </w:rPr>
        <w:lastRenderedPageBreak/>
        <w:t>POGODBENA KAZEN</w:t>
      </w:r>
    </w:p>
    <w:p w14:paraId="5F9E6028" w14:textId="77777777" w:rsidR="000D5139" w:rsidRPr="00DC29FC" w:rsidRDefault="000D5139" w:rsidP="006936C3">
      <w:pPr>
        <w:ind w:left="720"/>
        <w:rPr>
          <w:rFonts w:cs="Arial"/>
          <w:b/>
          <w:szCs w:val="20"/>
        </w:rPr>
      </w:pPr>
    </w:p>
    <w:p w14:paraId="59DBD9C9" w14:textId="77777777" w:rsidR="00DC29FC" w:rsidRPr="00DC29FC" w:rsidRDefault="00DC29FC" w:rsidP="00AD5B15">
      <w:pPr>
        <w:numPr>
          <w:ilvl w:val="0"/>
          <w:numId w:val="5"/>
        </w:numPr>
        <w:ind w:left="709" w:hanging="349"/>
        <w:jc w:val="center"/>
        <w:rPr>
          <w:rFonts w:cs="Arial"/>
          <w:b/>
          <w:szCs w:val="20"/>
        </w:rPr>
      </w:pPr>
      <w:r w:rsidRPr="00DC29FC">
        <w:rPr>
          <w:rFonts w:cs="Arial"/>
          <w:b/>
          <w:szCs w:val="20"/>
        </w:rPr>
        <w:t>člen</w:t>
      </w:r>
    </w:p>
    <w:p w14:paraId="623EEC81" w14:textId="77777777" w:rsidR="00DC29FC" w:rsidRDefault="00DC29FC" w:rsidP="00DC29FC">
      <w:pPr>
        <w:ind w:left="1080"/>
        <w:rPr>
          <w:rFonts w:cs="Arial"/>
          <w:szCs w:val="20"/>
        </w:rPr>
      </w:pPr>
    </w:p>
    <w:p w14:paraId="2303EDB4" w14:textId="3F2E619B" w:rsidR="00DC29FC" w:rsidRDefault="00613A34" w:rsidP="00DC29FC">
      <w:pPr>
        <w:jc w:val="both"/>
        <w:rPr>
          <w:rFonts w:cs="Arial"/>
          <w:szCs w:val="20"/>
        </w:rPr>
      </w:pPr>
      <w:r>
        <w:rPr>
          <w:rFonts w:cs="Arial"/>
          <w:szCs w:val="20"/>
        </w:rPr>
        <w:t>Izvajalec je v</w:t>
      </w:r>
      <w:r w:rsidR="00DC29FC">
        <w:rPr>
          <w:rFonts w:cs="Arial"/>
          <w:szCs w:val="20"/>
        </w:rPr>
        <w:t xml:space="preserve"> primeru zamu</w:t>
      </w:r>
      <w:r w:rsidR="007910E9">
        <w:rPr>
          <w:rFonts w:cs="Arial"/>
          <w:szCs w:val="20"/>
        </w:rPr>
        <w:t>de</w:t>
      </w:r>
      <w:r w:rsidR="00DC29FC">
        <w:rPr>
          <w:rFonts w:cs="Arial"/>
          <w:szCs w:val="20"/>
        </w:rPr>
        <w:t xml:space="preserve"> z izvedbo storitev iz razlogov, ki niso na strani naročnika</w:t>
      </w:r>
      <w:r w:rsidR="00F42AE3">
        <w:rPr>
          <w:rFonts w:cs="Arial"/>
          <w:szCs w:val="20"/>
        </w:rPr>
        <w:t xml:space="preserve"> oziroma</w:t>
      </w:r>
      <w:r w:rsidR="00DC29FC">
        <w:rPr>
          <w:rFonts w:cs="Arial"/>
          <w:szCs w:val="20"/>
        </w:rPr>
        <w:t xml:space="preserve"> ne gre za opravičeno zamudo, dolžan plačati pogodbeno kazen v višini 0,5 % pogodbene vrednosti </w:t>
      </w:r>
      <w:r w:rsidR="00C37271">
        <w:rPr>
          <w:rFonts w:cs="Arial"/>
          <w:szCs w:val="20"/>
        </w:rPr>
        <w:t xml:space="preserve">z </w:t>
      </w:r>
      <w:r w:rsidR="00DC29FC">
        <w:rPr>
          <w:rFonts w:cs="Arial"/>
          <w:szCs w:val="20"/>
        </w:rPr>
        <w:t xml:space="preserve">DDV </w:t>
      </w:r>
      <w:r w:rsidR="004C703B">
        <w:rPr>
          <w:rFonts w:cs="Arial"/>
          <w:szCs w:val="20"/>
        </w:rPr>
        <w:t>z</w:t>
      </w:r>
      <w:r w:rsidR="00DC29FC">
        <w:rPr>
          <w:rFonts w:cs="Arial"/>
          <w:szCs w:val="20"/>
        </w:rPr>
        <w:t>a</w:t>
      </w:r>
      <w:r w:rsidR="004C703B">
        <w:rPr>
          <w:rFonts w:cs="Arial"/>
          <w:szCs w:val="20"/>
        </w:rPr>
        <w:t xml:space="preserve"> vsak</w:t>
      </w:r>
      <w:r w:rsidR="00DC29FC">
        <w:rPr>
          <w:rFonts w:cs="Arial"/>
          <w:szCs w:val="20"/>
        </w:rPr>
        <w:t xml:space="preserve"> dan</w:t>
      </w:r>
      <w:r w:rsidR="004C703B">
        <w:rPr>
          <w:rFonts w:cs="Arial"/>
          <w:szCs w:val="20"/>
        </w:rPr>
        <w:t xml:space="preserve"> zamude</w:t>
      </w:r>
      <w:r w:rsidR="00DC29FC">
        <w:rPr>
          <w:rFonts w:cs="Arial"/>
          <w:szCs w:val="20"/>
        </w:rPr>
        <w:t>, vendar največ</w:t>
      </w:r>
      <w:r w:rsidR="004C703B">
        <w:rPr>
          <w:rFonts w:cs="Arial"/>
          <w:szCs w:val="20"/>
        </w:rPr>
        <w:t xml:space="preserve"> do višine </w:t>
      </w:r>
      <w:r w:rsidR="00DC29FC">
        <w:rPr>
          <w:rFonts w:cs="Arial"/>
          <w:szCs w:val="20"/>
        </w:rPr>
        <w:t>10</w:t>
      </w:r>
      <w:r w:rsidR="00F42AE3">
        <w:rPr>
          <w:rFonts w:cs="Arial"/>
          <w:szCs w:val="20"/>
        </w:rPr>
        <w:t xml:space="preserve"> </w:t>
      </w:r>
      <w:r w:rsidR="00DC29FC">
        <w:rPr>
          <w:rFonts w:cs="Arial"/>
          <w:szCs w:val="20"/>
        </w:rPr>
        <w:t xml:space="preserve">% pogodbene vrednosti </w:t>
      </w:r>
      <w:r w:rsidR="00A1111B">
        <w:rPr>
          <w:rFonts w:cs="Arial"/>
          <w:szCs w:val="20"/>
        </w:rPr>
        <w:t xml:space="preserve">z </w:t>
      </w:r>
      <w:r w:rsidR="00DC29FC">
        <w:rPr>
          <w:rFonts w:cs="Arial"/>
          <w:szCs w:val="20"/>
        </w:rPr>
        <w:t>DDV.</w:t>
      </w:r>
    </w:p>
    <w:p w14:paraId="68C2C7E3" w14:textId="77777777" w:rsidR="00DC29FC" w:rsidRDefault="00DC29FC" w:rsidP="00DC29FC">
      <w:pPr>
        <w:jc w:val="both"/>
        <w:rPr>
          <w:rFonts w:cs="Arial"/>
          <w:szCs w:val="20"/>
        </w:rPr>
      </w:pPr>
    </w:p>
    <w:p w14:paraId="137B43D5" w14:textId="71634070" w:rsidR="00DC29FC" w:rsidRDefault="00DC29FC" w:rsidP="00805870">
      <w:pPr>
        <w:jc w:val="both"/>
        <w:rPr>
          <w:rFonts w:cs="Arial"/>
          <w:szCs w:val="20"/>
        </w:rPr>
      </w:pPr>
      <w:r>
        <w:rPr>
          <w:rFonts w:cs="Arial"/>
          <w:szCs w:val="20"/>
        </w:rPr>
        <w:t>Če zaradi zamude nastala škoda presega pogodbeno kazen iz prvega odstavka, lahko naročnik od izvajalca zahteva razliko do polne odškodnine.</w:t>
      </w:r>
    </w:p>
    <w:p w14:paraId="7AE5F939" w14:textId="77777777" w:rsidR="001A1352" w:rsidRDefault="001A1352" w:rsidP="009624CE">
      <w:pPr>
        <w:jc w:val="both"/>
        <w:rPr>
          <w:rFonts w:cs="Arial"/>
          <w:szCs w:val="20"/>
        </w:rPr>
      </w:pPr>
    </w:p>
    <w:p w14:paraId="6396FE69" w14:textId="77777777" w:rsidR="003A65D5" w:rsidRPr="00856EA9" w:rsidRDefault="003A65D5" w:rsidP="009624CE">
      <w:pPr>
        <w:jc w:val="both"/>
        <w:rPr>
          <w:rFonts w:cs="Arial"/>
          <w:szCs w:val="20"/>
        </w:rPr>
      </w:pPr>
    </w:p>
    <w:p w14:paraId="32AAE1FB" w14:textId="77777777" w:rsidR="00FB1B6E" w:rsidRPr="00856EA9" w:rsidRDefault="00FB1B6E" w:rsidP="002E414D">
      <w:pPr>
        <w:numPr>
          <w:ilvl w:val="0"/>
          <w:numId w:val="6"/>
        </w:numPr>
        <w:jc w:val="both"/>
        <w:rPr>
          <w:rFonts w:cs="Arial"/>
          <w:b/>
          <w:szCs w:val="20"/>
        </w:rPr>
      </w:pPr>
      <w:r w:rsidRPr="00856EA9">
        <w:rPr>
          <w:rFonts w:cs="Arial"/>
          <w:b/>
          <w:szCs w:val="20"/>
        </w:rPr>
        <w:t>PREHODNE IN KONČNE DOLOČBE</w:t>
      </w:r>
    </w:p>
    <w:p w14:paraId="60AC19DF" w14:textId="77777777" w:rsidR="00A9485D" w:rsidRDefault="00A9485D" w:rsidP="009624CE">
      <w:pPr>
        <w:jc w:val="both"/>
        <w:rPr>
          <w:rFonts w:cs="Arial"/>
          <w:szCs w:val="20"/>
        </w:rPr>
      </w:pPr>
    </w:p>
    <w:p w14:paraId="456968FC" w14:textId="77777777" w:rsidR="00A9485D" w:rsidRPr="00A9485D" w:rsidRDefault="00A9485D" w:rsidP="00AD5B15">
      <w:pPr>
        <w:numPr>
          <w:ilvl w:val="0"/>
          <w:numId w:val="5"/>
        </w:numPr>
        <w:ind w:left="709" w:hanging="349"/>
        <w:jc w:val="center"/>
        <w:rPr>
          <w:rFonts w:cs="Arial"/>
          <w:b/>
          <w:szCs w:val="20"/>
        </w:rPr>
      </w:pPr>
      <w:r w:rsidRPr="00A9485D">
        <w:rPr>
          <w:rFonts w:cs="Arial"/>
          <w:b/>
          <w:szCs w:val="20"/>
        </w:rPr>
        <w:t>člen</w:t>
      </w:r>
    </w:p>
    <w:p w14:paraId="77ED77BE" w14:textId="77777777" w:rsidR="00A94DEB" w:rsidRDefault="00A94DEB" w:rsidP="009624CE">
      <w:pPr>
        <w:jc w:val="both"/>
        <w:rPr>
          <w:rFonts w:cs="Arial"/>
          <w:szCs w:val="20"/>
        </w:rPr>
      </w:pPr>
    </w:p>
    <w:p w14:paraId="6C1798F3" w14:textId="77777777" w:rsidR="008A354E" w:rsidRDefault="00FB1B6E" w:rsidP="009624CE">
      <w:pPr>
        <w:jc w:val="both"/>
        <w:rPr>
          <w:rFonts w:cs="Arial"/>
          <w:szCs w:val="20"/>
        </w:rPr>
      </w:pPr>
      <w:r w:rsidRPr="00856EA9">
        <w:rPr>
          <w:rFonts w:cs="Arial"/>
          <w:szCs w:val="20"/>
        </w:rPr>
        <w:t>Skrbn</w:t>
      </w:r>
      <w:r w:rsidR="007167BC">
        <w:rPr>
          <w:rFonts w:cs="Arial"/>
          <w:szCs w:val="20"/>
        </w:rPr>
        <w:t>i</w:t>
      </w:r>
      <w:r w:rsidR="000634AA">
        <w:rPr>
          <w:rFonts w:cs="Arial"/>
          <w:szCs w:val="20"/>
        </w:rPr>
        <w:t>k/ca</w:t>
      </w:r>
      <w:r w:rsidRPr="00856EA9">
        <w:rPr>
          <w:rFonts w:cs="Arial"/>
          <w:szCs w:val="20"/>
        </w:rPr>
        <w:t xml:space="preserve"> pogodbe </w:t>
      </w:r>
      <w:r w:rsidR="008A354E">
        <w:rPr>
          <w:rFonts w:cs="Arial"/>
          <w:szCs w:val="20"/>
        </w:rPr>
        <w:t>na strani naročnika</w:t>
      </w:r>
      <w:r w:rsidR="009211B7" w:rsidRPr="00856EA9">
        <w:rPr>
          <w:rFonts w:cs="Arial"/>
          <w:szCs w:val="20"/>
        </w:rPr>
        <w:t xml:space="preserve"> je </w:t>
      </w:r>
      <w:r w:rsidR="000634AA">
        <w:rPr>
          <w:rFonts w:cs="Arial"/>
          <w:szCs w:val="20"/>
        </w:rPr>
        <w:t>______________</w:t>
      </w:r>
      <w:r w:rsidR="007167BC" w:rsidRPr="0025589D">
        <w:rPr>
          <w:rFonts w:cs="Arial"/>
          <w:szCs w:val="20"/>
        </w:rPr>
        <w:t>,</w:t>
      </w:r>
      <w:r w:rsidR="007167BC">
        <w:rPr>
          <w:rFonts w:cs="Arial"/>
          <w:szCs w:val="20"/>
        </w:rPr>
        <w:t xml:space="preserve"> </w:t>
      </w:r>
      <w:r w:rsidR="001F2F00">
        <w:rPr>
          <w:rFonts w:cs="Arial"/>
          <w:szCs w:val="20"/>
        </w:rPr>
        <w:t xml:space="preserve">kontakt (e-naslov) </w:t>
      </w:r>
      <w:r w:rsidR="000634AA">
        <w:rPr>
          <w:rFonts w:cs="Arial"/>
          <w:szCs w:val="20"/>
        </w:rPr>
        <w:t>______________</w:t>
      </w:r>
      <w:r w:rsidR="007167BC" w:rsidRPr="00ED0633">
        <w:rPr>
          <w:rFonts w:cs="Arial"/>
          <w:szCs w:val="20"/>
        </w:rPr>
        <w:t>,</w:t>
      </w:r>
      <w:r w:rsidR="007167BC" w:rsidRPr="00856EA9">
        <w:rPr>
          <w:rFonts w:cs="Arial"/>
          <w:szCs w:val="20"/>
        </w:rPr>
        <w:t xml:space="preserve"> </w:t>
      </w:r>
      <w:r w:rsidR="008A354E">
        <w:rPr>
          <w:rFonts w:cs="Arial"/>
          <w:szCs w:val="20"/>
        </w:rPr>
        <w:t xml:space="preserve">v primeru odsotnosti </w:t>
      </w:r>
      <w:r w:rsidR="000634AA">
        <w:rPr>
          <w:rFonts w:cs="Arial"/>
          <w:szCs w:val="20"/>
        </w:rPr>
        <w:t>ga/jo</w:t>
      </w:r>
      <w:r w:rsidR="008A354E">
        <w:rPr>
          <w:rFonts w:cs="Arial"/>
          <w:szCs w:val="20"/>
        </w:rPr>
        <w:t xml:space="preserve"> nadomešča</w:t>
      </w:r>
      <w:r w:rsidR="007167BC">
        <w:rPr>
          <w:rFonts w:cs="Arial"/>
          <w:szCs w:val="20"/>
        </w:rPr>
        <w:t xml:space="preserve"> </w:t>
      </w:r>
      <w:r w:rsidR="000634AA">
        <w:rPr>
          <w:rFonts w:cs="Arial"/>
          <w:szCs w:val="20"/>
        </w:rPr>
        <w:t>_________</w:t>
      </w:r>
      <w:r w:rsidR="005B46AD">
        <w:rPr>
          <w:rFonts w:cs="Arial"/>
          <w:szCs w:val="20"/>
        </w:rPr>
        <w:t>, kontakt</w:t>
      </w:r>
      <w:r w:rsidR="00F46B8D">
        <w:rPr>
          <w:rFonts w:cs="Arial"/>
          <w:szCs w:val="20"/>
        </w:rPr>
        <w:t xml:space="preserve"> </w:t>
      </w:r>
      <w:r w:rsidR="00F46B8D" w:rsidRPr="00ED0633">
        <w:rPr>
          <w:rFonts w:cs="Arial"/>
          <w:szCs w:val="20"/>
        </w:rPr>
        <w:t>(</w:t>
      </w:r>
      <w:r w:rsidR="005B46AD">
        <w:rPr>
          <w:rFonts w:cs="Arial"/>
          <w:szCs w:val="20"/>
        </w:rPr>
        <w:t xml:space="preserve">e-naslov) </w:t>
      </w:r>
      <w:r w:rsidR="000634AA">
        <w:rPr>
          <w:rFonts w:cs="Arial"/>
          <w:szCs w:val="20"/>
        </w:rPr>
        <w:t>____________</w:t>
      </w:r>
      <w:r w:rsidR="00864F7C" w:rsidRPr="00ED0633">
        <w:rPr>
          <w:rFonts w:cs="Arial"/>
          <w:szCs w:val="20"/>
        </w:rPr>
        <w:t>.</w:t>
      </w:r>
    </w:p>
    <w:p w14:paraId="605395E4" w14:textId="77777777" w:rsidR="008A354E" w:rsidRDefault="008A354E" w:rsidP="009624CE">
      <w:pPr>
        <w:jc w:val="both"/>
        <w:rPr>
          <w:rFonts w:cs="Arial"/>
          <w:szCs w:val="20"/>
        </w:rPr>
      </w:pPr>
    </w:p>
    <w:p w14:paraId="01AA3029" w14:textId="77777777" w:rsidR="00FB1B6E" w:rsidRPr="00856EA9" w:rsidRDefault="008A354E" w:rsidP="009624CE">
      <w:pPr>
        <w:jc w:val="both"/>
        <w:rPr>
          <w:rFonts w:cs="Arial"/>
          <w:szCs w:val="20"/>
        </w:rPr>
      </w:pPr>
      <w:r>
        <w:rPr>
          <w:rFonts w:cs="Arial"/>
          <w:szCs w:val="20"/>
        </w:rPr>
        <w:t>Skrbni</w:t>
      </w:r>
      <w:r w:rsidR="000634AA">
        <w:rPr>
          <w:rFonts w:cs="Arial"/>
          <w:szCs w:val="20"/>
        </w:rPr>
        <w:t>k/ca</w:t>
      </w:r>
      <w:r>
        <w:rPr>
          <w:rFonts w:cs="Arial"/>
          <w:szCs w:val="20"/>
        </w:rPr>
        <w:t xml:space="preserve"> pogodbe na strani </w:t>
      </w:r>
      <w:r w:rsidR="00FB1B6E" w:rsidRPr="00856EA9">
        <w:rPr>
          <w:rFonts w:cs="Arial"/>
          <w:szCs w:val="20"/>
        </w:rPr>
        <w:t xml:space="preserve">izvajalca </w:t>
      </w:r>
      <w:r>
        <w:rPr>
          <w:rFonts w:cs="Arial"/>
          <w:szCs w:val="20"/>
        </w:rPr>
        <w:t>je</w:t>
      </w:r>
      <w:r w:rsidR="00FB1B6E" w:rsidRPr="00856EA9">
        <w:rPr>
          <w:rFonts w:cs="Arial"/>
          <w:szCs w:val="20"/>
        </w:rPr>
        <w:t xml:space="preserve"> </w:t>
      </w:r>
      <w:r w:rsidR="000634AA">
        <w:rPr>
          <w:rFonts w:cs="Arial"/>
          <w:szCs w:val="20"/>
        </w:rPr>
        <w:t>_________</w:t>
      </w:r>
      <w:r w:rsidR="00C640D4" w:rsidRPr="0025589D">
        <w:rPr>
          <w:rFonts w:cs="Arial"/>
          <w:szCs w:val="20"/>
        </w:rPr>
        <w:t>,</w:t>
      </w:r>
      <w:r w:rsidR="00C640D4">
        <w:rPr>
          <w:rFonts w:cs="Arial"/>
          <w:szCs w:val="20"/>
        </w:rPr>
        <w:t xml:space="preserve"> </w:t>
      </w:r>
      <w:r w:rsidR="001F2F00">
        <w:rPr>
          <w:rFonts w:cs="Arial"/>
          <w:szCs w:val="20"/>
        </w:rPr>
        <w:t xml:space="preserve">kontakt (e-naslov) </w:t>
      </w:r>
      <w:r w:rsidR="000634AA">
        <w:rPr>
          <w:rFonts w:cs="Arial"/>
          <w:szCs w:val="20"/>
        </w:rPr>
        <w:t>___________</w:t>
      </w:r>
      <w:r w:rsidR="00C640D4" w:rsidRPr="00ED0633">
        <w:rPr>
          <w:rFonts w:cs="Arial"/>
          <w:szCs w:val="20"/>
        </w:rPr>
        <w:t>,</w:t>
      </w:r>
      <w:r w:rsidR="00C640D4">
        <w:rPr>
          <w:rFonts w:cs="Arial"/>
          <w:szCs w:val="20"/>
        </w:rPr>
        <w:t xml:space="preserve"> </w:t>
      </w:r>
      <w:r>
        <w:rPr>
          <w:rFonts w:cs="Arial"/>
          <w:szCs w:val="20"/>
        </w:rPr>
        <w:t xml:space="preserve">v primeru odsotnosti </w:t>
      </w:r>
      <w:r w:rsidR="000634AA">
        <w:rPr>
          <w:rFonts w:cs="Arial"/>
          <w:szCs w:val="20"/>
        </w:rPr>
        <w:t>ga/jo</w:t>
      </w:r>
      <w:r>
        <w:rPr>
          <w:rFonts w:cs="Arial"/>
          <w:szCs w:val="20"/>
        </w:rPr>
        <w:t xml:space="preserve"> nadomešča </w:t>
      </w:r>
      <w:r w:rsidR="000634AA">
        <w:rPr>
          <w:rFonts w:cs="Arial"/>
          <w:szCs w:val="20"/>
        </w:rPr>
        <w:t>_______________</w:t>
      </w:r>
      <w:r w:rsidR="00C640D4">
        <w:rPr>
          <w:rFonts w:cs="Arial"/>
          <w:szCs w:val="20"/>
        </w:rPr>
        <w:t>.</w:t>
      </w:r>
    </w:p>
    <w:p w14:paraId="790650AF" w14:textId="77777777" w:rsidR="008A354E" w:rsidRPr="008A354E" w:rsidRDefault="008A354E" w:rsidP="008A354E">
      <w:pPr>
        <w:jc w:val="both"/>
        <w:rPr>
          <w:rFonts w:cs="Arial"/>
          <w:szCs w:val="20"/>
        </w:rPr>
      </w:pPr>
    </w:p>
    <w:p w14:paraId="7A5C5AD2" w14:textId="15E5F563" w:rsidR="00743959" w:rsidRDefault="008A354E" w:rsidP="008A354E">
      <w:pPr>
        <w:jc w:val="both"/>
        <w:rPr>
          <w:rFonts w:cs="Arial"/>
          <w:szCs w:val="20"/>
        </w:rPr>
      </w:pPr>
      <w:r w:rsidRPr="008A354E">
        <w:rPr>
          <w:rFonts w:cs="Arial"/>
          <w:szCs w:val="20"/>
        </w:rPr>
        <w:t>Če se v času trajanja pogodbenega razmerja spremeni skrbn</w:t>
      </w:r>
      <w:r w:rsidR="00C93332">
        <w:rPr>
          <w:rFonts w:cs="Arial"/>
          <w:szCs w:val="20"/>
        </w:rPr>
        <w:t>i</w:t>
      </w:r>
      <w:r w:rsidR="000634AA">
        <w:rPr>
          <w:rFonts w:cs="Arial"/>
          <w:szCs w:val="20"/>
        </w:rPr>
        <w:t xml:space="preserve">k/ca </w:t>
      </w:r>
      <w:r w:rsidRPr="008A354E">
        <w:rPr>
          <w:rFonts w:cs="Arial"/>
          <w:szCs w:val="20"/>
        </w:rPr>
        <w:t>pogodbe ali namestnik</w:t>
      </w:r>
      <w:r>
        <w:rPr>
          <w:rFonts w:cs="Arial"/>
          <w:szCs w:val="20"/>
        </w:rPr>
        <w:t>/ca</w:t>
      </w:r>
      <w:r w:rsidRPr="008A354E">
        <w:rPr>
          <w:rFonts w:cs="Arial"/>
          <w:szCs w:val="20"/>
        </w:rPr>
        <w:t xml:space="preserve"> na strani </w:t>
      </w:r>
      <w:r w:rsidR="00B7592C">
        <w:rPr>
          <w:rFonts w:cs="Arial"/>
          <w:szCs w:val="20"/>
        </w:rPr>
        <w:t>naročnika</w:t>
      </w:r>
      <w:r w:rsidRPr="008A354E">
        <w:rPr>
          <w:rFonts w:cs="Arial"/>
          <w:szCs w:val="20"/>
        </w:rPr>
        <w:t xml:space="preserve"> ali na strani </w:t>
      </w:r>
      <w:r w:rsidR="00B7592C">
        <w:rPr>
          <w:rFonts w:cs="Arial"/>
          <w:szCs w:val="20"/>
        </w:rPr>
        <w:t>izvajalca</w:t>
      </w:r>
      <w:r w:rsidRPr="008A354E">
        <w:rPr>
          <w:rFonts w:cs="Arial"/>
          <w:szCs w:val="20"/>
        </w:rPr>
        <w:t>, se o tem z dopisom obvesti nasprotno pogodbeno stranko.</w:t>
      </w:r>
    </w:p>
    <w:p w14:paraId="251DDB33" w14:textId="444D6ABD" w:rsidR="00743959" w:rsidRDefault="00743959" w:rsidP="008A354E">
      <w:pPr>
        <w:jc w:val="both"/>
        <w:rPr>
          <w:rFonts w:cs="Arial"/>
          <w:szCs w:val="20"/>
        </w:rPr>
      </w:pPr>
    </w:p>
    <w:p w14:paraId="25F82FEC" w14:textId="77777777" w:rsidR="00E9124D" w:rsidRDefault="00E9124D" w:rsidP="00FD39B4">
      <w:pPr>
        <w:jc w:val="both"/>
        <w:rPr>
          <w:rFonts w:cs="Arial"/>
          <w:szCs w:val="20"/>
        </w:rPr>
      </w:pPr>
    </w:p>
    <w:p w14:paraId="3D533345" w14:textId="77777777" w:rsidR="00764F8D" w:rsidRPr="00D60D3E" w:rsidRDefault="00764F8D" w:rsidP="00AD5B15">
      <w:pPr>
        <w:numPr>
          <w:ilvl w:val="0"/>
          <w:numId w:val="5"/>
        </w:numPr>
        <w:ind w:left="709" w:hanging="349"/>
        <w:jc w:val="center"/>
        <w:rPr>
          <w:rFonts w:cs="Arial"/>
          <w:b/>
          <w:szCs w:val="20"/>
        </w:rPr>
      </w:pPr>
      <w:r w:rsidRPr="00D60D3E">
        <w:rPr>
          <w:rFonts w:cs="Arial"/>
          <w:b/>
          <w:szCs w:val="20"/>
        </w:rPr>
        <w:t>člen</w:t>
      </w:r>
    </w:p>
    <w:p w14:paraId="3BE2C34C" w14:textId="77777777" w:rsidR="00764F8D" w:rsidRDefault="00764F8D" w:rsidP="00FD39B4">
      <w:pPr>
        <w:jc w:val="both"/>
        <w:rPr>
          <w:rFonts w:cs="Arial"/>
          <w:szCs w:val="20"/>
        </w:rPr>
      </w:pPr>
    </w:p>
    <w:p w14:paraId="056AFD4D" w14:textId="77777777" w:rsidR="008365F6" w:rsidRPr="00952EEA" w:rsidRDefault="00424750" w:rsidP="00FD39B4">
      <w:pPr>
        <w:jc w:val="both"/>
        <w:rPr>
          <w:rFonts w:cs="Arial"/>
          <w:szCs w:val="20"/>
        </w:rPr>
      </w:pPr>
      <w:r w:rsidRPr="001E6560">
        <w:rPr>
          <w:rFonts w:cs="Arial"/>
          <w:szCs w:val="20"/>
        </w:rPr>
        <w:t>Če katero</w:t>
      </w:r>
      <w:r w:rsidR="008365F6" w:rsidRPr="001E6560">
        <w:rPr>
          <w:rFonts w:cs="Arial"/>
          <w:szCs w:val="20"/>
        </w:rPr>
        <w:t>koli od določil te pogodbe je ali postane neveljavno v času trajanja tega pogodbenega razmerja, to ne vpliva na ostala določila pogodbe. Neveljavno določilo se nadomesti z veljavnim, ki mora čimbolj ustrezati namenu, ki ga je želelo doseči neveljavno</w:t>
      </w:r>
      <w:r w:rsidR="00FD39B4" w:rsidRPr="001E6560">
        <w:rPr>
          <w:rFonts w:cs="Arial"/>
          <w:szCs w:val="20"/>
        </w:rPr>
        <w:t xml:space="preserve"> določilo</w:t>
      </w:r>
      <w:r w:rsidR="008365F6" w:rsidRPr="001E6560">
        <w:rPr>
          <w:rFonts w:cs="Arial"/>
          <w:szCs w:val="20"/>
        </w:rPr>
        <w:t>.</w:t>
      </w:r>
    </w:p>
    <w:p w14:paraId="74841968" w14:textId="77777777" w:rsidR="00B7592C" w:rsidRDefault="00B7592C" w:rsidP="00356331">
      <w:pPr>
        <w:jc w:val="center"/>
        <w:rPr>
          <w:rFonts w:cs="Arial"/>
          <w:b/>
          <w:szCs w:val="20"/>
        </w:rPr>
      </w:pPr>
    </w:p>
    <w:p w14:paraId="0ACFB1F5" w14:textId="77777777" w:rsidR="00E9124D" w:rsidRDefault="00E9124D" w:rsidP="00356331">
      <w:pPr>
        <w:jc w:val="center"/>
        <w:rPr>
          <w:rFonts w:cs="Arial"/>
          <w:b/>
          <w:szCs w:val="20"/>
        </w:rPr>
      </w:pPr>
    </w:p>
    <w:p w14:paraId="5CEAAB31" w14:textId="77777777" w:rsidR="00FB1B6E" w:rsidRPr="00D60D3E" w:rsidRDefault="00FB1B6E" w:rsidP="00AD5B15">
      <w:pPr>
        <w:numPr>
          <w:ilvl w:val="0"/>
          <w:numId w:val="5"/>
        </w:numPr>
        <w:ind w:left="709" w:hanging="349"/>
        <w:jc w:val="center"/>
        <w:rPr>
          <w:rFonts w:cs="Arial"/>
          <w:b/>
          <w:szCs w:val="20"/>
        </w:rPr>
      </w:pPr>
      <w:r w:rsidRPr="00D60D3E">
        <w:rPr>
          <w:rFonts w:cs="Arial"/>
          <w:b/>
          <w:szCs w:val="20"/>
        </w:rPr>
        <w:t>člen</w:t>
      </w:r>
    </w:p>
    <w:p w14:paraId="31B65091" w14:textId="77777777" w:rsidR="00FB1B6E" w:rsidRPr="00AD5D20" w:rsidRDefault="00FB1B6E" w:rsidP="00A240A9">
      <w:pPr>
        <w:rPr>
          <w:rFonts w:cs="Arial"/>
          <w:szCs w:val="20"/>
        </w:rPr>
      </w:pPr>
    </w:p>
    <w:p w14:paraId="3A3D9561" w14:textId="32E5CD08" w:rsidR="00427091" w:rsidRPr="00856EA9" w:rsidRDefault="008A354E" w:rsidP="00AF72F2">
      <w:pPr>
        <w:numPr>
          <w:ilvl w:val="12"/>
          <w:numId w:val="0"/>
        </w:numPr>
        <w:jc w:val="both"/>
        <w:rPr>
          <w:rFonts w:cs="Arial"/>
          <w:color w:val="000000"/>
          <w:szCs w:val="20"/>
        </w:rPr>
      </w:pPr>
      <w:r>
        <w:rPr>
          <w:rFonts w:cs="Arial"/>
          <w:color w:val="000000"/>
          <w:szCs w:val="20"/>
        </w:rPr>
        <w:t>Pogodbeni stranki bosta vsa morebitna nesoglasja oziroma spore iz te pogodbe reševali sporazumno z neposrednimi pogovori med pooblaščenimi predstavniki obeh strank. V primeru</w:t>
      </w:r>
      <w:r w:rsidR="00F42AE3">
        <w:rPr>
          <w:rFonts w:cs="Arial"/>
          <w:color w:val="000000"/>
          <w:szCs w:val="20"/>
        </w:rPr>
        <w:t>,</w:t>
      </w:r>
      <w:r>
        <w:rPr>
          <w:rFonts w:cs="Arial"/>
          <w:color w:val="000000"/>
          <w:szCs w:val="20"/>
        </w:rPr>
        <w:t xml:space="preserve"> da do sporazum</w:t>
      </w:r>
      <w:r w:rsidR="00F03DAD">
        <w:rPr>
          <w:rFonts w:cs="Arial"/>
          <w:color w:val="000000"/>
          <w:szCs w:val="20"/>
        </w:rPr>
        <w:t>a</w:t>
      </w:r>
      <w:r>
        <w:rPr>
          <w:rFonts w:cs="Arial"/>
          <w:color w:val="000000"/>
          <w:szCs w:val="20"/>
        </w:rPr>
        <w:t xml:space="preserve"> ne pride, je za reševanje sporov pristojno stvarno pristojno sodišče v Ljubljani po slovenskem pravu.</w:t>
      </w:r>
    </w:p>
    <w:p w14:paraId="679887BF" w14:textId="77777777" w:rsidR="00FB1B6E" w:rsidRDefault="00FB1B6E" w:rsidP="009624CE">
      <w:pPr>
        <w:jc w:val="both"/>
        <w:rPr>
          <w:rFonts w:cs="Arial"/>
          <w:szCs w:val="20"/>
        </w:rPr>
      </w:pPr>
    </w:p>
    <w:p w14:paraId="619C9E99" w14:textId="77777777" w:rsidR="00E9124D" w:rsidRPr="00856EA9" w:rsidRDefault="00E9124D" w:rsidP="009624CE">
      <w:pPr>
        <w:jc w:val="both"/>
        <w:rPr>
          <w:rFonts w:cs="Arial"/>
          <w:szCs w:val="20"/>
        </w:rPr>
      </w:pPr>
    </w:p>
    <w:p w14:paraId="507D4938" w14:textId="77777777" w:rsidR="00FB1B6E" w:rsidRPr="00D129DE" w:rsidRDefault="00FB1B6E" w:rsidP="00AD5B15">
      <w:pPr>
        <w:numPr>
          <w:ilvl w:val="0"/>
          <w:numId w:val="5"/>
        </w:numPr>
        <w:ind w:left="709" w:hanging="349"/>
        <w:jc w:val="center"/>
        <w:rPr>
          <w:rFonts w:cs="Arial"/>
          <w:b/>
          <w:szCs w:val="20"/>
        </w:rPr>
      </w:pPr>
      <w:r w:rsidRPr="00D129DE">
        <w:rPr>
          <w:rFonts w:cs="Arial"/>
          <w:b/>
          <w:szCs w:val="20"/>
        </w:rPr>
        <w:t>člen</w:t>
      </w:r>
    </w:p>
    <w:p w14:paraId="716EC9EC" w14:textId="77777777" w:rsidR="00FB1B6E" w:rsidRPr="00856EA9" w:rsidRDefault="00FB1B6E" w:rsidP="009624CE">
      <w:pPr>
        <w:jc w:val="both"/>
        <w:rPr>
          <w:rFonts w:cs="Arial"/>
          <w:szCs w:val="20"/>
        </w:rPr>
      </w:pPr>
    </w:p>
    <w:p w14:paraId="4245681B" w14:textId="0BB498CE" w:rsidR="008A354E" w:rsidRDefault="008A354E" w:rsidP="00FD7A02">
      <w:pPr>
        <w:jc w:val="both"/>
        <w:rPr>
          <w:rFonts w:cs="Arial"/>
          <w:szCs w:val="20"/>
        </w:rPr>
      </w:pPr>
      <w:r>
        <w:rPr>
          <w:rFonts w:cs="Arial"/>
          <w:szCs w:val="20"/>
        </w:rPr>
        <w:t>Glede vprašanj, ki jih ta pogodba posebej ne ureja, se uporablja</w:t>
      </w:r>
      <w:r w:rsidR="00635C16">
        <w:rPr>
          <w:rFonts w:cs="Arial"/>
          <w:szCs w:val="20"/>
        </w:rPr>
        <w:t xml:space="preserve">jo določila zakona, ki ureja </w:t>
      </w:r>
      <w:r w:rsidR="00732940">
        <w:rPr>
          <w:rFonts w:cs="Arial"/>
          <w:szCs w:val="20"/>
        </w:rPr>
        <w:t>obligacijska razmerja</w:t>
      </w:r>
      <w:r>
        <w:rPr>
          <w:rFonts w:cs="Arial"/>
          <w:szCs w:val="20"/>
        </w:rPr>
        <w:t xml:space="preserve">. </w:t>
      </w:r>
    </w:p>
    <w:p w14:paraId="7BB7B9EF" w14:textId="77777777" w:rsidR="008A354E" w:rsidRDefault="008A354E" w:rsidP="00FD7A02">
      <w:pPr>
        <w:jc w:val="both"/>
        <w:rPr>
          <w:rFonts w:cs="Arial"/>
          <w:szCs w:val="20"/>
        </w:rPr>
      </w:pPr>
    </w:p>
    <w:p w14:paraId="5264F5C4" w14:textId="77777777" w:rsidR="00E9124D" w:rsidRDefault="00E9124D" w:rsidP="00FD7A02">
      <w:pPr>
        <w:jc w:val="both"/>
        <w:rPr>
          <w:rFonts w:cs="Arial"/>
          <w:szCs w:val="20"/>
        </w:rPr>
      </w:pPr>
    </w:p>
    <w:p w14:paraId="452870D6" w14:textId="14E2D6CB" w:rsidR="008A354E" w:rsidRPr="00743959" w:rsidRDefault="008A354E" w:rsidP="00743959">
      <w:pPr>
        <w:numPr>
          <w:ilvl w:val="0"/>
          <w:numId w:val="5"/>
        </w:numPr>
        <w:ind w:left="709" w:hanging="349"/>
        <w:jc w:val="center"/>
        <w:rPr>
          <w:rFonts w:cs="Arial"/>
          <w:b/>
          <w:szCs w:val="20"/>
        </w:rPr>
      </w:pPr>
      <w:r w:rsidRPr="00743959">
        <w:rPr>
          <w:rFonts w:cs="Arial"/>
          <w:b/>
          <w:szCs w:val="20"/>
        </w:rPr>
        <w:t>člen</w:t>
      </w:r>
    </w:p>
    <w:p w14:paraId="72343AC9" w14:textId="2560AD02" w:rsidR="009E454F" w:rsidRDefault="009E454F" w:rsidP="00B7592C">
      <w:pPr>
        <w:jc w:val="both"/>
        <w:rPr>
          <w:rFonts w:cs="Arial"/>
          <w:szCs w:val="20"/>
        </w:rPr>
      </w:pPr>
    </w:p>
    <w:p w14:paraId="3B7DA985" w14:textId="7EB817A0" w:rsidR="00D57088" w:rsidRDefault="003A4F15" w:rsidP="00B7592C">
      <w:pPr>
        <w:jc w:val="both"/>
        <w:rPr>
          <w:rFonts w:cs="Arial"/>
          <w:szCs w:val="20"/>
        </w:rPr>
      </w:pPr>
      <w:r w:rsidRPr="007672BA">
        <w:rPr>
          <w:rFonts w:cs="Arial"/>
          <w:szCs w:val="20"/>
        </w:rPr>
        <w:t>P</w:t>
      </w:r>
      <w:r w:rsidR="00B7592C" w:rsidRPr="007672BA">
        <w:rPr>
          <w:rFonts w:cs="Arial"/>
          <w:szCs w:val="20"/>
        </w:rPr>
        <w:t xml:space="preserve">ogodba je sklenjena </w:t>
      </w:r>
      <w:r w:rsidR="00845CFB">
        <w:rPr>
          <w:rFonts w:cs="Arial"/>
          <w:szCs w:val="20"/>
        </w:rPr>
        <w:t xml:space="preserve">za obdobje 36 mesecev </w:t>
      </w:r>
      <w:r w:rsidR="00B7592C" w:rsidRPr="007672BA">
        <w:rPr>
          <w:rFonts w:cs="Arial"/>
          <w:szCs w:val="20"/>
        </w:rPr>
        <w:t>in začne veljati z dnem podpisa obeh pogodbenih strank</w:t>
      </w:r>
      <w:r w:rsidR="00E7286B" w:rsidRPr="007672BA">
        <w:rPr>
          <w:szCs w:val="20"/>
        </w:rPr>
        <w:t xml:space="preserve"> </w:t>
      </w:r>
      <w:r w:rsidR="00E7286B" w:rsidRPr="007672BA">
        <w:rPr>
          <w:rFonts w:cs="Arial"/>
          <w:szCs w:val="20"/>
        </w:rPr>
        <w:t xml:space="preserve">pod pogojem, da izvajalec naročniku </w:t>
      </w:r>
      <w:r w:rsidR="00AF3632" w:rsidRPr="007672BA">
        <w:rPr>
          <w:rFonts w:cs="Arial"/>
          <w:szCs w:val="20"/>
        </w:rPr>
        <w:t xml:space="preserve">v postavljenem roku </w:t>
      </w:r>
      <w:r w:rsidR="00E7286B" w:rsidRPr="007672BA">
        <w:rPr>
          <w:rFonts w:cs="Arial"/>
          <w:szCs w:val="20"/>
        </w:rPr>
        <w:t>izroči</w:t>
      </w:r>
      <w:r w:rsidR="007672BA" w:rsidRPr="007672BA">
        <w:rPr>
          <w:rFonts w:cs="Arial"/>
          <w:szCs w:val="20"/>
        </w:rPr>
        <w:t xml:space="preserve"> </w:t>
      </w:r>
      <w:r w:rsidR="001C5353">
        <w:rPr>
          <w:rFonts w:cs="Arial"/>
          <w:szCs w:val="20"/>
        </w:rPr>
        <w:t>finančno zavarovanje</w:t>
      </w:r>
      <w:r w:rsidR="007672BA" w:rsidRPr="007672BA">
        <w:rPr>
          <w:szCs w:val="20"/>
        </w:rPr>
        <w:t xml:space="preserve"> za dobro izvedbo pogodbenih obveznosti iz </w:t>
      </w:r>
      <w:r w:rsidR="001C5353">
        <w:rPr>
          <w:szCs w:val="20"/>
        </w:rPr>
        <w:t>8</w:t>
      </w:r>
      <w:r w:rsidR="007672BA" w:rsidRPr="007672BA">
        <w:rPr>
          <w:szCs w:val="20"/>
        </w:rPr>
        <w:t>. člena te pogodbe</w:t>
      </w:r>
      <w:r w:rsidR="007672BA" w:rsidRPr="007672BA">
        <w:rPr>
          <w:rFonts w:cs="Arial"/>
          <w:szCs w:val="20"/>
        </w:rPr>
        <w:t xml:space="preserve">. </w:t>
      </w:r>
    </w:p>
    <w:p w14:paraId="776F643C" w14:textId="104BA084" w:rsidR="00B95238" w:rsidRDefault="00B95238" w:rsidP="00B7592C">
      <w:pPr>
        <w:jc w:val="both"/>
        <w:rPr>
          <w:rFonts w:cs="Arial"/>
          <w:szCs w:val="20"/>
        </w:rPr>
      </w:pPr>
    </w:p>
    <w:p w14:paraId="0B2FF9D4" w14:textId="50E305A0" w:rsidR="00273626" w:rsidRDefault="00273626" w:rsidP="00B7592C">
      <w:pPr>
        <w:jc w:val="both"/>
        <w:rPr>
          <w:rFonts w:cs="Arial"/>
          <w:szCs w:val="20"/>
        </w:rPr>
      </w:pPr>
      <w:r w:rsidRPr="00273626">
        <w:rPr>
          <w:rFonts w:cs="Arial"/>
          <w:szCs w:val="20"/>
        </w:rPr>
        <w:lastRenderedPageBreak/>
        <w:t>Pogodba je sestavljena v 4 (štirih) enakih izvodih od katerih prejme naročnik 3 (tri) izvode in izvajalec 1 (en) izvod.</w:t>
      </w:r>
    </w:p>
    <w:p w14:paraId="5EDD1CBF" w14:textId="77777777" w:rsidR="007672BA" w:rsidRPr="00B7592C" w:rsidRDefault="007672BA" w:rsidP="00B7592C">
      <w:pPr>
        <w:jc w:val="both"/>
        <w:rPr>
          <w:rFonts w:cs="Arial"/>
          <w:szCs w:val="20"/>
        </w:rPr>
      </w:pPr>
    </w:p>
    <w:p w14:paraId="06FCE687" w14:textId="77777777" w:rsidR="00FB1B6E" w:rsidRPr="00856EA9" w:rsidRDefault="00FB1B6E" w:rsidP="009624CE">
      <w:pPr>
        <w:jc w:val="both"/>
        <w:rPr>
          <w:rFonts w:cs="Arial"/>
          <w:szCs w:val="20"/>
        </w:rPr>
      </w:pPr>
    </w:p>
    <w:p w14:paraId="289B4B87" w14:textId="77777777" w:rsidR="003C65B6" w:rsidRPr="00856EA9" w:rsidRDefault="003C65B6" w:rsidP="00427091">
      <w:pPr>
        <w:rPr>
          <w:rFonts w:cs="Arial"/>
          <w:szCs w:val="20"/>
        </w:rPr>
      </w:pPr>
    </w:p>
    <w:tbl>
      <w:tblPr>
        <w:tblpPr w:leftFromText="141" w:rightFromText="141" w:vertAnchor="text" w:horzAnchor="page" w:tblpX="1033" w:tblpY="159"/>
        <w:tblW w:w="9716" w:type="dxa"/>
        <w:tblLayout w:type="fixed"/>
        <w:tblLook w:val="04A0" w:firstRow="1" w:lastRow="0" w:firstColumn="1" w:lastColumn="0" w:noHBand="0" w:noVBand="1"/>
      </w:tblPr>
      <w:tblGrid>
        <w:gridCol w:w="4368"/>
        <w:gridCol w:w="629"/>
        <w:gridCol w:w="4719"/>
      </w:tblGrid>
      <w:tr w:rsidR="007E2044" w:rsidRPr="00856EA9" w14:paraId="2239FB04" w14:textId="77777777" w:rsidTr="00A227A1">
        <w:trPr>
          <w:trHeight w:val="416"/>
        </w:trPr>
        <w:tc>
          <w:tcPr>
            <w:tcW w:w="4368" w:type="dxa"/>
            <w:shd w:val="clear" w:color="auto" w:fill="auto"/>
          </w:tcPr>
          <w:p w14:paraId="68AD54DB" w14:textId="77777777" w:rsidR="007E2044" w:rsidRPr="007E2044" w:rsidRDefault="007E2044" w:rsidP="007E2044">
            <w:pPr>
              <w:jc w:val="center"/>
              <w:rPr>
                <w:rFonts w:cs="Arial"/>
                <w:b/>
                <w:szCs w:val="20"/>
              </w:rPr>
            </w:pPr>
          </w:p>
          <w:p w14:paraId="5C9D3517" w14:textId="77777777" w:rsidR="007E2044" w:rsidRPr="00A227A1" w:rsidRDefault="007E2044" w:rsidP="00A227A1">
            <w:pPr>
              <w:jc w:val="center"/>
              <w:rPr>
                <w:rFonts w:cs="Arial"/>
                <w:b/>
                <w:i/>
                <w:szCs w:val="20"/>
              </w:rPr>
            </w:pPr>
            <w:r w:rsidRPr="00A227A1">
              <w:rPr>
                <w:rFonts w:cs="Arial"/>
                <w:b/>
                <w:i/>
                <w:szCs w:val="20"/>
              </w:rPr>
              <w:t>IZVAJALEC</w:t>
            </w:r>
          </w:p>
        </w:tc>
        <w:tc>
          <w:tcPr>
            <w:tcW w:w="629" w:type="dxa"/>
            <w:shd w:val="clear" w:color="auto" w:fill="auto"/>
          </w:tcPr>
          <w:p w14:paraId="160AA3E7" w14:textId="77777777" w:rsidR="007E2044" w:rsidRPr="007E2044" w:rsidRDefault="007E2044" w:rsidP="007E2044">
            <w:pPr>
              <w:jc w:val="center"/>
              <w:rPr>
                <w:rFonts w:cs="Arial"/>
                <w:b/>
                <w:szCs w:val="20"/>
              </w:rPr>
            </w:pPr>
          </w:p>
        </w:tc>
        <w:tc>
          <w:tcPr>
            <w:tcW w:w="4719" w:type="dxa"/>
            <w:shd w:val="clear" w:color="auto" w:fill="auto"/>
          </w:tcPr>
          <w:p w14:paraId="313E81A7" w14:textId="77777777" w:rsidR="00A227A1" w:rsidRDefault="00A227A1" w:rsidP="00A227A1">
            <w:pPr>
              <w:jc w:val="center"/>
              <w:rPr>
                <w:rFonts w:cs="Arial"/>
                <w:b/>
                <w:szCs w:val="20"/>
              </w:rPr>
            </w:pPr>
            <w:r w:rsidRPr="000001F1">
              <w:rPr>
                <w:rFonts w:cs="Arial"/>
                <w:b/>
                <w:szCs w:val="20"/>
              </w:rPr>
              <w:t>Republika Slovenija</w:t>
            </w:r>
          </w:p>
          <w:p w14:paraId="4600A801" w14:textId="77777777" w:rsidR="007E2044" w:rsidRPr="007E2044" w:rsidRDefault="00A227A1" w:rsidP="00A227A1">
            <w:pPr>
              <w:jc w:val="center"/>
              <w:rPr>
                <w:rFonts w:cs="Arial"/>
                <w:b/>
                <w:szCs w:val="20"/>
              </w:rPr>
            </w:pPr>
            <w:r w:rsidRPr="000001F1">
              <w:rPr>
                <w:rFonts w:cs="Arial"/>
                <w:b/>
                <w:szCs w:val="20"/>
              </w:rPr>
              <w:t>Ministrstvo za izobraževanje, znanost in šport</w:t>
            </w:r>
          </w:p>
        </w:tc>
      </w:tr>
      <w:tr w:rsidR="007E2044" w:rsidRPr="00856EA9" w14:paraId="5B2942EE" w14:textId="77777777" w:rsidTr="00A227A1">
        <w:trPr>
          <w:trHeight w:val="1308"/>
        </w:trPr>
        <w:tc>
          <w:tcPr>
            <w:tcW w:w="4368" w:type="dxa"/>
            <w:shd w:val="clear" w:color="auto" w:fill="auto"/>
          </w:tcPr>
          <w:p w14:paraId="255F9B53" w14:textId="77777777" w:rsidR="00C640D4" w:rsidRDefault="000634AA" w:rsidP="00B5131E">
            <w:pPr>
              <w:jc w:val="center"/>
              <w:rPr>
                <w:rFonts w:cs="Arial"/>
                <w:szCs w:val="20"/>
              </w:rPr>
            </w:pPr>
            <w:r>
              <w:rPr>
                <w:rFonts w:cs="Arial"/>
                <w:szCs w:val="20"/>
              </w:rPr>
              <w:t>___________________________________</w:t>
            </w:r>
          </w:p>
          <w:p w14:paraId="5FD694F2" w14:textId="77777777" w:rsidR="00C640D4" w:rsidRDefault="00C640D4" w:rsidP="00B5131E">
            <w:pPr>
              <w:jc w:val="center"/>
              <w:rPr>
                <w:rFonts w:cs="Arial"/>
                <w:szCs w:val="20"/>
              </w:rPr>
            </w:pPr>
          </w:p>
          <w:p w14:paraId="461CE0EE" w14:textId="77777777" w:rsidR="00D80C56" w:rsidRDefault="002A4B82" w:rsidP="00B5131E">
            <w:pPr>
              <w:jc w:val="center"/>
              <w:rPr>
                <w:rFonts w:cs="Arial"/>
                <w:szCs w:val="20"/>
              </w:rPr>
            </w:pPr>
            <w:r>
              <w:rPr>
                <w:rFonts w:cs="Arial"/>
                <w:szCs w:val="20"/>
              </w:rPr>
              <w:t>_________________</w:t>
            </w:r>
          </w:p>
          <w:p w14:paraId="5CEDDC35" w14:textId="77777777" w:rsidR="003357B3" w:rsidRDefault="003357B3" w:rsidP="00B5131E">
            <w:pPr>
              <w:jc w:val="center"/>
              <w:rPr>
                <w:rFonts w:cs="Arial"/>
                <w:szCs w:val="20"/>
              </w:rPr>
            </w:pPr>
          </w:p>
          <w:p w14:paraId="2C25BD9D" w14:textId="77777777" w:rsidR="003357B3" w:rsidRDefault="003357B3" w:rsidP="00B5131E">
            <w:pPr>
              <w:jc w:val="center"/>
              <w:rPr>
                <w:rFonts w:cs="Arial"/>
                <w:szCs w:val="20"/>
              </w:rPr>
            </w:pPr>
          </w:p>
          <w:p w14:paraId="3EE7FA24" w14:textId="77777777" w:rsidR="003357B3" w:rsidRPr="00856EA9" w:rsidRDefault="003357B3" w:rsidP="00B5131E">
            <w:pPr>
              <w:jc w:val="center"/>
              <w:rPr>
                <w:rFonts w:cs="Arial"/>
                <w:szCs w:val="20"/>
              </w:rPr>
            </w:pPr>
          </w:p>
        </w:tc>
        <w:tc>
          <w:tcPr>
            <w:tcW w:w="629" w:type="dxa"/>
            <w:shd w:val="clear" w:color="auto" w:fill="auto"/>
          </w:tcPr>
          <w:p w14:paraId="64740334" w14:textId="77777777" w:rsidR="007E2044" w:rsidRPr="00856EA9" w:rsidRDefault="007E2044" w:rsidP="007E2044">
            <w:pPr>
              <w:jc w:val="center"/>
              <w:rPr>
                <w:rFonts w:cs="Arial"/>
                <w:szCs w:val="20"/>
              </w:rPr>
            </w:pPr>
          </w:p>
        </w:tc>
        <w:tc>
          <w:tcPr>
            <w:tcW w:w="4719" w:type="dxa"/>
            <w:shd w:val="clear" w:color="auto" w:fill="auto"/>
          </w:tcPr>
          <w:p w14:paraId="14AEFAFC" w14:textId="77777777" w:rsidR="008B16E1" w:rsidRDefault="008B16E1" w:rsidP="007E2044">
            <w:pPr>
              <w:jc w:val="center"/>
              <w:rPr>
                <w:rFonts w:cs="Arial"/>
                <w:szCs w:val="20"/>
              </w:rPr>
            </w:pPr>
          </w:p>
          <w:p w14:paraId="33CAB707" w14:textId="77777777" w:rsidR="00D80C56" w:rsidRDefault="002A4B82" w:rsidP="007E2044">
            <w:pPr>
              <w:jc w:val="center"/>
              <w:rPr>
                <w:rFonts w:cs="Arial"/>
                <w:szCs w:val="20"/>
              </w:rPr>
            </w:pPr>
            <w:r>
              <w:rPr>
                <w:rFonts w:cs="Arial"/>
                <w:szCs w:val="20"/>
              </w:rPr>
              <w:t>_______________________</w:t>
            </w:r>
          </w:p>
          <w:p w14:paraId="02DC5EB0" w14:textId="77777777" w:rsidR="003357B3" w:rsidRPr="00856EA9" w:rsidRDefault="003357B3" w:rsidP="008327CD">
            <w:pPr>
              <w:jc w:val="center"/>
              <w:rPr>
                <w:rFonts w:cs="Arial"/>
                <w:szCs w:val="20"/>
              </w:rPr>
            </w:pPr>
          </w:p>
        </w:tc>
      </w:tr>
      <w:tr w:rsidR="00A227A1" w:rsidRPr="00856EA9" w14:paraId="3C4C316D" w14:textId="77777777" w:rsidTr="00A227A1">
        <w:trPr>
          <w:trHeight w:val="975"/>
        </w:trPr>
        <w:tc>
          <w:tcPr>
            <w:tcW w:w="4368" w:type="dxa"/>
            <w:shd w:val="clear" w:color="auto" w:fill="auto"/>
          </w:tcPr>
          <w:p w14:paraId="58F978C2" w14:textId="77777777" w:rsidR="00A227A1" w:rsidRDefault="00A227A1" w:rsidP="00EC0AB5">
            <w:pPr>
              <w:jc w:val="center"/>
              <w:rPr>
                <w:rFonts w:cs="Arial"/>
                <w:szCs w:val="20"/>
              </w:rPr>
            </w:pPr>
          </w:p>
          <w:p w14:paraId="759A8237" w14:textId="77777777" w:rsidR="00A227A1" w:rsidRDefault="00A227A1" w:rsidP="00EC0AB5">
            <w:pPr>
              <w:jc w:val="center"/>
              <w:rPr>
                <w:rFonts w:cs="Arial"/>
                <w:szCs w:val="20"/>
              </w:rPr>
            </w:pPr>
            <w:r>
              <w:rPr>
                <w:rFonts w:cs="Arial"/>
                <w:szCs w:val="20"/>
              </w:rPr>
              <w:t>Žig</w:t>
            </w:r>
          </w:p>
        </w:tc>
        <w:tc>
          <w:tcPr>
            <w:tcW w:w="629" w:type="dxa"/>
            <w:shd w:val="clear" w:color="auto" w:fill="auto"/>
          </w:tcPr>
          <w:p w14:paraId="43826CB8" w14:textId="77777777" w:rsidR="00A227A1" w:rsidRPr="00856EA9" w:rsidRDefault="00A227A1" w:rsidP="007E2044">
            <w:pPr>
              <w:jc w:val="center"/>
              <w:rPr>
                <w:rFonts w:cs="Arial"/>
                <w:szCs w:val="20"/>
              </w:rPr>
            </w:pPr>
          </w:p>
        </w:tc>
        <w:tc>
          <w:tcPr>
            <w:tcW w:w="4719" w:type="dxa"/>
            <w:shd w:val="clear" w:color="auto" w:fill="auto"/>
          </w:tcPr>
          <w:p w14:paraId="7D91A8AE" w14:textId="77777777" w:rsidR="00A227A1" w:rsidRPr="006544A1" w:rsidRDefault="00A227A1" w:rsidP="007E2044">
            <w:pPr>
              <w:jc w:val="both"/>
              <w:rPr>
                <w:rFonts w:cs="Arial"/>
                <w:szCs w:val="20"/>
              </w:rPr>
            </w:pPr>
          </w:p>
          <w:p w14:paraId="5801133F" w14:textId="77777777" w:rsidR="00A227A1" w:rsidRPr="00856EA9" w:rsidRDefault="00A227A1" w:rsidP="007E2044">
            <w:pPr>
              <w:jc w:val="center"/>
              <w:rPr>
                <w:rFonts w:cs="Arial"/>
                <w:szCs w:val="20"/>
              </w:rPr>
            </w:pPr>
            <w:r>
              <w:rPr>
                <w:rFonts w:cs="Arial"/>
                <w:szCs w:val="20"/>
              </w:rPr>
              <w:t>Žig</w:t>
            </w:r>
            <w:r w:rsidRPr="0025589D" w:rsidDel="00EC0AB5">
              <w:rPr>
                <w:rFonts w:cs="Arial"/>
                <w:szCs w:val="20"/>
              </w:rPr>
              <w:t xml:space="preserve"> </w:t>
            </w:r>
          </w:p>
        </w:tc>
      </w:tr>
      <w:tr w:rsidR="00A227A1" w:rsidRPr="00856EA9" w14:paraId="2C807B00" w14:textId="77777777" w:rsidTr="00A227A1">
        <w:trPr>
          <w:trHeight w:val="849"/>
        </w:trPr>
        <w:tc>
          <w:tcPr>
            <w:tcW w:w="4368" w:type="dxa"/>
            <w:shd w:val="clear" w:color="auto" w:fill="auto"/>
          </w:tcPr>
          <w:p w14:paraId="5210FEC2" w14:textId="77777777" w:rsidR="00A227A1" w:rsidRDefault="00A227A1" w:rsidP="007E2044">
            <w:pPr>
              <w:jc w:val="both"/>
              <w:rPr>
                <w:rFonts w:cs="Arial"/>
                <w:szCs w:val="20"/>
              </w:rPr>
            </w:pPr>
          </w:p>
          <w:p w14:paraId="710A4259" w14:textId="77777777" w:rsidR="00A227A1" w:rsidRDefault="00A227A1" w:rsidP="007E2044">
            <w:pPr>
              <w:jc w:val="both"/>
              <w:rPr>
                <w:rFonts w:cs="Arial"/>
                <w:szCs w:val="20"/>
              </w:rPr>
            </w:pPr>
          </w:p>
          <w:p w14:paraId="31A0436C" w14:textId="77777777" w:rsidR="00A227A1" w:rsidRPr="00856EA9" w:rsidRDefault="00A227A1" w:rsidP="007E2044">
            <w:pPr>
              <w:jc w:val="both"/>
              <w:rPr>
                <w:rFonts w:cs="Arial"/>
                <w:szCs w:val="20"/>
              </w:rPr>
            </w:pPr>
            <w:r w:rsidRPr="00856EA9">
              <w:rPr>
                <w:rFonts w:cs="Arial"/>
                <w:szCs w:val="20"/>
              </w:rPr>
              <w:t xml:space="preserve">V </w:t>
            </w:r>
            <w:r w:rsidRPr="00F32146">
              <w:rPr>
                <w:rFonts w:cs="Arial"/>
                <w:szCs w:val="20"/>
              </w:rPr>
              <w:t>_________________</w:t>
            </w:r>
            <w:r w:rsidRPr="00856EA9">
              <w:rPr>
                <w:rFonts w:cs="Arial"/>
                <w:szCs w:val="20"/>
              </w:rPr>
              <w:t xml:space="preserve">, dne </w:t>
            </w:r>
            <w:r w:rsidRPr="00F32146">
              <w:rPr>
                <w:rFonts w:cs="Arial"/>
                <w:szCs w:val="20"/>
              </w:rPr>
              <w:t>__________</w:t>
            </w:r>
            <w:r>
              <w:rPr>
                <w:rFonts w:cs="Arial"/>
                <w:szCs w:val="20"/>
              </w:rPr>
              <w:t>____</w:t>
            </w:r>
          </w:p>
          <w:p w14:paraId="6C476012" w14:textId="77777777" w:rsidR="00A227A1" w:rsidRPr="006544A1" w:rsidRDefault="00A227A1" w:rsidP="00EC0AB5">
            <w:pPr>
              <w:jc w:val="center"/>
              <w:rPr>
                <w:rFonts w:cs="Arial"/>
                <w:szCs w:val="20"/>
              </w:rPr>
            </w:pPr>
          </w:p>
        </w:tc>
        <w:tc>
          <w:tcPr>
            <w:tcW w:w="629" w:type="dxa"/>
            <w:shd w:val="clear" w:color="auto" w:fill="auto"/>
          </w:tcPr>
          <w:p w14:paraId="093D8A94" w14:textId="77777777" w:rsidR="00A227A1" w:rsidRPr="006544A1" w:rsidRDefault="00A227A1" w:rsidP="007E2044">
            <w:pPr>
              <w:jc w:val="both"/>
              <w:rPr>
                <w:rFonts w:cs="Arial"/>
                <w:szCs w:val="20"/>
              </w:rPr>
            </w:pPr>
          </w:p>
        </w:tc>
        <w:tc>
          <w:tcPr>
            <w:tcW w:w="4719" w:type="dxa"/>
            <w:shd w:val="clear" w:color="auto" w:fill="auto"/>
          </w:tcPr>
          <w:p w14:paraId="18FA02F2" w14:textId="77777777" w:rsidR="00A227A1" w:rsidRDefault="00A227A1" w:rsidP="007E2044">
            <w:pPr>
              <w:jc w:val="both"/>
              <w:rPr>
                <w:rFonts w:cs="Arial"/>
                <w:szCs w:val="20"/>
              </w:rPr>
            </w:pPr>
          </w:p>
          <w:p w14:paraId="4A4FB3B6" w14:textId="77777777" w:rsidR="00A227A1" w:rsidRDefault="00A227A1" w:rsidP="007E2044">
            <w:pPr>
              <w:jc w:val="both"/>
              <w:rPr>
                <w:rFonts w:cs="Arial"/>
                <w:szCs w:val="20"/>
              </w:rPr>
            </w:pPr>
          </w:p>
          <w:p w14:paraId="6EAE36FD" w14:textId="77777777" w:rsidR="00A227A1" w:rsidRPr="006544A1" w:rsidRDefault="00A227A1" w:rsidP="007E2044">
            <w:pPr>
              <w:jc w:val="center"/>
              <w:rPr>
                <w:rFonts w:cs="Arial"/>
                <w:szCs w:val="20"/>
              </w:rPr>
            </w:pPr>
            <w:r w:rsidRPr="00856EA9">
              <w:rPr>
                <w:rFonts w:cs="Arial"/>
                <w:szCs w:val="20"/>
              </w:rPr>
              <w:t xml:space="preserve">V Ljubljani, dne </w:t>
            </w:r>
            <w:r w:rsidRPr="00F32146">
              <w:rPr>
                <w:rFonts w:cs="Arial"/>
                <w:szCs w:val="20"/>
              </w:rPr>
              <w:t>_______________________</w:t>
            </w:r>
            <w:r>
              <w:rPr>
                <w:rFonts w:cs="Arial"/>
                <w:szCs w:val="20"/>
              </w:rPr>
              <w:t>____</w:t>
            </w:r>
          </w:p>
        </w:tc>
      </w:tr>
    </w:tbl>
    <w:p w14:paraId="57FB88D6" w14:textId="77777777" w:rsidR="004A02EB" w:rsidRDefault="004A02EB" w:rsidP="006806FE">
      <w:pPr>
        <w:jc w:val="both"/>
        <w:rPr>
          <w:rFonts w:cs="Arial"/>
          <w:szCs w:val="20"/>
        </w:rPr>
      </w:pPr>
    </w:p>
    <w:p w14:paraId="67BD71C6" w14:textId="77777777" w:rsidR="008777F5" w:rsidRDefault="008777F5" w:rsidP="006806FE">
      <w:pPr>
        <w:jc w:val="both"/>
        <w:rPr>
          <w:rFonts w:cs="Arial"/>
          <w:szCs w:val="20"/>
        </w:rPr>
      </w:pPr>
    </w:p>
    <w:p w14:paraId="69C2B8AE" w14:textId="77777777" w:rsidR="008777F5" w:rsidRDefault="008777F5" w:rsidP="006806FE">
      <w:pPr>
        <w:jc w:val="both"/>
        <w:rPr>
          <w:rFonts w:cs="Arial"/>
          <w:szCs w:val="20"/>
        </w:rPr>
      </w:pPr>
    </w:p>
    <w:p w14:paraId="6E33DFCC" w14:textId="77777777" w:rsidR="008777F5" w:rsidRDefault="008777F5" w:rsidP="006806FE">
      <w:pPr>
        <w:jc w:val="both"/>
        <w:rPr>
          <w:rFonts w:cs="Arial"/>
          <w:szCs w:val="20"/>
        </w:rPr>
      </w:pPr>
    </w:p>
    <w:p w14:paraId="571D8739" w14:textId="77777777" w:rsidR="008777F5" w:rsidRDefault="008777F5" w:rsidP="006806FE">
      <w:pPr>
        <w:jc w:val="both"/>
        <w:rPr>
          <w:rFonts w:cs="Arial"/>
          <w:szCs w:val="20"/>
        </w:rPr>
      </w:pPr>
    </w:p>
    <w:p w14:paraId="22D98820" w14:textId="77777777" w:rsidR="006806FE" w:rsidRPr="007518C2" w:rsidRDefault="006806FE" w:rsidP="006806FE">
      <w:pPr>
        <w:jc w:val="both"/>
        <w:rPr>
          <w:rFonts w:cs="Arial"/>
          <w:szCs w:val="20"/>
        </w:rPr>
      </w:pPr>
      <w:r w:rsidRPr="007518C2">
        <w:rPr>
          <w:rFonts w:cs="Arial"/>
          <w:szCs w:val="20"/>
        </w:rPr>
        <w:t>Priloge k pogodbi</w:t>
      </w:r>
      <w:r w:rsidR="008515A6">
        <w:rPr>
          <w:rFonts w:cs="Arial"/>
          <w:szCs w:val="20"/>
        </w:rPr>
        <w:t xml:space="preserve"> kot sestavni del pogodbe</w:t>
      </w:r>
      <w:r w:rsidRPr="007518C2">
        <w:rPr>
          <w:rFonts w:cs="Arial"/>
          <w:szCs w:val="20"/>
        </w:rPr>
        <w:t>:</w:t>
      </w:r>
    </w:p>
    <w:p w14:paraId="0E47F51E" w14:textId="47F6BC57" w:rsidR="006806FE" w:rsidRPr="007518C2" w:rsidRDefault="009F2A9F" w:rsidP="002E414D">
      <w:pPr>
        <w:numPr>
          <w:ilvl w:val="0"/>
          <w:numId w:val="2"/>
        </w:numPr>
        <w:jc w:val="both"/>
        <w:rPr>
          <w:rFonts w:cs="Arial"/>
          <w:szCs w:val="20"/>
        </w:rPr>
      </w:pPr>
      <w:r>
        <w:rPr>
          <w:rFonts w:cs="Arial"/>
          <w:szCs w:val="20"/>
        </w:rPr>
        <w:t xml:space="preserve">priloga </w:t>
      </w:r>
      <w:r w:rsidR="00DD05BE">
        <w:rPr>
          <w:rFonts w:cs="Arial"/>
          <w:szCs w:val="20"/>
        </w:rPr>
        <w:t xml:space="preserve">1: </w:t>
      </w:r>
      <w:r w:rsidR="00504489" w:rsidRPr="007518C2">
        <w:rPr>
          <w:rFonts w:cs="Arial"/>
          <w:szCs w:val="20"/>
        </w:rPr>
        <w:t xml:space="preserve">Dokument </w:t>
      </w:r>
      <w:r w:rsidR="00BD27B7">
        <w:rPr>
          <w:rFonts w:cs="Arial"/>
          <w:szCs w:val="20"/>
        </w:rPr>
        <w:t>»</w:t>
      </w:r>
      <w:r w:rsidR="0028591B">
        <w:rPr>
          <w:rFonts w:cs="Arial"/>
          <w:szCs w:val="20"/>
        </w:rPr>
        <w:t>Specifikacija javnega naročila</w:t>
      </w:r>
      <w:r w:rsidR="00504489" w:rsidRPr="007518C2">
        <w:rPr>
          <w:rFonts w:cs="Arial"/>
          <w:szCs w:val="20"/>
        </w:rPr>
        <w:t>«</w:t>
      </w:r>
    </w:p>
    <w:p w14:paraId="799329EE" w14:textId="5FA434C3" w:rsidR="00504489" w:rsidRPr="008A4652" w:rsidRDefault="00DD05BE" w:rsidP="002E414D">
      <w:pPr>
        <w:numPr>
          <w:ilvl w:val="0"/>
          <w:numId w:val="2"/>
        </w:numPr>
        <w:jc w:val="both"/>
        <w:rPr>
          <w:rFonts w:cs="Arial"/>
          <w:szCs w:val="20"/>
        </w:rPr>
      </w:pPr>
      <w:r>
        <w:rPr>
          <w:rFonts w:cs="Arial"/>
          <w:szCs w:val="20"/>
        </w:rPr>
        <w:t xml:space="preserve">priloga 2: </w:t>
      </w:r>
      <w:r w:rsidR="00AF3632" w:rsidRPr="008A4652">
        <w:rPr>
          <w:rFonts w:cs="Arial"/>
          <w:szCs w:val="20"/>
        </w:rPr>
        <w:t>O</w:t>
      </w:r>
      <w:r w:rsidR="00504489" w:rsidRPr="008A4652">
        <w:rPr>
          <w:rFonts w:cs="Arial"/>
          <w:szCs w:val="20"/>
        </w:rPr>
        <w:t xml:space="preserve">brazec </w:t>
      </w:r>
      <w:r w:rsidR="00BD27B7" w:rsidRPr="008A4652">
        <w:rPr>
          <w:rFonts w:cs="Arial"/>
          <w:szCs w:val="20"/>
        </w:rPr>
        <w:t>»</w:t>
      </w:r>
      <w:r w:rsidR="00504489" w:rsidRPr="008A4652">
        <w:rPr>
          <w:rFonts w:cs="Arial"/>
          <w:szCs w:val="20"/>
        </w:rPr>
        <w:t>Predračun«</w:t>
      </w:r>
      <w:r w:rsidR="00452798" w:rsidRPr="008A4652">
        <w:rPr>
          <w:rFonts w:cs="Arial"/>
          <w:szCs w:val="20"/>
        </w:rPr>
        <w:t>;</w:t>
      </w:r>
    </w:p>
    <w:p w14:paraId="1DBC8BD8" w14:textId="398910E8" w:rsidR="009236C8" w:rsidRPr="00267BEA" w:rsidRDefault="00DD05BE" w:rsidP="009236C8">
      <w:pPr>
        <w:numPr>
          <w:ilvl w:val="0"/>
          <w:numId w:val="2"/>
        </w:numPr>
        <w:jc w:val="both"/>
        <w:rPr>
          <w:rFonts w:cs="Arial"/>
          <w:szCs w:val="20"/>
        </w:rPr>
      </w:pPr>
      <w:r>
        <w:rPr>
          <w:rFonts w:cs="Arial"/>
          <w:szCs w:val="20"/>
        </w:rPr>
        <w:t xml:space="preserve">priloga 3: </w:t>
      </w:r>
      <w:r w:rsidR="009236C8" w:rsidRPr="00267BEA">
        <w:rPr>
          <w:rFonts w:cs="Arial"/>
          <w:szCs w:val="20"/>
        </w:rPr>
        <w:t>Obrazec »</w:t>
      </w:r>
      <w:r w:rsidR="00267BEA" w:rsidRPr="00267BEA">
        <w:rPr>
          <w:rFonts w:cs="Arial"/>
          <w:szCs w:val="20"/>
        </w:rPr>
        <w:t>Zahteva in s</w:t>
      </w:r>
      <w:r w:rsidR="009236C8" w:rsidRPr="00267BEA">
        <w:rPr>
          <w:rFonts w:cs="Arial"/>
          <w:szCs w:val="20"/>
        </w:rPr>
        <w:t>oglasje podizvajalca za neposredna plačila«</w:t>
      </w:r>
      <w:r w:rsidR="00267BEA" w:rsidRPr="00267BEA">
        <w:rPr>
          <w:rFonts w:cs="Arial"/>
          <w:szCs w:val="20"/>
        </w:rPr>
        <w:t xml:space="preserve"> </w:t>
      </w:r>
      <w:r w:rsidR="00267BEA" w:rsidRPr="00267BEA">
        <w:rPr>
          <w:rFonts w:cs="Arial"/>
          <w:i/>
          <w:iCs/>
          <w:szCs w:val="20"/>
        </w:rPr>
        <w:t>(v primeru, če ponudnik nastopa s podizvajalci in ti zahtevajo neposredna plačila)</w:t>
      </w:r>
      <w:r w:rsidR="009236C8" w:rsidRPr="00267BEA">
        <w:rPr>
          <w:rFonts w:cs="Arial"/>
          <w:szCs w:val="20"/>
        </w:rPr>
        <w:t>;</w:t>
      </w:r>
    </w:p>
    <w:p w14:paraId="654DA506" w14:textId="56937739" w:rsidR="00BA1E8E" w:rsidRDefault="00DD05BE" w:rsidP="001B111F">
      <w:pPr>
        <w:numPr>
          <w:ilvl w:val="0"/>
          <w:numId w:val="2"/>
        </w:numPr>
        <w:jc w:val="both"/>
        <w:rPr>
          <w:rFonts w:cs="Arial"/>
          <w:szCs w:val="20"/>
        </w:rPr>
      </w:pPr>
      <w:r>
        <w:rPr>
          <w:rFonts w:cs="Arial"/>
          <w:szCs w:val="20"/>
        </w:rPr>
        <w:t xml:space="preserve">priloga 4: </w:t>
      </w:r>
      <w:r w:rsidR="001B111F" w:rsidRPr="001B111F">
        <w:rPr>
          <w:rFonts w:cs="Arial"/>
          <w:szCs w:val="20"/>
        </w:rPr>
        <w:t xml:space="preserve">Obrazec zavarovanje za </w:t>
      </w:r>
      <w:r w:rsidR="00D61D98">
        <w:rPr>
          <w:rFonts w:cs="Arial"/>
          <w:szCs w:val="20"/>
        </w:rPr>
        <w:t>dobro izvedbo pogodbenih obveznosti</w:t>
      </w:r>
      <w:r w:rsidR="001B111F" w:rsidRPr="001B111F">
        <w:rPr>
          <w:rFonts w:cs="Arial"/>
          <w:szCs w:val="20"/>
        </w:rPr>
        <w:t xml:space="preserve"> po EPGP-758</w:t>
      </w:r>
      <w:r w:rsidR="009236C8" w:rsidRPr="00267BEA">
        <w:rPr>
          <w:rFonts w:cs="Arial"/>
          <w:szCs w:val="20"/>
        </w:rPr>
        <w:t xml:space="preserve"> </w:t>
      </w:r>
      <w:r w:rsidR="00BA1E8E" w:rsidRPr="00267BEA">
        <w:rPr>
          <w:rFonts w:cs="Arial"/>
          <w:szCs w:val="20"/>
        </w:rPr>
        <w:t>(v originalu hrani</w:t>
      </w:r>
      <w:r w:rsidR="00BA1E8E" w:rsidRPr="008A4652">
        <w:rPr>
          <w:rFonts w:cs="Arial"/>
          <w:szCs w:val="20"/>
        </w:rPr>
        <w:t xml:space="preserve"> naročnik)</w:t>
      </w:r>
      <w:r w:rsidR="006651C4">
        <w:rPr>
          <w:rFonts w:cs="Arial"/>
          <w:szCs w:val="20"/>
        </w:rPr>
        <w:t>.</w:t>
      </w:r>
    </w:p>
    <w:p w14:paraId="0B95FB98" w14:textId="410C27E7" w:rsidR="00191005" w:rsidRPr="008A4652" w:rsidRDefault="00191005" w:rsidP="001B111F">
      <w:pPr>
        <w:numPr>
          <w:ilvl w:val="0"/>
          <w:numId w:val="2"/>
        </w:numPr>
        <w:jc w:val="both"/>
        <w:rPr>
          <w:rFonts w:cs="Arial"/>
          <w:szCs w:val="20"/>
        </w:rPr>
      </w:pPr>
      <w:r>
        <w:rPr>
          <w:rFonts w:cs="Arial"/>
          <w:szCs w:val="20"/>
        </w:rPr>
        <w:t xml:space="preserve">priloga </w:t>
      </w:r>
      <w:r w:rsidR="00057974">
        <w:rPr>
          <w:rFonts w:cs="Arial"/>
          <w:szCs w:val="20"/>
        </w:rPr>
        <w:t>5</w:t>
      </w:r>
      <w:r>
        <w:rPr>
          <w:rFonts w:cs="Arial"/>
          <w:szCs w:val="20"/>
        </w:rPr>
        <w:t xml:space="preserve">: Dogovor o </w:t>
      </w:r>
      <w:r w:rsidR="002910E2">
        <w:rPr>
          <w:rFonts w:cs="Arial"/>
          <w:szCs w:val="20"/>
        </w:rPr>
        <w:t>obdelavi osebnih podatkov</w:t>
      </w:r>
    </w:p>
    <w:sectPr w:rsidR="00191005" w:rsidRPr="008A4652" w:rsidSect="00805870">
      <w:headerReference w:type="even" r:id="rId11"/>
      <w:headerReference w:type="default" r:id="rId12"/>
      <w:footerReference w:type="even" r:id="rId13"/>
      <w:footerReference w:type="default" r:id="rId14"/>
      <w:headerReference w:type="first" r:id="rId15"/>
      <w:footerReference w:type="first" r:id="rId16"/>
      <w:type w:val="continuous"/>
      <w:pgSz w:w="11900" w:h="16840" w:code="9"/>
      <w:pgMar w:top="1417" w:right="1417" w:bottom="851" w:left="1417" w:header="964" w:footer="314" w:gutter="0"/>
      <w:cols w:space="7"/>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688ACA" w14:textId="77777777" w:rsidR="00DA6818" w:rsidRDefault="00DA6818">
      <w:r>
        <w:separator/>
      </w:r>
    </w:p>
    <w:p w14:paraId="04A14B44" w14:textId="77777777" w:rsidR="00DA6818" w:rsidRDefault="00DA6818"/>
  </w:endnote>
  <w:endnote w:type="continuationSeparator" w:id="0">
    <w:p w14:paraId="04FA44FB" w14:textId="77777777" w:rsidR="00DA6818" w:rsidRDefault="00DA6818">
      <w:r>
        <w:continuationSeparator/>
      </w:r>
    </w:p>
    <w:p w14:paraId="103504E3" w14:textId="77777777" w:rsidR="00DA6818" w:rsidRDefault="00DA681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Bookman Old Style">
    <w:panose1 w:val="02050604050505020204"/>
    <w:charset w:val="EE"/>
    <w:family w:val="roman"/>
    <w:pitch w:val="variable"/>
    <w:sig w:usb0="000002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Helv">
    <w:altName w:val="Arial"/>
    <w:panose1 w:val="020B0604020202030204"/>
    <w:charset w:val="00"/>
    <w:family w:val="swiss"/>
    <w:notTrueType/>
    <w:pitch w:val="variable"/>
    <w:sig w:usb0="00000003" w:usb1="00000000" w:usb2="00000000" w:usb3="00000000" w:csb0="00000001" w:csb1="00000000"/>
  </w:font>
  <w:font w:name="Republika Bold">
    <w:altName w:val="Courier New"/>
    <w:panose1 w:val="00000000000000000000"/>
    <w:charset w:val="00"/>
    <w:family w:val="auto"/>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C75D3A" w14:textId="77777777" w:rsidR="005553AB" w:rsidRDefault="005553AB">
    <w:pPr>
      <w:pStyle w:val="Noga"/>
    </w:pPr>
  </w:p>
  <w:p w14:paraId="07507F26" w14:textId="77777777" w:rsidR="005553AB" w:rsidRDefault="005553A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651EBB" w14:textId="77777777" w:rsidR="005553AB" w:rsidRDefault="005553AB" w:rsidP="002B547F">
    <w:pPr>
      <w:pStyle w:val="Noga"/>
      <w:pBdr>
        <w:bottom w:val="single" w:sz="4" w:space="1" w:color="auto"/>
      </w:pBdr>
      <w:rPr>
        <w:i/>
        <w:sz w:val="16"/>
        <w:szCs w:val="16"/>
      </w:rPr>
    </w:pPr>
  </w:p>
  <w:p w14:paraId="4058AC26" w14:textId="0673BEC2" w:rsidR="005553AB" w:rsidRPr="002F68C0" w:rsidRDefault="002F68C0" w:rsidP="004B7EB0">
    <w:pPr>
      <w:pStyle w:val="Noga"/>
      <w:rPr>
        <w:iCs/>
        <w:sz w:val="16"/>
        <w:szCs w:val="16"/>
      </w:rPr>
    </w:pPr>
    <w:r w:rsidRPr="002F68C0">
      <w:rPr>
        <w:iCs/>
        <w:sz w:val="16"/>
        <w:szCs w:val="16"/>
      </w:rPr>
      <w:t>430-400/2022</w:t>
    </w:r>
    <w:r w:rsidR="005553AB" w:rsidRPr="002F68C0">
      <w:rPr>
        <w:iCs/>
        <w:sz w:val="16"/>
        <w:szCs w:val="16"/>
      </w:rPr>
      <w:tab/>
    </w:r>
    <w:r w:rsidR="005553AB" w:rsidRPr="002F68C0">
      <w:rPr>
        <w:iCs/>
        <w:sz w:val="16"/>
        <w:szCs w:val="16"/>
      </w:rPr>
      <w:tab/>
      <w:t xml:space="preserve">   Stran </w:t>
    </w:r>
    <w:r w:rsidR="005553AB" w:rsidRPr="002F68C0">
      <w:rPr>
        <w:b/>
        <w:bCs/>
        <w:iCs/>
        <w:sz w:val="16"/>
        <w:szCs w:val="16"/>
      </w:rPr>
      <w:fldChar w:fldCharType="begin"/>
    </w:r>
    <w:r w:rsidR="005553AB" w:rsidRPr="002F68C0">
      <w:rPr>
        <w:b/>
        <w:bCs/>
        <w:iCs/>
        <w:sz w:val="16"/>
        <w:szCs w:val="16"/>
      </w:rPr>
      <w:instrText>PAGE</w:instrText>
    </w:r>
    <w:r w:rsidR="005553AB" w:rsidRPr="002F68C0">
      <w:rPr>
        <w:b/>
        <w:bCs/>
        <w:iCs/>
        <w:sz w:val="16"/>
        <w:szCs w:val="16"/>
      </w:rPr>
      <w:fldChar w:fldCharType="separate"/>
    </w:r>
    <w:r w:rsidR="00EA354F" w:rsidRPr="002F68C0">
      <w:rPr>
        <w:b/>
        <w:bCs/>
        <w:iCs/>
        <w:noProof/>
        <w:sz w:val="16"/>
        <w:szCs w:val="16"/>
      </w:rPr>
      <w:t>12</w:t>
    </w:r>
    <w:r w:rsidR="005553AB" w:rsidRPr="002F68C0">
      <w:rPr>
        <w:b/>
        <w:bCs/>
        <w:iCs/>
        <w:sz w:val="16"/>
        <w:szCs w:val="16"/>
      </w:rPr>
      <w:fldChar w:fldCharType="end"/>
    </w:r>
    <w:r w:rsidR="005553AB" w:rsidRPr="002F68C0">
      <w:rPr>
        <w:iCs/>
        <w:sz w:val="16"/>
        <w:szCs w:val="16"/>
      </w:rPr>
      <w:t xml:space="preserve"> od </w:t>
    </w:r>
    <w:r w:rsidR="005553AB" w:rsidRPr="002F68C0">
      <w:rPr>
        <w:b/>
        <w:bCs/>
        <w:iCs/>
        <w:sz w:val="16"/>
        <w:szCs w:val="16"/>
      </w:rPr>
      <w:fldChar w:fldCharType="begin"/>
    </w:r>
    <w:r w:rsidR="005553AB" w:rsidRPr="002F68C0">
      <w:rPr>
        <w:b/>
        <w:bCs/>
        <w:iCs/>
        <w:sz w:val="16"/>
        <w:szCs w:val="16"/>
      </w:rPr>
      <w:instrText>NUMPAGES</w:instrText>
    </w:r>
    <w:r w:rsidR="005553AB" w:rsidRPr="002F68C0">
      <w:rPr>
        <w:b/>
        <w:bCs/>
        <w:iCs/>
        <w:sz w:val="16"/>
        <w:szCs w:val="16"/>
      </w:rPr>
      <w:fldChar w:fldCharType="separate"/>
    </w:r>
    <w:r w:rsidR="00EA354F" w:rsidRPr="002F68C0">
      <w:rPr>
        <w:b/>
        <w:bCs/>
        <w:iCs/>
        <w:noProof/>
        <w:sz w:val="16"/>
        <w:szCs w:val="16"/>
      </w:rPr>
      <w:t>13</w:t>
    </w:r>
    <w:r w:rsidR="005553AB" w:rsidRPr="002F68C0">
      <w:rPr>
        <w:b/>
        <w:bCs/>
        <w:iCs/>
        <w:sz w:val="16"/>
        <w:szCs w:val="16"/>
      </w:rPr>
      <w:fldChar w:fldCharType="end"/>
    </w:r>
  </w:p>
  <w:p w14:paraId="24D0FAD5" w14:textId="77777777" w:rsidR="005553AB" w:rsidRDefault="005553AB" w:rsidP="00C85FD4">
    <w:pPr>
      <w:pStyle w:val="Noga"/>
      <w:tabs>
        <w:tab w:val="clear" w:pos="4320"/>
        <w:tab w:val="clear" w:pos="8640"/>
        <w:tab w:val="center" w:pos="4249"/>
        <w:tab w:val="right" w:pos="8498"/>
      </w:tabs>
      <w:rPr>
        <w:i/>
        <w:sz w:val="14"/>
        <w:szCs w:val="14"/>
      </w:rPr>
    </w:pPr>
  </w:p>
  <w:p w14:paraId="00338CBB" w14:textId="77777777" w:rsidR="005553AB" w:rsidRDefault="005553AB" w:rsidP="006A06CE">
    <w:pPr>
      <w:pStyle w:val="Noga"/>
      <w:tabs>
        <w:tab w:val="left" w:pos="3180"/>
      </w:tabs>
    </w:pPr>
    <w: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18"/>
        <w:szCs w:val="18"/>
      </w:rPr>
      <w:id w:val="-2022232154"/>
      <w:docPartObj>
        <w:docPartGallery w:val="Page Numbers (Bottom of Page)"/>
        <w:docPartUnique/>
      </w:docPartObj>
    </w:sdtPr>
    <w:sdtEndPr/>
    <w:sdtContent>
      <w:sdt>
        <w:sdtPr>
          <w:rPr>
            <w:sz w:val="18"/>
            <w:szCs w:val="18"/>
          </w:rPr>
          <w:id w:val="1030455525"/>
          <w:docPartObj>
            <w:docPartGallery w:val="Page Numbers (Top of Page)"/>
            <w:docPartUnique/>
          </w:docPartObj>
        </w:sdtPr>
        <w:sdtEndPr/>
        <w:sdtContent>
          <w:p w14:paraId="0D1EE7F5" w14:textId="6C4A7615" w:rsidR="005553AB" w:rsidRPr="00D157BE" w:rsidRDefault="007B6C1D" w:rsidP="006B5FCA">
            <w:pPr>
              <w:pStyle w:val="Noga"/>
              <w:pBdr>
                <w:top w:val="single" w:sz="4" w:space="2" w:color="auto"/>
              </w:pBdr>
              <w:tabs>
                <w:tab w:val="left" w:pos="1830"/>
              </w:tabs>
              <w:rPr>
                <w:i/>
                <w:sz w:val="18"/>
                <w:szCs w:val="18"/>
              </w:rPr>
            </w:pPr>
            <w:r w:rsidRPr="002F68C0">
              <w:rPr>
                <w:iCs/>
                <w:sz w:val="16"/>
                <w:szCs w:val="16"/>
              </w:rPr>
              <w:t>430-400/2022</w:t>
            </w:r>
            <w:r w:rsidDel="007B6C1D">
              <w:rPr>
                <w:i/>
                <w:sz w:val="18"/>
                <w:szCs w:val="18"/>
              </w:rPr>
              <w:t xml:space="preserve"> </w:t>
            </w:r>
            <w:r w:rsidR="005553AB" w:rsidRPr="00D157BE">
              <w:rPr>
                <w:sz w:val="18"/>
                <w:szCs w:val="18"/>
              </w:rPr>
              <w:tab/>
            </w:r>
            <w:r w:rsidR="005553AB" w:rsidRPr="00D157BE">
              <w:rPr>
                <w:sz w:val="18"/>
                <w:szCs w:val="18"/>
              </w:rPr>
              <w:tab/>
            </w:r>
            <w:r w:rsidR="005553AB" w:rsidRPr="00D157BE">
              <w:rPr>
                <w:sz w:val="18"/>
                <w:szCs w:val="18"/>
              </w:rPr>
              <w:tab/>
              <w:t xml:space="preserve"> Stran </w:t>
            </w:r>
            <w:r w:rsidR="005553AB" w:rsidRPr="00D157BE">
              <w:rPr>
                <w:sz w:val="18"/>
                <w:szCs w:val="18"/>
              </w:rPr>
              <w:fldChar w:fldCharType="begin"/>
            </w:r>
            <w:r w:rsidR="005553AB" w:rsidRPr="00D157BE">
              <w:rPr>
                <w:sz w:val="18"/>
                <w:szCs w:val="18"/>
              </w:rPr>
              <w:instrText>PAGE</w:instrText>
            </w:r>
            <w:r w:rsidR="005553AB" w:rsidRPr="00D157BE">
              <w:rPr>
                <w:sz w:val="18"/>
                <w:szCs w:val="18"/>
              </w:rPr>
              <w:fldChar w:fldCharType="separate"/>
            </w:r>
            <w:r w:rsidR="00EA354F">
              <w:rPr>
                <w:noProof/>
                <w:sz w:val="18"/>
                <w:szCs w:val="18"/>
              </w:rPr>
              <w:t>1</w:t>
            </w:r>
            <w:r w:rsidR="005553AB" w:rsidRPr="00D157BE">
              <w:rPr>
                <w:sz w:val="18"/>
                <w:szCs w:val="18"/>
              </w:rPr>
              <w:fldChar w:fldCharType="end"/>
            </w:r>
            <w:r w:rsidR="005553AB" w:rsidRPr="00D157BE">
              <w:rPr>
                <w:sz w:val="18"/>
                <w:szCs w:val="18"/>
              </w:rPr>
              <w:t xml:space="preserve"> od </w:t>
            </w:r>
            <w:r w:rsidR="005553AB" w:rsidRPr="00D157BE">
              <w:rPr>
                <w:sz w:val="18"/>
                <w:szCs w:val="18"/>
              </w:rPr>
              <w:fldChar w:fldCharType="begin"/>
            </w:r>
            <w:r w:rsidR="005553AB" w:rsidRPr="00D157BE">
              <w:rPr>
                <w:sz w:val="18"/>
                <w:szCs w:val="18"/>
              </w:rPr>
              <w:instrText>NUMPAGES</w:instrText>
            </w:r>
            <w:r w:rsidR="005553AB" w:rsidRPr="00D157BE">
              <w:rPr>
                <w:sz w:val="18"/>
                <w:szCs w:val="18"/>
              </w:rPr>
              <w:fldChar w:fldCharType="separate"/>
            </w:r>
            <w:r w:rsidR="00EA354F">
              <w:rPr>
                <w:noProof/>
                <w:sz w:val="18"/>
                <w:szCs w:val="18"/>
              </w:rPr>
              <w:t>13</w:t>
            </w:r>
            <w:r w:rsidR="005553AB" w:rsidRPr="00D157BE">
              <w:rPr>
                <w:sz w:val="18"/>
                <w:szCs w:val="18"/>
              </w:rPr>
              <w:fldChar w:fldCharType="end"/>
            </w:r>
          </w:p>
        </w:sdtContent>
      </w:sdt>
    </w:sdtContent>
  </w:sdt>
  <w:p w14:paraId="75B55E05" w14:textId="77777777" w:rsidR="005553AB" w:rsidRPr="00F2236C" w:rsidRDefault="005553AB">
    <w:pPr>
      <w:pStyle w:val="Noga"/>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A3FC1B" w14:textId="77777777" w:rsidR="00DA6818" w:rsidRDefault="00DA6818">
      <w:r>
        <w:separator/>
      </w:r>
    </w:p>
    <w:p w14:paraId="1E0B765F" w14:textId="77777777" w:rsidR="00DA6818" w:rsidRDefault="00DA6818"/>
  </w:footnote>
  <w:footnote w:type="continuationSeparator" w:id="0">
    <w:p w14:paraId="0BE66553" w14:textId="77777777" w:rsidR="00DA6818" w:rsidRDefault="00DA6818">
      <w:r>
        <w:continuationSeparator/>
      </w:r>
    </w:p>
    <w:p w14:paraId="20C9E09E" w14:textId="77777777" w:rsidR="00DA6818" w:rsidRDefault="00DA681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2EE9AD" w14:textId="77777777" w:rsidR="005553AB" w:rsidRDefault="005553AB">
    <w:pPr>
      <w:pStyle w:val="Glava"/>
    </w:pPr>
  </w:p>
  <w:p w14:paraId="44C74DCA" w14:textId="77777777" w:rsidR="005553AB" w:rsidRDefault="005553A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79FFAF" w14:textId="77777777" w:rsidR="005553AB" w:rsidRPr="00D13B02" w:rsidRDefault="005553AB" w:rsidP="00C74D4F">
    <w:pPr>
      <w:spacing w:before="100" w:beforeAutospacing="1" w:after="100" w:afterAutospacing="1"/>
      <w:rPr>
        <w:rFonts w:ascii="Republika Bold" w:hAnsi="Republika Bold"/>
        <w:b/>
        <w:caps/>
      </w:rPr>
    </w:pPr>
    <w:r>
      <w:rPr>
        <w:rFonts w:cs="Arial"/>
        <w:i/>
        <w:sz w:val="16"/>
        <w:szCs w:val="16"/>
      </w:rPr>
      <w:tab/>
    </w:r>
    <w:r>
      <w:rPr>
        <w:rFonts w:cs="Arial"/>
        <w:i/>
        <w:sz w:val="16"/>
        <w:szCs w:val="16"/>
      </w:rPr>
      <w:tab/>
    </w:r>
    <w:r>
      <w:rPr>
        <w:rFonts w:cs="Arial"/>
        <w:i/>
        <w:sz w:val="16"/>
        <w:szCs w:val="16"/>
      </w:rPr>
      <w:tab/>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40B727" w14:textId="77777777" w:rsidR="005553AB" w:rsidRPr="00D157BE" w:rsidRDefault="005553AB" w:rsidP="00D157BE">
    <w:pPr>
      <w:pStyle w:val="Glava"/>
      <w:pBdr>
        <w:bottom w:val="single" w:sz="4" w:space="1" w:color="auto"/>
      </w:pBdr>
      <w:tabs>
        <w:tab w:val="clear" w:pos="4320"/>
        <w:tab w:val="clear" w:pos="8640"/>
        <w:tab w:val="left" w:pos="5112"/>
      </w:tabs>
      <w:spacing w:line="240" w:lineRule="exact"/>
      <w:rPr>
        <w:rFonts w:cs="Arial"/>
        <w:sz w:val="18"/>
        <w:szCs w:val="18"/>
      </w:rPr>
    </w:pPr>
    <w:r w:rsidRPr="00D157BE">
      <w:rPr>
        <w:rFonts w:cs="Arial"/>
        <w:sz w:val="18"/>
        <w:szCs w:val="18"/>
      </w:rPr>
      <w:t>Vzorec pogodbe</w:t>
    </w:r>
    <w:r w:rsidRPr="00D157BE">
      <w:rPr>
        <w:rFonts w:cs="Arial"/>
        <w:sz w:val="18"/>
        <w:szCs w:val="18"/>
      </w:rPr>
      <w:tab/>
    </w:r>
    <w:r w:rsidRPr="00D157BE">
      <w:rPr>
        <w:rFonts w:cs="Arial"/>
        <w:sz w:val="18"/>
        <w:szCs w:val="18"/>
      </w:rPr>
      <w:tab/>
    </w:r>
  </w:p>
  <w:p w14:paraId="1ABF21B2" w14:textId="77777777" w:rsidR="005553AB" w:rsidRPr="008F3500" w:rsidRDefault="005553AB" w:rsidP="007D75CF">
    <w:pPr>
      <w:pStyle w:val="Glava"/>
      <w:tabs>
        <w:tab w:val="clear" w:pos="4320"/>
        <w:tab w:val="clear" w:pos="8640"/>
        <w:tab w:val="left" w:pos="5112"/>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6A6B5F"/>
    <w:multiLevelType w:val="hybridMultilevel"/>
    <w:tmpl w:val="F464372C"/>
    <w:lvl w:ilvl="0" w:tplc="04240005">
      <w:start w:val="1"/>
      <w:numFmt w:val="bullet"/>
      <w:lvlText w:val=""/>
      <w:lvlJc w:val="left"/>
      <w:pPr>
        <w:ind w:left="780" w:hanging="360"/>
      </w:pPr>
      <w:rPr>
        <w:rFonts w:ascii="Wingdings" w:hAnsi="Wingdings" w:hint="default"/>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1" w15:restartNumberingAfterBreak="0">
    <w:nsid w:val="01B82CA9"/>
    <w:multiLevelType w:val="hybridMultilevel"/>
    <w:tmpl w:val="D2F4983E"/>
    <w:lvl w:ilvl="0" w:tplc="CEE82E8A">
      <w:start w:val="15"/>
      <w:numFmt w:val="bullet"/>
      <w:lvlText w:val="-"/>
      <w:lvlJc w:val="left"/>
      <w:pPr>
        <w:ind w:left="420" w:hanging="360"/>
      </w:pPr>
      <w:rPr>
        <w:rFonts w:ascii="Arial" w:eastAsia="Times New Roman" w:hAnsi="Arial" w:cs="Arial" w:hint="default"/>
      </w:rPr>
    </w:lvl>
    <w:lvl w:ilvl="1" w:tplc="04240003" w:tentative="1">
      <w:start w:val="1"/>
      <w:numFmt w:val="bullet"/>
      <w:lvlText w:val="o"/>
      <w:lvlJc w:val="left"/>
      <w:pPr>
        <w:ind w:left="1140" w:hanging="360"/>
      </w:pPr>
      <w:rPr>
        <w:rFonts w:ascii="Courier New" w:hAnsi="Courier New" w:cs="Courier New" w:hint="default"/>
      </w:rPr>
    </w:lvl>
    <w:lvl w:ilvl="2" w:tplc="04240005" w:tentative="1">
      <w:start w:val="1"/>
      <w:numFmt w:val="bullet"/>
      <w:lvlText w:val=""/>
      <w:lvlJc w:val="left"/>
      <w:pPr>
        <w:ind w:left="1860" w:hanging="360"/>
      </w:pPr>
      <w:rPr>
        <w:rFonts w:ascii="Wingdings" w:hAnsi="Wingdings" w:hint="default"/>
      </w:rPr>
    </w:lvl>
    <w:lvl w:ilvl="3" w:tplc="04240001" w:tentative="1">
      <w:start w:val="1"/>
      <w:numFmt w:val="bullet"/>
      <w:lvlText w:val=""/>
      <w:lvlJc w:val="left"/>
      <w:pPr>
        <w:ind w:left="2580" w:hanging="360"/>
      </w:pPr>
      <w:rPr>
        <w:rFonts w:ascii="Symbol" w:hAnsi="Symbol" w:hint="default"/>
      </w:rPr>
    </w:lvl>
    <w:lvl w:ilvl="4" w:tplc="04240003" w:tentative="1">
      <w:start w:val="1"/>
      <w:numFmt w:val="bullet"/>
      <w:lvlText w:val="o"/>
      <w:lvlJc w:val="left"/>
      <w:pPr>
        <w:ind w:left="3300" w:hanging="360"/>
      </w:pPr>
      <w:rPr>
        <w:rFonts w:ascii="Courier New" w:hAnsi="Courier New" w:cs="Courier New" w:hint="default"/>
      </w:rPr>
    </w:lvl>
    <w:lvl w:ilvl="5" w:tplc="04240005" w:tentative="1">
      <w:start w:val="1"/>
      <w:numFmt w:val="bullet"/>
      <w:lvlText w:val=""/>
      <w:lvlJc w:val="left"/>
      <w:pPr>
        <w:ind w:left="4020" w:hanging="360"/>
      </w:pPr>
      <w:rPr>
        <w:rFonts w:ascii="Wingdings" w:hAnsi="Wingdings" w:hint="default"/>
      </w:rPr>
    </w:lvl>
    <w:lvl w:ilvl="6" w:tplc="04240001" w:tentative="1">
      <w:start w:val="1"/>
      <w:numFmt w:val="bullet"/>
      <w:lvlText w:val=""/>
      <w:lvlJc w:val="left"/>
      <w:pPr>
        <w:ind w:left="4740" w:hanging="360"/>
      </w:pPr>
      <w:rPr>
        <w:rFonts w:ascii="Symbol" w:hAnsi="Symbol" w:hint="default"/>
      </w:rPr>
    </w:lvl>
    <w:lvl w:ilvl="7" w:tplc="04240003" w:tentative="1">
      <w:start w:val="1"/>
      <w:numFmt w:val="bullet"/>
      <w:lvlText w:val="o"/>
      <w:lvlJc w:val="left"/>
      <w:pPr>
        <w:ind w:left="5460" w:hanging="360"/>
      </w:pPr>
      <w:rPr>
        <w:rFonts w:ascii="Courier New" w:hAnsi="Courier New" w:cs="Courier New" w:hint="default"/>
      </w:rPr>
    </w:lvl>
    <w:lvl w:ilvl="8" w:tplc="04240005" w:tentative="1">
      <w:start w:val="1"/>
      <w:numFmt w:val="bullet"/>
      <w:lvlText w:val=""/>
      <w:lvlJc w:val="left"/>
      <w:pPr>
        <w:ind w:left="6180" w:hanging="360"/>
      </w:pPr>
      <w:rPr>
        <w:rFonts w:ascii="Wingdings" w:hAnsi="Wingdings" w:hint="default"/>
      </w:rPr>
    </w:lvl>
  </w:abstractNum>
  <w:abstractNum w:abstractNumId="2" w15:restartNumberingAfterBreak="0">
    <w:nsid w:val="07945D36"/>
    <w:multiLevelType w:val="hybridMultilevel"/>
    <w:tmpl w:val="D5A6B97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97A4AA4"/>
    <w:multiLevelType w:val="multilevel"/>
    <w:tmpl w:val="8B7ECBE4"/>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4" w15:restartNumberingAfterBreak="0">
    <w:nsid w:val="15842CA5"/>
    <w:multiLevelType w:val="hybridMultilevel"/>
    <w:tmpl w:val="DD4094E0"/>
    <w:lvl w:ilvl="0" w:tplc="AEF6AB38">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16074814"/>
    <w:multiLevelType w:val="hybridMultilevel"/>
    <w:tmpl w:val="A4584520"/>
    <w:lvl w:ilvl="0" w:tplc="5328C10C">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8257A50"/>
    <w:multiLevelType w:val="hybridMultilevel"/>
    <w:tmpl w:val="F77A88DC"/>
    <w:lvl w:ilvl="0" w:tplc="FA729EAC">
      <w:start w:val="1"/>
      <w:numFmt w:val="decimal"/>
      <w:lvlText w:val="%1."/>
      <w:lvlJc w:val="left"/>
      <w:pPr>
        <w:ind w:left="1352" w:hanging="360"/>
      </w:pPr>
      <w:rPr>
        <w:rFonts w:ascii="Arial" w:eastAsia="Arial Unicode MS" w:hAnsi="Arial" w:cs="Arial"/>
        <w:b w:val="0"/>
        <w:color w:val="auto"/>
      </w:rPr>
    </w:lvl>
    <w:lvl w:ilvl="1" w:tplc="04240019" w:tentative="1">
      <w:start w:val="1"/>
      <w:numFmt w:val="lowerLetter"/>
      <w:lvlText w:val="%2."/>
      <w:lvlJc w:val="left"/>
      <w:pPr>
        <w:ind w:left="2072" w:hanging="360"/>
      </w:pPr>
    </w:lvl>
    <w:lvl w:ilvl="2" w:tplc="0424001B" w:tentative="1">
      <w:start w:val="1"/>
      <w:numFmt w:val="lowerRoman"/>
      <w:lvlText w:val="%3."/>
      <w:lvlJc w:val="right"/>
      <w:pPr>
        <w:ind w:left="2792" w:hanging="180"/>
      </w:pPr>
    </w:lvl>
    <w:lvl w:ilvl="3" w:tplc="0424000F" w:tentative="1">
      <w:start w:val="1"/>
      <w:numFmt w:val="decimal"/>
      <w:lvlText w:val="%4."/>
      <w:lvlJc w:val="left"/>
      <w:pPr>
        <w:ind w:left="3512" w:hanging="360"/>
      </w:pPr>
    </w:lvl>
    <w:lvl w:ilvl="4" w:tplc="04240019" w:tentative="1">
      <w:start w:val="1"/>
      <w:numFmt w:val="lowerLetter"/>
      <w:lvlText w:val="%5."/>
      <w:lvlJc w:val="left"/>
      <w:pPr>
        <w:ind w:left="4232" w:hanging="360"/>
      </w:pPr>
    </w:lvl>
    <w:lvl w:ilvl="5" w:tplc="0424001B" w:tentative="1">
      <w:start w:val="1"/>
      <w:numFmt w:val="lowerRoman"/>
      <w:lvlText w:val="%6."/>
      <w:lvlJc w:val="right"/>
      <w:pPr>
        <w:ind w:left="4952" w:hanging="180"/>
      </w:pPr>
    </w:lvl>
    <w:lvl w:ilvl="6" w:tplc="0424000F" w:tentative="1">
      <w:start w:val="1"/>
      <w:numFmt w:val="decimal"/>
      <w:lvlText w:val="%7."/>
      <w:lvlJc w:val="left"/>
      <w:pPr>
        <w:ind w:left="5672" w:hanging="360"/>
      </w:pPr>
    </w:lvl>
    <w:lvl w:ilvl="7" w:tplc="04240019" w:tentative="1">
      <w:start w:val="1"/>
      <w:numFmt w:val="lowerLetter"/>
      <w:lvlText w:val="%8."/>
      <w:lvlJc w:val="left"/>
      <w:pPr>
        <w:ind w:left="6392" w:hanging="360"/>
      </w:pPr>
    </w:lvl>
    <w:lvl w:ilvl="8" w:tplc="0424001B" w:tentative="1">
      <w:start w:val="1"/>
      <w:numFmt w:val="lowerRoman"/>
      <w:lvlText w:val="%9."/>
      <w:lvlJc w:val="right"/>
      <w:pPr>
        <w:ind w:left="7112" w:hanging="180"/>
      </w:pPr>
    </w:lvl>
  </w:abstractNum>
  <w:abstractNum w:abstractNumId="7" w15:restartNumberingAfterBreak="0">
    <w:nsid w:val="19091409"/>
    <w:multiLevelType w:val="hybridMultilevel"/>
    <w:tmpl w:val="B5F8737A"/>
    <w:lvl w:ilvl="0" w:tplc="01927FF0">
      <w:start w:val="43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9F92857"/>
    <w:multiLevelType w:val="multilevel"/>
    <w:tmpl w:val="94E8F202"/>
    <w:lvl w:ilvl="0">
      <w:start w:val="1"/>
      <w:numFmt w:val="decimal"/>
      <w:lvlText w:val="%1."/>
      <w:legacy w:legacy="1" w:legacySpace="120" w:legacyIndent="360"/>
      <w:lvlJc w:val="left"/>
      <w:pPr>
        <w:ind w:left="360" w:hanging="360"/>
      </w:pPr>
    </w:lvl>
    <w:lvl w:ilvl="1">
      <w:start w:val="6"/>
      <w:numFmt w:val="upperRoman"/>
      <w:lvlText w:val="%2."/>
      <w:legacy w:legacy="1" w:legacySpace="120" w:legacyIndent="720"/>
      <w:lvlJc w:val="left"/>
      <w:pPr>
        <w:ind w:left="1080" w:hanging="720"/>
      </w:pPr>
    </w:lvl>
    <w:lvl w:ilvl="2">
      <w:start w:val="1"/>
      <w:numFmt w:val="lowerRoman"/>
      <w:lvlText w:val="%3."/>
      <w:legacy w:legacy="1" w:legacySpace="120" w:legacyIndent="180"/>
      <w:lvlJc w:val="left"/>
      <w:pPr>
        <w:ind w:left="1260" w:hanging="180"/>
      </w:pPr>
    </w:lvl>
    <w:lvl w:ilvl="3">
      <w:start w:val="1"/>
      <w:numFmt w:val="decimal"/>
      <w:lvlText w:val="%4."/>
      <w:legacy w:legacy="1" w:legacySpace="120" w:legacyIndent="360"/>
      <w:lvlJc w:val="left"/>
      <w:pPr>
        <w:ind w:left="1620" w:hanging="360"/>
      </w:pPr>
    </w:lvl>
    <w:lvl w:ilvl="4">
      <w:start w:val="1"/>
      <w:numFmt w:val="lowerLetter"/>
      <w:lvlText w:val="%5."/>
      <w:legacy w:legacy="1" w:legacySpace="120" w:legacyIndent="360"/>
      <w:lvlJc w:val="left"/>
      <w:pPr>
        <w:ind w:left="1980" w:hanging="360"/>
      </w:pPr>
    </w:lvl>
    <w:lvl w:ilvl="5">
      <w:start w:val="1"/>
      <w:numFmt w:val="lowerRoman"/>
      <w:lvlText w:val="%6."/>
      <w:legacy w:legacy="1" w:legacySpace="120" w:legacyIndent="180"/>
      <w:lvlJc w:val="left"/>
      <w:pPr>
        <w:ind w:left="2160" w:hanging="180"/>
      </w:pPr>
    </w:lvl>
    <w:lvl w:ilvl="6">
      <w:start w:val="1"/>
      <w:numFmt w:val="decimal"/>
      <w:lvlText w:val="%7."/>
      <w:legacy w:legacy="1" w:legacySpace="120" w:legacyIndent="360"/>
      <w:lvlJc w:val="left"/>
      <w:pPr>
        <w:ind w:left="2520" w:hanging="360"/>
      </w:pPr>
    </w:lvl>
    <w:lvl w:ilvl="7">
      <w:start w:val="1"/>
      <w:numFmt w:val="lowerLetter"/>
      <w:lvlText w:val="%8."/>
      <w:legacy w:legacy="1" w:legacySpace="120" w:legacyIndent="360"/>
      <w:lvlJc w:val="left"/>
      <w:pPr>
        <w:ind w:left="2880" w:hanging="360"/>
      </w:pPr>
    </w:lvl>
    <w:lvl w:ilvl="8">
      <w:start w:val="1"/>
      <w:numFmt w:val="lowerRoman"/>
      <w:lvlText w:val="%9."/>
      <w:legacy w:legacy="1" w:legacySpace="120" w:legacyIndent="180"/>
      <w:lvlJc w:val="left"/>
      <w:pPr>
        <w:ind w:left="3060" w:hanging="180"/>
      </w:pPr>
    </w:lvl>
  </w:abstractNum>
  <w:abstractNum w:abstractNumId="9" w15:restartNumberingAfterBreak="0">
    <w:nsid w:val="1DB842B6"/>
    <w:multiLevelType w:val="hybridMultilevel"/>
    <w:tmpl w:val="EAFA28A8"/>
    <w:lvl w:ilvl="0" w:tplc="EB56F672">
      <w:start w:val="1"/>
      <w:numFmt w:val="decimal"/>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08B3D28"/>
    <w:multiLevelType w:val="hybridMultilevel"/>
    <w:tmpl w:val="BDE6D3DA"/>
    <w:lvl w:ilvl="0" w:tplc="0A98A782">
      <w:start w:val="1"/>
      <w:numFmt w:val="lowerLetter"/>
      <w:lvlText w:val="%1)"/>
      <w:lvlJc w:val="left"/>
      <w:pPr>
        <w:ind w:left="36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2B64D7E"/>
    <w:multiLevelType w:val="hybridMultilevel"/>
    <w:tmpl w:val="450E8CE0"/>
    <w:lvl w:ilvl="0" w:tplc="EE664FC4">
      <w:start w:val="1"/>
      <w:numFmt w:val="bullet"/>
      <w:lvlText w:val="-"/>
      <w:lvlJc w:val="left"/>
      <w:pPr>
        <w:ind w:left="720" w:hanging="360"/>
      </w:pPr>
      <w:rPr>
        <w:rFonts w:ascii="Courier New" w:hAnsi="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761662D"/>
    <w:multiLevelType w:val="hybridMultilevel"/>
    <w:tmpl w:val="40C40A6E"/>
    <w:lvl w:ilvl="0" w:tplc="82E4DE9C">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8EA5572"/>
    <w:multiLevelType w:val="hybridMultilevel"/>
    <w:tmpl w:val="594E6638"/>
    <w:lvl w:ilvl="0" w:tplc="EE664FC4">
      <w:start w:val="1"/>
      <w:numFmt w:val="bullet"/>
      <w:lvlText w:val="-"/>
      <w:lvlJc w:val="left"/>
      <w:pPr>
        <w:ind w:left="720" w:hanging="360"/>
      </w:pPr>
      <w:rPr>
        <w:rFonts w:ascii="Courier New" w:hAnsi="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CED49E3"/>
    <w:multiLevelType w:val="hybridMultilevel"/>
    <w:tmpl w:val="A1A8137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F534563"/>
    <w:multiLevelType w:val="hybridMultilevel"/>
    <w:tmpl w:val="0FFA2B8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65D44F3"/>
    <w:multiLevelType w:val="hybridMultilevel"/>
    <w:tmpl w:val="B28E9C46"/>
    <w:lvl w:ilvl="0" w:tplc="1EBEC63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9897F22"/>
    <w:multiLevelType w:val="hybridMultilevel"/>
    <w:tmpl w:val="DFA8D2A6"/>
    <w:lvl w:ilvl="0" w:tplc="B51456EE">
      <w:start w:val="1"/>
      <w:numFmt w:val="decimal"/>
      <w:lvlText w:val="%1)"/>
      <w:lvlJc w:val="left"/>
      <w:pPr>
        <w:tabs>
          <w:tab w:val="num" w:pos="360"/>
        </w:tabs>
        <w:ind w:left="360" w:hanging="360"/>
      </w:pPr>
      <w:rPr>
        <w:rFonts w:hint="default"/>
        <w:b w:val="0"/>
      </w:rPr>
    </w:lvl>
    <w:lvl w:ilvl="1" w:tplc="0424000F">
      <w:start w:val="1"/>
      <w:numFmt w:val="decimal"/>
      <w:lvlText w:val="%2."/>
      <w:lvlJc w:val="left"/>
      <w:pPr>
        <w:tabs>
          <w:tab w:val="num" w:pos="1080"/>
        </w:tabs>
        <w:ind w:left="1080" w:hanging="360"/>
      </w:pPr>
      <w:rPr>
        <w:rFonts w:hint="default"/>
      </w:rPr>
    </w:lvl>
    <w:lvl w:ilvl="2" w:tplc="38660C9E">
      <w:numFmt w:val="bullet"/>
      <w:lvlText w:val="-"/>
      <w:lvlJc w:val="left"/>
      <w:pPr>
        <w:tabs>
          <w:tab w:val="num" w:pos="1980"/>
        </w:tabs>
        <w:ind w:left="1980" w:hanging="360"/>
      </w:pPr>
      <w:rPr>
        <w:rFonts w:ascii="Verdana" w:eastAsia="Arial Unicode MS" w:hAnsi="Verdana" w:cs="Times New Roman" w:hint="default"/>
      </w:r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18" w15:restartNumberingAfterBreak="0">
    <w:nsid w:val="39995D3F"/>
    <w:multiLevelType w:val="hybridMultilevel"/>
    <w:tmpl w:val="F95E5098"/>
    <w:lvl w:ilvl="0" w:tplc="31249822">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A4B7EDF"/>
    <w:multiLevelType w:val="hybridMultilevel"/>
    <w:tmpl w:val="1E841F4E"/>
    <w:lvl w:ilvl="0" w:tplc="B66E1EB2">
      <w:start w:val="4"/>
      <w:numFmt w:val="bullet"/>
      <w:lvlText w:val="-"/>
      <w:lvlJc w:val="left"/>
      <w:pPr>
        <w:tabs>
          <w:tab w:val="num" w:pos="720"/>
        </w:tabs>
        <w:ind w:left="720" w:hanging="360"/>
      </w:pPr>
      <w:rPr>
        <w:rFonts w:ascii="Bookman Old Style" w:eastAsia="Times New Roman" w:hAnsi="Bookman Old Style"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B7A76C4"/>
    <w:multiLevelType w:val="hybridMultilevel"/>
    <w:tmpl w:val="050A98FC"/>
    <w:lvl w:ilvl="0" w:tplc="82E4DE9C">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C751FA0"/>
    <w:multiLevelType w:val="hybridMultilevel"/>
    <w:tmpl w:val="E304BD28"/>
    <w:lvl w:ilvl="0" w:tplc="B66E1EB2">
      <w:start w:val="4"/>
      <w:numFmt w:val="bullet"/>
      <w:lvlText w:val="-"/>
      <w:lvlJc w:val="left"/>
      <w:pPr>
        <w:tabs>
          <w:tab w:val="num" w:pos="720"/>
        </w:tabs>
        <w:ind w:left="720" w:hanging="360"/>
      </w:pPr>
      <w:rPr>
        <w:rFonts w:ascii="Bookman Old Style" w:eastAsia="Times New Roman" w:hAnsi="Bookman Old Style" w:cs="Times New Roman" w:hint="default"/>
      </w:rPr>
    </w:lvl>
    <w:lvl w:ilvl="1" w:tplc="0424000F">
      <w:start w:val="1"/>
      <w:numFmt w:val="decimal"/>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F5843F2"/>
    <w:multiLevelType w:val="hybridMultilevel"/>
    <w:tmpl w:val="9AE6F556"/>
    <w:lvl w:ilvl="0" w:tplc="0424000F">
      <w:start w:val="2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0DA3ACF"/>
    <w:multiLevelType w:val="multilevel"/>
    <w:tmpl w:val="8EC0CDA8"/>
    <w:lvl w:ilvl="0">
      <w:start w:val="1"/>
      <w:numFmt w:val="decimal"/>
      <w:pStyle w:val="Slog1"/>
      <w:lvlText w:val="%1."/>
      <w:lvlJc w:val="left"/>
      <w:pPr>
        <w:tabs>
          <w:tab w:val="num" w:pos="397"/>
        </w:tabs>
        <w:ind w:left="397" w:hanging="397"/>
      </w:pPr>
      <w:rPr>
        <w:rFonts w:hint="default"/>
      </w:rPr>
    </w:lvl>
    <w:lvl w:ilvl="1">
      <w:start w:val="1"/>
      <w:numFmt w:val="decimal"/>
      <w:isLgl/>
      <w:lvlText w:val="%1.%2"/>
      <w:lvlJc w:val="left"/>
      <w:pPr>
        <w:ind w:left="435" w:hanging="43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4" w15:restartNumberingAfterBreak="0">
    <w:nsid w:val="43ED2393"/>
    <w:multiLevelType w:val="hybridMultilevel"/>
    <w:tmpl w:val="1BBEA2A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69049E0"/>
    <w:multiLevelType w:val="hybridMultilevel"/>
    <w:tmpl w:val="99AE1128"/>
    <w:lvl w:ilvl="0" w:tplc="EE664FC4">
      <w:start w:val="1"/>
      <w:numFmt w:val="bullet"/>
      <w:lvlText w:val="-"/>
      <w:lvlJc w:val="left"/>
      <w:pPr>
        <w:ind w:left="720" w:hanging="360"/>
      </w:pPr>
      <w:rPr>
        <w:rFonts w:ascii="Courier New" w:hAnsi="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47DD24B8"/>
    <w:multiLevelType w:val="hybridMultilevel"/>
    <w:tmpl w:val="E118E4FA"/>
    <w:lvl w:ilvl="0" w:tplc="32B0ED9E">
      <w:start w:val="14"/>
      <w:numFmt w:val="decimal"/>
      <w:lvlText w:val="%1."/>
      <w:lvlJc w:val="left"/>
      <w:pPr>
        <w:tabs>
          <w:tab w:val="num" w:pos="720"/>
        </w:tabs>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4D266D2A"/>
    <w:multiLevelType w:val="hybridMultilevel"/>
    <w:tmpl w:val="4FC0E206"/>
    <w:lvl w:ilvl="0" w:tplc="31666586">
      <w:start w:val="1"/>
      <w:numFmt w:val="bullet"/>
      <w:lvlText w:val="-"/>
      <w:lvlJc w:val="left"/>
      <w:pPr>
        <w:ind w:left="720" w:hanging="360"/>
      </w:pPr>
      <w:rPr>
        <w:rFonts w:ascii="Verdana" w:eastAsia="Arial Unicode MS"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3F367F0"/>
    <w:multiLevelType w:val="hybridMultilevel"/>
    <w:tmpl w:val="69F43BA6"/>
    <w:lvl w:ilvl="0" w:tplc="E6ACEF9E">
      <w:numFmt w:val="bullet"/>
      <w:lvlText w:val="-"/>
      <w:lvlJc w:val="left"/>
      <w:pPr>
        <w:ind w:left="720" w:hanging="360"/>
      </w:pPr>
      <w:rPr>
        <w:rFonts w:ascii="Arial" w:eastAsia="Arial Unicode MS"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4B560F9"/>
    <w:multiLevelType w:val="hybridMultilevel"/>
    <w:tmpl w:val="F8F8FEB0"/>
    <w:lvl w:ilvl="0" w:tplc="EE664FC4">
      <w:start w:val="1"/>
      <w:numFmt w:val="bullet"/>
      <w:lvlText w:val="-"/>
      <w:lvlJc w:val="left"/>
      <w:pPr>
        <w:ind w:left="720" w:hanging="360"/>
      </w:pPr>
      <w:rPr>
        <w:rFonts w:ascii="Courier New" w:hAnsi="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DA00086"/>
    <w:multiLevelType w:val="hybridMultilevel"/>
    <w:tmpl w:val="67CEB956"/>
    <w:lvl w:ilvl="0" w:tplc="AEF6AB38">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3835EC7"/>
    <w:multiLevelType w:val="hybridMultilevel"/>
    <w:tmpl w:val="879ABFC8"/>
    <w:lvl w:ilvl="0" w:tplc="E6ACEF9E">
      <w:numFmt w:val="bullet"/>
      <w:lvlText w:val="-"/>
      <w:lvlJc w:val="left"/>
      <w:pPr>
        <w:ind w:left="720" w:hanging="360"/>
      </w:pPr>
      <w:rPr>
        <w:rFonts w:ascii="Arial" w:eastAsia="Arial Unicode MS"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65066ED0"/>
    <w:multiLevelType w:val="hybridMultilevel"/>
    <w:tmpl w:val="3C40D94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698733E7"/>
    <w:multiLevelType w:val="hybridMultilevel"/>
    <w:tmpl w:val="25FC7E56"/>
    <w:lvl w:ilvl="0" w:tplc="4B0C77DE">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35" w15:restartNumberingAfterBreak="0">
    <w:nsid w:val="6B0452A4"/>
    <w:multiLevelType w:val="hybridMultilevel"/>
    <w:tmpl w:val="F1B695EE"/>
    <w:lvl w:ilvl="0" w:tplc="0424000F">
      <w:start w:val="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6D756B47"/>
    <w:multiLevelType w:val="hybridMultilevel"/>
    <w:tmpl w:val="C614A40E"/>
    <w:lvl w:ilvl="0" w:tplc="6810BF20">
      <w:start w:val="1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D855DCE"/>
    <w:multiLevelType w:val="hybridMultilevel"/>
    <w:tmpl w:val="C5D4F000"/>
    <w:lvl w:ilvl="0" w:tplc="B66E1EB2">
      <w:start w:val="4"/>
      <w:numFmt w:val="bullet"/>
      <w:lvlText w:val="-"/>
      <w:lvlJc w:val="left"/>
      <w:pPr>
        <w:ind w:left="720" w:hanging="360"/>
      </w:pPr>
      <w:rPr>
        <w:rFonts w:ascii="Bookman Old Style" w:eastAsia="Times New Roman" w:hAnsi="Bookman Old Style"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72736BB1"/>
    <w:multiLevelType w:val="hybridMultilevel"/>
    <w:tmpl w:val="4B600CC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75B45051"/>
    <w:multiLevelType w:val="hybridMultilevel"/>
    <w:tmpl w:val="60E6F24C"/>
    <w:lvl w:ilvl="0" w:tplc="5A386E42">
      <w:start w:val="5"/>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786D5033"/>
    <w:multiLevelType w:val="hybridMultilevel"/>
    <w:tmpl w:val="804077AA"/>
    <w:lvl w:ilvl="0" w:tplc="D2BE6368">
      <w:start w:val="1"/>
      <w:numFmt w:val="upperRoman"/>
      <w:lvlText w:val="%1."/>
      <w:lvlJc w:val="righ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789D7CB2"/>
    <w:multiLevelType w:val="hybridMultilevel"/>
    <w:tmpl w:val="E46A5276"/>
    <w:lvl w:ilvl="0" w:tplc="B66E1EB2">
      <w:start w:val="4"/>
      <w:numFmt w:val="bullet"/>
      <w:lvlText w:val="-"/>
      <w:lvlJc w:val="left"/>
      <w:pPr>
        <w:tabs>
          <w:tab w:val="num" w:pos="720"/>
        </w:tabs>
        <w:ind w:left="720" w:hanging="360"/>
      </w:pPr>
      <w:rPr>
        <w:rFonts w:ascii="Bookman Old Style" w:eastAsia="Times New Roman" w:hAnsi="Bookman Old Style" w:cs="Times New Roman" w:hint="default"/>
      </w:rPr>
    </w:lvl>
    <w:lvl w:ilvl="1" w:tplc="05946D86">
      <w:start w:val="1"/>
      <w:numFmt w:val="lowerLetter"/>
      <w:lvlText w:val="%2."/>
      <w:lvlJc w:val="left"/>
      <w:pPr>
        <w:tabs>
          <w:tab w:val="num" w:pos="1440"/>
        </w:tabs>
        <w:ind w:left="1440" w:hanging="360"/>
      </w:pPr>
      <w:rPr>
        <w:rFonts w:ascii="Arial" w:eastAsia="Arial Unicode MS" w:hAnsi="Arial" w:cs="Arial"/>
      </w:rPr>
    </w:lvl>
    <w:lvl w:ilvl="2" w:tplc="04240005" w:tentative="1">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A3D556F"/>
    <w:multiLevelType w:val="hybridMultilevel"/>
    <w:tmpl w:val="EDCC38C6"/>
    <w:lvl w:ilvl="0" w:tplc="F70A0666">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7B2E71C1"/>
    <w:multiLevelType w:val="hybridMultilevel"/>
    <w:tmpl w:val="3566E47A"/>
    <w:lvl w:ilvl="0" w:tplc="84B0DFCC">
      <w:start w:val="2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DFB61C6"/>
    <w:multiLevelType w:val="hybridMultilevel"/>
    <w:tmpl w:val="A1747DE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7F025011"/>
    <w:multiLevelType w:val="hybridMultilevel"/>
    <w:tmpl w:val="F24C14BC"/>
    <w:lvl w:ilvl="0" w:tplc="9D52C5EE">
      <w:start w:val="5"/>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6"/>
  </w:num>
  <w:num w:numId="2">
    <w:abstractNumId w:val="21"/>
    <w:lvlOverride w:ilvl="0"/>
    <w:lvlOverride w:ilvl="1">
      <w:startOverride w:val="1"/>
    </w:lvlOverride>
    <w:lvlOverride w:ilvl="2"/>
    <w:lvlOverride w:ilvl="3"/>
    <w:lvlOverride w:ilvl="4"/>
    <w:lvlOverride w:ilvl="5"/>
    <w:lvlOverride w:ilvl="6"/>
    <w:lvlOverride w:ilvl="7"/>
    <w:lvlOverride w:ilvl="8"/>
  </w:num>
  <w:num w:numId="3">
    <w:abstractNumId w:val="30"/>
  </w:num>
  <w:num w:numId="4">
    <w:abstractNumId w:val="4"/>
  </w:num>
  <w:num w:numId="5">
    <w:abstractNumId w:val="9"/>
  </w:num>
  <w:num w:numId="6">
    <w:abstractNumId w:val="40"/>
  </w:num>
  <w:num w:numId="7">
    <w:abstractNumId w:val="23"/>
  </w:num>
  <w:num w:numId="8">
    <w:abstractNumId w:val="3"/>
  </w:num>
  <w:num w:numId="9">
    <w:abstractNumId w:val="14"/>
  </w:num>
  <w:num w:numId="10">
    <w:abstractNumId w:val="10"/>
  </w:num>
  <w:num w:numId="11">
    <w:abstractNumId w:val="38"/>
  </w:num>
  <w:num w:numId="12">
    <w:abstractNumId w:val="8"/>
  </w:num>
  <w:num w:numId="13">
    <w:abstractNumId w:val="18"/>
  </w:num>
  <w:num w:numId="14">
    <w:abstractNumId w:val="45"/>
  </w:num>
  <w:num w:numId="15">
    <w:abstractNumId w:val="39"/>
  </w:num>
  <w:num w:numId="16">
    <w:abstractNumId w:val="33"/>
  </w:num>
  <w:num w:numId="17">
    <w:abstractNumId w:val="36"/>
  </w:num>
  <w:num w:numId="18">
    <w:abstractNumId w:val="31"/>
  </w:num>
  <w:num w:numId="19">
    <w:abstractNumId w:val="28"/>
  </w:num>
  <w:num w:numId="20">
    <w:abstractNumId w:val="1"/>
  </w:num>
  <w:num w:numId="21">
    <w:abstractNumId w:val="27"/>
  </w:num>
  <w:num w:numId="22">
    <w:abstractNumId w:val="2"/>
  </w:num>
  <w:num w:numId="23">
    <w:abstractNumId w:val="13"/>
  </w:num>
  <w:num w:numId="24">
    <w:abstractNumId w:val="44"/>
  </w:num>
  <w:num w:numId="25">
    <w:abstractNumId w:val="32"/>
  </w:num>
  <w:num w:numId="26">
    <w:abstractNumId w:val="24"/>
  </w:num>
  <w:num w:numId="27">
    <w:abstractNumId w:val="15"/>
  </w:num>
  <w:num w:numId="28">
    <w:abstractNumId w:val="34"/>
  </w:num>
  <w:num w:numId="29">
    <w:abstractNumId w:val="0"/>
  </w:num>
  <w:num w:numId="30">
    <w:abstractNumId w:val="21"/>
  </w:num>
  <w:num w:numId="31">
    <w:abstractNumId w:val="19"/>
  </w:num>
  <w:num w:numId="32">
    <w:abstractNumId w:val="16"/>
  </w:num>
  <w:num w:numId="33">
    <w:abstractNumId w:val="42"/>
  </w:num>
  <w:num w:numId="34">
    <w:abstractNumId w:val="26"/>
  </w:num>
  <w:num w:numId="35">
    <w:abstractNumId w:val="41"/>
  </w:num>
  <w:num w:numId="36">
    <w:abstractNumId w:val="22"/>
  </w:num>
  <w:num w:numId="37">
    <w:abstractNumId w:val="43"/>
  </w:num>
  <w:num w:numId="38">
    <w:abstractNumId w:val="17"/>
  </w:num>
  <w:num w:numId="39">
    <w:abstractNumId w:val="5"/>
  </w:num>
  <w:num w:numId="40">
    <w:abstractNumId w:val="35"/>
  </w:num>
  <w:num w:numId="41">
    <w:abstractNumId w:val="7"/>
  </w:num>
  <w:num w:numId="42">
    <w:abstractNumId w:val="11"/>
  </w:num>
  <w:num w:numId="43">
    <w:abstractNumId w:val="29"/>
  </w:num>
  <w:num w:numId="44">
    <w:abstractNumId w:val="37"/>
  </w:num>
  <w:num w:numId="45">
    <w:abstractNumId w:val="20"/>
  </w:num>
  <w:num w:numId="46">
    <w:abstractNumId w:val="12"/>
  </w:num>
  <w:num w:numId="47">
    <w:abstractNumId w:val="2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hideSpellingErrors/>
  <w:hideGrammaticalErrors/>
  <w:proofState w:spelling="clean" w:grammar="clean"/>
  <w:attachedTemplate r:id="rId1"/>
  <w:stylePaneFormatFilter w:val="0001" w:allStyles="1"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720"/>
  <w:hyphenationZone w:val="425"/>
  <w:drawingGridHorizontalSpacing w:val="284"/>
  <w:drawingGridVerticalSpacing w:val="284"/>
  <w:displayHorizontalDrawingGridEvery w:val="2"/>
  <w:displayVerticalDrawingGridEvery w:val="2"/>
  <w:doNotUseMarginsForDrawingGridOrigin/>
  <w:drawingGridHorizontalOrigin w:val="0"/>
  <w:drawingGridVerticalOrigin w:val="0"/>
  <w:noPunctuationKerning/>
  <w:characterSpacingControl w:val="doNotCompress"/>
  <w:hdrShapeDefaults>
    <o:shapedefaults v:ext="edit" spidmax="2050">
      <o:colormru v:ext="edit" colors="#428299"/>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B1B6E"/>
    <w:rsid w:val="000001F1"/>
    <w:rsid w:val="00000C19"/>
    <w:rsid w:val="00000DB5"/>
    <w:rsid w:val="0000171B"/>
    <w:rsid w:val="000019E5"/>
    <w:rsid w:val="00002ABC"/>
    <w:rsid w:val="00003AF1"/>
    <w:rsid w:val="00004F54"/>
    <w:rsid w:val="00005DE7"/>
    <w:rsid w:val="000079ED"/>
    <w:rsid w:val="00007C06"/>
    <w:rsid w:val="000103B0"/>
    <w:rsid w:val="0001065E"/>
    <w:rsid w:val="000132BB"/>
    <w:rsid w:val="000149F6"/>
    <w:rsid w:val="00014C46"/>
    <w:rsid w:val="00015B75"/>
    <w:rsid w:val="00015D14"/>
    <w:rsid w:val="000172B2"/>
    <w:rsid w:val="00017749"/>
    <w:rsid w:val="000208F8"/>
    <w:rsid w:val="00020A54"/>
    <w:rsid w:val="00023A88"/>
    <w:rsid w:val="000249AD"/>
    <w:rsid w:val="00024A34"/>
    <w:rsid w:val="00024B99"/>
    <w:rsid w:val="00024C6C"/>
    <w:rsid w:val="0002519E"/>
    <w:rsid w:val="000261B4"/>
    <w:rsid w:val="000315AF"/>
    <w:rsid w:val="000319D3"/>
    <w:rsid w:val="0003297C"/>
    <w:rsid w:val="000338D1"/>
    <w:rsid w:val="00034DEA"/>
    <w:rsid w:val="000355F3"/>
    <w:rsid w:val="000367F3"/>
    <w:rsid w:val="00037208"/>
    <w:rsid w:val="00037BEC"/>
    <w:rsid w:val="00037E7B"/>
    <w:rsid w:val="0004220E"/>
    <w:rsid w:val="00043233"/>
    <w:rsid w:val="00043256"/>
    <w:rsid w:val="000432C5"/>
    <w:rsid w:val="000434B3"/>
    <w:rsid w:val="00044158"/>
    <w:rsid w:val="000502DE"/>
    <w:rsid w:val="00050CEA"/>
    <w:rsid w:val="00051BC5"/>
    <w:rsid w:val="00053167"/>
    <w:rsid w:val="00054C10"/>
    <w:rsid w:val="000555DF"/>
    <w:rsid w:val="000556E4"/>
    <w:rsid w:val="00057974"/>
    <w:rsid w:val="000609F3"/>
    <w:rsid w:val="00062F06"/>
    <w:rsid w:val="000634AA"/>
    <w:rsid w:val="0006370A"/>
    <w:rsid w:val="00065D81"/>
    <w:rsid w:val="00065F0B"/>
    <w:rsid w:val="00071F21"/>
    <w:rsid w:val="000727B7"/>
    <w:rsid w:val="00074682"/>
    <w:rsid w:val="00074BD7"/>
    <w:rsid w:val="000767EB"/>
    <w:rsid w:val="00077E06"/>
    <w:rsid w:val="00080DD6"/>
    <w:rsid w:val="0008173B"/>
    <w:rsid w:val="00081B9F"/>
    <w:rsid w:val="00082ED4"/>
    <w:rsid w:val="0008723B"/>
    <w:rsid w:val="00090499"/>
    <w:rsid w:val="00091075"/>
    <w:rsid w:val="00091999"/>
    <w:rsid w:val="00091E5A"/>
    <w:rsid w:val="00092720"/>
    <w:rsid w:val="000938AC"/>
    <w:rsid w:val="00095F0E"/>
    <w:rsid w:val="000A11C5"/>
    <w:rsid w:val="000A15E0"/>
    <w:rsid w:val="000A3447"/>
    <w:rsid w:val="000A3475"/>
    <w:rsid w:val="000A3599"/>
    <w:rsid w:val="000A6A58"/>
    <w:rsid w:val="000A7238"/>
    <w:rsid w:val="000B071B"/>
    <w:rsid w:val="000B0DA2"/>
    <w:rsid w:val="000C19BD"/>
    <w:rsid w:val="000C20CE"/>
    <w:rsid w:val="000C2859"/>
    <w:rsid w:val="000C4788"/>
    <w:rsid w:val="000C4869"/>
    <w:rsid w:val="000C620A"/>
    <w:rsid w:val="000C68EB"/>
    <w:rsid w:val="000C7185"/>
    <w:rsid w:val="000D12CB"/>
    <w:rsid w:val="000D1658"/>
    <w:rsid w:val="000D38B8"/>
    <w:rsid w:val="000D4084"/>
    <w:rsid w:val="000D40E1"/>
    <w:rsid w:val="000D5139"/>
    <w:rsid w:val="000D5508"/>
    <w:rsid w:val="000D5D0C"/>
    <w:rsid w:val="000D64D4"/>
    <w:rsid w:val="000D663C"/>
    <w:rsid w:val="000D6AA5"/>
    <w:rsid w:val="000D6BB7"/>
    <w:rsid w:val="000D7A20"/>
    <w:rsid w:val="000D7F73"/>
    <w:rsid w:val="000E0C74"/>
    <w:rsid w:val="000E1EE8"/>
    <w:rsid w:val="000E39EA"/>
    <w:rsid w:val="000E44EA"/>
    <w:rsid w:val="000E7341"/>
    <w:rsid w:val="000E73D8"/>
    <w:rsid w:val="000F10C5"/>
    <w:rsid w:val="000F12D2"/>
    <w:rsid w:val="000F1C24"/>
    <w:rsid w:val="000F2042"/>
    <w:rsid w:val="000F325F"/>
    <w:rsid w:val="000F4022"/>
    <w:rsid w:val="000F49D6"/>
    <w:rsid w:val="00100539"/>
    <w:rsid w:val="0010095B"/>
    <w:rsid w:val="00101D4B"/>
    <w:rsid w:val="00103996"/>
    <w:rsid w:val="00105AFA"/>
    <w:rsid w:val="00110458"/>
    <w:rsid w:val="00110AE1"/>
    <w:rsid w:val="00111090"/>
    <w:rsid w:val="0011429B"/>
    <w:rsid w:val="00114BAC"/>
    <w:rsid w:val="00114F56"/>
    <w:rsid w:val="0011666A"/>
    <w:rsid w:val="00117AA7"/>
    <w:rsid w:val="00121674"/>
    <w:rsid w:val="00121CC9"/>
    <w:rsid w:val="00123501"/>
    <w:rsid w:val="00123594"/>
    <w:rsid w:val="001255A1"/>
    <w:rsid w:val="001259C2"/>
    <w:rsid w:val="00126556"/>
    <w:rsid w:val="0012664E"/>
    <w:rsid w:val="00126E5F"/>
    <w:rsid w:val="00127647"/>
    <w:rsid w:val="00127871"/>
    <w:rsid w:val="001303EE"/>
    <w:rsid w:val="001308CF"/>
    <w:rsid w:val="00132810"/>
    <w:rsid w:val="00132B90"/>
    <w:rsid w:val="00133A5F"/>
    <w:rsid w:val="00133ABB"/>
    <w:rsid w:val="00134547"/>
    <w:rsid w:val="001357B2"/>
    <w:rsid w:val="0013653A"/>
    <w:rsid w:val="00136621"/>
    <w:rsid w:val="00137193"/>
    <w:rsid w:val="00137894"/>
    <w:rsid w:val="00137E42"/>
    <w:rsid w:val="001419BE"/>
    <w:rsid w:val="00141DEB"/>
    <w:rsid w:val="00142348"/>
    <w:rsid w:val="00144BD8"/>
    <w:rsid w:val="00146B97"/>
    <w:rsid w:val="001476F3"/>
    <w:rsid w:val="00153EE7"/>
    <w:rsid w:val="001547FC"/>
    <w:rsid w:val="0015551C"/>
    <w:rsid w:val="00157FD0"/>
    <w:rsid w:val="00161064"/>
    <w:rsid w:val="00161FD1"/>
    <w:rsid w:val="00163026"/>
    <w:rsid w:val="00163286"/>
    <w:rsid w:val="00164B86"/>
    <w:rsid w:val="00164B9A"/>
    <w:rsid w:val="00164CD9"/>
    <w:rsid w:val="0016520D"/>
    <w:rsid w:val="00165DDD"/>
    <w:rsid w:val="00166291"/>
    <w:rsid w:val="0016737A"/>
    <w:rsid w:val="0017056A"/>
    <w:rsid w:val="00170721"/>
    <w:rsid w:val="001712D5"/>
    <w:rsid w:val="00171321"/>
    <w:rsid w:val="00172276"/>
    <w:rsid w:val="001723D9"/>
    <w:rsid w:val="001742EA"/>
    <w:rsid w:val="00174C22"/>
    <w:rsid w:val="001771FE"/>
    <w:rsid w:val="001772FC"/>
    <w:rsid w:val="001804F1"/>
    <w:rsid w:val="001807DF"/>
    <w:rsid w:val="00180CE0"/>
    <w:rsid w:val="00181024"/>
    <w:rsid w:val="0018140B"/>
    <w:rsid w:val="00183B5C"/>
    <w:rsid w:val="00183C1B"/>
    <w:rsid w:val="00184779"/>
    <w:rsid w:val="00185419"/>
    <w:rsid w:val="00185BFD"/>
    <w:rsid w:val="00187817"/>
    <w:rsid w:val="00190C5F"/>
    <w:rsid w:val="00191005"/>
    <w:rsid w:val="00191687"/>
    <w:rsid w:val="00196A21"/>
    <w:rsid w:val="00197381"/>
    <w:rsid w:val="001A05F8"/>
    <w:rsid w:val="001A1352"/>
    <w:rsid w:val="001A2A2F"/>
    <w:rsid w:val="001A50F0"/>
    <w:rsid w:val="001A7691"/>
    <w:rsid w:val="001B111F"/>
    <w:rsid w:val="001B1965"/>
    <w:rsid w:val="001B1BA5"/>
    <w:rsid w:val="001B2271"/>
    <w:rsid w:val="001B25FE"/>
    <w:rsid w:val="001B385B"/>
    <w:rsid w:val="001B5457"/>
    <w:rsid w:val="001B5E31"/>
    <w:rsid w:val="001B5F03"/>
    <w:rsid w:val="001B6499"/>
    <w:rsid w:val="001C196C"/>
    <w:rsid w:val="001C297B"/>
    <w:rsid w:val="001C2E1B"/>
    <w:rsid w:val="001C2E49"/>
    <w:rsid w:val="001C3444"/>
    <w:rsid w:val="001C3D14"/>
    <w:rsid w:val="001C420F"/>
    <w:rsid w:val="001C4352"/>
    <w:rsid w:val="001C467C"/>
    <w:rsid w:val="001C5195"/>
    <w:rsid w:val="001C5353"/>
    <w:rsid w:val="001C5C9D"/>
    <w:rsid w:val="001C69F3"/>
    <w:rsid w:val="001C7774"/>
    <w:rsid w:val="001D1146"/>
    <w:rsid w:val="001D1268"/>
    <w:rsid w:val="001D233A"/>
    <w:rsid w:val="001D2422"/>
    <w:rsid w:val="001D4316"/>
    <w:rsid w:val="001D48C3"/>
    <w:rsid w:val="001D59C1"/>
    <w:rsid w:val="001D5E9F"/>
    <w:rsid w:val="001D6BA6"/>
    <w:rsid w:val="001E09AD"/>
    <w:rsid w:val="001E1EA3"/>
    <w:rsid w:val="001E273D"/>
    <w:rsid w:val="001E352F"/>
    <w:rsid w:val="001E361B"/>
    <w:rsid w:val="001E5182"/>
    <w:rsid w:val="001E6560"/>
    <w:rsid w:val="001E7413"/>
    <w:rsid w:val="001E7644"/>
    <w:rsid w:val="001E7D61"/>
    <w:rsid w:val="001F2D26"/>
    <w:rsid w:val="001F2F00"/>
    <w:rsid w:val="001F52E9"/>
    <w:rsid w:val="001F5F54"/>
    <w:rsid w:val="001F61E0"/>
    <w:rsid w:val="001F6B8F"/>
    <w:rsid w:val="001F758E"/>
    <w:rsid w:val="00200BAC"/>
    <w:rsid w:val="0020196C"/>
    <w:rsid w:val="00202967"/>
    <w:rsid w:val="00202A77"/>
    <w:rsid w:val="00202E61"/>
    <w:rsid w:val="00203B32"/>
    <w:rsid w:val="00203DCF"/>
    <w:rsid w:val="00203EAD"/>
    <w:rsid w:val="00205D44"/>
    <w:rsid w:val="00207C0A"/>
    <w:rsid w:val="002101E8"/>
    <w:rsid w:val="00211403"/>
    <w:rsid w:val="0021192B"/>
    <w:rsid w:val="002135C7"/>
    <w:rsid w:val="00213F61"/>
    <w:rsid w:val="002149FF"/>
    <w:rsid w:val="00215163"/>
    <w:rsid w:val="00215480"/>
    <w:rsid w:val="00215C5B"/>
    <w:rsid w:val="00220234"/>
    <w:rsid w:val="00220820"/>
    <w:rsid w:val="00221B47"/>
    <w:rsid w:val="00222AD5"/>
    <w:rsid w:val="00223414"/>
    <w:rsid w:val="002246EA"/>
    <w:rsid w:val="00224B9A"/>
    <w:rsid w:val="00224E26"/>
    <w:rsid w:val="00225703"/>
    <w:rsid w:val="00227503"/>
    <w:rsid w:val="00227BD5"/>
    <w:rsid w:val="0023056D"/>
    <w:rsid w:val="00230FE7"/>
    <w:rsid w:val="00232531"/>
    <w:rsid w:val="002334ED"/>
    <w:rsid w:val="00233A3F"/>
    <w:rsid w:val="002348AD"/>
    <w:rsid w:val="002403E8"/>
    <w:rsid w:val="00240967"/>
    <w:rsid w:val="00240A78"/>
    <w:rsid w:val="00240C17"/>
    <w:rsid w:val="00242F12"/>
    <w:rsid w:val="002432DC"/>
    <w:rsid w:val="00243A2E"/>
    <w:rsid w:val="00246789"/>
    <w:rsid w:val="002470F8"/>
    <w:rsid w:val="0024764B"/>
    <w:rsid w:val="00247825"/>
    <w:rsid w:val="00251FB8"/>
    <w:rsid w:val="00252038"/>
    <w:rsid w:val="002521FD"/>
    <w:rsid w:val="00252704"/>
    <w:rsid w:val="00252B7C"/>
    <w:rsid w:val="002549C8"/>
    <w:rsid w:val="0025589D"/>
    <w:rsid w:val="00256114"/>
    <w:rsid w:val="00260571"/>
    <w:rsid w:val="0026275E"/>
    <w:rsid w:val="00262A20"/>
    <w:rsid w:val="002640E7"/>
    <w:rsid w:val="002659A9"/>
    <w:rsid w:val="00267BEA"/>
    <w:rsid w:val="002710B7"/>
    <w:rsid w:val="00271179"/>
    <w:rsid w:val="00271CE5"/>
    <w:rsid w:val="002723B2"/>
    <w:rsid w:val="002735FD"/>
    <w:rsid w:val="00273626"/>
    <w:rsid w:val="00274863"/>
    <w:rsid w:val="00276110"/>
    <w:rsid w:val="002761CE"/>
    <w:rsid w:val="00280922"/>
    <w:rsid w:val="00280D96"/>
    <w:rsid w:val="0028101B"/>
    <w:rsid w:val="00282020"/>
    <w:rsid w:val="002822CA"/>
    <w:rsid w:val="00282F3E"/>
    <w:rsid w:val="0028383D"/>
    <w:rsid w:val="0028591B"/>
    <w:rsid w:val="002862A5"/>
    <w:rsid w:val="00286992"/>
    <w:rsid w:val="00287321"/>
    <w:rsid w:val="002910E2"/>
    <w:rsid w:val="0029163F"/>
    <w:rsid w:val="002917A0"/>
    <w:rsid w:val="002928D5"/>
    <w:rsid w:val="00292C31"/>
    <w:rsid w:val="002933D3"/>
    <w:rsid w:val="00293F4E"/>
    <w:rsid w:val="00295D53"/>
    <w:rsid w:val="00296EA5"/>
    <w:rsid w:val="002A01F8"/>
    <w:rsid w:val="002A13B7"/>
    <w:rsid w:val="002A2AD3"/>
    <w:rsid w:val="002A3A24"/>
    <w:rsid w:val="002A43FD"/>
    <w:rsid w:val="002A4B82"/>
    <w:rsid w:val="002A68C6"/>
    <w:rsid w:val="002A7531"/>
    <w:rsid w:val="002B2FB5"/>
    <w:rsid w:val="002B4B98"/>
    <w:rsid w:val="002B5014"/>
    <w:rsid w:val="002B547F"/>
    <w:rsid w:val="002B718F"/>
    <w:rsid w:val="002C063B"/>
    <w:rsid w:val="002C08DB"/>
    <w:rsid w:val="002C1FCD"/>
    <w:rsid w:val="002C26F6"/>
    <w:rsid w:val="002C2DB0"/>
    <w:rsid w:val="002C420A"/>
    <w:rsid w:val="002C4941"/>
    <w:rsid w:val="002C74D6"/>
    <w:rsid w:val="002C768E"/>
    <w:rsid w:val="002C79BC"/>
    <w:rsid w:val="002D1889"/>
    <w:rsid w:val="002D1CA8"/>
    <w:rsid w:val="002D34B0"/>
    <w:rsid w:val="002D3972"/>
    <w:rsid w:val="002D4310"/>
    <w:rsid w:val="002D5BF8"/>
    <w:rsid w:val="002D65EE"/>
    <w:rsid w:val="002D6FF1"/>
    <w:rsid w:val="002E1096"/>
    <w:rsid w:val="002E1475"/>
    <w:rsid w:val="002E16D0"/>
    <w:rsid w:val="002E1ED4"/>
    <w:rsid w:val="002E258E"/>
    <w:rsid w:val="002E2A4C"/>
    <w:rsid w:val="002E2C04"/>
    <w:rsid w:val="002E34CE"/>
    <w:rsid w:val="002E414D"/>
    <w:rsid w:val="002F0360"/>
    <w:rsid w:val="002F0478"/>
    <w:rsid w:val="002F1009"/>
    <w:rsid w:val="002F1380"/>
    <w:rsid w:val="002F2236"/>
    <w:rsid w:val="002F45E4"/>
    <w:rsid w:val="002F482A"/>
    <w:rsid w:val="002F5503"/>
    <w:rsid w:val="002F5A7B"/>
    <w:rsid w:val="002F612F"/>
    <w:rsid w:val="002F68C0"/>
    <w:rsid w:val="00300411"/>
    <w:rsid w:val="00300669"/>
    <w:rsid w:val="00300FE9"/>
    <w:rsid w:val="00301378"/>
    <w:rsid w:val="003013B7"/>
    <w:rsid w:val="00302827"/>
    <w:rsid w:val="00304289"/>
    <w:rsid w:val="003042E0"/>
    <w:rsid w:val="00304A53"/>
    <w:rsid w:val="0030629C"/>
    <w:rsid w:val="003062DF"/>
    <w:rsid w:val="00306AEB"/>
    <w:rsid w:val="003107BF"/>
    <w:rsid w:val="00311381"/>
    <w:rsid w:val="00311E9E"/>
    <w:rsid w:val="003120E4"/>
    <w:rsid w:val="003120F3"/>
    <w:rsid w:val="00313C5A"/>
    <w:rsid w:val="003150EB"/>
    <w:rsid w:val="0031653F"/>
    <w:rsid w:val="003166FF"/>
    <w:rsid w:val="00316E46"/>
    <w:rsid w:val="00317ACB"/>
    <w:rsid w:val="003214E4"/>
    <w:rsid w:val="00322A76"/>
    <w:rsid w:val="00324DA9"/>
    <w:rsid w:val="00325BE0"/>
    <w:rsid w:val="00327088"/>
    <w:rsid w:val="0032742E"/>
    <w:rsid w:val="003276A5"/>
    <w:rsid w:val="00330B71"/>
    <w:rsid w:val="00331027"/>
    <w:rsid w:val="00331DE8"/>
    <w:rsid w:val="0033315D"/>
    <w:rsid w:val="00334636"/>
    <w:rsid w:val="003357B3"/>
    <w:rsid w:val="00336492"/>
    <w:rsid w:val="00336B56"/>
    <w:rsid w:val="003404F6"/>
    <w:rsid w:val="003412A1"/>
    <w:rsid w:val="00342FCB"/>
    <w:rsid w:val="003430A7"/>
    <w:rsid w:val="00344CFC"/>
    <w:rsid w:val="0034571F"/>
    <w:rsid w:val="003462A6"/>
    <w:rsid w:val="00347ACF"/>
    <w:rsid w:val="0035101C"/>
    <w:rsid w:val="00351C66"/>
    <w:rsid w:val="003541FE"/>
    <w:rsid w:val="00354DDC"/>
    <w:rsid w:val="00356331"/>
    <w:rsid w:val="003569B2"/>
    <w:rsid w:val="003612F8"/>
    <w:rsid w:val="00362912"/>
    <w:rsid w:val="003636BF"/>
    <w:rsid w:val="003663BB"/>
    <w:rsid w:val="0036648A"/>
    <w:rsid w:val="003668CD"/>
    <w:rsid w:val="003669FB"/>
    <w:rsid w:val="00366D28"/>
    <w:rsid w:val="00371992"/>
    <w:rsid w:val="0037244B"/>
    <w:rsid w:val="0037283B"/>
    <w:rsid w:val="00372DD8"/>
    <w:rsid w:val="00373D92"/>
    <w:rsid w:val="00373F7D"/>
    <w:rsid w:val="00374471"/>
    <w:rsid w:val="0037479F"/>
    <w:rsid w:val="003754A7"/>
    <w:rsid w:val="003754E6"/>
    <w:rsid w:val="00375E3F"/>
    <w:rsid w:val="00377698"/>
    <w:rsid w:val="00380B24"/>
    <w:rsid w:val="003826FF"/>
    <w:rsid w:val="003845B4"/>
    <w:rsid w:val="003856DC"/>
    <w:rsid w:val="003864D8"/>
    <w:rsid w:val="00387B1A"/>
    <w:rsid w:val="00390680"/>
    <w:rsid w:val="00390A44"/>
    <w:rsid w:val="00391072"/>
    <w:rsid w:val="003910C1"/>
    <w:rsid w:val="00391B1D"/>
    <w:rsid w:val="0039203D"/>
    <w:rsid w:val="00392059"/>
    <w:rsid w:val="00392C9B"/>
    <w:rsid w:val="00393633"/>
    <w:rsid w:val="003956D7"/>
    <w:rsid w:val="0039621E"/>
    <w:rsid w:val="003965E0"/>
    <w:rsid w:val="00397B7D"/>
    <w:rsid w:val="003A123E"/>
    <w:rsid w:val="003A17A9"/>
    <w:rsid w:val="003A28B8"/>
    <w:rsid w:val="003A2B13"/>
    <w:rsid w:val="003A3A78"/>
    <w:rsid w:val="003A4070"/>
    <w:rsid w:val="003A4F15"/>
    <w:rsid w:val="003A6407"/>
    <w:rsid w:val="003A65D5"/>
    <w:rsid w:val="003A68AD"/>
    <w:rsid w:val="003A772D"/>
    <w:rsid w:val="003B1525"/>
    <w:rsid w:val="003B15C2"/>
    <w:rsid w:val="003B19AC"/>
    <w:rsid w:val="003B276B"/>
    <w:rsid w:val="003B2A9C"/>
    <w:rsid w:val="003B4363"/>
    <w:rsid w:val="003B46A6"/>
    <w:rsid w:val="003B5ED7"/>
    <w:rsid w:val="003B734A"/>
    <w:rsid w:val="003B74C0"/>
    <w:rsid w:val="003B7A21"/>
    <w:rsid w:val="003B7AD7"/>
    <w:rsid w:val="003C2409"/>
    <w:rsid w:val="003C4D81"/>
    <w:rsid w:val="003C5520"/>
    <w:rsid w:val="003C58AD"/>
    <w:rsid w:val="003C65B6"/>
    <w:rsid w:val="003D079F"/>
    <w:rsid w:val="003D0BA1"/>
    <w:rsid w:val="003D12B3"/>
    <w:rsid w:val="003D13C9"/>
    <w:rsid w:val="003D1CB3"/>
    <w:rsid w:val="003D268A"/>
    <w:rsid w:val="003E18D9"/>
    <w:rsid w:val="003E1C74"/>
    <w:rsid w:val="003E2794"/>
    <w:rsid w:val="003E31B1"/>
    <w:rsid w:val="003E3CE7"/>
    <w:rsid w:val="003E3EB2"/>
    <w:rsid w:val="003E490D"/>
    <w:rsid w:val="003E63DF"/>
    <w:rsid w:val="003E64ED"/>
    <w:rsid w:val="003F0651"/>
    <w:rsid w:val="003F09D1"/>
    <w:rsid w:val="003F20FE"/>
    <w:rsid w:val="003F2F3D"/>
    <w:rsid w:val="003F328C"/>
    <w:rsid w:val="003F36B5"/>
    <w:rsid w:val="003F6553"/>
    <w:rsid w:val="003F74CF"/>
    <w:rsid w:val="00400225"/>
    <w:rsid w:val="00404C3A"/>
    <w:rsid w:val="00405DCE"/>
    <w:rsid w:val="00406E78"/>
    <w:rsid w:val="00407E47"/>
    <w:rsid w:val="00407E61"/>
    <w:rsid w:val="00410990"/>
    <w:rsid w:val="00412F0E"/>
    <w:rsid w:val="00413EA8"/>
    <w:rsid w:val="00415F4D"/>
    <w:rsid w:val="00416F49"/>
    <w:rsid w:val="00417891"/>
    <w:rsid w:val="00417EC4"/>
    <w:rsid w:val="0042005B"/>
    <w:rsid w:val="004205AC"/>
    <w:rsid w:val="00420750"/>
    <w:rsid w:val="00423012"/>
    <w:rsid w:val="00424750"/>
    <w:rsid w:val="004253D1"/>
    <w:rsid w:val="004267D8"/>
    <w:rsid w:val="00427091"/>
    <w:rsid w:val="004303BB"/>
    <w:rsid w:val="0043160C"/>
    <w:rsid w:val="00432825"/>
    <w:rsid w:val="00433C55"/>
    <w:rsid w:val="0043489C"/>
    <w:rsid w:val="004365C8"/>
    <w:rsid w:val="00436A4F"/>
    <w:rsid w:val="00436E85"/>
    <w:rsid w:val="00437043"/>
    <w:rsid w:val="00437B8E"/>
    <w:rsid w:val="00437C65"/>
    <w:rsid w:val="004417C0"/>
    <w:rsid w:val="00442B9F"/>
    <w:rsid w:val="00445E73"/>
    <w:rsid w:val="00450B5B"/>
    <w:rsid w:val="0045238D"/>
    <w:rsid w:val="00452798"/>
    <w:rsid w:val="00452F43"/>
    <w:rsid w:val="0045586D"/>
    <w:rsid w:val="00457750"/>
    <w:rsid w:val="0046164F"/>
    <w:rsid w:val="00463315"/>
    <w:rsid w:val="00464EF0"/>
    <w:rsid w:val="004653F8"/>
    <w:rsid w:val="00465A68"/>
    <w:rsid w:val="00465CED"/>
    <w:rsid w:val="004665E3"/>
    <w:rsid w:val="004670E6"/>
    <w:rsid w:val="004677C9"/>
    <w:rsid w:val="004707C7"/>
    <w:rsid w:val="00474267"/>
    <w:rsid w:val="00474362"/>
    <w:rsid w:val="004748E5"/>
    <w:rsid w:val="00474EC4"/>
    <w:rsid w:val="00477F2D"/>
    <w:rsid w:val="00480288"/>
    <w:rsid w:val="00480755"/>
    <w:rsid w:val="00481741"/>
    <w:rsid w:val="0048380E"/>
    <w:rsid w:val="0048398E"/>
    <w:rsid w:val="00483F66"/>
    <w:rsid w:val="0048727F"/>
    <w:rsid w:val="004875AE"/>
    <w:rsid w:val="00487C72"/>
    <w:rsid w:val="00487FE0"/>
    <w:rsid w:val="00491E9C"/>
    <w:rsid w:val="004931F8"/>
    <w:rsid w:val="00494239"/>
    <w:rsid w:val="00494B40"/>
    <w:rsid w:val="004A02EB"/>
    <w:rsid w:val="004A0877"/>
    <w:rsid w:val="004A210B"/>
    <w:rsid w:val="004A256C"/>
    <w:rsid w:val="004A4FD9"/>
    <w:rsid w:val="004A561E"/>
    <w:rsid w:val="004A5FC1"/>
    <w:rsid w:val="004A61EA"/>
    <w:rsid w:val="004B0E22"/>
    <w:rsid w:val="004B293A"/>
    <w:rsid w:val="004B2B74"/>
    <w:rsid w:val="004B2BB9"/>
    <w:rsid w:val="004B2F87"/>
    <w:rsid w:val="004B3E61"/>
    <w:rsid w:val="004B6DC0"/>
    <w:rsid w:val="004B7148"/>
    <w:rsid w:val="004B786D"/>
    <w:rsid w:val="004B7AFB"/>
    <w:rsid w:val="004B7EB0"/>
    <w:rsid w:val="004C2DF2"/>
    <w:rsid w:val="004C32E6"/>
    <w:rsid w:val="004C4C3E"/>
    <w:rsid w:val="004C69D2"/>
    <w:rsid w:val="004C6DE9"/>
    <w:rsid w:val="004C703B"/>
    <w:rsid w:val="004C784D"/>
    <w:rsid w:val="004D1B71"/>
    <w:rsid w:val="004D1C17"/>
    <w:rsid w:val="004D345F"/>
    <w:rsid w:val="004D4D5F"/>
    <w:rsid w:val="004D509B"/>
    <w:rsid w:val="004D6251"/>
    <w:rsid w:val="004D6A98"/>
    <w:rsid w:val="004D6B48"/>
    <w:rsid w:val="004D74AF"/>
    <w:rsid w:val="004E0D05"/>
    <w:rsid w:val="004E5095"/>
    <w:rsid w:val="004E78CB"/>
    <w:rsid w:val="004F24D3"/>
    <w:rsid w:val="004F2FEB"/>
    <w:rsid w:val="004F36D2"/>
    <w:rsid w:val="004F44DA"/>
    <w:rsid w:val="004F50C5"/>
    <w:rsid w:val="004F515F"/>
    <w:rsid w:val="004F5463"/>
    <w:rsid w:val="004F64E9"/>
    <w:rsid w:val="004F7855"/>
    <w:rsid w:val="00500D10"/>
    <w:rsid w:val="00502931"/>
    <w:rsid w:val="00503A30"/>
    <w:rsid w:val="00503B1F"/>
    <w:rsid w:val="00504489"/>
    <w:rsid w:val="0050563E"/>
    <w:rsid w:val="00506882"/>
    <w:rsid w:val="00506DA9"/>
    <w:rsid w:val="005075D8"/>
    <w:rsid w:val="0050782B"/>
    <w:rsid w:val="0051054D"/>
    <w:rsid w:val="005143E6"/>
    <w:rsid w:val="0051651F"/>
    <w:rsid w:val="00517E12"/>
    <w:rsid w:val="0052122A"/>
    <w:rsid w:val="00521242"/>
    <w:rsid w:val="005214EA"/>
    <w:rsid w:val="00522D48"/>
    <w:rsid w:val="00523F1C"/>
    <w:rsid w:val="005249B4"/>
    <w:rsid w:val="005251D0"/>
    <w:rsid w:val="00526246"/>
    <w:rsid w:val="005262AF"/>
    <w:rsid w:val="00526F2E"/>
    <w:rsid w:val="0053016C"/>
    <w:rsid w:val="00532FF2"/>
    <w:rsid w:val="00533B08"/>
    <w:rsid w:val="00534DD2"/>
    <w:rsid w:val="0053507B"/>
    <w:rsid w:val="0053578B"/>
    <w:rsid w:val="00535F37"/>
    <w:rsid w:val="00540F67"/>
    <w:rsid w:val="005416FB"/>
    <w:rsid w:val="00541AEB"/>
    <w:rsid w:val="0054335F"/>
    <w:rsid w:val="00544E1B"/>
    <w:rsid w:val="00546EF7"/>
    <w:rsid w:val="005473D9"/>
    <w:rsid w:val="00554389"/>
    <w:rsid w:val="005549A8"/>
    <w:rsid w:val="005553AB"/>
    <w:rsid w:val="00556802"/>
    <w:rsid w:val="00557D54"/>
    <w:rsid w:val="00560B7F"/>
    <w:rsid w:val="00563553"/>
    <w:rsid w:val="00563915"/>
    <w:rsid w:val="00563D1F"/>
    <w:rsid w:val="00565D3F"/>
    <w:rsid w:val="00566F1B"/>
    <w:rsid w:val="00567106"/>
    <w:rsid w:val="005707A3"/>
    <w:rsid w:val="00572F09"/>
    <w:rsid w:val="0057349A"/>
    <w:rsid w:val="005734E9"/>
    <w:rsid w:val="00573F00"/>
    <w:rsid w:val="00575931"/>
    <w:rsid w:val="00577B7D"/>
    <w:rsid w:val="0058006A"/>
    <w:rsid w:val="005821D4"/>
    <w:rsid w:val="00583E9D"/>
    <w:rsid w:val="005851D8"/>
    <w:rsid w:val="005862BA"/>
    <w:rsid w:val="00586F8E"/>
    <w:rsid w:val="005902A8"/>
    <w:rsid w:val="005902B6"/>
    <w:rsid w:val="00592C87"/>
    <w:rsid w:val="00595150"/>
    <w:rsid w:val="005A2141"/>
    <w:rsid w:val="005A2F37"/>
    <w:rsid w:val="005A4032"/>
    <w:rsid w:val="005A403A"/>
    <w:rsid w:val="005A4B4E"/>
    <w:rsid w:val="005A550C"/>
    <w:rsid w:val="005B0613"/>
    <w:rsid w:val="005B069A"/>
    <w:rsid w:val="005B0B45"/>
    <w:rsid w:val="005B17C5"/>
    <w:rsid w:val="005B1E0B"/>
    <w:rsid w:val="005B3568"/>
    <w:rsid w:val="005B46AD"/>
    <w:rsid w:val="005B581D"/>
    <w:rsid w:val="005B5903"/>
    <w:rsid w:val="005B73B7"/>
    <w:rsid w:val="005C065D"/>
    <w:rsid w:val="005C0B4A"/>
    <w:rsid w:val="005C2242"/>
    <w:rsid w:val="005C2840"/>
    <w:rsid w:val="005C2A9E"/>
    <w:rsid w:val="005C44CE"/>
    <w:rsid w:val="005C46F1"/>
    <w:rsid w:val="005C4E20"/>
    <w:rsid w:val="005C6053"/>
    <w:rsid w:val="005C6237"/>
    <w:rsid w:val="005C6562"/>
    <w:rsid w:val="005C7C12"/>
    <w:rsid w:val="005D1FFA"/>
    <w:rsid w:val="005D255D"/>
    <w:rsid w:val="005D3574"/>
    <w:rsid w:val="005D4536"/>
    <w:rsid w:val="005D5891"/>
    <w:rsid w:val="005D5D2E"/>
    <w:rsid w:val="005D5EDB"/>
    <w:rsid w:val="005D6D46"/>
    <w:rsid w:val="005E0C74"/>
    <w:rsid w:val="005E1D3C"/>
    <w:rsid w:val="005E34F0"/>
    <w:rsid w:val="005E5859"/>
    <w:rsid w:val="005E6DF1"/>
    <w:rsid w:val="005F1009"/>
    <w:rsid w:val="005F3522"/>
    <w:rsid w:val="005F3C15"/>
    <w:rsid w:val="005F48F8"/>
    <w:rsid w:val="005F502D"/>
    <w:rsid w:val="005F72AA"/>
    <w:rsid w:val="00601700"/>
    <w:rsid w:val="00601E3C"/>
    <w:rsid w:val="0060228F"/>
    <w:rsid w:val="00603A60"/>
    <w:rsid w:val="00605DBE"/>
    <w:rsid w:val="0060755E"/>
    <w:rsid w:val="00610EED"/>
    <w:rsid w:val="00611961"/>
    <w:rsid w:val="00611B7D"/>
    <w:rsid w:val="006121F0"/>
    <w:rsid w:val="006125F6"/>
    <w:rsid w:val="00613A34"/>
    <w:rsid w:val="00613FCA"/>
    <w:rsid w:val="006140E9"/>
    <w:rsid w:val="00614892"/>
    <w:rsid w:val="00615526"/>
    <w:rsid w:val="00616680"/>
    <w:rsid w:val="006206AD"/>
    <w:rsid w:val="006206B7"/>
    <w:rsid w:val="00620B79"/>
    <w:rsid w:val="006213A8"/>
    <w:rsid w:val="0062318E"/>
    <w:rsid w:val="00623AA7"/>
    <w:rsid w:val="0062480D"/>
    <w:rsid w:val="00624BCE"/>
    <w:rsid w:val="006307D3"/>
    <w:rsid w:val="0063093D"/>
    <w:rsid w:val="00632253"/>
    <w:rsid w:val="00633DE7"/>
    <w:rsid w:val="00634E91"/>
    <w:rsid w:val="0063571B"/>
    <w:rsid w:val="00635872"/>
    <w:rsid w:val="00635C16"/>
    <w:rsid w:val="006420F9"/>
    <w:rsid w:val="00642714"/>
    <w:rsid w:val="006437D9"/>
    <w:rsid w:val="006455CE"/>
    <w:rsid w:val="006515EC"/>
    <w:rsid w:val="0065192B"/>
    <w:rsid w:val="00651A80"/>
    <w:rsid w:val="006544A1"/>
    <w:rsid w:val="00654DE5"/>
    <w:rsid w:val="0065652A"/>
    <w:rsid w:val="006570D5"/>
    <w:rsid w:val="006579D4"/>
    <w:rsid w:val="00660296"/>
    <w:rsid w:val="006610DA"/>
    <w:rsid w:val="00664B19"/>
    <w:rsid w:val="006651C4"/>
    <w:rsid w:val="00665D5F"/>
    <w:rsid w:val="0066769F"/>
    <w:rsid w:val="00667B37"/>
    <w:rsid w:val="006708F8"/>
    <w:rsid w:val="006725A4"/>
    <w:rsid w:val="00673988"/>
    <w:rsid w:val="00673E65"/>
    <w:rsid w:val="006748E8"/>
    <w:rsid w:val="00674963"/>
    <w:rsid w:val="00674FC6"/>
    <w:rsid w:val="00675604"/>
    <w:rsid w:val="006767D4"/>
    <w:rsid w:val="006806B8"/>
    <w:rsid w:val="006806FE"/>
    <w:rsid w:val="00680DAA"/>
    <w:rsid w:val="00682AFE"/>
    <w:rsid w:val="0068402C"/>
    <w:rsid w:val="00684172"/>
    <w:rsid w:val="006854EB"/>
    <w:rsid w:val="00685883"/>
    <w:rsid w:val="0068612E"/>
    <w:rsid w:val="00686E8B"/>
    <w:rsid w:val="00687334"/>
    <w:rsid w:val="006902F1"/>
    <w:rsid w:val="00690A16"/>
    <w:rsid w:val="006918CA"/>
    <w:rsid w:val="00691985"/>
    <w:rsid w:val="006936C3"/>
    <w:rsid w:val="00694325"/>
    <w:rsid w:val="00697E9F"/>
    <w:rsid w:val="006A06CE"/>
    <w:rsid w:val="006A0A64"/>
    <w:rsid w:val="006A1090"/>
    <w:rsid w:val="006A154D"/>
    <w:rsid w:val="006A32C3"/>
    <w:rsid w:val="006A34D4"/>
    <w:rsid w:val="006A3900"/>
    <w:rsid w:val="006A4A61"/>
    <w:rsid w:val="006A6A11"/>
    <w:rsid w:val="006A72F2"/>
    <w:rsid w:val="006B0E45"/>
    <w:rsid w:val="006B2191"/>
    <w:rsid w:val="006B59AF"/>
    <w:rsid w:val="006B5FCA"/>
    <w:rsid w:val="006C06A2"/>
    <w:rsid w:val="006C1759"/>
    <w:rsid w:val="006C18E3"/>
    <w:rsid w:val="006C3203"/>
    <w:rsid w:val="006C54EB"/>
    <w:rsid w:val="006C5A55"/>
    <w:rsid w:val="006C75A0"/>
    <w:rsid w:val="006D1D36"/>
    <w:rsid w:val="006D42D9"/>
    <w:rsid w:val="006D4326"/>
    <w:rsid w:val="006D6180"/>
    <w:rsid w:val="006D77B2"/>
    <w:rsid w:val="006E01AD"/>
    <w:rsid w:val="006E2A6D"/>
    <w:rsid w:val="006E4FE6"/>
    <w:rsid w:val="006E5921"/>
    <w:rsid w:val="006E5975"/>
    <w:rsid w:val="006E6733"/>
    <w:rsid w:val="006F01AD"/>
    <w:rsid w:val="006F2466"/>
    <w:rsid w:val="006F5F9C"/>
    <w:rsid w:val="006F7958"/>
    <w:rsid w:val="00701BA5"/>
    <w:rsid w:val="00702ADE"/>
    <w:rsid w:val="00702B00"/>
    <w:rsid w:val="0070365D"/>
    <w:rsid w:val="0070461C"/>
    <w:rsid w:val="00704B45"/>
    <w:rsid w:val="0070504C"/>
    <w:rsid w:val="00705931"/>
    <w:rsid w:val="007062C9"/>
    <w:rsid w:val="00710C2F"/>
    <w:rsid w:val="00711AA7"/>
    <w:rsid w:val="007128CE"/>
    <w:rsid w:val="007137DA"/>
    <w:rsid w:val="007144B8"/>
    <w:rsid w:val="0071497B"/>
    <w:rsid w:val="00715D55"/>
    <w:rsid w:val="0071607C"/>
    <w:rsid w:val="007167BC"/>
    <w:rsid w:val="00717DB5"/>
    <w:rsid w:val="00720878"/>
    <w:rsid w:val="007209DB"/>
    <w:rsid w:val="007210BA"/>
    <w:rsid w:val="007232D5"/>
    <w:rsid w:val="007233C0"/>
    <w:rsid w:val="00724865"/>
    <w:rsid w:val="007253BC"/>
    <w:rsid w:val="00725B55"/>
    <w:rsid w:val="00731915"/>
    <w:rsid w:val="00732940"/>
    <w:rsid w:val="00733017"/>
    <w:rsid w:val="00734344"/>
    <w:rsid w:val="00734FB3"/>
    <w:rsid w:val="00735439"/>
    <w:rsid w:val="0073589D"/>
    <w:rsid w:val="00740072"/>
    <w:rsid w:val="0074149C"/>
    <w:rsid w:val="00743959"/>
    <w:rsid w:val="00745943"/>
    <w:rsid w:val="00747B81"/>
    <w:rsid w:val="00747ED3"/>
    <w:rsid w:val="007518C2"/>
    <w:rsid w:val="00752037"/>
    <w:rsid w:val="00753EB8"/>
    <w:rsid w:val="0075515F"/>
    <w:rsid w:val="00755799"/>
    <w:rsid w:val="007573B4"/>
    <w:rsid w:val="007605E0"/>
    <w:rsid w:val="00760E00"/>
    <w:rsid w:val="0076156E"/>
    <w:rsid w:val="007615CA"/>
    <w:rsid w:val="00761A3C"/>
    <w:rsid w:val="00764F8D"/>
    <w:rsid w:val="00765B08"/>
    <w:rsid w:val="00766258"/>
    <w:rsid w:val="007672BA"/>
    <w:rsid w:val="007673A1"/>
    <w:rsid w:val="00771007"/>
    <w:rsid w:val="00772355"/>
    <w:rsid w:val="007727AE"/>
    <w:rsid w:val="00772891"/>
    <w:rsid w:val="00774F62"/>
    <w:rsid w:val="00775283"/>
    <w:rsid w:val="00776FE4"/>
    <w:rsid w:val="00777D19"/>
    <w:rsid w:val="0078168F"/>
    <w:rsid w:val="007830E7"/>
    <w:rsid w:val="007831EF"/>
    <w:rsid w:val="00783310"/>
    <w:rsid w:val="007837D5"/>
    <w:rsid w:val="007837FF"/>
    <w:rsid w:val="00784D88"/>
    <w:rsid w:val="00787060"/>
    <w:rsid w:val="007879AC"/>
    <w:rsid w:val="007904A5"/>
    <w:rsid w:val="007910E9"/>
    <w:rsid w:val="00792FBF"/>
    <w:rsid w:val="00793BA4"/>
    <w:rsid w:val="00795830"/>
    <w:rsid w:val="00795CE6"/>
    <w:rsid w:val="00795DFD"/>
    <w:rsid w:val="007A21BC"/>
    <w:rsid w:val="007A24C6"/>
    <w:rsid w:val="007A4742"/>
    <w:rsid w:val="007A4A6D"/>
    <w:rsid w:val="007A5F88"/>
    <w:rsid w:val="007B01CE"/>
    <w:rsid w:val="007B2A50"/>
    <w:rsid w:val="007B2B69"/>
    <w:rsid w:val="007B3ECD"/>
    <w:rsid w:val="007B48E0"/>
    <w:rsid w:val="007B58A0"/>
    <w:rsid w:val="007B5932"/>
    <w:rsid w:val="007B5A51"/>
    <w:rsid w:val="007B682D"/>
    <w:rsid w:val="007B6AB7"/>
    <w:rsid w:val="007B6C1D"/>
    <w:rsid w:val="007B6DA9"/>
    <w:rsid w:val="007B748F"/>
    <w:rsid w:val="007B75C2"/>
    <w:rsid w:val="007C1F52"/>
    <w:rsid w:val="007C2917"/>
    <w:rsid w:val="007C2FBD"/>
    <w:rsid w:val="007C6672"/>
    <w:rsid w:val="007C746B"/>
    <w:rsid w:val="007D0EAD"/>
    <w:rsid w:val="007D130B"/>
    <w:rsid w:val="007D17AE"/>
    <w:rsid w:val="007D196D"/>
    <w:rsid w:val="007D1BCF"/>
    <w:rsid w:val="007D2C4E"/>
    <w:rsid w:val="007D3677"/>
    <w:rsid w:val="007D4147"/>
    <w:rsid w:val="007D50E2"/>
    <w:rsid w:val="007D6C9D"/>
    <w:rsid w:val="007D75CF"/>
    <w:rsid w:val="007D7D44"/>
    <w:rsid w:val="007D7E31"/>
    <w:rsid w:val="007E01FA"/>
    <w:rsid w:val="007E05B3"/>
    <w:rsid w:val="007E0B11"/>
    <w:rsid w:val="007E1039"/>
    <w:rsid w:val="007E1081"/>
    <w:rsid w:val="007E2044"/>
    <w:rsid w:val="007E2A5E"/>
    <w:rsid w:val="007E394F"/>
    <w:rsid w:val="007E54AC"/>
    <w:rsid w:val="007E5A3C"/>
    <w:rsid w:val="007E6DC5"/>
    <w:rsid w:val="007F01E2"/>
    <w:rsid w:val="007F0E66"/>
    <w:rsid w:val="007F245B"/>
    <w:rsid w:val="007F339E"/>
    <w:rsid w:val="007F49B5"/>
    <w:rsid w:val="007F4AFF"/>
    <w:rsid w:val="00800C32"/>
    <w:rsid w:val="0080235E"/>
    <w:rsid w:val="008023E7"/>
    <w:rsid w:val="00803CCD"/>
    <w:rsid w:val="00805870"/>
    <w:rsid w:val="00805DF1"/>
    <w:rsid w:val="0081217E"/>
    <w:rsid w:val="00812B5E"/>
    <w:rsid w:val="00812D42"/>
    <w:rsid w:val="008140EB"/>
    <w:rsid w:val="0081776D"/>
    <w:rsid w:val="00817E85"/>
    <w:rsid w:val="0082313B"/>
    <w:rsid w:val="00823E47"/>
    <w:rsid w:val="00825698"/>
    <w:rsid w:val="00826518"/>
    <w:rsid w:val="008307C3"/>
    <w:rsid w:val="008327CD"/>
    <w:rsid w:val="00833BE1"/>
    <w:rsid w:val="008365F6"/>
    <w:rsid w:val="00836E9A"/>
    <w:rsid w:val="008375F4"/>
    <w:rsid w:val="00842849"/>
    <w:rsid w:val="00844777"/>
    <w:rsid w:val="00845CFB"/>
    <w:rsid w:val="00846BC3"/>
    <w:rsid w:val="0085052C"/>
    <w:rsid w:val="008515A6"/>
    <w:rsid w:val="0085199C"/>
    <w:rsid w:val="00856EA9"/>
    <w:rsid w:val="00861361"/>
    <w:rsid w:val="008626AB"/>
    <w:rsid w:val="00864F7C"/>
    <w:rsid w:val="008656C8"/>
    <w:rsid w:val="008660F6"/>
    <w:rsid w:val="0086762E"/>
    <w:rsid w:val="008702EC"/>
    <w:rsid w:val="0087270D"/>
    <w:rsid w:val="00873095"/>
    <w:rsid w:val="0087442C"/>
    <w:rsid w:val="00876F84"/>
    <w:rsid w:val="0087763A"/>
    <w:rsid w:val="008777F5"/>
    <w:rsid w:val="00877AF5"/>
    <w:rsid w:val="00880090"/>
    <w:rsid w:val="008801B6"/>
    <w:rsid w:val="0088043C"/>
    <w:rsid w:val="0088299B"/>
    <w:rsid w:val="008831AF"/>
    <w:rsid w:val="0088322B"/>
    <w:rsid w:val="00885995"/>
    <w:rsid w:val="00887254"/>
    <w:rsid w:val="00890220"/>
    <w:rsid w:val="008903A2"/>
    <w:rsid w:val="008906C9"/>
    <w:rsid w:val="0089116F"/>
    <w:rsid w:val="00891E39"/>
    <w:rsid w:val="00895F8E"/>
    <w:rsid w:val="008A0974"/>
    <w:rsid w:val="008A0BD4"/>
    <w:rsid w:val="008A354E"/>
    <w:rsid w:val="008A3AE5"/>
    <w:rsid w:val="008A4652"/>
    <w:rsid w:val="008A5606"/>
    <w:rsid w:val="008A5B14"/>
    <w:rsid w:val="008A61AA"/>
    <w:rsid w:val="008A6E1D"/>
    <w:rsid w:val="008A6E58"/>
    <w:rsid w:val="008B0332"/>
    <w:rsid w:val="008B06DF"/>
    <w:rsid w:val="008B0C57"/>
    <w:rsid w:val="008B16E1"/>
    <w:rsid w:val="008B3AF6"/>
    <w:rsid w:val="008B3BD0"/>
    <w:rsid w:val="008B3C3E"/>
    <w:rsid w:val="008B3F8D"/>
    <w:rsid w:val="008B5063"/>
    <w:rsid w:val="008B6752"/>
    <w:rsid w:val="008B6BB1"/>
    <w:rsid w:val="008C01B7"/>
    <w:rsid w:val="008C1463"/>
    <w:rsid w:val="008C2480"/>
    <w:rsid w:val="008C27F5"/>
    <w:rsid w:val="008C28DB"/>
    <w:rsid w:val="008C3D8C"/>
    <w:rsid w:val="008C4EBC"/>
    <w:rsid w:val="008C56E1"/>
    <w:rsid w:val="008C5738"/>
    <w:rsid w:val="008C68B5"/>
    <w:rsid w:val="008C6BBE"/>
    <w:rsid w:val="008C78B9"/>
    <w:rsid w:val="008D04F0"/>
    <w:rsid w:val="008D1B8D"/>
    <w:rsid w:val="008D24ED"/>
    <w:rsid w:val="008D318A"/>
    <w:rsid w:val="008D45D5"/>
    <w:rsid w:val="008D79FB"/>
    <w:rsid w:val="008E0179"/>
    <w:rsid w:val="008E0E56"/>
    <w:rsid w:val="008E1A90"/>
    <w:rsid w:val="008E1D79"/>
    <w:rsid w:val="008E297A"/>
    <w:rsid w:val="008E2B9C"/>
    <w:rsid w:val="008E3A68"/>
    <w:rsid w:val="008F1F0F"/>
    <w:rsid w:val="008F33A0"/>
    <w:rsid w:val="008F3500"/>
    <w:rsid w:val="008F424C"/>
    <w:rsid w:val="008F4318"/>
    <w:rsid w:val="008F5462"/>
    <w:rsid w:val="008F5C34"/>
    <w:rsid w:val="008F5E05"/>
    <w:rsid w:val="008F7D12"/>
    <w:rsid w:val="00900B58"/>
    <w:rsid w:val="00906A35"/>
    <w:rsid w:val="0091118A"/>
    <w:rsid w:val="00911721"/>
    <w:rsid w:val="00912B3D"/>
    <w:rsid w:val="00913293"/>
    <w:rsid w:val="00913C98"/>
    <w:rsid w:val="0091402D"/>
    <w:rsid w:val="00914436"/>
    <w:rsid w:val="00915080"/>
    <w:rsid w:val="00915B4E"/>
    <w:rsid w:val="00916376"/>
    <w:rsid w:val="009177B1"/>
    <w:rsid w:val="009211B7"/>
    <w:rsid w:val="009228E3"/>
    <w:rsid w:val="009236C8"/>
    <w:rsid w:val="00924631"/>
    <w:rsid w:val="00924E3C"/>
    <w:rsid w:val="009263C1"/>
    <w:rsid w:val="00933825"/>
    <w:rsid w:val="009368AE"/>
    <w:rsid w:val="00940126"/>
    <w:rsid w:val="00941E4F"/>
    <w:rsid w:val="0094496A"/>
    <w:rsid w:val="00944FD4"/>
    <w:rsid w:val="009523C4"/>
    <w:rsid w:val="00952A93"/>
    <w:rsid w:val="00953351"/>
    <w:rsid w:val="009534F4"/>
    <w:rsid w:val="009536B6"/>
    <w:rsid w:val="009546FD"/>
    <w:rsid w:val="009551AF"/>
    <w:rsid w:val="0095583D"/>
    <w:rsid w:val="00955ABD"/>
    <w:rsid w:val="0095635A"/>
    <w:rsid w:val="009570AD"/>
    <w:rsid w:val="00960248"/>
    <w:rsid w:val="009612BB"/>
    <w:rsid w:val="009624CE"/>
    <w:rsid w:val="00962774"/>
    <w:rsid w:val="00962FA6"/>
    <w:rsid w:val="00963005"/>
    <w:rsid w:val="00965ACF"/>
    <w:rsid w:val="00966EBE"/>
    <w:rsid w:val="00970FA3"/>
    <w:rsid w:val="00971B9A"/>
    <w:rsid w:val="0097299C"/>
    <w:rsid w:val="00972E34"/>
    <w:rsid w:val="00974A22"/>
    <w:rsid w:val="00975AD8"/>
    <w:rsid w:val="0098012D"/>
    <w:rsid w:val="00982267"/>
    <w:rsid w:val="009823E0"/>
    <w:rsid w:val="009835C1"/>
    <w:rsid w:val="00984C9C"/>
    <w:rsid w:val="00985267"/>
    <w:rsid w:val="00985636"/>
    <w:rsid w:val="00987A78"/>
    <w:rsid w:val="009907C9"/>
    <w:rsid w:val="00991856"/>
    <w:rsid w:val="00995B5E"/>
    <w:rsid w:val="009963BB"/>
    <w:rsid w:val="009963D6"/>
    <w:rsid w:val="009A13F9"/>
    <w:rsid w:val="009A20CC"/>
    <w:rsid w:val="009A25C8"/>
    <w:rsid w:val="009A3D91"/>
    <w:rsid w:val="009A5EAE"/>
    <w:rsid w:val="009A61C2"/>
    <w:rsid w:val="009A652C"/>
    <w:rsid w:val="009A72CE"/>
    <w:rsid w:val="009A7F2B"/>
    <w:rsid w:val="009B07A6"/>
    <w:rsid w:val="009B0FA8"/>
    <w:rsid w:val="009B3AC3"/>
    <w:rsid w:val="009B409D"/>
    <w:rsid w:val="009B453C"/>
    <w:rsid w:val="009B5F35"/>
    <w:rsid w:val="009B7251"/>
    <w:rsid w:val="009B76FC"/>
    <w:rsid w:val="009B7ED2"/>
    <w:rsid w:val="009C2A07"/>
    <w:rsid w:val="009C3398"/>
    <w:rsid w:val="009C376F"/>
    <w:rsid w:val="009C4CE7"/>
    <w:rsid w:val="009C650A"/>
    <w:rsid w:val="009C68E4"/>
    <w:rsid w:val="009C7AA9"/>
    <w:rsid w:val="009D1AFA"/>
    <w:rsid w:val="009D3D0E"/>
    <w:rsid w:val="009D3F41"/>
    <w:rsid w:val="009D4300"/>
    <w:rsid w:val="009D4EA9"/>
    <w:rsid w:val="009D6679"/>
    <w:rsid w:val="009E01E9"/>
    <w:rsid w:val="009E1505"/>
    <w:rsid w:val="009E1E50"/>
    <w:rsid w:val="009E2A59"/>
    <w:rsid w:val="009E2E07"/>
    <w:rsid w:val="009E454F"/>
    <w:rsid w:val="009E5AF9"/>
    <w:rsid w:val="009E7B4E"/>
    <w:rsid w:val="009F1A23"/>
    <w:rsid w:val="009F22C7"/>
    <w:rsid w:val="009F2A9F"/>
    <w:rsid w:val="009F56E2"/>
    <w:rsid w:val="009F5BDC"/>
    <w:rsid w:val="009F73D2"/>
    <w:rsid w:val="00A00A20"/>
    <w:rsid w:val="00A03C33"/>
    <w:rsid w:val="00A04F3C"/>
    <w:rsid w:val="00A05746"/>
    <w:rsid w:val="00A06C3F"/>
    <w:rsid w:val="00A07832"/>
    <w:rsid w:val="00A103F6"/>
    <w:rsid w:val="00A1111B"/>
    <w:rsid w:val="00A125C5"/>
    <w:rsid w:val="00A144CC"/>
    <w:rsid w:val="00A147FB"/>
    <w:rsid w:val="00A21040"/>
    <w:rsid w:val="00A21540"/>
    <w:rsid w:val="00A227A1"/>
    <w:rsid w:val="00A23633"/>
    <w:rsid w:val="00A240A9"/>
    <w:rsid w:val="00A2516A"/>
    <w:rsid w:val="00A25CAE"/>
    <w:rsid w:val="00A25E7A"/>
    <w:rsid w:val="00A26D3D"/>
    <w:rsid w:val="00A26D5D"/>
    <w:rsid w:val="00A32A85"/>
    <w:rsid w:val="00A3411E"/>
    <w:rsid w:val="00A3545C"/>
    <w:rsid w:val="00A361BD"/>
    <w:rsid w:val="00A3694D"/>
    <w:rsid w:val="00A36F82"/>
    <w:rsid w:val="00A40CF9"/>
    <w:rsid w:val="00A41C8C"/>
    <w:rsid w:val="00A429D6"/>
    <w:rsid w:val="00A449F1"/>
    <w:rsid w:val="00A44EED"/>
    <w:rsid w:val="00A4651E"/>
    <w:rsid w:val="00A47B20"/>
    <w:rsid w:val="00A47B86"/>
    <w:rsid w:val="00A5039D"/>
    <w:rsid w:val="00A520F1"/>
    <w:rsid w:val="00A528BE"/>
    <w:rsid w:val="00A52A20"/>
    <w:rsid w:val="00A535FD"/>
    <w:rsid w:val="00A53DCE"/>
    <w:rsid w:val="00A54233"/>
    <w:rsid w:val="00A544C1"/>
    <w:rsid w:val="00A54BE8"/>
    <w:rsid w:val="00A57CDB"/>
    <w:rsid w:val="00A60CF5"/>
    <w:rsid w:val="00A60EC5"/>
    <w:rsid w:val="00A61FAD"/>
    <w:rsid w:val="00A62172"/>
    <w:rsid w:val="00A62B65"/>
    <w:rsid w:val="00A62BEC"/>
    <w:rsid w:val="00A639E6"/>
    <w:rsid w:val="00A63DCE"/>
    <w:rsid w:val="00A6415D"/>
    <w:rsid w:val="00A65EE7"/>
    <w:rsid w:val="00A66B22"/>
    <w:rsid w:val="00A673B3"/>
    <w:rsid w:val="00A70133"/>
    <w:rsid w:val="00A711FC"/>
    <w:rsid w:val="00A724DA"/>
    <w:rsid w:val="00A72A5C"/>
    <w:rsid w:val="00A72ED5"/>
    <w:rsid w:val="00A7707F"/>
    <w:rsid w:val="00A77AC1"/>
    <w:rsid w:val="00A80F21"/>
    <w:rsid w:val="00A831EB"/>
    <w:rsid w:val="00A8450B"/>
    <w:rsid w:val="00A85530"/>
    <w:rsid w:val="00A85CC9"/>
    <w:rsid w:val="00A863B3"/>
    <w:rsid w:val="00A87637"/>
    <w:rsid w:val="00A877CC"/>
    <w:rsid w:val="00A944FC"/>
    <w:rsid w:val="00A9485D"/>
    <w:rsid w:val="00A94DEB"/>
    <w:rsid w:val="00AA30CA"/>
    <w:rsid w:val="00AA3A2A"/>
    <w:rsid w:val="00AA3A65"/>
    <w:rsid w:val="00AA6C0C"/>
    <w:rsid w:val="00AA7F7A"/>
    <w:rsid w:val="00AB09D7"/>
    <w:rsid w:val="00AB287E"/>
    <w:rsid w:val="00AB5A2C"/>
    <w:rsid w:val="00AB6990"/>
    <w:rsid w:val="00AB7D1B"/>
    <w:rsid w:val="00AC00F7"/>
    <w:rsid w:val="00AC2C7D"/>
    <w:rsid w:val="00AC34C9"/>
    <w:rsid w:val="00AC354A"/>
    <w:rsid w:val="00AC4200"/>
    <w:rsid w:val="00AC54A9"/>
    <w:rsid w:val="00AC5CAF"/>
    <w:rsid w:val="00AC7792"/>
    <w:rsid w:val="00AC7D86"/>
    <w:rsid w:val="00AC7FE0"/>
    <w:rsid w:val="00AD0945"/>
    <w:rsid w:val="00AD2416"/>
    <w:rsid w:val="00AD2AB6"/>
    <w:rsid w:val="00AD3DBD"/>
    <w:rsid w:val="00AD5B15"/>
    <w:rsid w:val="00AD5D20"/>
    <w:rsid w:val="00AE08A2"/>
    <w:rsid w:val="00AE2157"/>
    <w:rsid w:val="00AE2F5A"/>
    <w:rsid w:val="00AE44E5"/>
    <w:rsid w:val="00AE6373"/>
    <w:rsid w:val="00AE76B9"/>
    <w:rsid w:val="00AF10A4"/>
    <w:rsid w:val="00AF1E37"/>
    <w:rsid w:val="00AF23ED"/>
    <w:rsid w:val="00AF2A9F"/>
    <w:rsid w:val="00AF3632"/>
    <w:rsid w:val="00AF5020"/>
    <w:rsid w:val="00AF650F"/>
    <w:rsid w:val="00AF7239"/>
    <w:rsid w:val="00AF72F2"/>
    <w:rsid w:val="00AF7E74"/>
    <w:rsid w:val="00B0051F"/>
    <w:rsid w:val="00B0192F"/>
    <w:rsid w:val="00B03A3E"/>
    <w:rsid w:val="00B03E49"/>
    <w:rsid w:val="00B0535C"/>
    <w:rsid w:val="00B06185"/>
    <w:rsid w:val="00B062FA"/>
    <w:rsid w:val="00B06920"/>
    <w:rsid w:val="00B06ADD"/>
    <w:rsid w:val="00B07C62"/>
    <w:rsid w:val="00B10E0A"/>
    <w:rsid w:val="00B11493"/>
    <w:rsid w:val="00B120D8"/>
    <w:rsid w:val="00B12270"/>
    <w:rsid w:val="00B12867"/>
    <w:rsid w:val="00B13075"/>
    <w:rsid w:val="00B13201"/>
    <w:rsid w:val="00B1509C"/>
    <w:rsid w:val="00B1645D"/>
    <w:rsid w:val="00B17141"/>
    <w:rsid w:val="00B203B7"/>
    <w:rsid w:val="00B20E0C"/>
    <w:rsid w:val="00B2308B"/>
    <w:rsid w:val="00B24A5E"/>
    <w:rsid w:val="00B2504D"/>
    <w:rsid w:val="00B26CF3"/>
    <w:rsid w:val="00B26E80"/>
    <w:rsid w:val="00B31575"/>
    <w:rsid w:val="00B333B9"/>
    <w:rsid w:val="00B36462"/>
    <w:rsid w:val="00B36DF9"/>
    <w:rsid w:val="00B375F9"/>
    <w:rsid w:val="00B37D9C"/>
    <w:rsid w:val="00B453AD"/>
    <w:rsid w:val="00B4547C"/>
    <w:rsid w:val="00B47DD3"/>
    <w:rsid w:val="00B50F31"/>
    <w:rsid w:val="00B5131E"/>
    <w:rsid w:val="00B51661"/>
    <w:rsid w:val="00B51E41"/>
    <w:rsid w:val="00B53E3F"/>
    <w:rsid w:val="00B54B15"/>
    <w:rsid w:val="00B54CF6"/>
    <w:rsid w:val="00B54E94"/>
    <w:rsid w:val="00B55ED0"/>
    <w:rsid w:val="00B55FF6"/>
    <w:rsid w:val="00B56EC6"/>
    <w:rsid w:val="00B60910"/>
    <w:rsid w:val="00B60AFB"/>
    <w:rsid w:val="00B60E4F"/>
    <w:rsid w:val="00B6204B"/>
    <w:rsid w:val="00B6550A"/>
    <w:rsid w:val="00B66226"/>
    <w:rsid w:val="00B6718A"/>
    <w:rsid w:val="00B67393"/>
    <w:rsid w:val="00B67D10"/>
    <w:rsid w:val="00B71A20"/>
    <w:rsid w:val="00B71BF9"/>
    <w:rsid w:val="00B73CF8"/>
    <w:rsid w:val="00B73FA8"/>
    <w:rsid w:val="00B7411F"/>
    <w:rsid w:val="00B74C10"/>
    <w:rsid w:val="00B7592C"/>
    <w:rsid w:val="00B8005A"/>
    <w:rsid w:val="00B80691"/>
    <w:rsid w:val="00B80DC6"/>
    <w:rsid w:val="00B81855"/>
    <w:rsid w:val="00B81DD4"/>
    <w:rsid w:val="00B83DA2"/>
    <w:rsid w:val="00B8547D"/>
    <w:rsid w:val="00B876E3"/>
    <w:rsid w:val="00B903D5"/>
    <w:rsid w:val="00B919B1"/>
    <w:rsid w:val="00B9404B"/>
    <w:rsid w:val="00B943E2"/>
    <w:rsid w:val="00B95238"/>
    <w:rsid w:val="00BA06A9"/>
    <w:rsid w:val="00BA08AD"/>
    <w:rsid w:val="00BA0949"/>
    <w:rsid w:val="00BA1E8E"/>
    <w:rsid w:val="00BA381E"/>
    <w:rsid w:val="00BA4783"/>
    <w:rsid w:val="00BA6644"/>
    <w:rsid w:val="00BA7266"/>
    <w:rsid w:val="00BB0563"/>
    <w:rsid w:val="00BB0C87"/>
    <w:rsid w:val="00BB1F16"/>
    <w:rsid w:val="00BB210C"/>
    <w:rsid w:val="00BB4A22"/>
    <w:rsid w:val="00BB5981"/>
    <w:rsid w:val="00BB5F34"/>
    <w:rsid w:val="00BB72B4"/>
    <w:rsid w:val="00BC2728"/>
    <w:rsid w:val="00BC4BB2"/>
    <w:rsid w:val="00BC6D41"/>
    <w:rsid w:val="00BC6E5E"/>
    <w:rsid w:val="00BC7124"/>
    <w:rsid w:val="00BC7B78"/>
    <w:rsid w:val="00BD0F35"/>
    <w:rsid w:val="00BD27B7"/>
    <w:rsid w:val="00BD40BF"/>
    <w:rsid w:val="00BD46F5"/>
    <w:rsid w:val="00BD4B75"/>
    <w:rsid w:val="00BD65D1"/>
    <w:rsid w:val="00BD787E"/>
    <w:rsid w:val="00BD7A94"/>
    <w:rsid w:val="00BE01E9"/>
    <w:rsid w:val="00BE045B"/>
    <w:rsid w:val="00BE1A87"/>
    <w:rsid w:val="00BE28CA"/>
    <w:rsid w:val="00BE2EDF"/>
    <w:rsid w:val="00BE3D3A"/>
    <w:rsid w:val="00BE4891"/>
    <w:rsid w:val="00BE60C5"/>
    <w:rsid w:val="00BE7DD3"/>
    <w:rsid w:val="00BF0287"/>
    <w:rsid w:val="00BF1514"/>
    <w:rsid w:val="00BF1ACE"/>
    <w:rsid w:val="00BF7C88"/>
    <w:rsid w:val="00C000A3"/>
    <w:rsid w:val="00C00D7E"/>
    <w:rsid w:val="00C0401B"/>
    <w:rsid w:val="00C06200"/>
    <w:rsid w:val="00C13BB5"/>
    <w:rsid w:val="00C14C82"/>
    <w:rsid w:val="00C150D7"/>
    <w:rsid w:val="00C15500"/>
    <w:rsid w:val="00C15E5F"/>
    <w:rsid w:val="00C175EC"/>
    <w:rsid w:val="00C24150"/>
    <w:rsid w:val="00C250D5"/>
    <w:rsid w:val="00C2706E"/>
    <w:rsid w:val="00C27AAF"/>
    <w:rsid w:val="00C329B1"/>
    <w:rsid w:val="00C334E2"/>
    <w:rsid w:val="00C3566F"/>
    <w:rsid w:val="00C37271"/>
    <w:rsid w:val="00C40E32"/>
    <w:rsid w:val="00C41657"/>
    <w:rsid w:val="00C428D2"/>
    <w:rsid w:val="00C4305C"/>
    <w:rsid w:val="00C43C27"/>
    <w:rsid w:val="00C465C6"/>
    <w:rsid w:val="00C46FCA"/>
    <w:rsid w:val="00C5044F"/>
    <w:rsid w:val="00C52F00"/>
    <w:rsid w:val="00C55D65"/>
    <w:rsid w:val="00C601CE"/>
    <w:rsid w:val="00C629AC"/>
    <w:rsid w:val="00C632B9"/>
    <w:rsid w:val="00C640D4"/>
    <w:rsid w:val="00C65A6A"/>
    <w:rsid w:val="00C66776"/>
    <w:rsid w:val="00C70466"/>
    <w:rsid w:val="00C7078D"/>
    <w:rsid w:val="00C72348"/>
    <w:rsid w:val="00C732A6"/>
    <w:rsid w:val="00C736E2"/>
    <w:rsid w:val="00C74D4F"/>
    <w:rsid w:val="00C74EEC"/>
    <w:rsid w:val="00C7588F"/>
    <w:rsid w:val="00C75E72"/>
    <w:rsid w:val="00C7608E"/>
    <w:rsid w:val="00C765C3"/>
    <w:rsid w:val="00C767A0"/>
    <w:rsid w:val="00C76896"/>
    <w:rsid w:val="00C770A6"/>
    <w:rsid w:val="00C80786"/>
    <w:rsid w:val="00C809B6"/>
    <w:rsid w:val="00C8294B"/>
    <w:rsid w:val="00C82F35"/>
    <w:rsid w:val="00C83611"/>
    <w:rsid w:val="00C857CF"/>
    <w:rsid w:val="00C85FD4"/>
    <w:rsid w:val="00C86BDF"/>
    <w:rsid w:val="00C9272A"/>
    <w:rsid w:val="00C92898"/>
    <w:rsid w:val="00C9327D"/>
    <w:rsid w:val="00C93332"/>
    <w:rsid w:val="00C95148"/>
    <w:rsid w:val="00C96781"/>
    <w:rsid w:val="00CA2537"/>
    <w:rsid w:val="00CA48B9"/>
    <w:rsid w:val="00CA48C8"/>
    <w:rsid w:val="00CA490C"/>
    <w:rsid w:val="00CA6962"/>
    <w:rsid w:val="00CA769E"/>
    <w:rsid w:val="00CB1C85"/>
    <w:rsid w:val="00CB31F3"/>
    <w:rsid w:val="00CB38B9"/>
    <w:rsid w:val="00CB49BD"/>
    <w:rsid w:val="00CB5509"/>
    <w:rsid w:val="00CB762E"/>
    <w:rsid w:val="00CC049D"/>
    <w:rsid w:val="00CC115B"/>
    <w:rsid w:val="00CC1F15"/>
    <w:rsid w:val="00CC2AF3"/>
    <w:rsid w:val="00CC2AF4"/>
    <w:rsid w:val="00CC5693"/>
    <w:rsid w:val="00CD14C7"/>
    <w:rsid w:val="00CD194F"/>
    <w:rsid w:val="00CD1AF1"/>
    <w:rsid w:val="00CD369A"/>
    <w:rsid w:val="00CD39E8"/>
    <w:rsid w:val="00CD68B6"/>
    <w:rsid w:val="00CD6AA4"/>
    <w:rsid w:val="00CD6B47"/>
    <w:rsid w:val="00CD714E"/>
    <w:rsid w:val="00CE035D"/>
    <w:rsid w:val="00CE1ED9"/>
    <w:rsid w:val="00CE20C5"/>
    <w:rsid w:val="00CE24CE"/>
    <w:rsid w:val="00CE42EB"/>
    <w:rsid w:val="00CE497D"/>
    <w:rsid w:val="00CE4B9F"/>
    <w:rsid w:val="00CE52DB"/>
    <w:rsid w:val="00CE6CC3"/>
    <w:rsid w:val="00CE7514"/>
    <w:rsid w:val="00CE79AD"/>
    <w:rsid w:val="00CF0409"/>
    <w:rsid w:val="00CF1C90"/>
    <w:rsid w:val="00CF33D3"/>
    <w:rsid w:val="00CF383B"/>
    <w:rsid w:val="00CF5650"/>
    <w:rsid w:val="00CF59B2"/>
    <w:rsid w:val="00CF79E7"/>
    <w:rsid w:val="00D005B5"/>
    <w:rsid w:val="00D007F1"/>
    <w:rsid w:val="00D02808"/>
    <w:rsid w:val="00D043C1"/>
    <w:rsid w:val="00D054B7"/>
    <w:rsid w:val="00D05CD2"/>
    <w:rsid w:val="00D06A9A"/>
    <w:rsid w:val="00D10141"/>
    <w:rsid w:val="00D119DA"/>
    <w:rsid w:val="00D129DE"/>
    <w:rsid w:val="00D12DA1"/>
    <w:rsid w:val="00D13752"/>
    <w:rsid w:val="00D13B02"/>
    <w:rsid w:val="00D13EC1"/>
    <w:rsid w:val="00D157BE"/>
    <w:rsid w:val="00D174B5"/>
    <w:rsid w:val="00D1793F"/>
    <w:rsid w:val="00D17E18"/>
    <w:rsid w:val="00D21108"/>
    <w:rsid w:val="00D21B86"/>
    <w:rsid w:val="00D22D99"/>
    <w:rsid w:val="00D248DE"/>
    <w:rsid w:val="00D24C8C"/>
    <w:rsid w:val="00D27BD1"/>
    <w:rsid w:val="00D27F4D"/>
    <w:rsid w:val="00D30FD9"/>
    <w:rsid w:val="00D31EF4"/>
    <w:rsid w:val="00D3359D"/>
    <w:rsid w:val="00D3383D"/>
    <w:rsid w:val="00D36AD8"/>
    <w:rsid w:val="00D374E8"/>
    <w:rsid w:val="00D40075"/>
    <w:rsid w:val="00D40A48"/>
    <w:rsid w:val="00D412AF"/>
    <w:rsid w:val="00D42904"/>
    <w:rsid w:val="00D433E8"/>
    <w:rsid w:val="00D464A6"/>
    <w:rsid w:val="00D47228"/>
    <w:rsid w:val="00D475A7"/>
    <w:rsid w:val="00D5166F"/>
    <w:rsid w:val="00D523DC"/>
    <w:rsid w:val="00D52990"/>
    <w:rsid w:val="00D52C73"/>
    <w:rsid w:val="00D53303"/>
    <w:rsid w:val="00D5389D"/>
    <w:rsid w:val="00D54901"/>
    <w:rsid w:val="00D555C9"/>
    <w:rsid w:val="00D55FE2"/>
    <w:rsid w:val="00D56FF7"/>
    <w:rsid w:val="00D57088"/>
    <w:rsid w:val="00D57FFD"/>
    <w:rsid w:val="00D60A3D"/>
    <w:rsid w:val="00D60D3E"/>
    <w:rsid w:val="00D6180A"/>
    <w:rsid w:val="00D61D98"/>
    <w:rsid w:val="00D62EBB"/>
    <w:rsid w:val="00D65ACD"/>
    <w:rsid w:val="00D66CBA"/>
    <w:rsid w:val="00D678B7"/>
    <w:rsid w:val="00D67AD4"/>
    <w:rsid w:val="00D73F52"/>
    <w:rsid w:val="00D75C7C"/>
    <w:rsid w:val="00D75CEA"/>
    <w:rsid w:val="00D760F7"/>
    <w:rsid w:val="00D77BCF"/>
    <w:rsid w:val="00D80C56"/>
    <w:rsid w:val="00D82178"/>
    <w:rsid w:val="00D82B38"/>
    <w:rsid w:val="00D8531E"/>
    <w:rsid w:val="00D8542D"/>
    <w:rsid w:val="00D85F80"/>
    <w:rsid w:val="00D86DBE"/>
    <w:rsid w:val="00D90306"/>
    <w:rsid w:val="00D90BE3"/>
    <w:rsid w:val="00D9121F"/>
    <w:rsid w:val="00D91DE2"/>
    <w:rsid w:val="00D9242E"/>
    <w:rsid w:val="00D925E1"/>
    <w:rsid w:val="00D936D0"/>
    <w:rsid w:val="00D949DE"/>
    <w:rsid w:val="00D94C25"/>
    <w:rsid w:val="00D9559C"/>
    <w:rsid w:val="00DA1D66"/>
    <w:rsid w:val="00DA2669"/>
    <w:rsid w:val="00DA2DB4"/>
    <w:rsid w:val="00DA2F12"/>
    <w:rsid w:val="00DA535F"/>
    <w:rsid w:val="00DA6461"/>
    <w:rsid w:val="00DA67FA"/>
    <w:rsid w:val="00DA6818"/>
    <w:rsid w:val="00DA7AB0"/>
    <w:rsid w:val="00DB0045"/>
    <w:rsid w:val="00DB0E25"/>
    <w:rsid w:val="00DB13D4"/>
    <w:rsid w:val="00DB2707"/>
    <w:rsid w:val="00DB301D"/>
    <w:rsid w:val="00DB30CB"/>
    <w:rsid w:val="00DB57ED"/>
    <w:rsid w:val="00DC02DF"/>
    <w:rsid w:val="00DC02F3"/>
    <w:rsid w:val="00DC29FC"/>
    <w:rsid w:val="00DC4D0D"/>
    <w:rsid w:val="00DC53C0"/>
    <w:rsid w:val="00DC5DDB"/>
    <w:rsid w:val="00DC6A6F"/>
    <w:rsid w:val="00DC6A71"/>
    <w:rsid w:val="00DD05BE"/>
    <w:rsid w:val="00DD0D23"/>
    <w:rsid w:val="00DD1858"/>
    <w:rsid w:val="00DD436C"/>
    <w:rsid w:val="00DD481B"/>
    <w:rsid w:val="00DD5563"/>
    <w:rsid w:val="00DD68CA"/>
    <w:rsid w:val="00DE03BE"/>
    <w:rsid w:val="00DE03D2"/>
    <w:rsid w:val="00DE07D0"/>
    <w:rsid w:val="00DE1939"/>
    <w:rsid w:val="00DE299E"/>
    <w:rsid w:val="00DE5B46"/>
    <w:rsid w:val="00DE61B3"/>
    <w:rsid w:val="00DE67A7"/>
    <w:rsid w:val="00DF66A3"/>
    <w:rsid w:val="00DF79AD"/>
    <w:rsid w:val="00E00496"/>
    <w:rsid w:val="00E0068B"/>
    <w:rsid w:val="00E00F7C"/>
    <w:rsid w:val="00E0145A"/>
    <w:rsid w:val="00E01C5E"/>
    <w:rsid w:val="00E0357D"/>
    <w:rsid w:val="00E050E9"/>
    <w:rsid w:val="00E06792"/>
    <w:rsid w:val="00E117D0"/>
    <w:rsid w:val="00E13220"/>
    <w:rsid w:val="00E13C69"/>
    <w:rsid w:val="00E143DA"/>
    <w:rsid w:val="00E1559A"/>
    <w:rsid w:val="00E1595C"/>
    <w:rsid w:val="00E17BC7"/>
    <w:rsid w:val="00E20E1C"/>
    <w:rsid w:val="00E236AA"/>
    <w:rsid w:val="00E24C6F"/>
    <w:rsid w:val="00E24EC2"/>
    <w:rsid w:val="00E25568"/>
    <w:rsid w:val="00E25B25"/>
    <w:rsid w:val="00E279E8"/>
    <w:rsid w:val="00E27B4D"/>
    <w:rsid w:val="00E30847"/>
    <w:rsid w:val="00E32AEC"/>
    <w:rsid w:val="00E3712C"/>
    <w:rsid w:val="00E3725A"/>
    <w:rsid w:val="00E37E64"/>
    <w:rsid w:val="00E37EBB"/>
    <w:rsid w:val="00E42F25"/>
    <w:rsid w:val="00E430C0"/>
    <w:rsid w:val="00E45FA2"/>
    <w:rsid w:val="00E469C2"/>
    <w:rsid w:val="00E50061"/>
    <w:rsid w:val="00E516E0"/>
    <w:rsid w:val="00E523AE"/>
    <w:rsid w:val="00E52CAF"/>
    <w:rsid w:val="00E5468F"/>
    <w:rsid w:val="00E54F78"/>
    <w:rsid w:val="00E55545"/>
    <w:rsid w:val="00E559DC"/>
    <w:rsid w:val="00E564DC"/>
    <w:rsid w:val="00E56CC9"/>
    <w:rsid w:val="00E57B9F"/>
    <w:rsid w:val="00E60542"/>
    <w:rsid w:val="00E614AC"/>
    <w:rsid w:val="00E61DAF"/>
    <w:rsid w:val="00E61FD7"/>
    <w:rsid w:val="00E6267B"/>
    <w:rsid w:val="00E646D2"/>
    <w:rsid w:val="00E65A3E"/>
    <w:rsid w:val="00E70C05"/>
    <w:rsid w:val="00E71249"/>
    <w:rsid w:val="00E71495"/>
    <w:rsid w:val="00E71FBA"/>
    <w:rsid w:val="00E7286B"/>
    <w:rsid w:val="00E73058"/>
    <w:rsid w:val="00E744DA"/>
    <w:rsid w:val="00E74E33"/>
    <w:rsid w:val="00E7642B"/>
    <w:rsid w:val="00E77C62"/>
    <w:rsid w:val="00E858E0"/>
    <w:rsid w:val="00E86277"/>
    <w:rsid w:val="00E86B81"/>
    <w:rsid w:val="00E9124D"/>
    <w:rsid w:val="00E93829"/>
    <w:rsid w:val="00E93DD5"/>
    <w:rsid w:val="00E94C6C"/>
    <w:rsid w:val="00E96260"/>
    <w:rsid w:val="00E968FC"/>
    <w:rsid w:val="00E97E45"/>
    <w:rsid w:val="00EA084E"/>
    <w:rsid w:val="00EA0F82"/>
    <w:rsid w:val="00EA354F"/>
    <w:rsid w:val="00EA509B"/>
    <w:rsid w:val="00EA5A0A"/>
    <w:rsid w:val="00EA713E"/>
    <w:rsid w:val="00EB0910"/>
    <w:rsid w:val="00EB234F"/>
    <w:rsid w:val="00EB3813"/>
    <w:rsid w:val="00EB4AA9"/>
    <w:rsid w:val="00EC0AB5"/>
    <w:rsid w:val="00EC1B5D"/>
    <w:rsid w:val="00EC443A"/>
    <w:rsid w:val="00EC69FC"/>
    <w:rsid w:val="00EC6AAF"/>
    <w:rsid w:val="00EC7E4E"/>
    <w:rsid w:val="00ED008B"/>
    <w:rsid w:val="00ED0633"/>
    <w:rsid w:val="00ED35CA"/>
    <w:rsid w:val="00EE16D2"/>
    <w:rsid w:val="00EE211C"/>
    <w:rsid w:val="00EE341F"/>
    <w:rsid w:val="00EE4166"/>
    <w:rsid w:val="00EE476B"/>
    <w:rsid w:val="00EE5439"/>
    <w:rsid w:val="00EF0D65"/>
    <w:rsid w:val="00EF2C40"/>
    <w:rsid w:val="00EF3EA6"/>
    <w:rsid w:val="00EF4790"/>
    <w:rsid w:val="00EF6591"/>
    <w:rsid w:val="00EF6C1F"/>
    <w:rsid w:val="00F0038E"/>
    <w:rsid w:val="00F00671"/>
    <w:rsid w:val="00F00897"/>
    <w:rsid w:val="00F00D9F"/>
    <w:rsid w:val="00F03076"/>
    <w:rsid w:val="00F03DAD"/>
    <w:rsid w:val="00F060EB"/>
    <w:rsid w:val="00F067EB"/>
    <w:rsid w:val="00F11234"/>
    <w:rsid w:val="00F11622"/>
    <w:rsid w:val="00F125F1"/>
    <w:rsid w:val="00F13347"/>
    <w:rsid w:val="00F147F1"/>
    <w:rsid w:val="00F151D9"/>
    <w:rsid w:val="00F157C2"/>
    <w:rsid w:val="00F15E48"/>
    <w:rsid w:val="00F17C9B"/>
    <w:rsid w:val="00F20533"/>
    <w:rsid w:val="00F2236C"/>
    <w:rsid w:val="00F22AB9"/>
    <w:rsid w:val="00F22C11"/>
    <w:rsid w:val="00F240BB"/>
    <w:rsid w:val="00F2473E"/>
    <w:rsid w:val="00F247E5"/>
    <w:rsid w:val="00F24D60"/>
    <w:rsid w:val="00F253B3"/>
    <w:rsid w:val="00F264D6"/>
    <w:rsid w:val="00F3059F"/>
    <w:rsid w:val="00F309BB"/>
    <w:rsid w:val="00F31824"/>
    <w:rsid w:val="00F32146"/>
    <w:rsid w:val="00F325E2"/>
    <w:rsid w:val="00F33ED7"/>
    <w:rsid w:val="00F33F49"/>
    <w:rsid w:val="00F341FA"/>
    <w:rsid w:val="00F37B95"/>
    <w:rsid w:val="00F405E5"/>
    <w:rsid w:val="00F41DC2"/>
    <w:rsid w:val="00F4218D"/>
    <w:rsid w:val="00F42AE3"/>
    <w:rsid w:val="00F443C6"/>
    <w:rsid w:val="00F44516"/>
    <w:rsid w:val="00F45FF5"/>
    <w:rsid w:val="00F46724"/>
    <w:rsid w:val="00F46B8D"/>
    <w:rsid w:val="00F4702F"/>
    <w:rsid w:val="00F51AD7"/>
    <w:rsid w:val="00F52539"/>
    <w:rsid w:val="00F52986"/>
    <w:rsid w:val="00F5479D"/>
    <w:rsid w:val="00F54D2E"/>
    <w:rsid w:val="00F555BC"/>
    <w:rsid w:val="00F55650"/>
    <w:rsid w:val="00F56269"/>
    <w:rsid w:val="00F577E7"/>
    <w:rsid w:val="00F5785F"/>
    <w:rsid w:val="00F57FED"/>
    <w:rsid w:val="00F625A1"/>
    <w:rsid w:val="00F62C6C"/>
    <w:rsid w:val="00F63B5E"/>
    <w:rsid w:val="00F67E9F"/>
    <w:rsid w:val="00F70494"/>
    <w:rsid w:val="00F71D38"/>
    <w:rsid w:val="00F73393"/>
    <w:rsid w:val="00F74F63"/>
    <w:rsid w:val="00F76AF7"/>
    <w:rsid w:val="00F80896"/>
    <w:rsid w:val="00F80B14"/>
    <w:rsid w:val="00F811BC"/>
    <w:rsid w:val="00F818C8"/>
    <w:rsid w:val="00F82ADC"/>
    <w:rsid w:val="00F82BB2"/>
    <w:rsid w:val="00F8522D"/>
    <w:rsid w:val="00F858FB"/>
    <w:rsid w:val="00F85AEA"/>
    <w:rsid w:val="00F86D4C"/>
    <w:rsid w:val="00F8741C"/>
    <w:rsid w:val="00F9451F"/>
    <w:rsid w:val="00F94C98"/>
    <w:rsid w:val="00F95FAC"/>
    <w:rsid w:val="00FA01F8"/>
    <w:rsid w:val="00FA1E19"/>
    <w:rsid w:val="00FA387A"/>
    <w:rsid w:val="00FA3CB4"/>
    <w:rsid w:val="00FA3F0F"/>
    <w:rsid w:val="00FA3FF1"/>
    <w:rsid w:val="00FA7524"/>
    <w:rsid w:val="00FB0956"/>
    <w:rsid w:val="00FB10FD"/>
    <w:rsid w:val="00FB1B6E"/>
    <w:rsid w:val="00FB3DE8"/>
    <w:rsid w:val="00FB414F"/>
    <w:rsid w:val="00FB575C"/>
    <w:rsid w:val="00FB6C44"/>
    <w:rsid w:val="00FB770F"/>
    <w:rsid w:val="00FB7AF6"/>
    <w:rsid w:val="00FC00FB"/>
    <w:rsid w:val="00FC0C21"/>
    <w:rsid w:val="00FC1F47"/>
    <w:rsid w:val="00FC25C0"/>
    <w:rsid w:val="00FC321A"/>
    <w:rsid w:val="00FD0642"/>
    <w:rsid w:val="00FD1A2F"/>
    <w:rsid w:val="00FD25B2"/>
    <w:rsid w:val="00FD39B4"/>
    <w:rsid w:val="00FD4091"/>
    <w:rsid w:val="00FD4A4B"/>
    <w:rsid w:val="00FD58FC"/>
    <w:rsid w:val="00FD65AC"/>
    <w:rsid w:val="00FD73EC"/>
    <w:rsid w:val="00FD7A02"/>
    <w:rsid w:val="00FE000A"/>
    <w:rsid w:val="00FE2118"/>
    <w:rsid w:val="00FE26A1"/>
    <w:rsid w:val="00FE503D"/>
    <w:rsid w:val="00FE5C1F"/>
    <w:rsid w:val="00FE6E97"/>
    <w:rsid w:val="00FF0F93"/>
    <w:rsid w:val="00FF1638"/>
    <w:rsid w:val="00FF1BAE"/>
    <w:rsid w:val="00FF2858"/>
    <w:rsid w:val="00FF2CAA"/>
    <w:rsid w:val="00FF2E15"/>
    <w:rsid w:val="00FF4037"/>
    <w:rsid w:val="00FF61DE"/>
    <w:rsid w:val="00FF621B"/>
    <w:rsid w:val="00FF68BC"/>
    <w:rsid w:val="00FF6A16"/>
    <w:rsid w:val="00FF782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428299"/>
    </o:shapedefaults>
    <o:shapelayout v:ext="edit">
      <o:idmap v:ext="edit" data="2"/>
    </o:shapelayout>
  </w:shapeDefaults>
  <w:doNotEmbedSmartTags/>
  <w:decimalSymbol w:val=","/>
  <w:listSeparator w:val=";"/>
  <w14:docId w14:val="6EA2F3EF"/>
  <w15:docId w15:val="{55F2B648-98A2-41D4-8AF2-784B32DA15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qFormat="1"/>
    <w:lsdException w:name="List 2" w:semiHidden="1" w:unhideWhenUsed="1"/>
    <w:lsdException w:name="List 3" w:semiHidden="1"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DC6A71"/>
    <w:pPr>
      <w:spacing w:line="260" w:lineRule="atLeast"/>
    </w:pPr>
    <w:rPr>
      <w:rFonts w:ascii="Arial" w:hAnsi="Arial"/>
      <w:szCs w:val="24"/>
      <w:lang w:eastAsia="en-US"/>
    </w:rPr>
  </w:style>
  <w:style w:type="paragraph" w:styleId="Naslov1">
    <w:name w:val="heading 1"/>
    <w:aliases w:val="NASLOV"/>
    <w:basedOn w:val="Navaden"/>
    <w:next w:val="Navaden"/>
    <w:autoRedefine/>
    <w:qFormat/>
    <w:rsid w:val="004B7EB0"/>
    <w:pPr>
      <w:keepNext/>
      <w:jc w:val="both"/>
      <w:outlineLvl w:val="0"/>
    </w:pPr>
    <w:rPr>
      <w:rFonts w:cs="Arial"/>
      <w:b/>
      <w:i/>
      <w:kern w:val="32"/>
      <w:sz w:val="16"/>
      <w:szCs w:val="16"/>
      <w:lang w:eastAsia="sl-SI"/>
    </w:rPr>
  </w:style>
  <w:style w:type="paragraph" w:styleId="Naslov3">
    <w:name w:val="heading 3"/>
    <w:basedOn w:val="Navaden"/>
    <w:next w:val="Navaden"/>
    <w:link w:val="Naslov3Znak"/>
    <w:semiHidden/>
    <w:unhideWhenUsed/>
    <w:qFormat/>
    <w:rsid w:val="00081B9F"/>
    <w:pPr>
      <w:keepNext/>
      <w:spacing w:before="240" w:after="60"/>
      <w:outlineLvl w:val="2"/>
    </w:pPr>
    <w:rPr>
      <w:rFonts w:ascii="Calibri Light" w:hAnsi="Calibri Light"/>
      <w:b/>
      <w:bCs/>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
    <w:basedOn w:val="Navaden"/>
    <w:link w:val="GlavaZnak"/>
    <w:rsid w:val="00AD2B87"/>
    <w:pPr>
      <w:tabs>
        <w:tab w:val="center" w:pos="4320"/>
        <w:tab w:val="right" w:pos="8640"/>
      </w:tabs>
    </w:pPr>
  </w:style>
  <w:style w:type="paragraph" w:styleId="Noga">
    <w:name w:val="footer"/>
    <w:basedOn w:val="Navaden"/>
    <w:link w:val="NogaZnak"/>
    <w:uiPriority w:val="99"/>
    <w:rsid w:val="00AD2B87"/>
    <w:pPr>
      <w:tabs>
        <w:tab w:val="center" w:pos="4320"/>
        <w:tab w:val="right" w:pos="8640"/>
      </w:tabs>
    </w:pPr>
  </w:style>
  <w:style w:type="paragraph" w:styleId="Zgradbadokumenta">
    <w:name w:val="Document Map"/>
    <w:basedOn w:val="Navaden"/>
    <w:link w:val="ZgradbadokumentaZnak"/>
    <w:rsid w:val="00B31575"/>
    <w:rPr>
      <w:rFonts w:ascii="Tahoma" w:hAnsi="Tahoma" w:cs="Tahoma"/>
      <w:sz w:val="16"/>
      <w:szCs w:val="16"/>
    </w:rPr>
  </w:style>
  <w:style w:type="character" w:customStyle="1" w:styleId="ZgradbadokumentaZnak">
    <w:name w:val="Zgradba dokumenta Znak"/>
    <w:link w:val="Zgradbadokumenta"/>
    <w:rsid w:val="00B31575"/>
    <w:rPr>
      <w:rFonts w:ascii="Tahoma" w:hAnsi="Tahoma" w:cs="Tahoma"/>
      <w:sz w:val="16"/>
      <w:szCs w:val="16"/>
      <w:lang w:val="en-US" w:eastAsia="en-US"/>
    </w:rPr>
  </w:style>
  <w:style w:type="table" w:styleId="Tabelamrea">
    <w:name w:val="Table Grid"/>
    <w:basedOn w:val="Navadnatabela"/>
    <w:rsid w:val="0073301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avaden"/>
    <w:qFormat/>
    <w:rsid w:val="00DC6A71"/>
    <w:pPr>
      <w:tabs>
        <w:tab w:val="left" w:pos="1701"/>
      </w:tabs>
    </w:pPr>
    <w:rPr>
      <w:szCs w:val="20"/>
      <w:lang w:eastAsia="sl-SI"/>
    </w:rPr>
  </w:style>
  <w:style w:type="paragraph" w:customStyle="1" w:styleId="ZADEVA">
    <w:name w:val="ZADEVA"/>
    <w:basedOn w:val="Navaden"/>
    <w:qFormat/>
    <w:rsid w:val="00DC6A71"/>
    <w:pPr>
      <w:tabs>
        <w:tab w:val="left" w:pos="1701"/>
      </w:tabs>
      <w:ind w:left="1701" w:hanging="1701"/>
    </w:pPr>
    <w:rPr>
      <w:b/>
      <w:lang w:val="it-IT"/>
    </w:rPr>
  </w:style>
  <w:style w:type="character" w:styleId="Hiperpovezava">
    <w:name w:val="Hyperlink"/>
    <w:rsid w:val="00783310"/>
    <w:rPr>
      <w:color w:val="0000FF"/>
      <w:u w:val="single"/>
    </w:rPr>
  </w:style>
  <w:style w:type="paragraph" w:customStyle="1" w:styleId="podpisi">
    <w:name w:val="podpisi"/>
    <w:basedOn w:val="Navaden"/>
    <w:qFormat/>
    <w:rsid w:val="003E1C74"/>
    <w:pPr>
      <w:tabs>
        <w:tab w:val="left" w:pos="3402"/>
      </w:tabs>
    </w:pPr>
    <w:rPr>
      <w:lang w:val="it-IT"/>
    </w:rPr>
  </w:style>
  <w:style w:type="paragraph" w:styleId="Besedilooblaka">
    <w:name w:val="Balloon Text"/>
    <w:basedOn w:val="Navaden"/>
    <w:link w:val="BesedilooblakaZnak"/>
    <w:rsid w:val="00356331"/>
    <w:pPr>
      <w:spacing w:line="240" w:lineRule="auto"/>
    </w:pPr>
    <w:rPr>
      <w:rFonts w:ascii="Tahoma" w:hAnsi="Tahoma" w:cs="Tahoma"/>
      <w:sz w:val="16"/>
      <w:szCs w:val="16"/>
    </w:rPr>
  </w:style>
  <w:style w:type="character" w:customStyle="1" w:styleId="BesedilooblakaZnak">
    <w:name w:val="Besedilo oblačka Znak"/>
    <w:link w:val="Besedilooblaka"/>
    <w:rsid w:val="00356331"/>
    <w:rPr>
      <w:rFonts w:ascii="Tahoma" w:hAnsi="Tahoma" w:cs="Tahoma"/>
      <w:sz w:val="16"/>
      <w:szCs w:val="16"/>
      <w:lang w:val="en-US" w:eastAsia="en-US"/>
    </w:rPr>
  </w:style>
  <w:style w:type="character" w:styleId="Pripombasklic">
    <w:name w:val="annotation reference"/>
    <w:rsid w:val="00A724DA"/>
    <w:rPr>
      <w:sz w:val="16"/>
      <w:szCs w:val="16"/>
    </w:rPr>
  </w:style>
  <w:style w:type="paragraph" w:styleId="Pripombabesedilo">
    <w:name w:val="annotation text"/>
    <w:basedOn w:val="Navaden"/>
    <w:link w:val="PripombabesediloZnak"/>
    <w:uiPriority w:val="99"/>
    <w:rsid w:val="00A724DA"/>
    <w:rPr>
      <w:szCs w:val="20"/>
    </w:rPr>
  </w:style>
  <w:style w:type="character" w:customStyle="1" w:styleId="PripombabesediloZnak">
    <w:name w:val="Pripomba – besedilo Znak"/>
    <w:link w:val="Pripombabesedilo"/>
    <w:uiPriority w:val="99"/>
    <w:rsid w:val="00A724DA"/>
    <w:rPr>
      <w:rFonts w:ascii="Arial" w:hAnsi="Arial"/>
      <w:lang w:val="en-US" w:eastAsia="en-US"/>
    </w:rPr>
  </w:style>
  <w:style w:type="paragraph" w:styleId="Zadevapripombe">
    <w:name w:val="annotation subject"/>
    <w:basedOn w:val="Pripombabesedilo"/>
    <w:next w:val="Pripombabesedilo"/>
    <w:link w:val="ZadevapripombeZnak"/>
    <w:rsid w:val="00A724DA"/>
    <w:rPr>
      <w:b/>
      <w:bCs/>
    </w:rPr>
  </w:style>
  <w:style w:type="character" w:customStyle="1" w:styleId="ZadevapripombeZnak">
    <w:name w:val="Zadeva pripombe Znak"/>
    <w:link w:val="Zadevapripombe"/>
    <w:rsid w:val="00A724DA"/>
    <w:rPr>
      <w:rFonts w:ascii="Arial" w:hAnsi="Arial"/>
      <w:b/>
      <w:bCs/>
      <w:lang w:val="en-US" w:eastAsia="en-US"/>
    </w:rPr>
  </w:style>
  <w:style w:type="character" w:customStyle="1" w:styleId="NogaZnak">
    <w:name w:val="Noga Znak"/>
    <w:link w:val="Noga"/>
    <w:uiPriority w:val="99"/>
    <w:rsid w:val="00974A22"/>
    <w:rPr>
      <w:rFonts w:ascii="Arial" w:hAnsi="Arial"/>
      <w:szCs w:val="24"/>
      <w:lang w:val="en-US" w:eastAsia="en-US"/>
    </w:rPr>
  </w:style>
  <w:style w:type="paragraph" w:styleId="Blokbesedila">
    <w:name w:val="Block Text"/>
    <w:basedOn w:val="Navaden"/>
    <w:rsid w:val="006A3900"/>
    <w:pPr>
      <w:overflowPunct w:val="0"/>
      <w:autoSpaceDE w:val="0"/>
      <w:autoSpaceDN w:val="0"/>
      <w:adjustRightInd w:val="0"/>
      <w:spacing w:line="240" w:lineRule="auto"/>
      <w:ind w:left="-426" w:right="-144"/>
      <w:jc w:val="both"/>
      <w:textAlignment w:val="baseline"/>
    </w:pPr>
    <w:rPr>
      <w:rFonts w:ascii="Times New Roman" w:hAnsi="Times New Roman"/>
      <w:sz w:val="24"/>
      <w:szCs w:val="20"/>
      <w:lang w:eastAsia="sl-SI"/>
    </w:rPr>
  </w:style>
  <w:style w:type="paragraph" w:styleId="Telobesedila">
    <w:name w:val="Body Text"/>
    <w:basedOn w:val="Navaden"/>
    <w:link w:val="TelobesedilaZnak"/>
    <w:rsid w:val="007879AC"/>
    <w:pPr>
      <w:spacing w:after="120" w:line="240" w:lineRule="auto"/>
    </w:pPr>
    <w:rPr>
      <w:rFonts w:ascii="Times New Roman" w:hAnsi="Times New Roman"/>
      <w:szCs w:val="20"/>
      <w:lang w:eastAsia="sl-SI"/>
    </w:rPr>
  </w:style>
  <w:style w:type="character" w:customStyle="1" w:styleId="TelobesedilaZnak">
    <w:name w:val="Telo besedila Znak"/>
    <w:basedOn w:val="Privzetapisavaodstavka"/>
    <w:link w:val="Telobesedila"/>
    <w:rsid w:val="007879AC"/>
  </w:style>
  <w:style w:type="paragraph" w:customStyle="1" w:styleId="Preformatted">
    <w:name w:val="Preformatted"/>
    <w:basedOn w:val="Navaden"/>
    <w:rsid w:val="007879AC"/>
    <w:pPr>
      <w:tabs>
        <w:tab w:val="left" w:pos="0"/>
        <w:tab w:val="left" w:pos="959"/>
        <w:tab w:val="left" w:pos="1918"/>
        <w:tab w:val="left" w:pos="2877"/>
        <w:tab w:val="left" w:pos="3836"/>
        <w:tab w:val="left" w:pos="4795"/>
        <w:tab w:val="left" w:pos="5754"/>
        <w:tab w:val="left" w:pos="6713"/>
        <w:tab w:val="left" w:pos="7672"/>
        <w:tab w:val="left" w:pos="8631"/>
        <w:tab w:val="left" w:pos="9590"/>
      </w:tabs>
      <w:overflowPunct w:val="0"/>
      <w:autoSpaceDE w:val="0"/>
      <w:autoSpaceDN w:val="0"/>
      <w:adjustRightInd w:val="0"/>
      <w:spacing w:line="240" w:lineRule="auto"/>
      <w:textAlignment w:val="baseline"/>
    </w:pPr>
    <w:rPr>
      <w:rFonts w:ascii="Courier New" w:hAnsi="Courier New"/>
      <w:szCs w:val="20"/>
      <w:lang w:eastAsia="sl-SI"/>
    </w:rPr>
  </w:style>
  <w:style w:type="paragraph" w:styleId="Telobesedila2">
    <w:name w:val="Body Text 2"/>
    <w:basedOn w:val="Navaden"/>
    <w:link w:val="Telobesedila2Znak"/>
    <w:rsid w:val="00427091"/>
    <w:pPr>
      <w:spacing w:after="120" w:line="480" w:lineRule="auto"/>
    </w:pPr>
    <w:rPr>
      <w:rFonts w:ascii="Times New Roman" w:hAnsi="Times New Roman"/>
      <w:szCs w:val="20"/>
      <w:lang w:eastAsia="sl-SI"/>
    </w:rPr>
  </w:style>
  <w:style w:type="character" w:customStyle="1" w:styleId="Telobesedila2Znak">
    <w:name w:val="Telo besedila 2 Znak"/>
    <w:basedOn w:val="Privzetapisavaodstavka"/>
    <w:link w:val="Telobesedila2"/>
    <w:rsid w:val="00427091"/>
  </w:style>
  <w:style w:type="paragraph" w:customStyle="1" w:styleId="3372873BB58A4DED866D2BE34882C06C">
    <w:name w:val="3372873BB58A4DED866D2BE34882C06C"/>
    <w:rsid w:val="00C85FD4"/>
    <w:pPr>
      <w:spacing w:after="200" w:line="276" w:lineRule="auto"/>
    </w:pPr>
    <w:rPr>
      <w:rFonts w:ascii="Calibri" w:hAnsi="Calibri"/>
      <w:sz w:val="22"/>
      <w:szCs w:val="22"/>
    </w:rPr>
  </w:style>
  <w:style w:type="paragraph" w:styleId="Odstavekseznama">
    <w:name w:val="List Paragraph"/>
    <w:basedOn w:val="Navaden"/>
    <w:uiPriority w:val="34"/>
    <w:qFormat/>
    <w:rsid w:val="007D17AE"/>
    <w:pPr>
      <w:ind w:left="708"/>
    </w:pPr>
  </w:style>
  <w:style w:type="character" w:customStyle="1" w:styleId="GlavaZnak">
    <w:name w:val="Glava Znak"/>
    <w:aliases w:val="E-PVO-glava Znak"/>
    <w:link w:val="Glava"/>
    <w:rsid w:val="00A26D3D"/>
    <w:rPr>
      <w:rFonts w:ascii="Arial" w:hAnsi="Arial"/>
      <w:szCs w:val="24"/>
      <w:lang w:eastAsia="en-US"/>
    </w:rPr>
  </w:style>
  <w:style w:type="character" w:customStyle="1" w:styleId="Naslov3Znak">
    <w:name w:val="Naslov 3 Znak"/>
    <w:link w:val="Naslov3"/>
    <w:semiHidden/>
    <w:rsid w:val="00081B9F"/>
    <w:rPr>
      <w:rFonts w:ascii="Calibri Light" w:eastAsia="Times New Roman" w:hAnsi="Calibri Light" w:cs="Times New Roman"/>
      <w:b/>
      <w:bCs/>
      <w:sz w:val="26"/>
      <w:szCs w:val="26"/>
      <w:lang w:eastAsia="en-US"/>
    </w:rPr>
  </w:style>
  <w:style w:type="character" w:styleId="Poudarek">
    <w:name w:val="Emphasis"/>
    <w:uiPriority w:val="20"/>
    <w:qFormat/>
    <w:rsid w:val="004D509B"/>
    <w:rPr>
      <w:i/>
      <w:iCs/>
    </w:rPr>
  </w:style>
  <w:style w:type="paragraph" w:customStyle="1" w:styleId="Slog1">
    <w:name w:val="Slog1"/>
    <w:basedOn w:val="Navaden"/>
    <w:rsid w:val="00404C3A"/>
    <w:pPr>
      <w:numPr>
        <w:numId w:val="7"/>
      </w:numPr>
      <w:suppressAutoHyphens/>
      <w:spacing w:line="240" w:lineRule="auto"/>
    </w:pPr>
    <w:rPr>
      <w:rFonts w:ascii="Times New Roman" w:hAnsi="Times New Roman"/>
      <w:sz w:val="24"/>
      <w:lang w:eastAsia="ar-SA"/>
    </w:rPr>
  </w:style>
  <w:style w:type="character" w:styleId="SledenaHiperpovezava">
    <w:name w:val="FollowedHyperlink"/>
    <w:rsid w:val="002F482A"/>
    <w:rPr>
      <w:color w:val="954F72"/>
      <w:u w:val="single"/>
    </w:rPr>
  </w:style>
  <w:style w:type="paragraph" w:styleId="Revizija">
    <w:name w:val="Revision"/>
    <w:hidden/>
    <w:uiPriority w:val="99"/>
    <w:semiHidden/>
    <w:rsid w:val="0034571F"/>
    <w:rPr>
      <w:rFonts w:ascii="Arial" w:hAnsi="Arial"/>
      <w:szCs w:val="24"/>
      <w:lang w:eastAsia="en-US"/>
    </w:rPr>
  </w:style>
  <w:style w:type="character" w:customStyle="1" w:styleId="st1">
    <w:name w:val="st1"/>
    <w:basedOn w:val="Privzetapisavaodstavka"/>
    <w:rsid w:val="00F325E2"/>
  </w:style>
  <w:style w:type="numbering" w:customStyle="1" w:styleId="Bulletsliststyle">
    <w:name w:val="Bulletslist style"/>
    <w:uiPriority w:val="99"/>
    <w:rsid w:val="0045586D"/>
    <w:pPr>
      <w:numPr>
        <w:numId w:val="28"/>
      </w:numPr>
    </w:pPr>
  </w:style>
  <w:style w:type="paragraph" w:styleId="Oznaenseznam">
    <w:name w:val="List Bullet"/>
    <w:basedOn w:val="Navaden"/>
    <w:uiPriority w:val="99"/>
    <w:unhideWhenUsed/>
    <w:qFormat/>
    <w:rsid w:val="0045586D"/>
    <w:pPr>
      <w:numPr>
        <w:numId w:val="28"/>
      </w:numPr>
      <w:contextualSpacing/>
      <w:jc w:val="both"/>
    </w:pPr>
    <w:rPr>
      <w:rFonts w:eastAsia="Calibri"/>
      <w:szCs w:val="22"/>
    </w:rPr>
  </w:style>
  <w:style w:type="paragraph" w:styleId="Oznaenseznam2">
    <w:name w:val="List Bullet 2"/>
    <w:basedOn w:val="Navaden"/>
    <w:uiPriority w:val="99"/>
    <w:unhideWhenUsed/>
    <w:rsid w:val="0045586D"/>
    <w:pPr>
      <w:numPr>
        <w:ilvl w:val="1"/>
        <w:numId w:val="28"/>
      </w:numPr>
      <w:contextualSpacing/>
      <w:jc w:val="both"/>
    </w:pPr>
    <w:rPr>
      <w:rFonts w:eastAsia="Calibri"/>
      <w:szCs w:val="22"/>
    </w:rPr>
  </w:style>
  <w:style w:type="paragraph" w:styleId="Oznaenseznam3">
    <w:name w:val="List Bullet 3"/>
    <w:basedOn w:val="Navaden"/>
    <w:uiPriority w:val="99"/>
    <w:unhideWhenUsed/>
    <w:rsid w:val="0045586D"/>
    <w:pPr>
      <w:numPr>
        <w:ilvl w:val="2"/>
        <w:numId w:val="28"/>
      </w:numPr>
      <w:contextualSpacing/>
      <w:jc w:val="both"/>
    </w:pPr>
    <w:rPr>
      <w:rFonts w:eastAsia="Calibri"/>
      <w:szCs w:val="22"/>
    </w:rPr>
  </w:style>
  <w:style w:type="paragraph" w:styleId="Oznaenseznam4">
    <w:name w:val="List Bullet 4"/>
    <w:basedOn w:val="Navaden"/>
    <w:uiPriority w:val="99"/>
    <w:unhideWhenUsed/>
    <w:rsid w:val="0045586D"/>
    <w:pPr>
      <w:numPr>
        <w:ilvl w:val="3"/>
        <w:numId w:val="28"/>
      </w:numPr>
      <w:contextualSpacing/>
      <w:jc w:val="both"/>
    </w:pPr>
    <w:rPr>
      <w:rFonts w:eastAsia="Calibri"/>
      <w:szCs w:val="22"/>
    </w:rPr>
  </w:style>
  <w:style w:type="paragraph" w:styleId="Oznaenseznam5">
    <w:name w:val="List Bullet 5"/>
    <w:basedOn w:val="Navaden"/>
    <w:uiPriority w:val="99"/>
    <w:unhideWhenUsed/>
    <w:rsid w:val="0045586D"/>
    <w:pPr>
      <w:numPr>
        <w:ilvl w:val="4"/>
        <w:numId w:val="28"/>
      </w:numPr>
      <w:contextualSpacing/>
      <w:jc w:val="both"/>
    </w:pPr>
    <w:rPr>
      <w:rFonts w:eastAsia="Calibri"/>
      <w:szCs w:val="22"/>
    </w:rPr>
  </w:style>
  <w:style w:type="paragraph" w:styleId="Sprotnaopomba-besedilo">
    <w:name w:val="footnote text"/>
    <w:basedOn w:val="Navaden"/>
    <w:link w:val="Sprotnaopomba-besediloZnak"/>
    <w:rsid w:val="0028591B"/>
    <w:pPr>
      <w:widowControl w:val="0"/>
      <w:suppressAutoHyphens/>
      <w:spacing w:line="240" w:lineRule="auto"/>
    </w:pPr>
    <w:rPr>
      <w:rFonts w:ascii="Verdana" w:eastAsia="Arial Unicode MS" w:hAnsi="Verdana"/>
      <w:kern w:val="1"/>
      <w:szCs w:val="20"/>
      <w:lang w:eastAsia="sl-SI"/>
    </w:rPr>
  </w:style>
  <w:style w:type="character" w:customStyle="1" w:styleId="Sprotnaopomba-besediloZnak">
    <w:name w:val="Sprotna opomba - besedilo Znak"/>
    <w:basedOn w:val="Privzetapisavaodstavka"/>
    <w:link w:val="Sprotnaopomba-besedilo"/>
    <w:rsid w:val="0028591B"/>
    <w:rPr>
      <w:rFonts w:ascii="Verdana" w:eastAsia="Arial Unicode MS" w:hAnsi="Verdana"/>
      <w:kern w:val="1"/>
    </w:rPr>
  </w:style>
  <w:style w:type="character" w:styleId="Sprotnaopomba-sklic">
    <w:name w:val="footnote reference"/>
    <w:rsid w:val="0028591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914437">
      <w:bodyDiv w:val="1"/>
      <w:marLeft w:val="0"/>
      <w:marRight w:val="0"/>
      <w:marTop w:val="0"/>
      <w:marBottom w:val="0"/>
      <w:divBdr>
        <w:top w:val="none" w:sz="0" w:space="0" w:color="auto"/>
        <w:left w:val="none" w:sz="0" w:space="0" w:color="auto"/>
        <w:bottom w:val="none" w:sz="0" w:space="0" w:color="auto"/>
        <w:right w:val="none" w:sz="0" w:space="0" w:color="auto"/>
      </w:divBdr>
      <w:divsChild>
        <w:div w:id="302852955">
          <w:marLeft w:val="0"/>
          <w:marRight w:val="0"/>
          <w:marTop w:val="0"/>
          <w:marBottom w:val="0"/>
          <w:divBdr>
            <w:top w:val="none" w:sz="0" w:space="0" w:color="auto"/>
            <w:left w:val="none" w:sz="0" w:space="0" w:color="auto"/>
            <w:bottom w:val="none" w:sz="0" w:space="0" w:color="auto"/>
            <w:right w:val="none" w:sz="0" w:space="0" w:color="auto"/>
          </w:divBdr>
        </w:div>
        <w:div w:id="500773684">
          <w:marLeft w:val="0"/>
          <w:marRight w:val="0"/>
          <w:marTop w:val="0"/>
          <w:marBottom w:val="0"/>
          <w:divBdr>
            <w:top w:val="none" w:sz="0" w:space="0" w:color="auto"/>
            <w:left w:val="none" w:sz="0" w:space="0" w:color="auto"/>
            <w:bottom w:val="none" w:sz="0" w:space="0" w:color="auto"/>
            <w:right w:val="none" w:sz="0" w:space="0" w:color="auto"/>
          </w:divBdr>
        </w:div>
        <w:div w:id="554002519">
          <w:marLeft w:val="0"/>
          <w:marRight w:val="0"/>
          <w:marTop w:val="0"/>
          <w:marBottom w:val="0"/>
          <w:divBdr>
            <w:top w:val="none" w:sz="0" w:space="0" w:color="auto"/>
            <w:left w:val="none" w:sz="0" w:space="0" w:color="auto"/>
            <w:bottom w:val="none" w:sz="0" w:space="0" w:color="auto"/>
            <w:right w:val="none" w:sz="0" w:space="0" w:color="auto"/>
          </w:divBdr>
        </w:div>
        <w:div w:id="870145078">
          <w:marLeft w:val="0"/>
          <w:marRight w:val="0"/>
          <w:marTop w:val="0"/>
          <w:marBottom w:val="0"/>
          <w:divBdr>
            <w:top w:val="none" w:sz="0" w:space="0" w:color="auto"/>
            <w:left w:val="none" w:sz="0" w:space="0" w:color="auto"/>
            <w:bottom w:val="none" w:sz="0" w:space="0" w:color="auto"/>
            <w:right w:val="none" w:sz="0" w:space="0" w:color="auto"/>
          </w:divBdr>
        </w:div>
        <w:div w:id="1702975582">
          <w:marLeft w:val="0"/>
          <w:marRight w:val="0"/>
          <w:marTop w:val="0"/>
          <w:marBottom w:val="0"/>
          <w:divBdr>
            <w:top w:val="none" w:sz="0" w:space="0" w:color="auto"/>
            <w:left w:val="none" w:sz="0" w:space="0" w:color="auto"/>
            <w:bottom w:val="none" w:sz="0" w:space="0" w:color="auto"/>
            <w:right w:val="none" w:sz="0" w:space="0" w:color="auto"/>
          </w:divBdr>
        </w:div>
        <w:div w:id="1996371558">
          <w:marLeft w:val="0"/>
          <w:marRight w:val="0"/>
          <w:marTop w:val="0"/>
          <w:marBottom w:val="0"/>
          <w:divBdr>
            <w:top w:val="none" w:sz="0" w:space="0" w:color="auto"/>
            <w:left w:val="none" w:sz="0" w:space="0" w:color="auto"/>
            <w:bottom w:val="none" w:sz="0" w:space="0" w:color="auto"/>
            <w:right w:val="none" w:sz="0" w:space="0" w:color="auto"/>
          </w:divBdr>
        </w:div>
        <w:div w:id="2079277212">
          <w:marLeft w:val="0"/>
          <w:marRight w:val="0"/>
          <w:marTop w:val="0"/>
          <w:marBottom w:val="0"/>
          <w:divBdr>
            <w:top w:val="none" w:sz="0" w:space="0" w:color="auto"/>
            <w:left w:val="none" w:sz="0" w:space="0" w:color="auto"/>
            <w:bottom w:val="none" w:sz="0" w:space="0" w:color="auto"/>
            <w:right w:val="none" w:sz="0" w:space="0" w:color="auto"/>
          </w:divBdr>
        </w:div>
      </w:divsChild>
    </w:div>
    <w:div w:id="1600674454">
      <w:bodyDiv w:val="1"/>
      <w:marLeft w:val="0"/>
      <w:marRight w:val="0"/>
      <w:marTop w:val="0"/>
      <w:marBottom w:val="0"/>
      <w:divBdr>
        <w:top w:val="none" w:sz="0" w:space="0" w:color="auto"/>
        <w:left w:val="none" w:sz="0" w:space="0" w:color="auto"/>
        <w:bottom w:val="none" w:sz="0" w:space="0" w:color="auto"/>
        <w:right w:val="none" w:sz="0" w:space="0" w:color="auto"/>
      </w:divBdr>
      <w:divsChild>
        <w:div w:id="79716698">
          <w:marLeft w:val="0"/>
          <w:marRight w:val="0"/>
          <w:marTop w:val="0"/>
          <w:marBottom w:val="0"/>
          <w:divBdr>
            <w:top w:val="none" w:sz="0" w:space="0" w:color="auto"/>
            <w:left w:val="none" w:sz="0" w:space="0" w:color="auto"/>
            <w:bottom w:val="none" w:sz="0" w:space="0" w:color="auto"/>
            <w:right w:val="none" w:sz="0" w:space="0" w:color="auto"/>
          </w:divBdr>
        </w:div>
        <w:div w:id="90012630">
          <w:marLeft w:val="0"/>
          <w:marRight w:val="0"/>
          <w:marTop w:val="0"/>
          <w:marBottom w:val="0"/>
          <w:divBdr>
            <w:top w:val="none" w:sz="0" w:space="0" w:color="auto"/>
            <w:left w:val="none" w:sz="0" w:space="0" w:color="auto"/>
            <w:bottom w:val="none" w:sz="0" w:space="0" w:color="auto"/>
            <w:right w:val="none" w:sz="0" w:space="0" w:color="auto"/>
          </w:divBdr>
        </w:div>
        <w:div w:id="453600610">
          <w:marLeft w:val="0"/>
          <w:marRight w:val="0"/>
          <w:marTop w:val="0"/>
          <w:marBottom w:val="0"/>
          <w:divBdr>
            <w:top w:val="none" w:sz="0" w:space="0" w:color="auto"/>
            <w:left w:val="none" w:sz="0" w:space="0" w:color="auto"/>
            <w:bottom w:val="none" w:sz="0" w:space="0" w:color="auto"/>
            <w:right w:val="none" w:sz="0" w:space="0" w:color="auto"/>
          </w:divBdr>
        </w:div>
        <w:div w:id="454981577">
          <w:marLeft w:val="0"/>
          <w:marRight w:val="0"/>
          <w:marTop w:val="0"/>
          <w:marBottom w:val="0"/>
          <w:divBdr>
            <w:top w:val="none" w:sz="0" w:space="0" w:color="auto"/>
            <w:left w:val="none" w:sz="0" w:space="0" w:color="auto"/>
            <w:bottom w:val="none" w:sz="0" w:space="0" w:color="auto"/>
            <w:right w:val="none" w:sz="0" w:space="0" w:color="auto"/>
          </w:divBdr>
        </w:div>
        <w:div w:id="480120039">
          <w:marLeft w:val="0"/>
          <w:marRight w:val="0"/>
          <w:marTop w:val="0"/>
          <w:marBottom w:val="0"/>
          <w:divBdr>
            <w:top w:val="none" w:sz="0" w:space="0" w:color="auto"/>
            <w:left w:val="none" w:sz="0" w:space="0" w:color="auto"/>
            <w:bottom w:val="none" w:sz="0" w:space="0" w:color="auto"/>
            <w:right w:val="none" w:sz="0" w:space="0" w:color="auto"/>
          </w:divBdr>
        </w:div>
        <w:div w:id="951013122">
          <w:marLeft w:val="0"/>
          <w:marRight w:val="0"/>
          <w:marTop w:val="0"/>
          <w:marBottom w:val="0"/>
          <w:divBdr>
            <w:top w:val="none" w:sz="0" w:space="0" w:color="auto"/>
            <w:left w:val="none" w:sz="0" w:space="0" w:color="auto"/>
            <w:bottom w:val="none" w:sz="0" w:space="0" w:color="auto"/>
            <w:right w:val="none" w:sz="0" w:space="0" w:color="auto"/>
          </w:divBdr>
        </w:div>
        <w:div w:id="1445809118">
          <w:marLeft w:val="0"/>
          <w:marRight w:val="0"/>
          <w:marTop w:val="0"/>
          <w:marBottom w:val="0"/>
          <w:divBdr>
            <w:top w:val="none" w:sz="0" w:space="0" w:color="auto"/>
            <w:left w:val="none" w:sz="0" w:space="0" w:color="auto"/>
            <w:bottom w:val="none" w:sz="0" w:space="0" w:color="auto"/>
            <w:right w:val="none" w:sz="0" w:space="0" w:color="auto"/>
          </w:divBdr>
        </w:div>
        <w:div w:id="1690914517">
          <w:marLeft w:val="0"/>
          <w:marRight w:val="0"/>
          <w:marTop w:val="0"/>
          <w:marBottom w:val="0"/>
          <w:divBdr>
            <w:top w:val="none" w:sz="0" w:space="0" w:color="auto"/>
            <w:left w:val="none" w:sz="0" w:space="0" w:color="auto"/>
            <w:bottom w:val="none" w:sz="0" w:space="0" w:color="auto"/>
            <w:right w:val="none" w:sz="0" w:space="0" w:color="auto"/>
          </w:divBdr>
        </w:div>
        <w:div w:id="1797023859">
          <w:marLeft w:val="0"/>
          <w:marRight w:val="0"/>
          <w:marTop w:val="0"/>
          <w:marBottom w:val="0"/>
          <w:divBdr>
            <w:top w:val="none" w:sz="0" w:space="0" w:color="auto"/>
            <w:left w:val="none" w:sz="0" w:space="0" w:color="auto"/>
            <w:bottom w:val="none" w:sz="0" w:space="0" w:color="auto"/>
            <w:right w:val="none" w:sz="0" w:space="0" w:color="auto"/>
          </w:divBdr>
        </w:div>
        <w:div w:id="2088531571">
          <w:marLeft w:val="0"/>
          <w:marRight w:val="0"/>
          <w:marTop w:val="0"/>
          <w:marBottom w:val="0"/>
          <w:divBdr>
            <w:top w:val="none" w:sz="0" w:space="0" w:color="auto"/>
            <w:left w:val="none" w:sz="0" w:space="0" w:color="auto"/>
            <w:bottom w:val="none" w:sz="0" w:space="0" w:color="auto"/>
            <w:right w:val="none" w:sz="0" w:space="0" w:color="auto"/>
          </w:divBdr>
        </w:div>
      </w:divsChild>
    </w:div>
    <w:div w:id="1686177892">
      <w:bodyDiv w:val="1"/>
      <w:marLeft w:val="0"/>
      <w:marRight w:val="0"/>
      <w:marTop w:val="0"/>
      <w:marBottom w:val="0"/>
      <w:divBdr>
        <w:top w:val="none" w:sz="0" w:space="0" w:color="auto"/>
        <w:left w:val="none" w:sz="0" w:space="0" w:color="auto"/>
        <w:bottom w:val="none" w:sz="0" w:space="0" w:color="auto"/>
        <w:right w:val="none" w:sz="0" w:space="0" w:color="auto"/>
      </w:divBdr>
    </w:div>
    <w:div w:id="1961958239">
      <w:bodyDiv w:val="1"/>
      <w:marLeft w:val="0"/>
      <w:marRight w:val="0"/>
      <w:marTop w:val="0"/>
      <w:marBottom w:val="0"/>
      <w:divBdr>
        <w:top w:val="none" w:sz="0" w:space="0" w:color="auto"/>
        <w:left w:val="none" w:sz="0" w:space="0" w:color="auto"/>
        <w:bottom w:val="none" w:sz="0" w:space="0" w:color="auto"/>
        <w:right w:val="none" w:sz="0" w:space="0" w:color="auto"/>
      </w:divBdr>
      <w:divsChild>
        <w:div w:id="434639932">
          <w:marLeft w:val="0"/>
          <w:marRight w:val="0"/>
          <w:marTop w:val="0"/>
          <w:marBottom w:val="0"/>
          <w:divBdr>
            <w:top w:val="none" w:sz="0" w:space="0" w:color="auto"/>
            <w:left w:val="none" w:sz="0" w:space="0" w:color="auto"/>
            <w:bottom w:val="none" w:sz="0" w:space="0" w:color="auto"/>
            <w:right w:val="none" w:sz="0" w:space="0" w:color="auto"/>
          </w:divBdr>
        </w:div>
        <w:div w:id="1016544279">
          <w:marLeft w:val="0"/>
          <w:marRight w:val="0"/>
          <w:marTop w:val="0"/>
          <w:marBottom w:val="0"/>
          <w:divBdr>
            <w:top w:val="none" w:sz="0" w:space="0" w:color="auto"/>
            <w:left w:val="none" w:sz="0" w:space="0" w:color="auto"/>
            <w:bottom w:val="none" w:sz="0" w:space="0" w:color="auto"/>
            <w:right w:val="none" w:sz="0" w:space="0" w:color="auto"/>
          </w:divBdr>
        </w:div>
        <w:div w:id="128079523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hauptman\Desktop\nova%20predloga%20miz&#353;.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Zadnjestanje xmlns="28316195-4941-4010-8711-ab9a80388b54">Pogodba je bila preverjena z Matejo NL dne 10.1.2022, verzija tukaj je z vsemi sprejetimi pripombami.</Zadnjestanje>
    <Naslednjikorak xmlns="28316195-4941-4010-8711-ab9a80388b54"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kument" ma:contentTypeID="0x010100862684B9E5407F4791EFD9727A5AFB03" ma:contentTypeVersion="4" ma:contentTypeDescription="Ustvari nov dokument." ma:contentTypeScope="" ma:versionID="1051fb2e0a3380a90cff7ea176bab600">
  <xsd:schema xmlns:xsd="http://www.w3.org/2001/XMLSchema" xmlns:xs="http://www.w3.org/2001/XMLSchema" xmlns:p="http://schemas.microsoft.com/office/2006/metadata/properties" xmlns:ns2="28316195-4941-4010-8711-ab9a80388b54" targetNamespace="http://schemas.microsoft.com/office/2006/metadata/properties" ma:root="true" ma:fieldsID="34c4ea22086b08e863d1b16b7bad4917" ns2:_="">
    <xsd:import namespace="28316195-4941-4010-8711-ab9a80388b54"/>
    <xsd:element name="properties">
      <xsd:complexType>
        <xsd:sequence>
          <xsd:element name="documentManagement">
            <xsd:complexType>
              <xsd:all>
                <xsd:element ref="ns2:Zadnjestanje" minOccurs="0"/>
                <xsd:element ref="ns2:MediaServiceMetadata" minOccurs="0"/>
                <xsd:element ref="ns2:MediaServiceFastMetadata" minOccurs="0"/>
                <xsd:element ref="ns2:Naslednjikora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8316195-4941-4010-8711-ab9a80388b54" elementFormDefault="qualified">
    <xsd:import namespace="http://schemas.microsoft.com/office/2006/documentManagement/types"/>
    <xsd:import namespace="http://schemas.microsoft.com/office/infopath/2007/PartnerControls"/>
    <xsd:element name="Zadnjestanje" ma:index="8" nillable="true" ma:displayName="Zadnje stanje" ma:format="Dropdown" ma:internalName="Zadnjestanje">
      <xsd:simpleType>
        <xsd:restriction base="dms:Note">
          <xsd:maxLength value="255"/>
        </xsd:restriction>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Naslednjikorak" ma:index="11" nillable="true" ma:displayName="Naslednji korak" ma:format="Dropdown" ma:internalName="Naslednjikorak">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4E7CF0D-E1FD-4EF5-8E8C-8DB7397B5414}">
  <ds:schemaRefs>
    <ds:schemaRef ds:uri="http://schemas.microsoft.com/office/2006/metadata/properties"/>
    <ds:schemaRef ds:uri="http://schemas.microsoft.com/office/infopath/2007/PartnerControls"/>
    <ds:schemaRef ds:uri="28316195-4941-4010-8711-ab9a80388b54"/>
  </ds:schemaRefs>
</ds:datastoreItem>
</file>

<file path=customXml/itemProps2.xml><?xml version="1.0" encoding="utf-8"?>
<ds:datastoreItem xmlns:ds="http://schemas.openxmlformats.org/officeDocument/2006/customXml" ds:itemID="{4C1014CC-C094-40DE-8AD4-D602DBBC5436}">
  <ds:schemaRefs>
    <ds:schemaRef ds:uri="http://schemas.openxmlformats.org/officeDocument/2006/bibliography"/>
  </ds:schemaRefs>
</ds:datastoreItem>
</file>

<file path=customXml/itemProps3.xml><?xml version="1.0" encoding="utf-8"?>
<ds:datastoreItem xmlns:ds="http://schemas.openxmlformats.org/officeDocument/2006/customXml" ds:itemID="{2DA609FD-205B-4036-8061-3EEAD993DF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8316195-4941-4010-8711-ab9a80388b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C0D03E8-6160-42FB-A217-979ECEDE8E2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nova predloga mizš</Template>
  <TotalTime>24</TotalTime>
  <Pages>12</Pages>
  <Words>4524</Words>
  <Characters>26867</Characters>
  <Application>Microsoft Office Word</Application>
  <DocSecurity>0</DocSecurity>
  <Lines>223</Lines>
  <Paragraphs>62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Vzorec pogodbe o vzdrževanju in nadgradnjah informacijskega sistema</vt:lpstr>
      <vt:lpstr>Številka:</vt:lpstr>
    </vt:vector>
  </TitlesOfParts>
  <Company>Indea d.o.o.</Company>
  <LinksUpToDate>false</LinksUpToDate>
  <CharactersWithSpaces>31329</CharactersWithSpaces>
  <SharedDoc>false</SharedDoc>
  <HLinks>
    <vt:vector size="12" baseType="variant">
      <vt:variant>
        <vt:i4>5177439</vt:i4>
      </vt:variant>
      <vt:variant>
        <vt:i4>3</vt:i4>
      </vt:variant>
      <vt:variant>
        <vt:i4>0</vt:i4>
      </vt:variant>
      <vt:variant>
        <vt:i4>5</vt:i4>
      </vt:variant>
      <vt:variant>
        <vt:lpwstr>http://www.djn.mju.gov.si/resources/files/Stalisca/ZJN_3/ZJN-3_Sestavine_pogodbe_in_socialna_P.pdf</vt:lpwstr>
      </vt:variant>
      <vt:variant>
        <vt:lpwstr/>
      </vt:variant>
      <vt:variant>
        <vt:i4>1310824</vt:i4>
      </vt:variant>
      <vt:variant>
        <vt:i4>0</vt:i4>
      </vt:variant>
      <vt:variant>
        <vt:i4>0</vt:i4>
      </vt:variant>
      <vt:variant>
        <vt:i4>5</vt:i4>
      </vt:variant>
      <vt:variant>
        <vt:lpwstr>http://www.mizs.gov.si/fileadmin/mizs.gov.si/pageuploads/razpisi/sekretariat/ePRO_Ponudba_pogodba_storitve.docx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Vzorec pogodbe o vzdrževanju in nadgradnjah informacijskega sistema</dc:title>
  <dc:subject/>
  <dc:creator>Priloga št. 6</dc:creator>
  <cp:keywords/>
  <dc:description/>
  <cp:lastModifiedBy>Duša Marjetič</cp:lastModifiedBy>
  <cp:revision>4</cp:revision>
  <cp:lastPrinted>2018-10-18T06:13:00Z</cp:lastPrinted>
  <dcterms:created xsi:type="dcterms:W3CDTF">2023-01-23T10:07:00Z</dcterms:created>
  <dcterms:modified xsi:type="dcterms:W3CDTF">2023-01-23T11:27:00Z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0x010100862684B9E5407F4791EFD9727A5AFB03</vt:lpwstr>
  </property>
</Properties>
</file>