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AE087" w14:textId="77777777" w:rsidR="00B65801" w:rsidRPr="00B65801" w:rsidRDefault="00B65801" w:rsidP="00B65801">
      <w:pPr>
        <w:rPr>
          <w:sz w:val="20"/>
          <w:szCs w:val="20"/>
        </w:rPr>
      </w:pPr>
    </w:p>
    <w:p w14:paraId="30F47183" w14:textId="77777777" w:rsidR="00B77785" w:rsidRPr="00114EB9" w:rsidRDefault="00B77785" w:rsidP="00B77785">
      <w:pPr>
        <w:jc w:val="center"/>
        <w:rPr>
          <w:b/>
          <w:sz w:val="28"/>
          <w:szCs w:val="28"/>
        </w:rPr>
      </w:pPr>
      <w:r w:rsidRPr="00114EB9">
        <w:rPr>
          <w:b/>
          <w:sz w:val="28"/>
          <w:szCs w:val="28"/>
        </w:rPr>
        <w:t>P R I J A V A</w:t>
      </w:r>
    </w:p>
    <w:p w14:paraId="2CB37998" w14:textId="77777777" w:rsidR="00B77785" w:rsidRPr="003E0883" w:rsidRDefault="00B77785" w:rsidP="00B77785">
      <w:pPr>
        <w:rPr>
          <w:sz w:val="20"/>
          <w:szCs w:val="20"/>
        </w:rPr>
      </w:pPr>
    </w:p>
    <w:p w14:paraId="7C4C8F3C" w14:textId="77777777" w:rsidR="00B77785" w:rsidRPr="003E0883" w:rsidRDefault="00B77785" w:rsidP="00B77785">
      <w:pPr>
        <w:rPr>
          <w:sz w:val="20"/>
          <w:szCs w:val="20"/>
        </w:rPr>
      </w:pPr>
    </w:p>
    <w:p w14:paraId="201FFAE4" w14:textId="77777777" w:rsidR="00B77785" w:rsidRPr="00D211E8" w:rsidRDefault="00B77785" w:rsidP="00845E22">
      <w:pPr>
        <w:pStyle w:val="Naslov1"/>
        <w:numPr>
          <w:ilvl w:val="0"/>
          <w:numId w:val="5"/>
        </w:numPr>
        <w:ind w:left="284" w:hanging="284"/>
        <w:rPr>
          <w:sz w:val="24"/>
          <w:szCs w:val="24"/>
        </w:rPr>
      </w:pPr>
      <w:r w:rsidRPr="00D211E8">
        <w:rPr>
          <w:sz w:val="24"/>
          <w:szCs w:val="24"/>
        </w:rPr>
        <w:t>PONUDBA št. ___________________  z dne: _________________________</w:t>
      </w:r>
    </w:p>
    <w:p w14:paraId="05E8CDAE" w14:textId="77777777" w:rsidR="00B77785" w:rsidRDefault="00B77785" w:rsidP="00B77785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B77785" w:rsidRPr="00F81883" w14:paraId="2FB4B542" w14:textId="77777777" w:rsidTr="00F8280B">
        <w:trPr>
          <w:trHeight w:val="247"/>
        </w:trPr>
        <w:tc>
          <w:tcPr>
            <w:tcW w:w="8708" w:type="dxa"/>
            <w:shd w:val="clear" w:color="auto" w:fill="auto"/>
          </w:tcPr>
          <w:p w14:paraId="4F273F50" w14:textId="77777777" w:rsidR="00B77785" w:rsidRPr="00FD7CF6" w:rsidRDefault="00B77785" w:rsidP="00F8280B">
            <w:pPr>
              <w:spacing w:before="120" w:after="120"/>
              <w:rPr>
                <w:sz w:val="20"/>
                <w:szCs w:val="20"/>
              </w:rPr>
            </w:pPr>
            <w:r w:rsidRPr="00FD7CF6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D7CF6">
              <w:rPr>
                <w:sz w:val="20"/>
                <w:szCs w:val="20"/>
              </w:rPr>
              <w:t xml:space="preserve"> Samostojno</w:t>
            </w:r>
          </w:p>
        </w:tc>
      </w:tr>
      <w:tr w:rsidR="00B77785" w:rsidRPr="00F81883" w14:paraId="39456906" w14:textId="77777777" w:rsidTr="00F8280B">
        <w:trPr>
          <w:trHeight w:val="247"/>
        </w:trPr>
        <w:tc>
          <w:tcPr>
            <w:tcW w:w="8708" w:type="dxa"/>
            <w:shd w:val="clear" w:color="auto" w:fill="auto"/>
          </w:tcPr>
          <w:p w14:paraId="429A6C9C" w14:textId="77777777" w:rsidR="00B77785" w:rsidRPr="00FD7CF6" w:rsidRDefault="00B77785" w:rsidP="00F8280B">
            <w:pPr>
              <w:spacing w:before="120" w:after="120"/>
              <w:rPr>
                <w:sz w:val="20"/>
                <w:szCs w:val="20"/>
              </w:rPr>
            </w:pPr>
            <w:r w:rsidRPr="00FD7CF6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D7CF6">
              <w:rPr>
                <w:sz w:val="20"/>
                <w:szCs w:val="20"/>
              </w:rPr>
              <w:t xml:space="preserve"> Skupna ponudba</w:t>
            </w:r>
          </w:p>
        </w:tc>
      </w:tr>
      <w:tr w:rsidR="00B77785" w:rsidRPr="00F81883" w14:paraId="0717DC6A" w14:textId="77777777" w:rsidTr="00F8280B">
        <w:trPr>
          <w:trHeight w:val="592"/>
        </w:trPr>
        <w:tc>
          <w:tcPr>
            <w:tcW w:w="8708" w:type="dxa"/>
            <w:shd w:val="clear" w:color="auto" w:fill="auto"/>
          </w:tcPr>
          <w:p w14:paraId="36DAE88B" w14:textId="77777777" w:rsidR="00B77785" w:rsidRPr="00FD7CF6" w:rsidRDefault="00B77785" w:rsidP="00F8280B">
            <w:pPr>
              <w:spacing w:before="120" w:after="120"/>
              <w:rPr>
                <w:sz w:val="20"/>
                <w:szCs w:val="20"/>
              </w:rPr>
            </w:pPr>
            <w:r w:rsidRPr="00FD7CF6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>
              <w:rPr>
                <w:rFonts w:ascii="MS Gothic" w:eastAsia="MS Gothic" w:hAnsi="MS Gothic" w:hint="eastAsia"/>
                <w:sz w:val="20"/>
                <w:szCs w:val="20"/>
              </w:rPr>
              <w:t xml:space="preserve"> </w:t>
            </w:r>
            <w:r w:rsidRPr="001B0FF5">
              <w:rPr>
                <w:sz w:val="20"/>
                <w:szCs w:val="20"/>
              </w:rPr>
              <w:t>V sodelovanju z drugim gospodarskim subjektom (katerakoli fizična ali pravna oseba)</w:t>
            </w:r>
          </w:p>
        </w:tc>
      </w:tr>
    </w:tbl>
    <w:p w14:paraId="396F7FA9" w14:textId="77777777" w:rsidR="00B77785" w:rsidRPr="00194A47" w:rsidRDefault="00B77785" w:rsidP="00B77785">
      <w:pPr>
        <w:ind w:firstLine="284"/>
        <w:rPr>
          <w:i/>
          <w:sz w:val="16"/>
          <w:szCs w:val="16"/>
        </w:rPr>
      </w:pPr>
      <w:r w:rsidRPr="00194A47">
        <w:rPr>
          <w:i/>
          <w:sz w:val="16"/>
          <w:szCs w:val="16"/>
        </w:rPr>
        <w:t>/označi način oddaje ponudbe/</w:t>
      </w:r>
    </w:p>
    <w:p w14:paraId="0581563B" w14:textId="77777777" w:rsidR="00B77785" w:rsidRPr="00B65801" w:rsidRDefault="00B77785" w:rsidP="00B77785"/>
    <w:p w14:paraId="4DD5D51F" w14:textId="77777777" w:rsidR="00B77785" w:rsidRDefault="00B77785" w:rsidP="00845E22">
      <w:pPr>
        <w:pStyle w:val="Naslov1"/>
        <w:numPr>
          <w:ilvl w:val="0"/>
          <w:numId w:val="5"/>
        </w:numPr>
        <w:ind w:left="284" w:hanging="284"/>
        <w:rPr>
          <w:sz w:val="24"/>
          <w:szCs w:val="24"/>
        </w:rPr>
      </w:pPr>
      <w:r w:rsidRPr="00D211E8">
        <w:rPr>
          <w:sz w:val="24"/>
          <w:szCs w:val="24"/>
        </w:rPr>
        <w:t>POSLOVNI PODATKI</w:t>
      </w:r>
    </w:p>
    <w:p w14:paraId="1F5DEF3D" w14:textId="77777777" w:rsidR="00B77785" w:rsidRPr="009865F7" w:rsidRDefault="00B77785" w:rsidP="00B77785"/>
    <w:p w14:paraId="71AFBCFE" w14:textId="77777777" w:rsidR="00B77785" w:rsidRDefault="00B77785" w:rsidP="00B77785">
      <w:pPr>
        <w:pStyle w:val="Naslov2"/>
        <w:numPr>
          <w:ilvl w:val="1"/>
          <w:numId w:val="4"/>
        </w:numPr>
        <w:rPr>
          <w:szCs w:val="22"/>
        </w:rPr>
      </w:pPr>
      <w:r w:rsidRPr="00D211E8">
        <w:rPr>
          <w:szCs w:val="22"/>
        </w:rPr>
        <w:t>POSLOVNI PODATKI GOSPODARSKEGA SUBJEKTA</w:t>
      </w:r>
    </w:p>
    <w:p w14:paraId="7DF24133" w14:textId="77777777" w:rsidR="00B77785" w:rsidRPr="00FD7CF6" w:rsidRDefault="00B77785" w:rsidP="00B77785"/>
    <w:p w14:paraId="51BC3524" w14:textId="77777777" w:rsidR="00B77785" w:rsidRPr="003E0883" w:rsidRDefault="00B77785" w:rsidP="00B77785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Podatki o </w:t>
      </w:r>
      <w:r>
        <w:rPr>
          <w:sz w:val="20"/>
          <w:szCs w:val="20"/>
        </w:rPr>
        <w:t>ponudniku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77785" w:rsidRPr="003E0883" w14:paraId="37876414" w14:textId="77777777" w:rsidTr="00F8280B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3C4F8A6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Po</w:t>
            </w:r>
            <w:r>
              <w:rPr>
                <w:sz w:val="20"/>
                <w:szCs w:val="20"/>
              </w:rPr>
              <w:t>poln naziv ponudnika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27D99F0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0"/>
            <w:r w:rsidRPr="003E0883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3E0883">
              <w:rPr>
                <w:sz w:val="20"/>
                <w:szCs w:val="20"/>
              </w:rPr>
              <w:instrText xml:space="preserve"> FORMTEXT </w:instrText>
            </w:r>
            <w:r w:rsidR="00363D17">
              <w:rPr>
                <w:sz w:val="20"/>
                <w:szCs w:val="20"/>
              </w:rPr>
            </w:r>
            <w:r w:rsidR="00363D17">
              <w:rPr>
                <w:sz w:val="20"/>
                <w:szCs w:val="20"/>
              </w:rPr>
              <w:fldChar w:fldCharType="separate"/>
            </w:r>
            <w:r w:rsidRPr="003E0883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B77785" w:rsidRPr="003E0883" w14:paraId="498C8C77" w14:textId="77777777" w:rsidTr="00F8280B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60172F93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ponudnika: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74891236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D05FEB3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2FF58BF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A0781A8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B77785" w:rsidRPr="003E0883" w14:paraId="011C7971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3A08C576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D8C0EB0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SI</w:t>
            </w:r>
            <w:r w:rsidRPr="003E0883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B77785" w:rsidRPr="003E0883" w14:paraId="2717E895" w14:textId="77777777" w:rsidTr="00F8280B">
        <w:trPr>
          <w:trHeight w:val="552"/>
          <w:tblHeader/>
        </w:trPr>
        <w:tc>
          <w:tcPr>
            <w:tcW w:w="3600" w:type="dxa"/>
            <w:vAlign w:val="center"/>
          </w:tcPr>
          <w:p w14:paraId="3C6B8F23" w14:textId="77777777" w:rsidR="00B77785" w:rsidRPr="002E4F4C" w:rsidRDefault="00B77785" w:rsidP="00F8280B">
            <w:pPr>
              <w:rPr>
                <w:sz w:val="20"/>
                <w:szCs w:val="20"/>
              </w:rPr>
            </w:pPr>
            <w:r w:rsidRPr="002E4F4C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528" w:type="dxa"/>
            <w:vAlign w:val="center"/>
          </w:tcPr>
          <w:p w14:paraId="055EF634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bookmarkStart w:id="4" w:name="Besedilo634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B77785" w:rsidRPr="003E0883" w14:paraId="60DF0A7C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5B425EBD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1C3964DC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B77785" w:rsidRPr="003E0883" w14:paraId="2340469B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67A22A96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528" w:type="dxa"/>
            <w:vAlign w:val="center"/>
          </w:tcPr>
          <w:p w14:paraId="534899C7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B215323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73E15D94" w14:textId="77777777" w:rsidR="00B77785" w:rsidRPr="00633D94" w:rsidRDefault="00B77785" w:rsidP="00F8280B">
            <w:pPr>
              <w:pStyle w:val="NavadenTimesNewRoman"/>
              <w:widowControl/>
              <w:jc w:val="both"/>
              <w:rPr>
                <w:rFonts w:cs="Arial"/>
                <w:sz w:val="20"/>
              </w:rPr>
            </w:pPr>
            <w:r w:rsidRPr="003370FF">
              <w:rPr>
                <w:rFonts w:cs="Arial"/>
                <w:sz w:val="20"/>
              </w:rPr>
              <w:t>Ali je go</w:t>
            </w:r>
            <w:r>
              <w:rPr>
                <w:rFonts w:cs="Arial"/>
                <w:sz w:val="20"/>
              </w:rPr>
              <w:t>spodarski subjekt mikro</w:t>
            </w:r>
            <w:r w:rsidRPr="003370FF">
              <w:rPr>
                <w:rFonts w:cs="Arial"/>
                <w:sz w:val="20"/>
              </w:rPr>
              <w:t>, malo ali srednje podjetje (glede na kriterije v Priporočilu Komisije 2003/361/ES)?</w:t>
            </w:r>
          </w:p>
        </w:tc>
        <w:tc>
          <w:tcPr>
            <w:tcW w:w="5528" w:type="dxa"/>
            <w:vAlign w:val="center"/>
          </w:tcPr>
          <w:p w14:paraId="27CFFC97" w14:textId="77777777" w:rsidR="00B77785" w:rsidRPr="00B13159" w:rsidRDefault="00B77785" w:rsidP="00F8280B">
            <w:pPr>
              <w:jc w:val="both"/>
              <w:rPr>
                <w:sz w:val="20"/>
                <w:szCs w:val="20"/>
              </w:rPr>
            </w:pPr>
            <w:r w:rsidRPr="00A23C09">
              <w:rPr>
                <w:sz w:val="20"/>
                <w:szCs w:val="20"/>
              </w:rPr>
              <w:t xml:space="preserve">DA </w:t>
            </w:r>
            <w:r w:rsidRPr="00A23C09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C09">
              <w:rPr>
                <w:sz w:val="20"/>
                <w:szCs w:val="20"/>
              </w:rPr>
              <w:instrText xml:space="preserve"> FORMCHECKBOX </w:instrText>
            </w:r>
            <w:r w:rsidR="00363D17">
              <w:rPr>
                <w:sz w:val="20"/>
                <w:szCs w:val="20"/>
              </w:rPr>
            </w:r>
            <w:r w:rsidR="00363D17">
              <w:rPr>
                <w:sz w:val="20"/>
                <w:szCs w:val="20"/>
              </w:rPr>
              <w:fldChar w:fldCharType="separate"/>
            </w:r>
            <w:r w:rsidRPr="00A23C09">
              <w:rPr>
                <w:sz w:val="20"/>
                <w:szCs w:val="20"/>
              </w:rPr>
              <w:fldChar w:fldCharType="end"/>
            </w:r>
            <w:r w:rsidRPr="00A23C0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A23C09">
              <w:rPr>
                <w:sz w:val="20"/>
                <w:szCs w:val="20"/>
              </w:rPr>
              <w:t xml:space="preserve"> NE </w:t>
            </w:r>
            <w:r w:rsidRPr="00A23C09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C09">
              <w:rPr>
                <w:sz w:val="20"/>
                <w:szCs w:val="20"/>
              </w:rPr>
              <w:instrText xml:space="preserve"> FORMCHECKBOX </w:instrText>
            </w:r>
            <w:r w:rsidR="00363D17">
              <w:rPr>
                <w:sz w:val="20"/>
                <w:szCs w:val="20"/>
              </w:rPr>
            </w:r>
            <w:r w:rsidR="00363D17">
              <w:rPr>
                <w:sz w:val="20"/>
                <w:szCs w:val="20"/>
              </w:rPr>
              <w:fldChar w:fldCharType="separate"/>
            </w:r>
            <w:r w:rsidRPr="00A23C09">
              <w:rPr>
                <w:sz w:val="20"/>
                <w:szCs w:val="20"/>
              </w:rPr>
              <w:fldChar w:fldCharType="end"/>
            </w:r>
          </w:p>
          <w:p w14:paraId="7119F037" w14:textId="77777777" w:rsidR="00B77785" w:rsidRPr="00633D94" w:rsidRDefault="00B77785" w:rsidP="00F8280B">
            <w:pPr>
              <w:ind w:right="-1492"/>
              <w:rPr>
                <w:sz w:val="20"/>
                <w:szCs w:val="20"/>
              </w:rPr>
            </w:pPr>
          </w:p>
        </w:tc>
      </w:tr>
    </w:tbl>
    <w:p w14:paraId="187F2196" w14:textId="77777777" w:rsidR="00B77785" w:rsidRDefault="00B77785" w:rsidP="00B77785">
      <w:pPr>
        <w:rPr>
          <w:sz w:val="20"/>
          <w:szCs w:val="20"/>
        </w:rPr>
      </w:pPr>
    </w:p>
    <w:p w14:paraId="60382FFD" w14:textId="77777777" w:rsidR="00B77785" w:rsidRDefault="00B77785" w:rsidP="00B77785">
      <w:pPr>
        <w:keepNext/>
        <w:numPr>
          <w:ilvl w:val="2"/>
          <w:numId w:val="4"/>
        </w:numPr>
        <w:spacing w:before="120" w:after="120" w:line="259" w:lineRule="auto"/>
        <w:outlineLvl w:val="2"/>
        <w:rPr>
          <w:b/>
          <w:bCs/>
          <w:i/>
          <w:sz w:val="20"/>
          <w:szCs w:val="20"/>
        </w:rPr>
      </w:pPr>
      <w:r w:rsidRPr="0098001D">
        <w:rPr>
          <w:b/>
          <w:bCs/>
          <w:i/>
          <w:sz w:val="20"/>
          <w:szCs w:val="20"/>
        </w:rPr>
        <w:t>Osebe, ki so članice upravnega, vodstvenega ali nadzornega organa gospodarskega subjekta</w:t>
      </w:r>
      <w:r>
        <w:rPr>
          <w:b/>
          <w:bCs/>
          <w:i/>
          <w:sz w:val="20"/>
          <w:szCs w:val="20"/>
        </w:rPr>
        <w:t>,</w:t>
      </w:r>
      <w:r w:rsidRPr="0098001D">
        <w:rPr>
          <w:b/>
          <w:bCs/>
          <w:i/>
          <w:sz w:val="20"/>
          <w:szCs w:val="20"/>
        </w:rPr>
        <w:t xml:space="preserve"> ali ki imajo pooblastila za njegovo zastopanje</w:t>
      </w:r>
      <w:r>
        <w:rPr>
          <w:b/>
          <w:bCs/>
          <w:i/>
          <w:sz w:val="20"/>
          <w:szCs w:val="20"/>
        </w:rPr>
        <w:t>,</w:t>
      </w:r>
      <w:r w:rsidRPr="0098001D">
        <w:rPr>
          <w:b/>
          <w:bCs/>
          <w:i/>
          <w:sz w:val="20"/>
          <w:szCs w:val="20"/>
        </w:rPr>
        <w:t xml:space="preserve"> ali odločanje</w:t>
      </w:r>
      <w:r>
        <w:rPr>
          <w:b/>
          <w:bCs/>
          <w:i/>
          <w:sz w:val="20"/>
          <w:szCs w:val="20"/>
        </w:rPr>
        <w:t>,</w:t>
      </w:r>
      <w:r w:rsidRPr="0098001D">
        <w:rPr>
          <w:b/>
          <w:bCs/>
          <w:i/>
          <w:sz w:val="20"/>
          <w:szCs w:val="20"/>
        </w:rPr>
        <w:t xml:space="preserve"> ali nadzor v njem</w:t>
      </w:r>
    </w:p>
    <w:p w14:paraId="6695D519" w14:textId="77777777" w:rsidR="00B77785" w:rsidRPr="0098001D" w:rsidRDefault="00B77785" w:rsidP="00B77785">
      <w:pPr>
        <w:keepNext/>
        <w:spacing w:before="120" w:after="120" w:line="259" w:lineRule="auto"/>
        <w:ind w:left="510"/>
        <w:outlineLvl w:val="2"/>
        <w:rPr>
          <w:b/>
          <w:bCs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2652"/>
        <w:gridCol w:w="2940"/>
        <w:gridCol w:w="2379"/>
      </w:tblGrid>
      <w:tr w:rsidR="00B77785" w:rsidRPr="0098001D" w14:paraId="5D7F1333" w14:textId="77777777" w:rsidTr="00F8280B">
        <w:tc>
          <w:tcPr>
            <w:tcW w:w="988" w:type="dxa"/>
            <w:shd w:val="clear" w:color="auto" w:fill="auto"/>
            <w:vAlign w:val="center"/>
          </w:tcPr>
          <w:p w14:paraId="1D1D1845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038D009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1E9188E4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3D5F55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B77785" w:rsidRPr="0098001D" w14:paraId="37C5FB45" w14:textId="77777777" w:rsidTr="00F8280B">
        <w:tc>
          <w:tcPr>
            <w:tcW w:w="988" w:type="dxa"/>
            <w:shd w:val="clear" w:color="auto" w:fill="auto"/>
            <w:vAlign w:val="center"/>
          </w:tcPr>
          <w:p w14:paraId="6F1064C4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2F699DA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9793AB4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ACDE48F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98001D" w14:paraId="6C1A99B1" w14:textId="77777777" w:rsidTr="00F8280B">
        <w:tc>
          <w:tcPr>
            <w:tcW w:w="988" w:type="dxa"/>
            <w:shd w:val="clear" w:color="auto" w:fill="auto"/>
            <w:vAlign w:val="center"/>
          </w:tcPr>
          <w:p w14:paraId="41455E2F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D3AFBEE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7ADF9E8B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FD22677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98001D" w14:paraId="0C7BF494" w14:textId="77777777" w:rsidTr="00F8280B">
        <w:tc>
          <w:tcPr>
            <w:tcW w:w="988" w:type="dxa"/>
            <w:shd w:val="clear" w:color="auto" w:fill="auto"/>
            <w:vAlign w:val="center"/>
          </w:tcPr>
          <w:p w14:paraId="5386FBE2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C79EC2F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C66B42B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B1AC172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98001D" w14:paraId="7C2689BF" w14:textId="77777777" w:rsidTr="00F8280B">
        <w:tc>
          <w:tcPr>
            <w:tcW w:w="988" w:type="dxa"/>
            <w:shd w:val="clear" w:color="auto" w:fill="auto"/>
            <w:vAlign w:val="center"/>
          </w:tcPr>
          <w:p w14:paraId="0A629428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2DA7377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118C40CC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9E9E2A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6D7F5214" w14:textId="77777777" w:rsidR="00B77785" w:rsidRDefault="00B77785" w:rsidP="00B77785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194A47">
        <w:rPr>
          <w:sz w:val="20"/>
          <w:szCs w:val="20"/>
        </w:rPr>
        <w:lastRenderedPageBreak/>
        <w:t>Podpisniki pogodbe</w:t>
      </w:r>
      <w:r>
        <w:rPr>
          <w:sz w:val="20"/>
          <w:szCs w:val="20"/>
        </w:rPr>
        <w:t>,</w:t>
      </w:r>
      <w:r w:rsidRPr="00194A47">
        <w:rPr>
          <w:sz w:val="20"/>
          <w:szCs w:val="20"/>
        </w:rPr>
        <w:t xml:space="preserve"> z navedbo funkcije ter navedbo</w:t>
      </w:r>
      <w:r>
        <w:rPr>
          <w:sz w:val="20"/>
          <w:szCs w:val="20"/>
        </w:rPr>
        <w:t>,</w:t>
      </w:r>
      <w:r w:rsidRPr="00194A47">
        <w:rPr>
          <w:sz w:val="20"/>
          <w:szCs w:val="20"/>
        </w:rPr>
        <w:t xml:space="preserve"> </w:t>
      </w:r>
      <w:r>
        <w:rPr>
          <w:sz w:val="20"/>
          <w:szCs w:val="20"/>
        </w:rPr>
        <w:t>če</w:t>
      </w:r>
      <w:r w:rsidRPr="00194A47">
        <w:rPr>
          <w:sz w:val="20"/>
          <w:szCs w:val="20"/>
        </w:rPr>
        <w:t xml:space="preserve"> so samostojni oziroma kolektivni podpisniki</w:t>
      </w:r>
    </w:p>
    <w:p w14:paraId="487CC678" w14:textId="77777777" w:rsidR="00B77785" w:rsidRPr="00FD7CF6" w:rsidRDefault="00B77785" w:rsidP="00B777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B77785" w:rsidRPr="00F81883" w14:paraId="1799CFFE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75D6D783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4E16A856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644CCDF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8747ADA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B77785" w:rsidRPr="00F81883" w14:paraId="0FB68B6E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02CD121A" w14:textId="77777777" w:rsidR="00B77785" w:rsidRPr="00F81883" w:rsidRDefault="00B77785" w:rsidP="00F8280B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03C2639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E9303B7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9027E5E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6339C971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690FC609" w14:textId="77777777" w:rsidR="00B77785" w:rsidRPr="00F81883" w:rsidRDefault="00B77785" w:rsidP="00F8280B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D2D47A0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D217E5E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F9D3A9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7503DE05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3AF1E618" w14:textId="77777777" w:rsidR="00B77785" w:rsidRPr="00F81883" w:rsidRDefault="00B77785" w:rsidP="00F8280B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D14EBBA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6A42393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1F5928B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0696C04" w14:textId="77777777" w:rsidR="00B77785" w:rsidRDefault="00B77785" w:rsidP="00B77785">
      <w:pPr>
        <w:rPr>
          <w:sz w:val="20"/>
          <w:szCs w:val="20"/>
        </w:rPr>
      </w:pPr>
    </w:p>
    <w:p w14:paraId="57619537" w14:textId="77777777" w:rsidR="00B77785" w:rsidRPr="00D211E8" w:rsidRDefault="00B77785" w:rsidP="00B77785">
      <w:pPr>
        <w:pStyle w:val="Naslov2"/>
        <w:numPr>
          <w:ilvl w:val="1"/>
          <w:numId w:val="4"/>
        </w:numPr>
        <w:rPr>
          <w:szCs w:val="22"/>
        </w:rPr>
      </w:pPr>
      <w:r w:rsidRPr="00D211E8">
        <w:rPr>
          <w:szCs w:val="22"/>
        </w:rPr>
        <w:t>SKUPNA PONUDBA</w:t>
      </w:r>
    </w:p>
    <w:p w14:paraId="55A64EEC" w14:textId="77777777" w:rsidR="00B77785" w:rsidRPr="003E0883" w:rsidRDefault="00B77785" w:rsidP="00B77785">
      <w:pPr>
        <w:rPr>
          <w:sz w:val="20"/>
          <w:szCs w:val="20"/>
        </w:rPr>
      </w:pPr>
    </w:p>
    <w:p w14:paraId="682E9BCF" w14:textId="14F96199" w:rsidR="00B77785" w:rsidRPr="003E0883" w:rsidRDefault="00B77785" w:rsidP="00B77785">
      <w:pPr>
        <w:jc w:val="both"/>
        <w:rPr>
          <w:sz w:val="20"/>
          <w:szCs w:val="20"/>
        </w:rPr>
      </w:pPr>
      <w:r w:rsidRPr="003E0883">
        <w:rPr>
          <w:sz w:val="20"/>
          <w:szCs w:val="20"/>
        </w:rPr>
        <w:t>Pri javnem naročilo z oznako</w:t>
      </w:r>
      <w:r>
        <w:rPr>
          <w:sz w:val="20"/>
          <w:szCs w:val="20"/>
        </w:rPr>
        <w:t xml:space="preserve"> </w:t>
      </w:r>
      <w:r w:rsidR="00612E46">
        <w:rPr>
          <w:sz w:val="20"/>
          <w:szCs w:val="20"/>
        </w:rPr>
        <w:t>UpravnikMK-2023</w:t>
      </w:r>
      <w:r w:rsidRPr="003E0883">
        <w:rPr>
          <w:sz w:val="20"/>
          <w:szCs w:val="20"/>
        </w:rPr>
        <w:t xml:space="preserve"> sodelujemo naslednji </w:t>
      </w:r>
      <w:r>
        <w:rPr>
          <w:sz w:val="20"/>
          <w:szCs w:val="20"/>
        </w:rPr>
        <w:t>gospodarskimi subjekti</w:t>
      </w:r>
      <w:r w:rsidRPr="003E0883">
        <w:rPr>
          <w:sz w:val="20"/>
          <w:szCs w:val="20"/>
        </w:rPr>
        <w:t>:</w:t>
      </w:r>
    </w:p>
    <w:p w14:paraId="5F1C3980" w14:textId="77777777" w:rsidR="00B77785" w:rsidRPr="003E0883" w:rsidRDefault="00B77785" w:rsidP="00B77785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8128"/>
      </w:tblGrid>
      <w:tr w:rsidR="00B77785" w:rsidRPr="003E0883" w14:paraId="188BE0D2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8D6D384" w14:textId="77777777" w:rsidR="00B77785" w:rsidRPr="006D1AA2" w:rsidRDefault="00B77785" w:rsidP="00F8280B">
            <w:pPr>
              <w:jc w:val="center"/>
              <w:rPr>
                <w:b/>
                <w:sz w:val="20"/>
                <w:szCs w:val="20"/>
              </w:rPr>
            </w:pPr>
            <w:r w:rsidRPr="006D1AA2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47D5DFF" w14:textId="77777777" w:rsidR="00B77785" w:rsidRPr="003E0883" w:rsidRDefault="00B77785" w:rsidP="00F8280B">
            <w:pPr>
              <w:jc w:val="center"/>
              <w:rPr>
                <w:b/>
                <w:sz w:val="20"/>
                <w:szCs w:val="20"/>
              </w:rPr>
            </w:pPr>
            <w:r w:rsidRPr="003E0883">
              <w:rPr>
                <w:b/>
                <w:sz w:val="20"/>
                <w:szCs w:val="20"/>
              </w:rPr>
              <w:t xml:space="preserve">Naziv </w:t>
            </w:r>
            <w:r>
              <w:rPr>
                <w:b/>
                <w:sz w:val="20"/>
                <w:szCs w:val="20"/>
              </w:rPr>
              <w:t>gospodarskega subjekta</w:t>
            </w:r>
          </w:p>
        </w:tc>
      </w:tr>
      <w:tr w:rsidR="00B77785" w:rsidRPr="003E0883" w14:paraId="4D947EDB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493CA251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362BE8F3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481F44D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4D36376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C9B7FC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B6A3BD7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885DCE2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2777257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41AA2F2D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5865E7B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EE3511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6" w:name="Besedilo679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B77785" w:rsidRPr="003E0883" w14:paraId="404ED415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38E0B30E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F41F48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7" w:name="Besedilo680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2B2AF8D4" w14:textId="77777777" w:rsidR="00B77785" w:rsidRPr="003E0883" w:rsidRDefault="00B77785" w:rsidP="00B77785">
      <w:pPr>
        <w:rPr>
          <w:sz w:val="20"/>
          <w:szCs w:val="20"/>
        </w:rPr>
      </w:pPr>
    </w:p>
    <w:p w14:paraId="2A98B6A2" w14:textId="77777777" w:rsidR="00B77785" w:rsidRPr="00FA6B55" w:rsidRDefault="00B77785" w:rsidP="00B77785">
      <w:pPr>
        <w:ind w:left="482" w:hanging="482"/>
        <w:jc w:val="both"/>
        <w:rPr>
          <w:b/>
          <w:i/>
          <w:sz w:val="20"/>
          <w:szCs w:val="20"/>
        </w:rPr>
      </w:pPr>
      <w:r w:rsidRPr="00FA6B55">
        <w:rPr>
          <w:b/>
          <w:i/>
          <w:sz w:val="20"/>
          <w:szCs w:val="20"/>
        </w:rPr>
        <w:t>2.2.1</w:t>
      </w:r>
      <w:r w:rsidRPr="00FA6B55">
        <w:rPr>
          <w:b/>
          <w:i/>
          <w:sz w:val="20"/>
          <w:szCs w:val="20"/>
        </w:rPr>
        <w:tab/>
        <w:t xml:space="preserve"> POSLOVNI PODATKI GOSPODARSKEGA SUBJEKTA IZ SKUPNE PONUDBE*</w:t>
      </w:r>
    </w:p>
    <w:p w14:paraId="3FA3219E" w14:textId="77777777" w:rsidR="00B77785" w:rsidRDefault="00B77785" w:rsidP="00B77785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Podatki o gospodarskem subjektu</w:t>
      </w:r>
    </w:p>
    <w:p w14:paraId="704D9026" w14:textId="77777777" w:rsidR="00B77785" w:rsidRDefault="00B77785" w:rsidP="00B77785"/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B77785" w:rsidRPr="003E0883" w14:paraId="7DB028E6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6A9FF54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 xml:space="preserve">Popoln naziv </w:t>
            </w:r>
            <w:r>
              <w:rPr>
                <w:sz w:val="20"/>
                <w:szCs w:val="20"/>
              </w:rPr>
              <w:t>gospodarskega subjekta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15912E76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8" w:name="Besedilo68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77785" w:rsidRPr="003E0883" w14:paraId="670E9200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6A1DFD0F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1B820BE2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130FA259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3503ECFB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72A730FF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9" w:name="Besedilo684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77785" w:rsidRPr="003E0883" w14:paraId="2F6C1386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59D3DF9C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3036551D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color w:val="1F497D"/>
                <w:sz w:val="20"/>
                <w:szCs w:val="20"/>
              </w:rPr>
              <w:t>SI</w:t>
            </w:r>
            <w:r w:rsidRPr="003E088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10" w:name="Besedilo682"/>
            <w:r w:rsidRPr="003E088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3E0883">
              <w:rPr>
                <w:color w:val="1F497D"/>
                <w:sz w:val="20"/>
                <w:szCs w:val="20"/>
              </w:rPr>
            </w:r>
            <w:r w:rsidRPr="003E0883">
              <w:rPr>
                <w:color w:val="1F497D"/>
                <w:sz w:val="20"/>
                <w:szCs w:val="20"/>
              </w:rPr>
              <w:fldChar w:fldCharType="separate"/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color w:val="1F497D"/>
                <w:sz w:val="20"/>
                <w:szCs w:val="20"/>
              </w:rPr>
              <w:fldChar w:fldCharType="end"/>
            </w:r>
            <w:bookmarkEnd w:id="10"/>
          </w:p>
        </w:tc>
      </w:tr>
      <w:tr w:rsidR="00B77785" w:rsidRPr="003E0883" w14:paraId="31253CE2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6035DB49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0D2A7709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11" w:name="Besedilo685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B77785" w:rsidRPr="003E0883" w14:paraId="24286CEE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7C9D6ECF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3EB0EAB1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12" w:name="Besedilo686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77785" w:rsidRPr="003E0883" w14:paraId="063C6381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3DE7BE21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7E75BF64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3" w:name="Besedilo688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3"/>
          </w:p>
        </w:tc>
      </w:tr>
    </w:tbl>
    <w:p w14:paraId="55C20F39" w14:textId="77777777" w:rsidR="00B77785" w:rsidRPr="00847D51" w:rsidRDefault="00B77785" w:rsidP="00B77785"/>
    <w:p w14:paraId="10CEE2DD" w14:textId="77777777" w:rsidR="00B77785" w:rsidRPr="00D211E8" w:rsidRDefault="00B77785" w:rsidP="00B77785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2652"/>
        <w:gridCol w:w="2940"/>
        <w:gridCol w:w="2379"/>
      </w:tblGrid>
      <w:tr w:rsidR="00B77785" w:rsidRPr="00F81883" w14:paraId="149DC8A4" w14:textId="77777777" w:rsidTr="00F8280B">
        <w:tc>
          <w:tcPr>
            <w:tcW w:w="988" w:type="dxa"/>
            <w:shd w:val="clear" w:color="auto" w:fill="auto"/>
            <w:vAlign w:val="center"/>
          </w:tcPr>
          <w:p w14:paraId="6BE1F400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65A9B4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6D041FF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4AA4B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B77785" w:rsidRPr="00F81883" w14:paraId="57499CFF" w14:textId="77777777" w:rsidTr="00F8280B">
        <w:tc>
          <w:tcPr>
            <w:tcW w:w="988" w:type="dxa"/>
            <w:shd w:val="clear" w:color="auto" w:fill="auto"/>
            <w:vAlign w:val="center"/>
          </w:tcPr>
          <w:p w14:paraId="0426EBF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437E30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4F0E9F5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F03FE8E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50394DC2" w14:textId="77777777" w:rsidTr="00F8280B">
        <w:tc>
          <w:tcPr>
            <w:tcW w:w="988" w:type="dxa"/>
            <w:shd w:val="clear" w:color="auto" w:fill="auto"/>
            <w:vAlign w:val="center"/>
          </w:tcPr>
          <w:p w14:paraId="3E18D5F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9D4BA05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50F13D7D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1D0BEE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6EC45DE2" w14:textId="77777777" w:rsidTr="00F8280B">
        <w:tc>
          <w:tcPr>
            <w:tcW w:w="988" w:type="dxa"/>
            <w:shd w:val="clear" w:color="auto" w:fill="auto"/>
            <w:vAlign w:val="center"/>
          </w:tcPr>
          <w:p w14:paraId="4168E62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051C4A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0BF2F34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26B706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33F5C6BF" w14:textId="77777777" w:rsidTr="00F8280B">
        <w:tc>
          <w:tcPr>
            <w:tcW w:w="988" w:type="dxa"/>
            <w:shd w:val="clear" w:color="auto" w:fill="auto"/>
            <w:vAlign w:val="center"/>
          </w:tcPr>
          <w:p w14:paraId="7E529CF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25C95D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74EDE29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51A1072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25B84CB8" w14:textId="77777777" w:rsidTr="00F8280B">
        <w:tc>
          <w:tcPr>
            <w:tcW w:w="988" w:type="dxa"/>
            <w:shd w:val="clear" w:color="auto" w:fill="auto"/>
            <w:vAlign w:val="center"/>
          </w:tcPr>
          <w:p w14:paraId="76D6655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9FB10F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4FC71438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35F9A8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11AFE10A" w14:textId="77777777" w:rsidTr="00F8280B">
        <w:tc>
          <w:tcPr>
            <w:tcW w:w="988" w:type="dxa"/>
            <w:shd w:val="clear" w:color="auto" w:fill="auto"/>
            <w:vAlign w:val="center"/>
          </w:tcPr>
          <w:p w14:paraId="2A63E53E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55E506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1E3FEAF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526EF1D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5EC6AD41" w14:textId="77777777" w:rsidTr="00F8280B">
        <w:tc>
          <w:tcPr>
            <w:tcW w:w="988" w:type="dxa"/>
            <w:shd w:val="clear" w:color="auto" w:fill="auto"/>
            <w:vAlign w:val="center"/>
          </w:tcPr>
          <w:p w14:paraId="2358E44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43A0847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15C6422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07A4C1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3FADBEF9" w14:textId="77777777" w:rsidTr="00F8280B">
        <w:tc>
          <w:tcPr>
            <w:tcW w:w="988" w:type="dxa"/>
            <w:shd w:val="clear" w:color="auto" w:fill="auto"/>
            <w:vAlign w:val="center"/>
          </w:tcPr>
          <w:p w14:paraId="06F183B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A56A29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8A7C9D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7F79221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6297C3AD" w14:textId="77777777" w:rsidTr="00F8280B">
        <w:tc>
          <w:tcPr>
            <w:tcW w:w="988" w:type="dxa"/>
            <w:shd w:val="clear" w:color="auto" w:fill="auto"/>
            <w:vAlign w:val="center"/>
          </w:tcPr>
          <w:p w14:paraId="07843F2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776CBA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3707AE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D27954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45AFF012" w14:textId="77777777" w:rsidTr="00F8280B">
        <w:tc>
          <w:tcPr>
            <w:tcW w:w="988" w:type="dxa"/>
            <w:shd w:val="clear" w:color="auto" w:fill="auto"/>
            <w:vAlign w:val="center"/>
          </w:tcPr>
          <w:p w14:paraId="733AA4B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BCE6E7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9702DC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F99431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0999C227" w14:textId="77777777" w:rsidR="00B77785" w:rsidRDefault="00B77785" w:rsidP="00B77785"/>
    <w:p w14:paraId="6AB9FCF3" w14:textId="77777777" w:rsidR="00B77785" w:rsidRPr="00D211E8" w:rsidRDefault="00B77785" w:rsidP="00B77785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B77785" w:rsidRPr="00F81883" w14:paraId="22D15360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7C29EB9D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6F40D11B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4A2E861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18B9968D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B77785" w:rsidRPr="00F81883" w14:paraId="062352E2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53784D89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9435B6F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1782EC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066A27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4CB7F78D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142F4D32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75B12744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3C4D12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657EA3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503550D1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48A0A8E0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67B6C3F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F482AE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A462639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584426D1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286A4249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0F7DB4A0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4872A40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06CC812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991F651" w14:textId="77777777" w:rsidR="00B77785" w:rsidRPr="006D1AA2" w:rsidRDefault="00B77785" w:rsidP="00B77785">
      <w:pPr>
        <w:jc w:val="both"/>
        <w:rPr>
          <w:sz w:val="20"/>
          <w:szCs w:val="20"/>
        </w:rPr>
      </w:pPr>
    </w:p>
    <w:p w14:paraId="7FA36BD2" w14:textId="77777777" w:rsidR="00B77785" w:rsidRDefault="00B77785" w:rsidP="00B77785">
      <w:pPr>
        <w:jc w:val="both"/>
        <w:rPr>
          <w:i/>
          <w:sz w:val="20"/>
          <w:szCs w:val="20"/>
        </w:rPr>
      </w:pPr>
      <w:r w:rsidRPr="003E0883">
        <w:rPr>
          <w:i/>
          <w:strike/>
          <w:sz w:val="20"/>
          <w:szCs w:val="20"/>
        </w:rPr>
        <w:t>*</w:t>
      </w:r>
      <w:r w:rsidRPr="003E0883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Gospodarski subjekt</w:t>
      </w:r>
      <w:r w:rsidRPr="003E0883">
        <w:rPr>
          <w:i/>
          <w:sz w:val="20"/>
          <w:szCs w:val="20"/>
        </w:rPr>
        <w:t xml:space="preserve"> točko 2.</w:t>
      </w:r>
      <w:r>
        <w:rPr>
          <w:i/>
          <w:sz w:val="20"/>
          <w:szCs w:val="20"/>
        </w:rPr>
        <w:t>2</w:t>
      </w:r>
      <w:r w:rsidRPr="003E0883">
        <w:rPr>
          <w:i/>
          <w:sz w:val="20"/>
          <w:szCs w:val="20"/>
        </w:rPr>
        <w:t>.1 izpolni v celoti tolikokrat,</w:t>
      </w:r>
      <w:r>
        <w:rPr>
          <w:i/>
          <w:sz w:val="20"/>
          <w:szCs w:val="20"/>
        </w:rPr>
        <w:t xml:space="preserve"> kolikor je skupnih ponudnikov.</w:t>
      </w:r>
    </w:p>
    <w:p w14:paraId="45FDD32D" w14:textId="77777777" w:rsidR="00B77785" w:rsidRDefault="00B77785" w:rsidP="00B77785">
      <w:pPr>
        <w:jc w:val="both"/>
        <w:rPr>
          <w:i/>
          <w:sz w:val="20"/>
          <w:szCs w:val="20"/>
        </w:rPr>
      </w:pPr>
    </w:p>
    <w:p w14:paraId="359B409C" w14:textId="77777777" w:rsidR="00B77785" w:rsidRDefault="00B77785" w:rsidP="00B77785">
      <w:pPr>
        <w:pStyle w:val="Naslov2"/>
        <w:numPr>
          <w:ilvl w:val="1"/>
          <w:numId w:val="4"/>
        </w:numPr>
        <w:spacing w:before="0" w:after="0"/>
        <w:jc w:val="both"/>
      </w:pPr>
      <w:r w:rsidRPr="00C55282">
        <w:t>UDELEŽBA PODIZVAJALCEV</w:t>
      </w:r>
    </w:p>
    <w:p w14:paraId="200A83A8" w14:textId="77777777" w:rsidR="00B77785" w:rsidRDefault="00B77785" w:rsidP="00B77785">
      <w:pPr>
        <w:pStyle w:val="Brezrazmikov1"/>
        <w:rPr>
          <w:rFonts w:cs="Arial"/>
          <w:i/>
          <w:szCs w:val="20"/>
        </w:rPr>
      </w:pPr>
    </w:p>
    <w:p w14:paraId="4E69757C" w14:textId="77777777" w:rsidR="00B77785" w:rsidRPr="009B662B" w:rsidRDefault="00B77785" w:rsidP="00B77785">
      <w:pPr>
        <w:pStyle w:val="Brezrazmikov1"/>
        <w:rPr>
          <w:rFonts w:cs="Arial"/>
          <w:i/>
          <w:szCs w:val="20"/>
        </w:rPr>
      </w:pPr>
      <w:r w:rsidRPr="009B662B">
        <w:rPr>
          <w:rFonts w:cs="Arial"/>
          <w:i/>
          <w:szCs w:val="20"/>
        </w:rPr>
        <w:t xml:space="preserve">(ponudnik izpolni le, </w:t>
      </w:r>
      <w:r>
        <w:rPr>
          <w:rFonts w:cs="Arial"/>
          <w:i/>
          <w:szCs w:val="20"/>
        </w:rPr>
        <w:t>če</w:t>
      </w:r>
      <w:r w:rsidRPr="009B662B">
        <w:rPr>
          <w:rFonts w:cs="Arial"/>
          <w:i/>
          <w:szCs w:val="20"/>
        </w:rPr>
        <w:t xml:space="preserve"> </w:t>
      </w:r>
      <w:r>
        <w:rPr>
          <w:rFonts w:cs="Arial"/>
          <w:i/>
          <w:szCs w:val="20"/>
        </w:rPr>
        <w:t>sodeluje s podizvajalci</w:t>
      </w:r>
      <w:r w:rsidRPr="009B662B">
        <w:rPr>
          <w:rFonts w:cs="Arial"/>
          <w:i/>
          <w:szCs w:val="20"/>
        </w:rPr>
        <w:t>)</w:t>
      </w:r>
    </w:p>
    <w:p w14:paraId="3ECCEB64" w14:textId="77777777" w:rsidR="00B77785" w:rsidRPr="00C55282" w:rsidRDefault="00B77785" w:rsidP="00B77785"/>
    <w:p w14:paraId="566F30E5" w14:textId="036B4BA2" w:rsidR="00B77785" w:rsidRPr="00724D4F" w:rsidRDefault="00B77785" w:rsidP="00B77785">
      <w:pPr>
        <w:jc w:val="both"/>
        <w:rPr>
          <w:sz w:val="20"/>
          <w:szCs w:val="20"/>
        </w:rPr>
      </w:pPr>
      <w:r w:rsidRPr="0031480B">
        <w:rPr>
          <w:sz w:val="20"/>
          <w:szCs w:val="20"/>
        </w:rPr>
        <w:t xml:space="preserve">Pri javnem naročilu </w:t>
      </w:r>
      <w:r>
        <w:rPr>
          <w:sz w:val="20"/>
          <w:szCs w:val="20"/>
        </w:rPr>
        <w:t xml:space="preserve">z </w:t>
      </w:r>
      <w:r w:rsidRPr="0031480B">
        <w:rPr>
          <w:sz w:val="20"/>
          <w:szCs w:val="20"/>
        </w:rPr>
        <w:t xml:space="preserve">oznako </w:t>
      </w:r>
      <w:r w:rsidR="00612E46">
        <w:rPr>
          <w:sz w:val="20"/>
          <w:szCs w:val="20"/>
        </w:rPr>
        <w:t>UpravnikMK-2023</w:t>
      </w:r>
      <w:r>
        <w:rPr>
          <w:sz w:val="20"/>
          <w:szCs w:val="20"/>
        </w:rPr>
        <w:t xml:space="preserve"> </w:t>
      </w:r>
      <w:r w:rsidRPr="00724D4F">
        <w:rPr>
          <w:sz w:val="20"/>
          <w:szCs w:val="20"/>
        </w:rPr>
        <w:t>bomo sodelovali z naslednjimi podizvajalci:</w:t>
      </w:r>
    </w:p>
    <w:p w14:paraId="02B3ABAB" w14:textId="77777777" w:rsidR="00B77785" w:rsidRPr="003E0883" w:rsidRDefault="00B77785" w:rsidP="00B77785">
      <w:pPr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77785" w:rsidRPr="003E0883" w14:paraId="389326C6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41CD76DE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Zap.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025601E4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Popoln</w:t>
            </w:r>
            <w:r>
              <w:rPr>
                <w:sz w:val="20"/>
                <w:szCs w:val="20"/>
              </w:rPr>
              <w:t>i</w:t>
            </w:r>
            <w:r w:rsidRPr="003E0883">
              <w:rPr>
                <w:sz w:val="20"/>
                <w:szCs w:val="20"/>
              </w:rPr>
              <w:t xml:space="preserve"> naziv in naslov podizvajalca</w:t>
            </w:r>
          </w:p>
        </w:tc>
      </w:tr>
      <w:tr w:rsidR="00B77785" w:rsidRPr="003E0883" w14:paraId="7C70F4DC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0435473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320B741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4" w:name="Besedilo711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77785" w:rsidRPr="003E0883" w14:paraId="356539D5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146EA318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3739D4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5" w:name="Besedilo712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5"/>
          </w:p>
        </w:tc>
      </w:tr>
      <w:tr w:rsidR="00B77785" w:rsidRPr="003E0883" w14:paraId="69DD20B5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7686B3C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4BE6A1E1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6" w:name="Besedilo71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633CB624" w14:textId="77777777" w:rsidR="00B77785" w:rsidRDefault="00B77785" w:rsidP="00B77785">
      <w:pPr>
        <w:rPr>
          <w:sz w:val="20"/>
          <w:szCs w:val="20"/>
        </w:rPr>
      </w:pPr>
    </w:p>
    <w:p w14:paraId="2B245C9E" w14:textId="77777777" w:rsidR="00B77785" w:rsidRDefault="00B77785" w:rsidP="00B77785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POSLOVNI PODATKI </w:t>
      </w:r>
      <w:r>
        <w:rPr>
          <w:sz w:val="20"/>
          <w:szCs w:val="20"/>
        </w:rPr>
        <w:t>GOSPODARSKEGA SUBJEKTA - PODIZVAJALCA</w:t>
      </w:r>
    </w:p>
    <w:p w14:paraId="2D01F590" w14:textId="77777777" w:rsidR="00B77785" w:rsidRDefault="00B77785" w:rsidP="00B77785">
      <w:pPr>
        <w:rPr>
          <w:i/>
          <w:sz w:val="20"/>
          <w:szCs w:val="20"/>
        </w:rPr>
      </w:pPr>
      <w:r w:rsidRPr="00FC2E9A">
        <w:rPr>
          <w:i/>
          <w:sz w:val="20"/>
          <w:szCs w:val="20"/>
        </w:rPr>
        <w:t>/Gospodarski subjekt izpolni točko 2.3.1. v celoti tolikokrat, kolikor podizvajalcev prijavlja./</w:t>
      </w:r>
    </w:p>
    <w:p w14:paraId="3F3658D3" w14:textId="77777777" w:rsidR="00B77785" w:rsidRPr="00FC2E9A" w:rsidRDefault="00B77785" w:rsidP="00B77785">
      <w:pPr>
        <w:rPr>
          <w:i/>
          <w:sz w:val="20"/>
          <w:szCs w:val="20"/>
        </w:rPr>
      </w:pPr>
    </w:p>
    <w:p w14:paraId="22FA6362" w14:textId="77777777" w:rsidR="00B77785" w:rsidRDefault="00B77785" w:rsidP="00B77785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B77785" w:rsidRPr="003E0883" w14:paraId="0BA30ABB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7AC35A13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 xml:space="preserve">Popoln naziv </w:t>
            </w:r>
            <w:r>
              <w:rPr>
                <w:sz w:val="20"/>
                <w:szCs w:val="20"/>
              </w:rPr>
              <w:t>gospodarskega subjekta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336382F0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4E8DA9ED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08DF5DBC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7C1BB8CE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2A04CB50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2BBCC2F0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038F42DD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6964AD31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14F88A4A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1DDE04A3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color w:val="1F497D"/>
                <w:sz w:val="20"/>
                <w:szCs w:val="20"/>
              </w:rPr>
              <w:t>SI</w:t>
            </w:r>
            <w:r w:rsidRPr="003E088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3E088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3E0883">
              <w:rPr>
                <w:color w:val="1F497D"/>
                <w:sz w:val="20"/>
                <w:szCs w:val="20"/>
              </w:rPr>
            </w:r>
            <w:r w:rsidRPr="003E0883">
              <w:rPr>
                <w:color w:val="1F497D"/>
                <w:sz w:val="20"/>
                <w:szCs w:val="20"/>
              </w:rPr>
              <w:fldChar w:fldCharType="separate"/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B77785" w:rsidRPr="003E0883" w14:paraId="09ABDD5E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565511AF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18943B19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32EBD00A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215803DE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48990F46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7BA1368F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1B98E0C8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52F427A1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5048A4F4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72B6FB71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70D902AD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</w:tbl>
    <w:p w14:paraId="0DECF318" w14:textId="77777777" w:rsidR="000D6F00" w:rsidRDefault="000D6F00" w:rsidP="000D6F00">
      <w:pPr>
        <w:pStyle w:val="Naslov2"/>
        <w:numPr>
          <w:ilvl w:val="0"/>
          <w:numId w:val="0"/>
        </w:numPr>
        <w:rPr>
          <w:i/>
          <w:sz w:val="20"/>
          <w:szCs w:val="20"/>
        </w:rPr>
      </w:pPr>
    </w:p>
    <w:p w14:paraId="56369A03" w14:textId="77777777" w:rsidR="000D6F00" w:rsidRPr="000D6F00" w:rsidRDefault="000D6F00" w:rsidP="000D6F00"/>
    <w:p w14:paraId="50AFAD2E" w14:textId="77777777" w:rsidR="00B77785" w:rsidRDefault="00B77785" w:rsidP="000D6F00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p w14:paraId="7E93AE06" w14:textId="77777777" w:rsidR="00B77785" w:rsidRPr="0010402B" w:rsidRDefault="00B77785" w:rsidP="00B777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3076"/>
        <w:gridCol w:w="2516"/>
        <w:gridCol w:w="2379"/>
      </w:tblGrid>
      <w:tr w:rsidR="00B77785" w:rsidRPr="00F81883" w14:paraId="20024F2E" w14:textId="77777777" w:rsidTr="00F8280B">
        <w:tc>
          <w:tcPr>
            <w:tcW w:w="988" w:type="dxa"/>
            <w:shd w:val="clear" w:color="auto" w:fill="auto"/>
            <w:vAlign w:val="center"/>
          </w:tcPr>
          <w:p w14:paraId="0288271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3C50BAEE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2015E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F6114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B77785" w:rsidRPr="00F81883" w14:paraId="5A295A72" w14:textId="77777777" w:rsidTr="00F8280B">
        <w:tc>
          <w:tcPr>
            <w:tcW w:w="988" w:type="dxa"/>
            <w:shd w:val="clear" w:color="auto" w:fill="auto"/>
            <w:vAlign w:val="center"/>
          </w:tcPr>
          <w:p w14:paraId="13A44CE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21275F2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79890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8B683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107796D9" w14:textId="77777777" w:rsidTr="00F8280B">
        <w:tc>
          <w:tcPr>
            <w:tcW w:w="988" w:type="dxa"/>
            <w:shd w:val="clear" w:color="auto" w:fill="auto"/>
            <w:vAlign w:val="center"/>
          </w:tcPr>
          <w:p w14:paraId="7F7FB328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61090D60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35301D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27AEA3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53FD3BF6" w14:textId="77777777" w:rsidTr="00F8280B">
        <w:tc>
          <w:tcPr>
            <w:tcW w:w="988" w:type="dxa"/>
            <w:shd w:val="clear" w:color="auto" w:fill="auto"/>
            <w:vAlign w:val="center"/>
          </w:tcPr>
          <w:p w14:paraId="56E2C105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5413D3E0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B42A45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C6502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34F21FEA" w14:textId="77777777" w:rsidR="00B77785" w:rsidRDefault="00B77785" w:rsidP="00B77785">
      <w:pPr>
        <w:pStyle w:val="Naslov2"/>
        <w:numPr>
          <w:ilvl w:val="0"/>
          <w:numId w:val="0"/>
        </w:numPr>
        <w:ind w:left="680"/>
        <w:rPr>
          <w:i/>
          <w:sz w:val="20"/>
          <w:szCs w:val="20"/>
        </w:rPr>
      </w:pPr>
    </w:p>
    <w:p w14:paraId="47BF1BCA" w14:textId="77777777" w:rsidR="00B77785" w:rsidRPr="00D211E8" w:rsidRDefault="00B77785" w:rsidP="00B77785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odatki o delih podizvajalca</w:t>
      </w:r>
    </w:p>
    <w:p w14:paraId="0999EEAD" w14:textId="77777777" w:rsidR="00B77785" w:rsidRDefault="00B77785" w:rsidP="00B77785">
      <w:pPr>
        <w:jc w:val="both"/>
        <w:rPr>
          <w:sz w:val="20"/>
          <w:szCs w:val="20"/>
        </w:rPr>
      </w:pPr>
    </w:p>
    <w:p w14:paraId="7166119A" w14:textId="77777777" w:rsidR="00B77785" w:rsidRDefault="00B77785" w:rsidP="00B77785">
      <w:pPr>
        <w:jc w:val="both"/>
        <w:rPr>
          <w:sz w:val="20"/>
          <w:szCs w:val="20"/>
        </w:rPr>
      </w:pPr>
      <w:r w:rsidRPr="003E0883">
        <w:rPr>
          <w:sz w:val="20"/>
          <w:szCs w:val="20"/>
        </w:rPr>
        <w:t xml:space="preserve">Podatki iz </w:t>
      </w:r>
      <w:r w:rsidRPr="00A74183">
        <w:rPr>
          <w:sz w:val="20"/>
          <w:szCs w:val="20"/>
        </w:rPr>
        <w:t>drugega odstavka 94. člena ZJN-</w:t>
      </w:r>
      <w:r>
        <w:rPr>
          <w:sz w:val="20"/>
          <w:szCs w:val="20"/>
        </w:rPr>
        <w:t>3</w:t>
      </w:r>
      <w:r w:rsidRPr="003E0883">
        <w:rPr>
          <w:sz w:val="20"/>
          <w:szCs w:val="20"/>
        </w:rPr>
        <w:t xml:space="preserve">, ki jih </w:t>
      </w:r>
      <w:r>
        <w:rPr>
          <w:sz w:val="20"/>
          <w:szCs w:val="20"/>
        </w:rPr>
        <w:t>gospodarski subjekt</w:t>
      </w:r>
      <w:r w:rsidRPr="003E0883">
        <w:rPr>
          <w:sz w:val="20"/>
          <w:szCs w:val="20"/>
        </w:rPr>
        <w:t xml:space="preserve"> navede v nadaljevanju te točke</w:t>
      </w:r>
      <w:r>
        <w:rPr>
          <w:sz w:val="20"/>
          <w:szCs w:val="20"/>
        </w:rPr>
        <w:t>,</w:t>
      </w:r>
      <w:r w:rsidRPr="003E0883">
        <w:rPr>
          <w:sz w:val="20"/>
          <w:szCs w:val="20"/>
        </w:rPr>
        <w:t xml:space="preserve"> so obvezna sestavina pogodbe o izvedbi predmetnega javnega naročila. </w:t>
      </w:r>
    </w:p>
    <w:p w14:paraId="73BE27F8" w14:textId="77777777" w:rsidR="00B77785" w:rsidRPr="003E0883" w:rsidRDefault="00B77785" w:rsidP="00B77785">
      <w:pPr>
        <w:jc w:val="both"/>
        <w:rPr>
          <w:sz w:val="20"/>
          <w:szCs w:val="20"/>
        </w:rPr>
      </w:pPr>
    </w:p>
    <w:p w14:paraId="61104C01" w14:textId="77777777" w:rsidR="00B77785" w:rsidRPr="003E0883" w:rsidRDefault="00B77785" w:rsidP="00B77785">
      <w:pPr>
        <w:rPr>
          <w:sz w:val="20"/>
          <w:szCs w:val="20"/>
        </w:rPr>
      </w:pPr>
      <w:r w:rsidRPr="003E0883">
        <w:rPr>
          <w:sz w:val="20"/>
          <w:szCs w:val="20"/>
        </w:rPr>
        <w:t xml:space="preserve">VSAKA </w:t>
      </w:r>
      <w:r>
        <w:rPr>
          <w:sz w:val="20"/>
          <w:szCs w:val="20"/>
        </w:rPr>
        <w:t xml:space="preserve">VRSTA </w:t>
      </w:r>
      <w:r w:rsidR="00F63C2D">
        <w:rPr>
          <w:sz w:val="20"/>
          <w:szCs w:val="20"/>
        </w:rPr>
        <w:t>DEL</w:t>
      </w:r>
      <w:r w:rsidR="00E204C1">
        <w:rPr>
          <w:sz w:val="20"/>
          <w:szCs w:val="20"/>
        </w:rPr>
        <w:t xml:space="preserve"> IZ POPISA DEL</w:t>
      </w:r>
      <w:r w:rsidRPr="003E0883">
        <w:rPr>
          <w:sz w:val="20"/>
          <w:szCs w:val="20"/>
        </w:rPr>
        <w:t>, KI J</w:t>
      </w:r>
      <w:r>
        <w:rPr>
          <w:sz w:val="20"/>
          <w:szCs w:val="20"/>
        </w:rPr>
        <w:t>O</w:t>
      </w:r>
      <w:r w:rsidRPr="003E0883">
        <w:rPr>
          <w:sz w:val="20"/>
          <w:szCs w:val="20"/>
        </w:rPr>
        <w:t xml:space="preserve"> BO</w:t>
      </w:r>
      <w:r>
        <w:rPr>
          <w:sz w:val="20"/>
          <w:szCs w:val="20"/>
        </w:rPr>
        <w:t xml:space="preserve"> OPRAVLJAL</w:t>
      </w:r>
      <w:r w:rsidRPr="003E0883">
        <w:rPr>
          <w:sz w:val="20"/>
          <w:szCs w:val="20"/>
        </w:rPr>
        <w:t>:</w:t>
      </w:r>
    </w:p>
    <w:p w14:paraId="4940A664" w14:textId="77777777" w:rsidR="00B77785" w:rsidRPr="003E0883" w:rsidRDefault="00B77785" w:rsidP="00B77785">
      <w:pPr>
        <w:rPr>
          <w:sz w:val="20"/>
          <w:szCs w:val="20"/>
        </w:rPr>
      </w:pPr>
    </w:p>
    <w:p w14:paraId="503C36F9" w14:textId="2CF14645" w:rsidR="00E204C1" w:rsidRPr="00AA6D44" w:rsidRDefault="00E204C1" w:rsidP="00E204C1">
      <w:pPr>
        <w:numPr>
          <w:ilvl w:val="0"/>
          <w:numId w:val="3"/>
        </w:numPr>
        <w:spacing w:line="0" w:lineRule="atLeast"/>
        <w:jc w:val="both"/>
        <w:rPr>
          <w:i/>
          <w:sz w:val="20"/>
          <w:szCs w:val="20"/>
        </w:rPr>
      </w:pPr>
      <w:r w:rsidRPr="00AA6D44">
        <w:rPr>
          <w:sz w:val="20"/>
          <w:szCs w:val="20"/>
        </w:rPr>
        <w:t xml:space="preserve">DELA (navedena v priloženem obrazcu »Predračun«): </w:t>
      </w:r>
      <w:r w:rsidRPr="00AA6D44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AA6D44">
        <w:rPr>
          <w:sz w:val="20"/>
          <w:szCs w:val="20"/>
        </w:rPr>
        <w:instrText xml:space="preserve"> FORMTEXT </w:instrText>
      </w:r>
      <w:r w:rsidRPr="00AA6D44">
        <w:rPr>
          <w:sz w:val="20"/>
          <w:szCs w:val="20"/>
        </w:rPr>
      </w:r>
      <w:r w:rsidRPr="00AA6D44">
        <w:rPr>
          <w:sz w:val="20"/>
          <w:szCs w:val="20"/>
        </w:rPr>
        <w:fldChar w:fldCharType="separate"/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sz w:val="20"/>
          <w:szCs w:val="20"/>
        </w:rPr>
        <w:fldChar w:fldCharType="end"/>
      </w:r>
      <w:r w:rsidRPr="00AA6D44">
        <w:rPr>
          <w:sz w:val="20"/>
          <w:szCs w:val="20"/>
        </w:rPr>
        <w:t xml:space="preserve"> </w:t>
      </w:r>
      <w:r w:rsidRPr="00AA6D44">
        <w:rPr>
          <w:i/>
          <w:sz w:val="20"/>
          <w:szCs w:val="20"/>
        </w:rPr>
        <w:t xml:space="preserve">/ponudnik navede </w:t>
      </w:r>
      <w:r w:rsidR="00AA6D44" w:rsidRPr="00AA6D44">
        <w:rPr>
          <w:i/>
          <w:sz w:val="20"/>
          <w:szCs w:val="20"/>
        </w:rPr>
        <w:t>predmet storitve</w:t>
      </w:r>
      <w:r w:rsidRPr="00AA6D44">
        <w:rPr>
          <w:i/>
          <w:sz w:val="20"/>
          <w:szCs w:val="20"/>
        </w:rPr>
        <w:t xml:space="preserve">/ </w:t>
      </w:r>
      <w:r w:rsidRPr="00AA6D44">
        <w:rPr>
          <w:sz w:val="20"/>
          <w:szCs w:val="20"/>
        </w:rPr>
        <w:t xml:space="preserve">DELEŽ  V % </w:t>
      </w:r>
      <w:r w:rsidRPr="00AA6D44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AA6D44">
        <w:rPr>
          <w:sz w:val="20"/>
          <w:szCs w:val="20"/>
        </w:rPr>
        <w:instrText xml:space="preserve"> FORMTEXT </w:instrText>
      </w:r>
      <w:r w:rsidRPr="00AA6D44">
        <w:rPr>
          <w:sz w:val="20"/>
          <w:szCs w:val="20"/>
        </w:rPr>
      </w:r>
      <w:r w:rsidRPr="00AA6D44">
        <w:rPr>
          <w:sz w:val="20"/>
          <w:szCs w:val="20"/>
        </w:rPr>
        <w:fldChar w:fldCharType="separate"/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sz w:val="20"/>
          <w:szCs w:val="20"/>
        </w:rPr>
        <w:fldChar w:fldCharType="end"/>
      </w:r>
      <w:r w:rsidRPr="00AA6D44">
        <w:rPr>
          <w:sz w:val="20"/>
          <w:szCs w:val="20"/>
        </w:rPr>
        <w:t xml:space="preserve">; VREDNOST TEH DEL: </w:t>
      </w:r>
      <w:r w:rsidRPr="00AA6D44">
        <w:rPr>
          <w:sz w:val="20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AA6D44">
        <w:rPr>
          <w:sz w:val="20"/>
          <w:szCs w:val="20"/>
        </w:rPr>
        <w:instrText xml:space="preserve"> FORMTEXT </w:instrText>
      </w:r>
      <w:r w:rsidRPr="00AA6D44">
        <w:rPr>
          <w:sz w:val="20"/>
          <w:szCs w:val="20"/>
        </w:rPr>
      </w:r>
      <w:r w:rsidRPr="00AA6D44">
        <w:rPr>
          <w:sz w:val="20"/>
          <w:szCs w:val="20"/>
        </w:rPr>
        <w:fldChar w:fldCharType="separate"/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sz w:val="20"/>
          <w:szCs w:val="20"/>
        </w:rPr>
        <w:fldChar w:fldCharType="end"/>
      </w:r>
      <w:r w:rsidRPr="00AA6D44">
        <w:rPr>
          <w:sz w:val="20"/>
          <w:szCs w:val="20"/>
        </w:rPr>
        <w:t xml:space="preserve"> v EUR z DDV</w:t>
      </w:r>
    </w:p>
    <w:p w14:paraId="3115D6D5" w14:textId="77777777" w:rsidR="00B77785" w:rsidRPr="00B04BAD" w:rsidRDefault="00B77785" w:rsidP="00E204C1">
      <w:pPr>
        <w:ind w:left="510"/>
        <w:rPr>
          <w:sz w:val="20"/>
          <w:szCs w:val="20"/>
        </w:rPr>
      </w:pPr>
      <w:r w:rsidRPr="00B04BAD">
        <w:rPr>
          <w:sz w:val="20"/>
          <w:szCs w:val="20"/>
        </w:rPr>
        <w:t xml:space="preserve"> </w:t>
      </w:r>
    </w:p>
    <w:p w14:paraId="768E4C6B" w14:textId="77777777" w:rsidR="000D6F00" w:rsidRPr="000D6F00" w:rsidRDefault="000D6F00" w:rsidP="000D6F00">
      <w:pPr>
        <w:numPr>
          <w:ilvl w:val="2"/>
          <w:numId w:val="4"/>
        </w:numPr>
        <w:rPr>
          <w:b/>
          <w:sz w:val="20"/>
          <w:szCs w:val="20"/>
        </w:rPr>
      </w:pPr>
      <w:r w:rsidRPr="000D6F00">
        <w:rPr>
          <w:b/>
          <w:sz w:val="20"/>
          <w:szCs w:val="20"/>
        </w:rPr>
        <w:t>UPORABA ZMOGLJIVOSTI DRUGIH GOSPODARSKIH SUBJETKOV</w:t>
      </w:r>
    </w:p>
    <w:p w14:paraId="4C169E7B" w14:textId="77777777" w:rsidR="000D6F00" w:rsidRPr="000D6F00" w:rsidRDefault="000D6F00" w:rsidP="000D6F00">
      <w:pPr>
        <w:rPr>
          <w:sz w:val="20"/>
          <w:szCs w:val="20"/>
        </w:rPr>
      </w:pPr>
    </w:p>
    <w:p w14:paraId="1ACAA708" w14:textId="19AE06CF" w:rsidR="000D6F00" w:rsidRPr="000D6F00" w:rsidRDefault="000D6F00" w:rsidP="000D6F00">
      <w:pPr>
        <w:rPr>
          <w:sz w:val="20"/>
          <w:szCs w:val="20"/>
        </w:rPr>
      </w:pPr>
      <w:r w:rsidRPr="000D6F00">
        <w:rPr>
          <w:sz w:val="20"/>
          <w:szCs w:val="20"/>
        </w:rPr>
        <w:t xml:space="preserve">Pri javnem naročilu z oznako </w:t>
      </w:r>
      <w:r w:rsidR="00612E46">
        <w:rPr>
          <w:sz w:val="20"/>
          <w:szCs w:val="20"/>
        </w:rPr>
        <w:t>UpravnikMK-2023</w:t>
      </w:r>
      <w:r w:rsidRPr="000D6F00">
        <w:rPr>
          <w:sz w:val="20"/>
          <w:szCs w:val="20"/>
        </w:rPr>
        <w:t xml:space="preserve"> bomo uporabili zmogljivosti naslednjih gospodarskih subjektov </w:t>
      </w:r>
    </w:p>
    <w:p w14:paraId="6B76A948" w14:textId="77777777" w:rsidR="000D6F00" w:rsidRPr="000D6F00" w:rsidRDefault="000D6F00" w:rsidP="000D6F00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7796"/>
      </w:tblGrid>
      <w:tr w:rsidR="000D6F00" w:rsidRPr="000D6F00" w14:paraId="18F37312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42492505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B1E0005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0D6F00" w:rsidRPr="000D6F00" w14:paraId="05ED2376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4E92364E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1.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A3A341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21FEFA2F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757615D2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2.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E2FFCB8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20A41313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4DD0A0A9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3.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7B0471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6C51846C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517C91F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4.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32F7ED25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</w:tbl>
    <w:p w14:paraId="0E52173A" w14:textId="77777777" w:rsidR="000D6F00" w:rsidRDefault="000D6F00" w:rsidP="000D6F00">
      <w:pPr>
        <w:rPr>
          <w:sz w:val="20"/>
          <w:szCs w:val="20"/>
        </w:rPr>
      </w:pPr>
    </w:p>
    <w:p w14:paraId="7E51C670" w14:textId="77777777" w:rsidR="000D6F00" w:rsidRPr="000D6F00" w:rsidRDefault="000D6F00" w:rsidP="000D6F00">
      <w:pPr>
        <w:numPr>
          <w:ilvl w:val="3"/>
          <w:numId w:val="4"/>
        </w:numPr>
        <w:rPr>
          <w:b/>
          <w:bCs/>
          <w:i/>
          <w:sz w:val="20"/>
          <w:szCs w:val="20"/>
        </w:rPr>
      </w:pPr>
      <w:r w:rsidRPr="000D6F00">
        <w:rPr>
          <w:b/>
          <w:bCs/>
          <w:i/>
          <w:sz w:val="20"/>
          <w:szCs w:val="20"/>
        </w:rPr>
        <w:t>POSLOVNI PODATKI GOSPODARSKEGA SUBJEKTA</w:t>
      </w:r>
    </w:p>
    <w:p w14:paraId="2236A3A3" w14:textId="77777777" w:rsidR="000D6F00" w:rsidRDefault="000D6F00" w:rsidP="000D6F00">
      <w:pPr>
        <w:rPr>
          <w:i/>
          <w:sz w:val="20"/>
          <w:szCs w:val="20"/>
        </w:rPr>
      </w:pPr>
      <w:r w:rsidRPr="000D6F00">
        <w:rPr>
          <w:i/>
          <w:sz w:val="20"/>
          <w:szCs w:val="20"/>
        </w:rPr>
        <w:t>/Gospodarski subjekt točko 2.3.3.2 izpolni v celoti tolikokrat, kolikor drugih gospodarskih subjektov prijavlja./</w:t>
      </w:r>
    </w:p>
    <w:p w14:paraId="25305BE3" w14:textId="77777777" w:rsidR="000D6F00" w:rsidRPr="000D6F00" w:rsidRDefault="000D6F00" w:rsidP="000D6F00">
      <w:pPr>
        <w:rPr>
          <w:i/>
          <w:sz w:val="20"/>
          <w:szCs w:val="20"/>
        </w:rPr>
      </w:pPr>
    </w:p>
    <w:p w14:paraId="4B41EBBB" w14:textId="77777777" w:rsidR="000D6F00" w:rsidRPr="000D6F00" w:rsidRDefault="000D6F00" w:rsidP="000D6F00">
      <w:pPr>
        <w:numPr>
          <w:ilvl w:val="3"/>
          <w:numId w:val="4"/>
        </w:numPr>
        <w:rPr>
          <w:b/>
          <w:bCs/>
          <w:i/>
          <w:iCs/>
          <w:sz w:val="20"/>
          <w:szCs w:val="20"/>
        </w:rPr>
      </w:pPr>
      <w:r w:rsidRPr="000D6F00">
        <w:rPr>
          <w:b/>
          <w:bCs/>
          <w:i/>
          <w:iCs/>
          <w:sz w:val="20"/>
          <w:szCs w:val="20"/>
        </w:rPr>
        <w:t>Podatki o gospodarskem subjektu</w:t>
      </w:r>
    </w:p>
    <w:p w14:paraId="3AFD3DB9" w14:textId="77777777" w:rsidR="000D6F00" w:rsidRPr="000D6F00" w:rsidRDefault="000D6F00" w:rsidP="000D6F00">
      <w:pPr>
        <w:rPr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0D6F00" w:rsidRPr="000D6F00" w14:paraId="2D2FC2A1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2035C56A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49E339DD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5B4A876B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1C4A712F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6EE4D19E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2E4EC698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5539F8CC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2C0A9DA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71615CA6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1F256E2B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7A001CE4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SI</w:t>
            </w:r>
            <w:r w:rsidRPr="000D6F00">
              <w:rPr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0895619F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3F2C360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1E218FC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12B4B0CC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65CEB73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4657005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1ED8F3C2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38EF358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4BE4AD4B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77B875F6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040C2755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614D90CA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</w:tbl>
    <w:p w14:paraId="5D092FC9" w14:textId="2413BC74" w:rsidR="000D6F00" w:rsidRDefault="000D6F00" w:rsidP="000D6F00">
      <w:pPr>
        <w:rPr>
          <w:b/>
          <w:bCs/>
          <w:i/>
          <w:iCs/>
          <w:sz w:val="20"/>
          <w:szCs w:val="20"/>
        </w:rPr>
      </w:pPr>
    </w:p>
    <w:p w14:paraId="2431678A" w14:textId="165DD1DB" w:rsidR="00AA6D44" w:rsidRDefault="00AA6D44" w:rsidP="000D6F00">
      <w:pPr>
        <w:rPr>
          <w:b/>
          <w:bCs/>
          <w:i/>
          <w:iCs/>
          <w:sz w:val="20"/>
          <w:szCs w:val="20"/>
        </w:rPr>
      </w:pPr>
    </w:p>
    <w:p w14:paraId="2848854B" w14:textId="77777777" w:rsidR="00AA6D44" w:rsidRDefault="00AA6D44" w:rsidP="000D6F00">
      <w:pPr>
        <w:rPr>
          <w:b/>
          <w:bCs/>
          <w:i/>
          <w:iCs/>
          <w:sz w:val="20"/>
          <w:szCs w:val="20"/>
        </w:rPr>
      </w:pPr>
    </w:p>
    <w:p w14:paraId="346912EB" w14:textId="77777777" w:rsidR="000D6F00" w:rsidRPr="000D6F00" w:rsidRDefault="000D6F00" w:rsidP="000D6F00">
      <w:pPr>
        <w:numPr>
          <w:ilvl w:val="3"/>
          <w:numId w:val="4"/>
        </w:numPr>
        <w:rPr>
          <w:b/>
          <w:bCs/>
          <w:i/>
          <w:iCs/>
          <w:sz w:val="20"/>
          <w:szCs w:val="20"/>
        </w:rPr>
      </w:pPr>
      <w:r w:rsidRPr="000D6F00">
        <w:rPr>
          <w:b/>
          <w:bCs/>
          <w:i/>
          <w:iCs/>
          <w:sz w:val="20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p w14:paraId="3E078688" w14:textId="77777777" w:rsidR="000D6F00" w:rsidRPr="000D6F00" w:rsidRDefault="000D6F00" w:rsidP="000D6F0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3076"/>
        <w:gridCol w:w="2516"/>
        <w:gridCol w:w="2379"/>
      </w:tblGrid>
      <w:tr w:rsidR="000D6F00" w:rsidRPr="000D6F00" w14:paraId="06D62BD3" w14:textId="77777777" w:rsidTr="000A6770">
        <w:tc>
          <w:tcPr>
            <w:tcW w:w="988" w:type="dxa"/>
            <w:shd w:val="clear" w:color="auto" w:fill="auto"/>
            <w:vAlign w:val="center"/>
          </w:tcPr>
          <w:p w14:paraId="41C0DBFC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1EC41E74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Ime in priimek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4D0FBB0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548DF1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Funkcija</w:t>
            </w:r>
          </w:p>
        </w:tc>
      </w:tr>
      <w:tr w:rsidR="000D6F00" w:rsidRPr="000D6F00" w14:paraId="04CA404B" w14:textId="77777777" w:rsidTr="000A6770">
        <w:tc>
          <w:tcPr>
            <w:tcW w:w="988" w:type="dxa"/>
            <w:shd w:val="clear" w:color="auto" w:fill="auto"/>
            <w:vAlign w:val="center"/>
          </w:tcPr>
          <w:p w14:paraId="615BE5E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1D8F2410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673130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CD6BAD4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6130B1D9" w14:textId="77777777" w:rsidTr="000A6770">
        <w:tc>
          <w:tcPr>
            <w:tcW w:w="988" w:type="dxa"/>
            <w:shd w:val="clear" w:color="auto" w:fill="auto"/>
            <w:vAlign w:val="center"/>
          </w:tcPr>
          <w:p w14:paraId="5E1138AA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55B7AD2B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27B3B8B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A7ECB5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7108E7AE" w14:textId="77777777" w:rsidTr="000A6770">
        <w:tc>
          <w:tcPr>
            <w:tcW w:w="988" w:type="dxa"/>
            <w:shd w:val="clear" w:color="auto" w:fill="auto"/>
            <w:vAlign w:val="center"/>
          </w:tcPr>
          <w:p w14:paraId="2423B75D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3.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093E22FC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FD0D9DE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A42D596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41025328" w14:textId="77777777" w:rsidTr="000A6770">
        <w:tc>
          <w:tcPr>
            <w:tcW w:w="988" w:type="dxa"/>
            <w:shd w:val="clear" w:color="auto" w:fill="auto"/>
            <w:vAlign w:val="center"/>
          </w:tcPr>
          <w:p w14:paraId="7DACF8B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4.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6FCE8415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AE005B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E507E1A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53F6FD0C" w14:textId="77777777" w:rsidTr="000A6770">
        <w:tc>
          <w:tcPr>
            <w:tcW w:w="988" w:type="dxa"/>
            <w:shd w:val="clear" w:color="auto" w:fill="auto"/>
            <w:vAlign w:val="center"/>
          </w:tcPr>
          <w:p w14:paraId="113D09B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5.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6DAA5F56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C184660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A50AC84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</w:tbl>
    <w:p w14:paraId="271C0E0B" w14:textId="77777777" w:rsidR="00B77785" w:rsidRPr="000D6F00" w:rsidRDefault="00B77785" w:rsidP="00845E22">
      <w:pPr>
        <w:pStyle w:val="Naslov1"/>
        <w:numPr>
          <w:ilvl w:val="0"/>
          <w:numId w:val="5"/>
        </w:numPr>
        <w:ind w:left="284" w:hanging="284"/>
        <w:rPr>
          <w:sz w:val="20"/>
          <w:szCs w:val="20"/>
        </w:rPr>
      </w:pPr>
      <w:r w:rsidRPr="000D6F00">
        <w:rPr>
          <w:sz w:val="20"/>
          <w:szCs w:val="20"/>
        </w:rPr>
        <w:t>SKRBNIK POGODBE NA STRANI GOSPODARSKEGA SUBJEKTA</w:t>
      </w:r>
    </w:p>
    <w:p w14:paraId="7A537FF4" w14:textId="77777777" w:rsidR="00B77785" w:rsidRPr="000D6F00" w:rsidRDefault="00B77785" w:rsidP="00B77785">
      <w:pPr>
        <w:rPr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77785" w:rsidRPr="000D6F00" w14:paraId="4B3A9D63" w14:textId="77777777" w:rsidTr="00F8280B">
        <w:trPr>
          <w:trHeight w:val="603"/>
          <w:tblHeader/>
        </w:trPr>
        <w:tc>
          <w:tcPr>
            <w:tcW w:w="3645" w:type="dxa"/>
            <w:vAlign w:val="center"/>
          </w:tcPr>
          <w:p w14:paraId="7060AA2D" w14:textId="77777777" w:rsidR="00B77785" w:rsidRPr="000D6F00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D6F00">
              <w:rPr>
                <w:rFonts w:cs="Arial"/>
                <w:sz w:val="20"/>
              </w:rPr>
              <w:t>Skrbnik pogodbe:</w:t>
            </w:r>
          </w:p>
        </w:tc>
        <w:bookmarkStart w:id="17" w:name="_Hlk89684519"/>
        <w:tc>
          <w:tcPr>
            <w:tcW w:w="5427" w:type="dxa"/>
            <w:vAlign w:val="center"/>
          </w:tcPr>
          <w:p w14:paraId="476D67F9" w14:textId="77777777" w:rsidR="00B77785" w:rsidRPr="000D6F00" w:rsidRDefault="00B77785" w:rsidP="00F8280B">
            <w:pPr>
              <w:ind w:right="-1492"/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  <w:bookmarkEnd w:id="17"/>
          </w:p>
        </w:tc>
      </w:tr>
    </w:tbl>
    <w:p w14:paraId="14CB5BFC" w14:textId="7E72C7B3" w:rsidR="00FD5335" w:rsidRDefault="00FD5335" w:rsidP="00B77785">
      <w:pPr>
        <w:rPr>
          <w:sz w:val="20"/>
          <w:szCs w:val="20"/>
        </w:rPr>
      </w:pPr>
    </w:p>
    <w:p w14:paraId="14641744" w14:textId="10B8A0D7" w:rsidR="007D4835" w:rsidRDefault="007D4835" w:rsidP="00B77785">
      <w:pPr>
        <w:rPr>
          <w:sz w:val="20"/>
          <w:szCs w:val="20"/>
        </w:rPr>
      </w:pPr>
    </w:p>
    <w:p w14:paraId="3215FDDC" w14:textId="15FF0943" w:rsidR="007D4835" w:rsidRDefault="007D4835" w:rsidP="00B77785">
      <w:pPr>
        <w:rPr>
          <w:sz w:val="20"/>
          <w:szCs w:val="20"/>
        </w:rPr>
      </w:pPr>
    </w:p>
    <w:p w14:paraId="741308CF" w14:textId="1945D341" w:rsidR="007D4835" w:rsidRDefault="007D4835" w:rsidP="00B77785">
      <w:pPr>
        <w:rPr>
          <w:sz w:val="20"/>
          <w:szCs w:val="20"/>
        </w:rPr>
      </w:pPr>
    </w:p>
    <w:p w14:paraId="6E5649F3" w14:textId="7F5FED74" w:rsidR="007D4835" w:rsidRDefault="007D4835" w:rsidP="00B77785">
      <w:pPr>
        <w:rPr>
          <w:sz w:val="20"/>
          <w:szCs w:val="20"/>
        </w:rPr>
      </w:pPr>
    </w:p>
    <w:p w14:paraId="5D6B33CE" w14:textId="77777777" w:rsidR="005421EE" w:rsidRDefault="005421EE" w:rsidP="00B77785">
      <w:pPr>
        <w:rPr>
          <w:sz w:val="20"/>
          <w:szCs w:val="20"/>
        </w:rPr>
        <w:sectPr w:rsidR="005421EE" w:rsidSect="005421EE">
          <w:headerReference w:type="default" r:id="rId8"/>
          <w:footerReference w:type="default" r:id="rId9"/>
          <w:headerReference w:type="first" r:id="rId10"/>
          <w:pgSz w:w="11906" w:h="16838" w:code="9"/>
          <w:pgMar w:top="992" w:right="1418" w:bottom="567" w:left="1418" w:header="567" w:footer="397" w:gutter="0"/>
          <w:cols w:space="708"/>
          <w:docGrid w:linePitch="360"/>
        </w:sectPr>
      </w:pPr>
    </w:p>
    <w:p w14:paraId="225C9E22" w14:textId="03D6104A" w:rsidR="0081552D" w:rsidRPr="00AE52F0" w:rsidRDefault="005421EE" w:rsidP="00845E22">
      <w:pPr>
        <w:pStyle w:val="Naslov2"/>
        <w:numPr>
          <w:ilvl w:val="0"/>
          <w:numId w:val="5"/>
        </w:numPr>
        <w:rPr>
          <w:szCs w:val="22"/>
        </w:rPr>
      </w:pPr>
      <w:r>
        <w:rPr>
          <w:szCs w:val="22"/>
        </w:rPr>
        <w:lastRenderedPageBreak/>
        <w:t>TEHNIČNA SPOSOBNOST</w:t>
      </w:r>
      <w:r w:rsidR="00AE52F0">
        <w:rPr>
          <w:szCs w:val="22"/>
        </w:rPr>
        <w:t xml:space="preserve"> </w:t>
      </w:r>
      <w:r w:rsidR="00AE52F0" w:rsidRPr="00AE52F0">
        <w:rPr>
          <w:b w:val="0"/>
          <w:bCs w:val="0"/>
          <w:szCs w:val="22"/>
        </w:rPr>
        <w:t>(</w:t>
      </w:r>
      <w:r w:rsidRPr="00AE52F0">
        <w:rPr>
          <w:b w:val="0"/>
          <w:sz w:val="20"/>
          <w:szCs w:val="20"/>
        </w:rPr>
        <w:t>k točki 9.1.</w:t>
      </w:r>
      <w:r w:rsidR="00AE52F0" w:rsidRPr="00AE52F0">
        <w:rPr>
          <w:b w:val="0"/>
          <w:sz w:val="20"/>
          <w:szCs w:val="20"/>
        </w:rPr>
        <w:t>2</w:t>
      </w:r>
      <w:r w:rsidRPr="00AE52F0">
        <w:rPr>
          <w:b w:val="0"/>
          <w:sz w:val="20"/>
          <w:szCs w:val="20"/>
        </w:rPr>
        <w:t xml:space="preserve"> Navodil </w:t>
      </w:r>
      <w:r w:rsidR="0081552D" w:rsidRPr="00AE52F0">
        <w:rPr>
          <w:b w:val="0"/>
          <w:sz w:val="20"/>
          <w:szCs w:val="20"/>
        </w:rPr>
        <w:t>gospodarskim subjektom predmetnega naročila</w:t>
      </w:r>
      <w:r w:rsidR="00AE52F0">
        <w:rPr>
          <w:b w:val="0"/>
          <w:sz w:val="20"/>
          <w:szCs w:val="20"/>
        </w:rPr>
        <w:t>)</w:t>
      </w:r>
    </w:p>
    <w:p w14:paraId="063EBB27" w14:textId="77777777" w:rsidR="00AE52F0" w:rsidRPr="00AE52F0" w:rsidRDefault="00AE52F0" w:rsidP="00AE52F0">
      <w:pPr>
        <w:pStyle w:val="Odstavekseznama"/>
        <w:ind w:left="720"/>
        <w:rPr>
          <w:i/>
          <w:sz w:val="20"/>
          <w:szCs w:val="20"/>
        </w:rPr>
      </w:pPr>
      <w:r w:rsidRPr="00AE52F0">
        <w:rPr>
          <w:i/>
          <w:sz w:val="20"/>
          <w:szCs w:val="20"/>
        </w:rPr>
        <w:t>/Ponudnik v preglednico navede toliko referenčnih poslov, kolikor jih želi prijaviti./</w:t>
      </w:r>
    </w:p>
    <w:p w14:paraId="53039999" w14:textId="4F0437F0" w:rsidR="00B77785" w:rsidRDefault="00B77785" w:rsidP="00B77785">
      <w:pPr>
        <w:rPr>
          <w:sz w:val="20"/>
          <w:szCs w:val="20"/>
        </w:rPr>
      </w:pPr>
    </w:p>
    <w:p w14:paraId="6FE2E38D" w14:textId="6E40919B" w:rsidR="00AE52F0" w:rsidRDefault="00AE52F0" w:rsidP="00B77785">
      <w:pPr>
        <w:rPr>
          <w:sz w:val="20"/>
          <w:szCs w:val="20"/>
        </w:rPr>
      </w:pP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252"/>
        <w:gridCol w:w="2507"/>
        <w:gridCol w:w="3174"/>
        <w:gridCol w:w="1816"/>
        <w:gridCol w:w="2547"/>
        <w:gridCol w:w="2273"/>
      </w:tblGrid>
      <w:tr w:rsidR="00AE52F0" w:rsidRPr="00F963A0" w14:paraId="206AD90F" w14:textId="77777777" w:rsidTr="00097920">
        <w:trPr>
          <w:trHeight w:val="604"/>
        </w:trPr>
        <w:tc>
          <w:tcPr>
            <w:tcW w:w="817" w:type="dxa"/>
            <w:shd w:val="clear" w:color="auto" w:fill="E7E6E6"/>
            <w:vAlign w:val="center"/>
          </w:tcPr>
          <w:p w14:paraId="7308E207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6D4122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Število</w:t>
            </w:r>
          </w:p>
        </w:tc>
        <w:tc>
          <w:tcPr>
            <w:tcW w:w="2252" w:type="dxa"/>
            <w:shd w:val="clear" w:color="auto" w:fill="E7E6E6"/>
            <w:vAlign w:val="center"/>
          </w:tcPr>
          <w:p w14:paraId="00C8C2A1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bookmarkStart w:id="18" w:name="_Hlk520967938"/>
            <w:r w:rsidRPr="00F963A0">
              <w:rPr>
                <w:sz w:val="20"/>
                <w:szCs w:val="20"/>
              </w:rPr>
              <w:t>vpiše se naziv referenčnega naročnika</w:t>
            </w:r>
          </w:p>
        </w:tc>
        <w:tc>
          <w:tcPr>
            <w:tcW w:w="2507" w:type="dxa"/>
            <w:shd w:val="clear" w:color="auto" w:fill="E7E6E6"/>
            <w:vAlign w:val="center"/>
          </w:tcPr>
          <w:p w14:paraId="30DF3BE8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vpiše se št. pogodbe, naročilnice, druge pravne podlage in datum sklenitve</w:t>
            </w:r>
          </w:p>
        </w:tc>
        <w:tc>
          <w:tcPr>
            <w:tcW w:w="3174" w:type="dxa"/>
            <w:shd w:val="clear" w:color="auto" w:fill="E7E6E6"/>
            <w:vAlign w:val="center"/>
          </w:tcPr>
          <w:p w14:paraId="7F0A0D91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FB77AA9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bookmarkStart w:id="19" w:name="_Hlk527717123"/>
            <w:r w:rsidRPr="00F963A0">
              <w:rPr>
                <w:sz w:val="20"/>
                <w:szCs w:val="20"/>
              </w:rPr>
              <w:t>kratek opis</w:t>
            </w:r>
            <w:r>
              <w:rPr>
                <w:sz w:val="20"/>
                <w:szCs w:val="20"/>
              </w:rPr>
              <w:t xml:space="preserve"> in vrednost projekta </w:t>
            </w:r>
            <w:bookmarkEnd w:id="19"/>
          </w:p>
        </w:tc>
        <w:tc>
          <w:tcPr>
            <w:tcW w:w="1816" w:type="dxa"/>
            <w:shd w:val="clear" w:color="auto" w:fill="E7E6E6"/>
            <w:vAlign w:val="center"/>
          </w:tcPr>
          <w:p w14:paraId="7CE974BD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Datum zaključenosti projekta</w:t>
            </w:r>
          </w:p>
        </w:tc>
        <w:tc>
          <w:tcPr>
            <w:tcW w:w="2547" w:type="dxa"/>
            <w:shd w:val="clear" w:color="auto" w:fill="E7E6E6"/>
            <w:vAlign w:val="center"/>
          </w:tcPr>
          <w:p w14:paraId="2330849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Navedba kontaktne osebe</w:t>
            </w:r>
            <w:r>
              <w:rPr>
                <w:sz w:val="20"/>
                <w:szCs w:val="20"/>
              </w:rPr>
              <w:t xml:space="preserve"> referenčnega naročnika</w:t>
            </w:r>
            <w:r w:rsidRPr="00F963A0">
              <w:rPr>
                <w:sz w:val="20"/>
                <w:szCs w:val="20"/>
              </w:rPr>
              <w:t xml:space="preserve"> in    telefonske številke ali  elektronski naslov</w:t>
            </w:r>
            <w:r>
              <w:rPr>
                <w:sz w:val="20"/>
                <w:szCs w:val="20"/>
              </w:rPr>
              <w:t xml:space="preserve">, </w:t>
            </w:r>
            <w:r w:rsidRPr="00F963A0">
              <w:rPr>
                <w:sz w:val="20"/>
                <w:szCs w:val="20"/>
              </w:rPr>
              <w:t xml:space="preserve">kjer je mogoče navedeno preveriti </w:t>
            </w:r>
          </w:p>
        </w:tc>
        <w:tc>
          <w:tcPr>
            <w:tcW w:w="2273" w:type="dxa"/>
            <w:shd w:val="clear" w:color="auto" w:fill="E7E6E6"/>
          </w:tcPr>
          <w:p w14:paraId="175AD671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Izvajalec</w:t>
            </w:r>
          </w:p>
          <w:p w14:paraId="12E17B21" w14:textId="77777777" w:rsidR="00AE52F0" w:rsidRPr="001360EA" w:rsidRDefault="00AE52F0" w:rsidP="00097920">
            <w:pPr>
              <w:tabs>
                <w:tab w:val="left" w:pos="1065"/>
              </w:tabs>
              <w:rPr>
                <w:i/>
                <w:sz w:val="20"/>
                <w:szCs w:val="20"/>
              </w:rPr>
            </w:pPr>
            <w:r w:rsidRPr="001360EA">
              <w:rPr>
                <w:i/>
                <w:sz w:val="20"/>
                <w:szCs w:val="20"/>
              </w:rPr>
              <w:t>/vpiše se</w:t>
            </w:r>
            <w:r>
              <w:rPr>
                <w:i/>
                <w:sz w:val="20"/>
                <w:szCs w:val="20"/>
              </w:rPr>
              <w:t xml:space="preserve"> naziv izvajalca,</w:t>
            </w:r>
            <w:r w:rsidRPr="001360EA">
              <w:rPr>
                <w:i/>
                <w:sz w:val="20"/>
                <w:szCs w:val="20"/>
              </w:rPr>
              <w:t xml:space="preserve"> v primeru, če izvajalec ni bil ponudnik/</w:t>
            </w:r>
          </w:p>
          <w:p w14:paraId="6F3D5ECD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</w:tr>
      <w:tr w:rsidR="00AE52F0" w:rsidRPr="00F963A0" w14:paraId="17E8FB0E" w14:textId="77777777" w:rsidTr="00097920">
        <w:trPr>
          <w:trHeight w:val="1863"/>
        </w:trPr>
        <w:tc>
          <w:tcPr>
            <w:tcW w:w="817" w:type="dxa"/>
            <w:shd w:val="clear" w:color="auto" w:fill="auto"/>
            <w:vAlign w:val="center"/>
          </w:tcPr>
          <w:p w14:paraId="3E15CE38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1</w:t>
            </w:r>
          </w:p>
        </w:tc>
        <w:bookmarkEnd w:id="18"/>
        <w:tc>
          <w:tcPr>
            <w:tcW w:w="2252" w:type="dxa"/>
            <w:shd w:val="clear" w:color="auto" w:fill="auto"/>
          </w:tcPr>
          <w:p w14:paraId="659515E7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07" w:type="dxa"/>
            <w:shd w:val="clear" w:color="auto" w:fill="auto"/>
          </w:tcPr>
          <w:p w14:paraId="23763DC6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3174" w:type="dxa"/>
            <w:shd w:val="clear" w:color="auto" w:fill="auto"/>
          </w:tcPr>
          <w:p w14:paraId="0A2C9C4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C738D2E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</w:tcPr>
          <w:p w14:paraId="27FC0B8F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14:paraId="0B542B85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7163421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69DAB346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061C63BE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0A2B254D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442B412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7E02D9BF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4E6871F7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</w:tr>
      <w:tr w:rsidR="00AE52F0" w:rsidRPr="00F963A0" w14:paraId="2808F5C5" w14:textId="77777777" w:rsidTr="00097920">
        <w:trPr>
          <w:trHeight w:val="1863"/>
        </w:trPr>
        <w:tc>
          <w:tcPr>
            <w:tcW w:w="817" w:type="dxa"/>
            <w:shd w:val="clear" w:color="auto" w:fill="auto"/>
            <w:vAlign w:val="center"/>
          </w:tcPr>
          <w:p w14:paraId="5FF41842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14:paraId="3253837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07" w:type="dxa"/>
            <w:shd w:val="clear" w:color="auto" w:fill="auto"/>
          </w:tcPr>
          <w:p w14:paraId="48E6CD0F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3174" w:type="dxa"/>
            <w:shd w:val="clear" w:color="auto" w:fill="auto"/>
          </w:tcPr>
          <w:p w14:paraId="5955A312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55DD596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</w:tcPr>
          <w:p w14:paraId="3BD7B27C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14:paraId="5CE71477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</w:tr>
    </w:tbl>
    <w:p w14:paraId="3E1ECB0A" w14:textId="77777777" w:rsidR="00AE52F0" w:rsidRDefault="00AE52F0" w:rsidP="00B77785">
      <w:pPr>
        <w:rPr>
          <w:sz w:val="20"/>
          <w:szCs w:val="20"/>
        </w:rPr>
      </w:pPr>
    </w:p>
    <w:p w14:paraId="30B16AC7" w14:textId="77777777" w:rsidR="00B77785" w:rsidRDefault="00B77785" w:rsidP="00B77785">
      <w:pPr>
        <w:rPr>
          <w:sz w:val="20"/>
          <w:szCs w:val="20"/>
        </w:rPr>
      </w:pPr>
    </w:p>
    <w:p w14:paraId="215A21A0" w14:textId="77777777" w:rsidR="00B77785" w:rsidRDefault="00B77785" w:rsidP="00B77785">
      <w:pPr>
        <w:rPr>
          <w:sz w:val="20"/>
          <w:szCs w:val="20"/>
        </w:rPr>
      </w:pPr>
    </w:p>
    <w:p w14:paraId="19C8ACA0" w14:textId="42D15254" w:rsidR="00BA1067" w:rsidRDefault="00BA1067" w:rsidP="00B77785">
      <w:pPr>
        <w:rPr>
          <w:sz w:val="20"/>
          <w:szCs w:val="20"/>
        </w:rPr>
      </w:pPr>
    </w:p>
    <w:p w14:paraId="7350278B" w14:textId="650A0730" w:rsidR="00AE52F0" w:rsidRDefault="00AE52F0" w:rsidP="00B77785">
      <w:pPr>
        <w:rPr>
          <w:sz w:val="20"/>
          <w:szCs w:val="20"/>
        </w:rPr>
      </w:pPr>
    </w:p>
    <w:p w14:paraId="4CC2BAD7" w14:textId="6586B45A" w:rsidR="00AE52F0" w:rsidRDefault="00AE52F0" w:rsidP="00B77785">
      <w:pPr>
        <w:rPr>
          <w:sz w:val="20"/>
          <w:szCs w:val="20"/>
        </w:rPr>
      </w:pPr>
    </w:p>
    <w:p w14:paraId="7BC1D043" w14:textId="555F85F0" w:rsidR="00AE52F0" w:rsidRDefault="00AE52F0" w:rsidP="00B77785">
      <w:pPr>
        <w:rPr>
          <w:sz w:val="20"/>
          <w:szCs w:val="20"/>
        </w:rPr>
      </w:pPr>
    </w:p>
    <w:p w14:paraId="4CA21BBB" w14:textId="020EC315" w:rsidR="00AE52F0" w:rsidRDefault="00AE52F0" w:rsidP="00B77785">
      <w:pPr>
        <w:rPr>
          <w:sz w:val="20"/>
          <w:szCs w:val="20"/>
        </w:rPr>
      </w:pPr>
    </w:p>
    <w:p w14:paraId="0B5EB08F" w14:textId="4AA80CB5" w:rsidR="00AE52F0" w:rsidRDefault="00AE52F0" w:rsidP="00B77785">
      <w:pPr>
        <w:rPr>
          <w:sz w:val="20"/>
          <w:szCs w:val="20"/>
        </w:rPr>
      </w:pPr>
    </w:p>
    <w:p w14:paraId="2BFC536A" w14:textId="77777777" w:rsidR="00AE52F0" w:rsidRDefault="00AE52F0" w:rsidP="00B77785">
      <w:pPr>
        <w:rPr>
          <w:sz w:val="20"/>
          <w:szCs w:val="20"/>
        </w:rPr>
      </w:pPr>
    </w:p>
    <w:p w14:paraId="4A5B5615" w14:textId="77777777" w:rsidR="00BA1067" w:rsidRDefault="00BA1067" w:rsidP="00B77785">
      <w:pPr>
        <w:rPr>
          <w:sz w:val="20"/>
          <w:szCs w:val="20"/>
        </w:rPr>
      </w:pPr>
    </w:p>
    <w:p w14:paraId="4CBE6238" w14:textId="24832F3E" w:rsidR="00597FCD" w:rsidRPr="00AE52F0" w:rsidRDefault="00597FCD" w:rsidP="00845E22">
      <w:pPr>
        <w:numPr>
          <w:ilvl w:val="0"/>
          <w:numId w:val="5"/>
        </w:numPr>
        <w:rPr>
          <w:sz w:val="20"/>
          <w:szCs w:val="20"/>
        </w:rPr>
      </w:pPr>
      <w:r w:rsidRPr="00597FCD">
        <w:rPr>
          <w:b/>
        </w:rPr>
        <w:lastRenderedPageBreak/>
        <w:t>KADROVSKA SPOSOBNOST</w:t>
      </w:r>
      <w:r>
        <w:rPr>
          <w:sz w:val="20"/>
          <w:szCs w:val="20"/>
        </w:rPr>
        <w:t xml:space="preserve"> </w:t>
      </w:r>
      <w:r w:rsidR="00AE52F0">
        <w:rPr>
          <w:sz w:val="20"/>
          <w:szCs w:val="20"/>
        </w:rPr>
        <w:t>(k</w:t>
      </w:r>
      <w:r w:rsidR="00F81DCF" w:rsidRPr="00AE52F0">
        <w:rPr>
          <w:sz w:val="20"/>
          <w:szCs w:val="20"/>
        </w:rPr>
        <w:t xml:space="preserve"> </w:t>
      </w:r>
      <w:r w:rsidRPr="00AE52F0">
        <w:rPr>
          <w:sz w:val="20"/>
          <w:szCs w:val="20"/>
        </w:rPr>
        <w:t>točki</w:t>
      </w:r>
      <w:r w:rsidR="005C6DE7" w:rsidRPr="00AE52F0">
        <w:rPr>
          <w:sz w:val="20"/>
          <w:szCs w:val="20"/>
        </w:rPr>
        <w:t xml:space="preserve"> poglavja</w:t>
      </w:r>
      <w:r w:rsidRPr="00AE52F0">
        <w:rPr>
          <w:sz w:val="20"/>
          <w:szCs w:val="20"/>
        </w:rPr>
        <w:t xml:space="preserve"> 9.1.</w:t>
      </w:r>
      <w:r w:rsidR="00AE52F0">
        <w:rPr>
          <w:sz w:val="20"/>
          <w:szCs w:val="20"/>
        </w:rPr>
        <w:t>3</w:t>
      </w:r>
      <w:r w:rsidRPr="00AE52F0">
        <w:rPr>
          <w:sz w:val="20"/>
          <w:szCs w:val="20"/>
        </w:rPr>
        <w:t xml:space="preserve"> Navodil gospodarskim subjektom predmetnega naročila</w:t>
      </w:r>
      <w:r w:rsidR="00AE52F0">
        <w:rPr>
          <w:sz w:val="20"/>
          <w:szCs w:val="20"/>
        </w:rPr>
        <w:t>)</w:t>
      </w:r>
    </w:p>
    <w:p w14:paraId="3ECAD9AF" w14:textId="4F78F03E" w:rsidR="00597FCD" w:rsidRDefault="00597FCD" w:rsidP="00597FCD">
      <w:pPr>
        <w:rPr>
          <w:sz w:val="20"/>
          <w:szCs w:val="20"/>
        </w:rPr>
      </w:pPr>
    </w:p>
    <w:p w14:paraId="070DD22A" w14:textId="77777777" w:rsidR="00597FCD" w:rsidRDefault="00597FCD" w:rsidP="00577AAF">
      <w:pPr>
        <w:rPr>
          <w:sz w:val="20"/>
          <w:szCs w:val="2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1340"/>
      </w:tblGrid>
      <w:tr w:rsidR="00597FCD" w:rsidRPr="00D355AD" w14:paraId="0ADA8974" w14:textId="77777777" w:rsidTr="00820A59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444297" w14:textId="30A9E11C" w:rsidR="00597FCD" w:rsidRPr="00D355AD" w:rsidRDefault="00597FCD" w:rsidP="00820A59">
            <w:pPr>
              <w:rPr>
                <w:sz w:val="20"/>
                <w:szCs w:val="20"/>
              </w:rPr>
            </w:pPr>
            <w:bookmarkStart w:id="20" w:name="_Hlk31715130"/>
            <w:r>
              <w:rPr>
                <w:sz w:val="20"/>
                <w:szCs w:val="20"/>
              </w:rPr>
              <w:t>Nominiran k</w:t>
            </w:r>
            <w:r w:rsidRPr="00D355AD">
              <w:rPr>
                <w:sz w:val="20"/>
                <w:szCs w:val="20"/>
              </w:rPr>
              <w:t>ader</w:t>
            </w:r>
            <w:r w:rsidR="00FB15E1">
              <w:rPr>
                <w:sz w:val="20"/>
                <w:szCs w:val="20"/>
              </w:rPr>
              <w:t xml:space="preserve"> </w:t>
            </w:r>
            <w:r w:rsidR="00363D17">
              <w:rPr>
                <w:sz w:val="20"/>
                <w:szCs w:val="20"/>
              </w:rPr>
              <w:t>(</w:t>
            </w:r>
            <w:r w:rsidR="00FB15E1" w:rsidRPr="00FB15E1">
              <w:rPr>
                <w:sz w:val="20"/>
                <w:szCs w:val="20"/>
              </w:rPr>
              <w:t>vzdrževalec)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7093" w14:textId="33F6CAEF" w:rsidR="00597FCD" w:rsidRPr="00D355AD" w:rsidRDefault="00597FCD" w:rsidP="00820A59">
            <w:pPr>
              <w:rPr>
                <w:b/>
                <w:sz w:val="20"/>
                <w:szCs w:val="20"/>
              </w:rPr>
            </w:pPr>
          </w:p>
        </w:tc>
      </w:tr>
      <w:tr w:rsidR="00597FCD" w:rsidRPr="00D355AD" w14:paraId="1503ECCD" w14:textId="77777777" w:rsidTr="001E3901">
        <w:trPr>
          <w:trHeight w:hRule="exact" w:val="6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CD7D6A4" w14:textId="77777777" w:rsidR="00597FCD" w:rsidRPr="00D355AD" w:rsidRDefault="00597FCD" w:rsidP="00820A59">
            <w:pPr>
              <w:rPr>
                <w:sz w:val="20"/>
                <w:szCs w:val="20"/>
              </w:rPr>
            </w:pPr>
            <w:r w:rsidRPr="00D355AD">
              <w:rPr>
                <w:sz w:val="20"/>
                <w:szCs w:val="20"/>
              </w:rPr>
              <w:t>Ime in priimek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57EC" w14:textId="77777777" w:rsidR="00597FCD" w:rsidRPr="00D355AD" w:rsidRDefault="00597FCD" w:rsidP="00820A59">
            <w:p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</w:p>
        </w:tc>
      </w:tr>
      <w:tr w:rsidR="00AE52F0" w:rsidRPr="00D355AD" w14:paraId="4A853CDB" w14:textId="77777777" w:rsidTr="00845E22">
        <w:trPr>
          <w:trHeight w:hRule="exact" w:val="10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31CDA" w14:textId="17FE3FEF" w:rsidR="00AE52F0" w:rsidRPr="00D355AD" w:rsidRDefault="00AE52F0" w:rsidP="00820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Zaključena stopnja izobrazbe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8678" w14:textId="04DBD2D8" w:rsidR="00AE52F0" w:rsidRPr="00845E22" w:rsidRDefault="00845E22" w:rsidP="00AE52F0">
            <w:pPr>
              <w:pStyle w:val="Odstavekseznama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številko spričevala oziroma potrdila/</w:t>
            </w:r>
          </w:p>
          <w:p w14:paraId="0669422C" w14:textId="492731F7" w:rsidR="00845E22" w:rsidRPr="00845E22" w:rsidRDefault="00845E22" w:rsidP="00AE52F0">
            <w:pPr>
              <w:pStyle w:val="Odstavekseznama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datum izdaje listine/</w:t>
            </w:r>
          </w:p>
          <w:p w14:paraId="748FBAE2" w14:textId="49016DAF" w:rsidR="00845E22" w:rsidRPr="00845E22" w:rsidRDefault="00845E22" w:rsidP="00AE52F0">
            <w:pPr>
              <w:pStyle w:val="Odstavekseznama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institucijo, ki je izdala listino/</w:t>
            </w:r>
          </w:p>
          <w:p w14:paraId="56D9A4EB" w14:textId="7EF2CBB8" w:rsidR="00845E22" w:rsidRPr="00845E22" w:rsidRDefault="00845E22" w:rsidP="00AE52F0">
            <w:pPr>
              <w:pStyle w:val="Odstavekseznama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strokovni naslov/</w:t>
            </w:r>
          </w:p>
          <w:p w14:paraId="18F6AE31" w14:textId="00346191" w:rsidR="00845E22" w:rsidRPr="00AE52F0" w:rsidRDefault="00845E22" w:rsidP="00AE52F0">
            <w:pPr>
              <w:pStyle w:val="Odstavekseznama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</w:tr>
      <w:tr w:rsidR="006B4CC7" w:rsidRPr="00D355AD" w14:paraId="493F2110" w14:textId="77777777" w:rsidTr="00F14892">
        <w:trPr>
          <w:trHeight w:hRule="exact" w:val="11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A035E2" w14:textId="77777777" w:rsidR="006B4CC7" w:rsidRDefault="006B4CC7" w:rsidP="001360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Zaposlitev</w:t>
            </w:r>
          </w:p>
          <w:p w14:paraId="67400EE4" w14:textId="77777777" w:rsidR="006B4CC7" w:rsidRPr="00597FCD" w:rsidRDefault="006B4CC7" w:rsidP="001360EA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r w:rsidRPr="00597FCD">
              <w:rPr>
                <w:i/>
                <w:sz w:val="20"/>
                <w:szCs w:val="20"/>
              </w:rPr>
              <w:t xml:space="preserve">ponudnik </w:t>
            </w:r>
            <w:r>
              <w:rPr>
                <w:i/>
                <w:sz w:val="20"/>
                <w:szCs w:val="20"/>
              </w:rPr>
              <w:t>izpolni</w:t>
            </w:r>
            <w:r w:rsidRPr="00597FCD">
              <w:rPr>
                <w:i/>
                <w:sz w:val="20"/>
                <w:szCs w:val="20"/>
              </w:rPr>
              <w:t xml:space="preserve"> v primeru, če kader ni zaposlen pri ponudniku/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4155" w14:textId="77777777" w:rsidR="006B4CC7" w:rsidRPr="00D355AD" w:rsidRDefault="006B4CC7" w:rsidP="00820A59">
            <w:p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1360EA">
              <w:rPr>
                <w:i/>
                <w:sz w:val="20"/>
                <w:szCs w:val="20"/>
              </w:rPr>
              <w:t xml:space="preserve">/vpiše se naziv </w:t>
            </w:r>
            <w:r>
              <w:rPr>
                <w:i/>
                <w:sz w:val="20"/>
                <w:szCs w:val="20"/>
              </w:rPr>
              <w:t>delodajalca</w:t>
            </w:r>
            <w:r w:rsidRPr="001360EA">
              <w:rPr>
                <w:i/>
                <w:sz w:val="20"/>
                <w:szCs w:val="20"/>
              </w:rPr>
              <w:t>; če</w:t>
            </w:r>
            <w:r>
              <w:rPr>
                <w:i/>
                <w:sz w:val="20"/>
                <w:szCs w:val="20"/>
              </w:rPr>
              <w:t xml:space="preserve"> nastopa samostojno oz.</w:t>
            </w:r>
            <w:r w:rsidRPr="001360EA">
              <w:rPr>
                <w:i/>
                <w:sz w:val="20"/>
                <w:szCs w:val="20"/>
              </w:rPr>
              <w:t xml:space="preserve"> je samozaposlen se vpišejo le-ti podatki/</w:t>
            </w:r>
          </w:p>
        </w:tc>
      </w:tr>
      <w:tr w:rsidR="00597FCD" w:rsidRPr="00D355AD" w14:paraId="62B418CB" w14:textId="77777777" w:rsidTr="00820A59">
        <w:trPr>
          <w:trHeight w:val="8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E42BB8" w14:textId="4EE89A75" w:rsidR="00597FCD" w:rsidRPr="00D355AD" w:rsidRDefault="00845E22" w:rsidP="00820A59">
            <w:pPr>
              <w:rPr>
                <w:sz w:val="20"/>
                <w:szCs w:val="20"/>
              </w:rPr>
            </w:pPr>
            <w:bookmarkStart w:id="21" w:name="_Hlk519155767"/>
            <w:r>
              <w:rPr>
                <w:sz w:val="20"/>
                <w:szCs w:val="20"/>
              </w:rPr>
              <w:t>Delovne izkušnje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FBB5" w14:textId="77777777" w:rsidR="00597FCD" w:rsidRDefault="00597FCD" w:rsidP="00820A59">
            <w:pPr>
              <w:jc w:val="both"/>
              <w:rPr>
                <w:sz w:val="20"/>
                <w:szCs w:val="20"/>
              </w:rPr>
            </w:pPr>
          </w:p>
          <w:p w14:paraId="7B4B151C" w14:textId="515AA003" w:rsidR="00597FCD" w:rsidRPr="00845E22" w:rsidRDefault="00597FCD" w:rsidP="00845E22">
            <w:pPr>
              <w:pStyle w:val="Odstavekseznam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845E22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5E22">
              <w:rPr>
                <w:sz w:val="20"/>
                <w:szCs w:val="20"/>
              </w:rPr>
              <w:instrText xml:space="preserve"> FORMTEXT </w:instrText>
            </w:r>
            <w:r w:rsidRPr="00845E22">
              <w:rPr>
                <w:sz w:val="20"/>
                <w:szCs w:val="20"/>
              </w:rPr>
            </w:r>
            <w:r w:rsidRPr="00845E22">
              <w:rPr>
                <w:sz w:val="20"/>
                <w:szCs w:val="20"/>
              </w:rPr>
              <w:fldChar w:fldCharType="separate"/>
            </w:r>
            <w:r w:rsidRPr="00401B59">
              <w:t> </w:t>
            </w:r>
            <w:r w:rsidRPr="00401B59">
              <w:t> </w:t>
            </w:r>
            <w:r w:rsidRPr="00401B59">
              <w:t> </w:t>
            </w:r>
            <w:r w:rsidRPr="00401B59">
              <w:t> </w:t>
            </w:r>
            <w:r w:rsidRPr="00401B59">
              <w:t> </w:t>
            </w:r>
            <w:r w:rsidRPr="00845E22">
              <w:rPr>
                <w:sz w:val="20"/>
                <w:szCs w:val="20"/>
              </w:rPr>
              <w:fldChar w:fldCharType="end"/>
            </w:r>
            <w:r w:rsidRPr="00845E22">
              <w:rPr>
                <w:sz w:val="20"/>
                <w:szCs w:val="20"/>
              </w:rPr>
              <w:t xml:space="preserve"> /</w:t>
            </w:r>
            <w:r w:rsidRPr="00845E22">
              <w:rPr>
                <w:i/>
                <w:sz w:val="20"/>
                <w:szCs w:val="20"/>
              </w:rPr>
              <w:t xml:space="preserve">vpiše se </w:t>
            </w:r>
            <w:r w:rsidR="00AA6D44">
              <w:rPr>
                <w:i/>
                <w:sz w:val="20"/>
                <w:szCs w:val="20"/>
              </w:rPr>
              <w:t xml:space="preserve">številka pogodbe o zaposlitvi ter </w:t>
            </w:r>
            <w:r w:rsidR="00845E22" w:rsidRPr="00845E22">
              <w:rPr>
                <w:i/>
                <w:sz w:val="20"/>
                <w:szCs w:val="20"/>
              </w:rPr>
              <w:t>kratek opis storitev</w:t>
            </w:r>
            <w:r w:rsidRPr="00845E22">
              <w:rPr>
                <w:i/>
                <w:sz w:val="20"/>
                <w:szCs w:val="20"/>
              </w:rPr>
              <w:t>/</w:t>
            </w:r>
          </w:p>
          <w:p w14:paraId="0A75C285" w14:textId="77777777" w:rsidR="00597FCD" w:rsidRPr="00BC3B56" w:rsidRDefault="00597FCD" w:rsidP="00820A5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bookmarkEnd w:id="20"/>
      <w:bookmarkEnd w:id="21"/>
    </w:tbl>
    <w:p w14:paraId="73317BC7" w14:textId="77777777" w:rsidR="00597FCD" w:rsidRDefault="00597FCD" w:rsidP="00577AAF">
      <w:pPr>
        <w:rPr>
          <w:sz w:val="20"/>
          <w:szCs w:val="20"/>
        </w:rPr>
      </w:pPr>
    </w:p>
    <w:p w14:paraId="4C6679DA" w14:textId="77777777" w:rsidR="00AA131A" w:rsidRDefault="00AA131A" w:rsidP="00577AAF">
      <w:pPr>
        <w:rPr>
          <w:sz w:val="20"/>
          <w:szCs w:val="20"/>
        </w:rPr>
      </w:pPr>
    </w:p>
    <w:p w14:paraId="125D8414" w14:textId="77777777" w:rsidR="00AA131A" w:rsidRDefault="00AA131A" w:rsidP="00577AAF">
      <w:pPr>
        <w:rPr>
          <w:sz w:val="20"/>
          <w:szCs w:val="20"/>
        </w:rPr>
      </w:pPr>
    </w:p>
    <w:p w14:paraId="28A0AB9D" w14:textId="77777777" w:rsidR="00AA131A" w:rsidRDefault="00AA131A" w:rsidP="00577AAF">
      <w:pPr>
        <w:rPr>
          <w:sz w:val="20"/>
          <w:szCs w:val="20"/>
        </w:rPr>
      </w:pPr>
    </w:p>
    <w:p w14:paraId="36E4704A" w14:textId="77777777" w:rsidR="00AA131A" w:rsidRDefault="00AA131A" w:rsidP="00577AAF">
      <w:pPr>
        <w:rPr>
          <w:sz w:val="20"/>
          <w:szCs w:val="20"/>
        </w:rPr>
      </w:pPr>
    </w:p>
    <w:p w14:paraId="74B4A0F2" w14:textId="77777777" w:rsidR="00AA131A" w:rsidRDefault="00AA131A" w:rsidP="00577AAF">
      <w:pPr>
        <w:rPr>
          <w:sz w:val="20"/>
          <w:szCs w:val="20"/>
        </w:rPr>
      </w:pPr>
    </w:p>
    <w:p w14:paraId="508F4A7D" w14:textId="77777777" w:rsidR="00AA131A" w:rsidRDefault="00AA131A" w:rsidP="00577AAF">
      <w:pPr>
        <w:rPr>
          <w:sz w:val="20"/>
          <w:szCs w:val="20"/>
        </w:rPr>
      </w:pPr>
    </w:p>
    <w:p w14:paraId="242990E0" w14:textId="77777777" w:rsidR="00AA131A" w:rsidRDefault="00AA131A" w:rsidP="00577AAF">
      <w:pPr>
        <w:rPr>
          <w:sz w:val="20"/>
          <w:szCs w:val="20"/>
        </w:rPr>
      </w:pPr>
    </w:p>
    <w:p w14:paraId="69A7B7B1" w14:textId="77777777" w:rsidR="005C6DE7" w:rsidRDefault="005C6DE7" w:rsidP="003B069B">
      <w:pPr>
        <w:rPr>
          <w:sz w:val="20"/>
          <w:szCs w:val="20"/>
        </w:rPr>
      </w:pPr>
    </w:p>
    <w:sectPr w:rsidR="005C6DE7" w:rsidSect="005421EE">
      <w:pgSz w:w="16838" w:h="11906" w:orient="landscape" w:code="9"/>
      <w:pgMar w:top="1418" w:right="992" w:bottom="1418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6252" w14:textId="77777777" w:rsidR="00530896" w:rsidRDefault="00530896">
      <w:r>
        <w:separator/>
      </w:r>
    </w:p>
  </w:endnote>
  <w:endnote w:type="continuationSeparator" w:id="0">
    <w:p w14:paraId="6A17C288" w14:textId="77777777" w:rsidR="00530896" w:rsidRDefault="0053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54C8" w14:textId="3F856AAC" w:rsidR="007D4835" w:rsidRPr="00C76B5E" w:rsidRDefault="00612E46" w:rsidP="007D4835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UpravnikMK-2023</w:t>
    </w:r>
    <w:r w:rsidR="007D4835" w:rsidRPr="00C76B5E">
      <w:rPr>
        <w:sz w:val="16"/>
        <w:szCs w:val="16"/>
      </w:rPr>
      <w:tab/>
    </w:r>
    <w:r w:rsidR="007D4835" w:rsidRPr="00C76B5E">
      <w:rPr>
        <w:sz w:val="16"/>
        <w:szCs w:val="16"/>
      </w:rPr>
      <w:tab/>
    </w:r>
    <w:r w:rsidR="007D4835" w:rsidRPr="00C76B5E">
      <w:rPr>
        <w:sz w:val="16"/>
        <w:szCs w:val="16"/>
      </w:rPr>
      <w:fldChar w:fldCharType="begin"/>
    </w:r>
    <w:r w:rsidR="007D4835" w:rsidRPr="00C76B5E">
      <w:rPr>
        <w:sz w:val="16"/>
        <w:szCs w:val="16"/>
      </w:rPr>
      <w:instrText>PAGE   \* MERGEFORMAT</w:instrText>
    </w:r>
    <w:r w:rsidR="007D4835" w:rsidRPr="00C76B5E">
      <w:rPr>
        <w:sz w:val="16"/>
        <w:szCs w:val="16"/>
      </w:rPr>
      <w:fldChar w:fldCharType="separate"/>
    </w:r>
    <w:r w:rsidR="007D4835">
      <w:rPr>
        <w:sz w:val="16"/>
        <w:szCs w:val="16"/>
      </w:rPr>
      <w:t>3</w:t>
    </w:r>
    <w:r w:rsidR="007D4835" w:rsidRPr="00C76B5E">
      <w:rPr>
        <w:sz w:val="16"/>
        <w:szCs w:val="16"/>
      </w:rPr>
      <w:fldChar w:fldCharType="end"/>
    </w:r>
    <w:r w:rsidR="007D4835" w:rsidRPr="00C76B5E">
      <w:rPr>
        <w:sz w:val="16"/>
        <w:szCs w:val="16"/>
      </w:rPr>
      <w:t>/</w:t>
    </w:r>
    <w:r w:rsidR="00845E22">
      <w:rPr>
        <w:sz w:val="16"/>
        <w:szCs w:val="16"/>
      </w:rPr>
      <w:t>7</w:t>
    </w:r>
  </w:p>
  <w:p w14:paraId="44F8549C" w14:textId="181D7AF2" w:rsidR="00AF726E" w:rsidRPr="007D4835" w:rsidRDefault="00AF726E" w:rsidP="007D48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E4BB" w14:textId="77777777" w:rsidR="00530896" w:rsidRDefault="00530896">
      <w:r>
        <w:separator/>
      </w:r>
    </w:p>
  </w:footnote>
  <w:footnote w:type="continuationSeparator" w:id="0">
    <w:p w14:paraId="38092225" w14:textId="77777777" w:rsidR="00530896" w:rsidRDefault="00530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DC2F" w14:textId="77777777" w:rsidR="00736B31" w:rsidRDefault="00736B31" w:rsidP="005252DF">
    <w:pPr>
      <w:pStyle w:val="Glava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/>
      <w:rPr>
        <w:sz w:val="18"/>
        <w:szCs w:val="18"/>
      </w:rPr>
    </w:pPr>
  </w:p>
  <w:p w14:paraId="305EF21C" w14:textId="77777777" w:rsidR="00736B31" w:rsidRDefault="00736B31" w:rsidP="00736B31">
    <w:pPr>
      <w:pStyle w:val="Glava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 w:firstLine="6372"/>
      <w:rPr>
        <w:sz w:val="18"/>
        <w:szCs w:val="18"/>
      </w:rPr>
    </w:pPr>
  </w:p>
  <w:p w14:paraId="457AD98A" w14:textId="77777777" w:rsidR="00736B31" w:rsidRDefault="00736B31" w:rsidP="005252DF">
    <w:pPr>
      <w:pStyle w:val="Glava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/>
      <w:rPr>
        <w:sz w:val="18"/>
        <w:szCs w:val="18"/>
      </w:rPr>
    </w:pPr>
  </w:p>
  <w:p w14:paraId="14F853E9" w14:textId="77777777" w:rsidR="001D48DE" w:rsidRPr="00B65801" w:rsidRDefault="00BB607E" w:rsidP="005252DF">
    <w:pPr>
      <w:pStyle w:val="Glava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/>
      <w:rPr>
        <w:sz w:val="18"/>
        <w:szCs w:val="18"/>
      </w:rPr>
    </w:pPr>
    <w:r>
      <w:rPr>
        <w:sz w:val="18"/>
        <w:szCs w:val="18"/>
      </w:rPr>
      <w:t xml:space="preserve">Obrazec </w:t>
    </w:r>
    <w:r w:rsidR="001D48DE">
      <w:rPr>
        <w:sz w:val="18"/>
        <w:szCs w:val="18"/>
      </w:rPr>
      <w:t>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9955" w14:textId="77777777" w:rsidR="001D48DE" w:rsidRPr="002402FA" w:rsidRDefault="001D48D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D7943D8" w14:textId="77777777" w:rsidR="001D48DE" w:rsidRPr="002402FA" w:rsidRDefault="001D48D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E314321C"/>
    <w:lvl w:ilvl="0" w:tplc="3E7C8A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 w15:restartNumberingAfterBreak="0">
    <w:nsid w:val="6E016AE8"/>
    <w:multiLevelType w:val="multilevel"/>
    <w:tmpl w:val="2114831E"/>
    <w:styleLink w:val="Headings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2F04"/>
    <w:rsid w:val="00013486"/>
    <w:rsid w:val="000153A9"/>
    <w:rsid w:val="000202AA"/>
    <w:rsid w:val="00023141"/>
    <w:rsid w:val="00024E55"/>
    <w:rsid w:val="000277E3"/>
    <w:rsid w:val="000308B3"/>
    <w:rsid w:val="00031F74"/>
    <w:rsid w:val="0003275E"/>
    <w:rsid w:val="00040996"/>
    <w:rsid w:val="00040B28"/>
    <w:rsid w:val="00057A24"/>
    <w:rsid w:val="0006404E"/>
    <w:rsid w:val="00066AB8"/>
    <w:rsid w:val="000763CD"/>
    <w:rsid w:val="000765A5"/>
    <w:rsid w:val="00085F52"/>
    <w:rsid w:val="00087143"/>
    <w:rsid w:val="000A6770"/>
    <w:rsid w:val="000A6B3F"/>
    <w:rsid w:val="000A766B"/>
    <w:rsid w:val="000B3382"/>
    <w:rsid w:val="000B4286"/>
    <w:rsid w:val="000D6F00"/>
    <w:rsid w:val="000E0E68"/>
    <w:rsid w:val="000F0FF6"/>
    <w:rsid w:val="000F408C"/>
    <w:rsid w:val="000F6C2D"/>
    <w:rsid w:val="00101D9E"/>
    <w:rsid w:val="00102DEE"/>
    <w:rsid w:val="0010402B"/>
    <w:rsid w:val="001134E8"/>
    <w:rsid w:val="0011400B"/>
    <w:rsid w:val="0011437D"/>
    <w:rsid w:val="00114EB9"/>
    <w:rsid w:val="001248B7"/>
    <w:rsid w:val="00124DF4"/>
    <w:rsid w:val="00134884"/>
    <w:rsid w:val="001360EA"/>
    <w:rsid w:val="001425AA"/>
    <w:rsid w:val="00151ACD"/>
    <w:rsid w:val="001733F0"/>
    <w:rsid w:val="00193125"/>
    <w:rsid w:val="00194A47"/>
    <w:rsid w:val="001964F5"/>
    <w:rsid w:val="001B5F98"/>
    <w:rsid w:val="001C76EA"/>
    <w:rsid w:val="001D0030"/>
    <w:rsid w:val="001D48DE"/>
    <w:rsid w:val="001E3536"/>
    <w:rsid w:val="001E3901"/>
    <w:rsid w:val="001E3E75"/>
    <w:rsid w:val="001E467B"/>
    <w:rsid w:val="001F3B41"/>
    <w:rsid w:val="002013A7"/>
    <w:rsid w:val="002037E6"/>
    <w:rsid w:val="00203E47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56509"/>
    <w:rsid w:val="00262AB1"/>
    <w:rsid w:val="00272AAC"/>
    <w:rsid w:val="00275299"/>
    <w:rsid w:val="0027630C"/>
    <w:rsid w:val="002816F1"/>
    <w:rsid w:val="00281C20"/>
    <w:rsid w:val="00283D06"/>
    <w:rsid w:val="0028535D"/>
    <w:rsid w:val="002948A9"/>
    <w:rsid w:val="002A0D85"/>
    <w:rsid w:val="002A0DD9"/>
    <w:rsid w:val="002A33F2"/>
    <w:rsid w:val="002B3978"/>
    <w:rsid w:val="002B6FC4"/>
    <w:rsid w:val="002B7669"/>
    <w:rsid w:val="002D66EE"/>
    <w:rsid w:val="002E301F"/>
    <w:rsid w:val="002E4F4C"/>
    <w:rsid w:val="002E7B62"/>
    <w:rsid w:val="002F00F2"/>
    <w:rsid w:val="00300C7B"/>
    <w:rsid w:val="0030134B"/>
    <w:rsid w:val="00301E20"/>
    <w:rsid w:val="003101E3"/>
    <w:rsid w:val="00312FAA"/>
    <w:rsid w:val="003166BC"/>
    <w:rsid w:val="00317317"/>
    <w:rsid w:val="0032779D"/>
    <w:rsid w:val="00341C73"/>
    <w:rsid w:val="003434A7"/>
    <w:rsid w:val="00343936"/>
    <w:rsid w:val="00351D57"/>
    <w:rsid w:val="003526F9"/>
    <w:rsid w:val="00352750"/>
    <w:rsid w:val="00363D17"/>
    <w:rsid w:val="00366279"/>
    <w:rsid w:val="00366C77"/>
    <w:rsid w:val="00370E6A"/>
    <w:rsid w:val="00371C5C"/>
    <w:rsid w:val="003A3844"/>
    <w:rsid w:val="003A6667"/>
    <w:rsid w:val="003A6E3C"/>
    <w:rsid w:val="003B069B"/>
    <w:rsid w:val="003B6C1E"/>
    <w:rsid w:val="003B7DA3"/>
    <w:rsid w:val="003E045F"/>
    <w:rsid w:val="003E0883"/>
    <w:rsid w:val="003E4F80"/>
    <w:rsid w:val="00401B59"/>
    <w:rsid w:val="00402BB9"/>
    <w:rsid w:val="0040312E"/>
    <w:rsid w:val="00403AEB"/>
    <w:rsid w:val="00410BB8"/>
    <w:rsid w:val="00415C1A"/>
    <w:rsid w:val="00420D52"/>
    <w:rsid w:val="00430D7A"/>
    <w:rsid w:val="00437618"/>
    <w:rsid w:val="004501C7"/>
    <w:rsid w:val="004521B9"/>
    <w:rsid w:val="00455F8C"/>
    <w:rsid w:val="00462803"/>
    <w:rsid w:val="0046444A"/>
    <w:rsid w:val="00471A28"/>
    <w:rsid w:val="00472833"/>
    <w:rsid w:val="0047682C"/>
    <w:rsid w:val="00480CCB"/>
    <w:rsid w:val="00485463"/>
    <w:rsid w:val="004856BE"/>
    <w:rsid w:val="00486C2A"/>
    <w:rsid w:val="004A2B70"/>
    <w:rsid w:val="004C3535"/>
    <w:rsid w:val="004D4FA8"/>
    <w:rsid w:val="004E2F63"/>
    <w:rsid w:val="004E4457"/>
    <w:rsid w:val="004F3BB0"/>
    <w:rsid w:val="004F4C04"/>
    <w:rsid w:val="00501873"/>
    <w:rsid w:val="00503584"/>
    <w:rsid w:val="005069EA"/>
    <w:rsid w:val="00507104"/>
    <w:rsid w:val="00512ABC"/>
    <w:rsid w:val="0051421C"/>
    <w:rsid w:val="00523003"/>
    <w:rsid w:val="005252DF"/>
    <w:rsid w:val="00525B19"/>
    <w:rsid w:val="0052655B"/>
    <w:rsid w:val="00530896"/>
    <w:rsid w:val="00530915"/>
    <w:rsid w:val="00532E23"/>
    <w:rsid w:val="00533A1B"/>
    <w:rsid w:val="0053437A"/>
    <w:rsid w:val="00540A50"/>
    <w:rsid w:val="005421EE"/>
    <w:rsid w:val="00543623"/>
    <w:rsid w:val="00550C39"/>
    <w:rsid w:val="00562C0E"/>
    <w:rsid w:val="005673D1"/>
    <w:rsid w:val="005717E5"/>
    <w:rsid w:val="00574B0A"/>
    <w:rsid w:val="00575208"/>
    <w:rsid w:val="00576C19"/>
    <w:rsid w:val="00577AAF"/>
    <w:rsid w:val="00585975"/>
    <w:rsid w:val="0059293C"/>
    <w:rsid w:val="00596366"/>
    <w:rsid w:val="00597FCD"/>
    <w:rsid w:val="005A0CF5"/>
    <w:rsid w:val="005A4C28"/>
    <w:rsid w:val="005B25B3"/>
    <w:rsid w:val="005B6CD7"/>
    <w:rsid w:val="005C61A1"/>
    <w:rsid w:val="005C6DE7"/>
    <w:rsid w:val="005C7D2E"/>
    <w:rsid w:val="005D0452"/>
    <w:rsid w:val="005D0C04"/>
    <w:rsid w:val="005E3067"/>
    <w:rsid w:val="005F2E35"/>
    <w:rsid w:val="005F41A8"/>
    <w:rsid w:val="005F64E9"/>
    <w:rsid w:val="005F6F32"/>
    <w:rsid w:val="005F7189"/>
    <w:rsid w:val="005F794D"/>
    <w:rsid w:val="005F79FC"/>
    <w:rsid w:val="005F7E05"/>
    <w:rsid w:val="0060126E"/>
    <w:rsid w:val="00603D79"/>
    <w:rsid w:val="006116AD"/>
    <w:rsid w:val="00612E46"/>
    <w:rsid w:val="0061797B"/>
    <w:rsid w:val="006216E6"/>
    <w:rsid w:val="00627932"/>
    <w:rsid w:val="0063179C"/>
    <w:rsid w:val="006516FA"/>
    <w:rsid w:val="00652413"/>
    <w:rsid w:val="00656D8A"/>
    <w:rsid w:val="00657752"/>
    <w:rsid w:val="00657E8A"/>
    <w:rsid w:val="006621F0"/>
    <w:rsid w:val="00664FAE"/>
    <w:rsid w:val="00666D75"/>
    <w:rsid w:val="00674D4B"/>
    <w:rsid w:val="006768CC"/>
    <w:rsid w:val="00676C92"/>
    <w:rsid w:val="00676CF9"/>
    <w:rsid w:val="006813B0"/>
    <w:rsid w:val="00681523"/>
    <w:rsid w:val="006B0F80"/>
    <w:rsid w:val="006B4CC7"/>
    <w:rsid w:val="006C6C89"/>
    <w:rsid w:val="006D1AA2"/>
    <w:rsid w:val="006D4D22"/>
    <w:rsid w:val="006F143E"/>
    <w:rsid w:val="006F41B1"/>
    <w:rsid w:val="007156DF"/>
    <w:rsid w:val="007166EC"/>
    <w:rsid w:val="0072098E"/>
    <w:rsid w:val="00724D4F"/>
    <w:rsid w:val="007253C4"/>
    <w:rsid w:val="007320A4"/>
    <w:rsid w:val="00736B31"/>
    <w:rsid w:val="00740E33"/>
    <w:rsid w:val="0075570A"/>
    <w:rsid w:val="00763641"/>
    <w:rsid w:val="00773AC1"/>
    <w:rsid w:val="007754FD"/>
    <w:rsid w:val="00784164"/>
    <w:rsid w:val="00785F93"/>
    <w:rsid w:val="007871E3"/>
    <w:rsid w:val="00794C1C"/>
    <w:rsid w:val="007A45D9"/>
    <w:rsid w:val="007A6D99"/>
    <w:rsid w:val="007A7417"/>
    <w:rsid w:val="007B036D"/>
    <w:rsid w:val="007B7F4B"/>
    <w:rsid w:val="007C3E27"/>
    <w:rsid w:val="007C6FAF"/>
    <w:rsid w:val="007C7A65"/>
    <w:rsid w:val="007D4835"/>
    <w:rsid w:val="007D7BE8"/>
    <w:rsid w:val="008032E2"/>
    <w:rsid w:val="00805569"/>
    <w:rsid w:val="00807C5B"/>
    <w:rsid w:val="0081135E"/>
    <w:rsid w:val="00815334"/>
    <w:rsid w:val="0081552D"/>
    <w:rsid w:val="008159D8"/>
    <w:rsid w:val="00820A59"/>
    <w:rsid w:val="00825CEB"/>
    <w:rsid w:val="008323FD"/>
    <w:rsid w:val="00832E20"/>
    <w:rsid w:val="00845E22"/>
    <w:rsid w:val="00861721"/>
    <w:rsid w:val="00864041"/>
    <w:rsid w:val="00867056"/>
    <w:rsid w:val="00867489"/>
    <w:rsid w:val="008724B6"/>
    <w:rsid w:val="008756D3"/>
    <w:rsid w:val="008816A4"/>
    <w:rsid w:val="00890FAF"/>
    <w:rsid w:val="00894C22"/>
    <w:rsid w:val="0089556F"/>
    <w:rsid w:val="00897FAD"/>
    <w:rsid w:val="008A063C"/>
    <w:rsid w:val="008A5AF5"/>
    <w:rsid w:val="008B0561"/>
    <w:rsid w:val="008B738E"/>
    <w:rsid w:val="008C4E6D"/>
    <w:rsid w:val="008D2325"/>
    <w:rsid w:val="008D2F96"/>
    <w:rsid w:val="008E131E"/>
    <w:rsid w:val="008E6791"/>
    <w:rsid w:val="00903DC3"/>
    <w:rsid w:val="00905A63"/>
    <w:rsid w:val="009078DF"/>
    <w:rsid w:val="00910504"/>
    <w:rsid w:val="00911357"/>
    <w:rsid w:val="00914AD0"/>
    <w:rsid w:val="00920BBA"/>
    <w:rsid w:val="00922490"/>
    <w:rsid w:val="00931EB6"/>
    <w:rsid w:val="0095107F"/>
    <w:rsid w:val="00954A16"/>
    <w:rsid w:val="00954BAE"/>
    <w:rsid w:val="009572F7"/>
    <w:rsid w:val="00972E26"/>
    <w:rsid w:val="009839A5"/>
    <w:rsid w:val="009865F7"/>
    <w:rsid w:val="009924E8"/>
    <w:rsid w:val="00993A43"/>
    <w:rsid w:val="009958E4"/>
    <w:rsid w:val="00995CCD"/>
    <w:rsid w:val="00996311"/>
    <w:rsid w:val="009A2765"/>
    <w:rsid w:val="009A5AEA"/>
    <w:rsid w:val="009B1E61"/>
    <w:rsid w:val="009B20CA"/>
    <w:rsid w:val="009B781C"/>
    <w:rsid w:val="009C0C71"/>
    <w:rsid w:val="009C0ED5"/>
    <w:rsid w:val="009E0089"/>
    <w:rsid w:val="009E28A5"/>
    <w:rsid w:val="009E3053"/>
    <w:rsid w:val="00A06D7A"/>
    <w:rsid w:val="00A15B64"/>
    <w:rsid w:val="00A1683A"/>
    <w:rsid w:val="00A26023"/>
    <w:rsid w:val="00A464A8"/>
    <w:rsid w:val="00A4709A"/>
    <w:rsid w:val="00A47F36"/>
    <w:rsid w:val="00A55260"/>
    <w:rsid w:val="00A679E2"/>
    <w:rsid w:val="00A74183"/>
    <w:rsid w:val="00A77AA2"/>
    <w:rsid w:val="00A9129A"/>
    <w:rsid w:val="00AA131A"/>
    <w:rsid w:val="00AA439E"/>
    <w:rsid w:val="00AA6D44"/>
    <w:rsid w:val="00AB39D6"/>
    <w:rsid w:val="00AC0EF0"/>
    <w:rsid w:val="00AD271E"/>
    <w:rsid w:val="00AE11CC"/>
    <w:rsid w:val="00AE4AD9"/>
    <w:rsid w:val="00AE52F0"/>
    <w:rsid w:val="00AF3B2C"/>
    <w:rsid w:val="00AF56A5"/>
    <w:rsid w:val="00AF726E"/>
    <w:rsid w:val="00AF7527"/>
    <w:rsid w:val="00B0425F"/>
    <w:rsid w:val="00B07ADE"/>
    <w:rsid w:val="00B158B7"/>
    <w:rsid w:val="00B210A7"/>
    <w:rsid w:val="00B22018"/>
    <w:rsid w:val="00B36B24"/>
    <w:rsid w:val="00B43EAE"/>
    <w:rsid w:val="00B45C7B"/>
    <w:rsid w:val="00B638EB"/>
    <w:rsid w:val="00B63A4E"/>
    <w:rsid w:val="00B65801"/>
    <w:rsid w:val="00B76204"/>
    <w:rsid w:val="00B77785"/>
    <w:rsid w:val="00B92F93"/>
    <w:rsid w:val="00BA1067"/>
    <w:rsid w:val="00BA5AD0"/>
    <w:rsid w:val="00BB607E"/>
    <w:rsid w:val="00BC3B56"/>
    <w:rsid w:val="00BC4755"/>
    <w:rsid w:val="00BC684D"/>
    <w:rsid w:val="00BC787C"/>
    <w:rsid w:val="00BD0D1E"/>
    <w:rsid w:val="00BD2908"/>
    <w:rsid w:val="00BE430A"/>
    <w:rsid w:val="00BE7464"/>
    <w:rsid w:val="00BF4EB1"/>
    <w:rsid w:val="00C01718"/>
    <w:rsid w:val="00C04E5E"/>
    <w:rsid w:val="00C051E7"/>
    <w:rsid w:val="00C05569"/>
    <w:rsid w:val="00C12CB8"/>
    <w:rsid w:val="00C158CA"/>
    <w:rsid w:val="00C176A3"/>
    <w:rsid w:val="00C212BE"/>
    <w:rsid w:val="00C270E8"/>
    <w:rsid w:val="00C33DBF"/>
    <w:rsid w:val="00C40717"/>
    <w:rsid w:val="00C47AF8"/>
    <w:rsid w:val="00C47DAD"/>
    <w:rsid w:val="00C50390"/>
    <w:rsid w:val="00C53921"/>
    <w:rsid w:val="00C542CC"/>
    <w:rsid w:val="00C6390F"/>
    <w:rsid w:val="00C6702D"/>
    <w:rsid w:val="00C72C71"/>
    <w:rsid w:val="00C75F9C"/>
    <w:rsid w:val="00C767C8"/>
    <w:rsid w:val="00C84ECD"/>
    <w:rsid w:val="00C92321"/>
    <w:rsid w:val="00C93582"/>
    <w:rsid w:val="00CB11FD"/>
    <w:rsid w:val="00CB1222"/>
    <w:rsid w:val="00CB3B46"/>
    <w:rsid w:val="00CC191B"/>
    <w:rsid w:val="00CE0AA2"/>
    <w:rsid w:val="00CE1595"/>
    <w:rsid w:val="00CE1DD0"/>
    <w:rsid w:val="00CF142F"/>
    <w:rsid w:val="00CF6174"/>
    <w:rsid w:val="00D0414C"/>
    <w:rsid w:val="00D04388"/>
    <w:rsid w:val="00D06D57"/>
    <w:rsid w:val="00D0755C"/>
    <w:rsid w:val="00D10B9E"/>
    <w:rsid w:val="00D207D5"/>
    <w:rsid w:val="00D211E8"/>
    <w:rsid w:val="00D27DDC"/>
    <w:rsid w:val="00D337E7"/>
    <w:rsid w:val="00D42911"/>
    <w:rsid w:val="00D53BAF"/>
    <w:rsid w:val="00D5480B"/>
    <w:rsid w:val="00D549A1"/>
    <w:rsid w:val="00D6301A"/>
    <w:rsid w:val="00D67CAF"/>
    <w:rsid w:val="00D702BC"/>
    <w:rsid w:val="00D77C29"/>
    <w:rsid w:val="00D82B8F"/>
    <w:rsid w:val="00D85B48"/>
    <w:rsid w:val="00DB65ED"/>
    <w:rsid w:val="00DC06C3"/>
    <w:rsid w:val="00DC2F54"/>
    <w:rsid w:val="00DC60EA"/>
    <w:rsid w:val="00DD5DF9"/>
    <w:rsid w:val="00DD6E35"/>
    <w:rsid w:val="00DF3865"/>
    <w:rsid w:val="00DF63C0"/>
    <w:rsid w:val="00E0179F"/>
    <w:rsid w:val="00E025C9"/>
    <w:rsid w:val="00E03B59"/>
    <w:rsid w:val="00E112D0"/>
    <w:rsid w:val="00E204C1"/>
    <w:rsid w:val="00E26339"/>
    <w:rsid w:val="00E35B17"/>
    <w:rsid w:val="00E3639B"/>
    <w:rsid w:val="00E37F51"/>
    <w:rsid w:val="00E404D1"/>
    <w:rsid w:val="00E407D7"/>
    <w:rsid w:val="00E51114"/>
    <w:rsid w:val="00E60888"/>
    <w:rsid w:val="00E64FF0"/>
    <w:rsid w:val="00E7230B"/>
    <w:rsid w:val="00E758AF"/>
    <w:rsid w:val="00E8557E"/>
    <w:rsid w:val="00ED26B8"/>
    <w:rsid w:val="00EE08C1"/>
    <w:rsid w:val="00EE4788"/>
    <w:rsid w:val="00EF2395"/>
    <w:rsid w:val="00EF36EF"/>
    <w:rsid w:val="00EF38A6"/>
    <w:rsid w:val="00F010A7"/>
    <w:rsid w:val="00F076FA"/>
    <w:rsid w:val="00F14892"/>
    <w:rsid w:val="00F220FE"/>
    <w:rsid w:val="00F24E66"/>
    <w:rsid w:val="00F3139E"/>
    <w:rsid w:val="00F3165D"/>
    <w:rsid w:val="00F338D8"/>
    <w:rsid w:val="00F37603"/>
    <w:rsid w:val="00F400EC"/>
    <w:rsid w:val="00F45BA8"/>
    <w:rsid w:val="00F4671A"/>
    <w:rsid w:val="00F5187F"/>
    <w:rsid w:val="00F533F9"/>
    <w:rsid w:val="00F53EC0"/>
    <w:rsid w:val="00F55AFE"/>
    <w:rsid w:val="00F60C13"/>
    <w:rsid w:val="00F6202F"/>
    <w:rsid w:val="00F622A3"/>
    <w:rsid w:val="00F63C2D"/>
    <w:rsid w:val="00F647CE"/>
    <w:rsid w:val="00F70007"/>
    <w:rsid w:val="00F81883"/>
    <w:rsid w:val="00F81DCF"/>
    <w:rsid w:val="00F82723"/>
    <w:rsid w:val="00F8280B"/>
    <w:rsid w:val="00F845EC"/>
    <w:rsid w:val="00F9302A"/>
    <w:rsid w:val="00FA1F2E"/>
    <w:rsid w:val="00FA43E5"/>
    <w:rsid w:val="00FA5D40"/>
    <w:rsid w:val="00FA674A"/>
    <w:rsid w:val="00FB15E1"/>
    <w:rsid w:val="00FB4365"/>
    <w:rsid w:val="00FB6625"/>
    <w:rsid w:val="00FC2E9A"/>
    <w:rsid w:val="00FC68BC"/>
    <w:rsid w:val="00FC74AB"/>
    <w:rsid w:val="00FD083D"/>
    <w:rsid w:val="00FD5335"/>
    <w:rsid w:val="00FD755F"/>
    <w:rsid w:val="00FD7C17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D733CF0"/>
  <w15:chartTrackingRefBased/>
  <w15:docId w15:val="{AD74920E-03C6-40A6-8263-0D4DEBC0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6DE7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aliases w:val="H4,H41,H42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aliases w:val="H5,H51,H52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aliases w:val="H6,H61,H62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link w:val="Naslov1"/>
    <w:rsid w:val="001D48DE"/>
    <w:rPr>
      <w:rFonts w:ascii="Arial" w:hAnsi="Arial" w:cs="Arial"/>
      <w:b/>
      <w:bCs/>
      <w:kern w:val="32"/>
      <w:sz w:val="28"/>
      <w:szCs w:val="32"/>
    </w:rPr>
  </w:style>
  <w:style w:type="character" w:styleId="Pripombasklic">
    <w:name w:val="annotation reference"/>
    <w:rsid w:val="009572F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572F7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572F7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572F7"/>
    <w:rPr>
      <w:b/>
      <w:bCs/>
    </w:rPr>
  </w:style>
  <w:style w:type="character" w:customStyle="1" w:styleId="ZadevapripombeZnak">
    <w:name w:val="Zadeva pripombe Znak"/>
    <w:link w:val="Zadevapripombe"/>
    <w:rsid w:val="009572F7"/>
    <w:rPr>
      <w:rFonts w:ascii="Arial" w:hAnsi="Arial" w:cs="Arial"/>
      <w:b/>
      <w:bCs/>
    </w:rPr>
  </w:style>
  <w:style w:type="character" w:customStyle="1" w:styleId="Naslov2Znak">
    <w:name w:val="Naslov 2 Znak"/>
    <w:link w:val="Naslov2"/>
    <w:rsid w:val="001F3B41"/>
    <w:rPr>
      <w:rFonts w:ascii="Arial" w:hAnsi="Arial" w:cs="Arial"/>
      <w:b/>
      <w:bCs/>
      <w:iCs/>
      <w:sz w:val="22"/>
      <w:szCs w:val="28"/>
    </w:rPr>
  </w:style>
  <w:style w:type="paragraph" w:customStyle="1" w:styleId="Brezrazmikov1">
    <w:name w:val="Brez razmikov1"/>
    <w:uiPriority w:val="1"/>
    <w:qFormat/>
    <w:rsid w:val="00480CCB"/>
    <w:pPr>
      <w:jc w:val="both"/>
    </w:pPr>
    <w:rPr>
      <w:rFonts w:ascii="Arial" w:eastAsia="Calibri" w:hAnsi="Arial"/>
      <w:szCs w:val="22"/>
      <w:lang w:eastAsia="en-US"/>
    </w:rPr>
  </w:style>
  <w:style w:type="character" w:customStyle="1" w:styleId="NogaZnak">
    <w:name w:val="Noga Znak"/>
    <w:link w:val="Noga"/>
    <w:uiPriority w:val="99"/>
    <w:rsid w:val="002E7B62"/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DD5DF9"/>
    <w:pPr>
      <w:ind w:left="425" w:hanging="425"/>
      <w:jc w:val="both"/>
    </w:pPr>
  </w:style>
  <w:style w:type="character" w:customStyle="1" w:styleId="OdstavekseznamaZnak">
    <w:name w:val="Odstavek seznama Znak"/>
    <w:link w:val="Odstavekseznama"/>
    <w:uiPriority w:val="34"/>
    <w:locked/>
    <w:rsid w:val="00523003"/>
    <w:rPr>
      <w:rFonts w:ascii="Arial" w:hAnsi="Arial" w:cs="Arial"/>
      <w:sz w:val="22"/>
      <w:szCs w:val="22"/>
    </w:rPr>
  </w:style>
  <w:style w:type="numbering" w:customStyle="1" w:styleId="Headings1">
    <w:name w:val="Headings1"/>
    <w:uiPriority w:val="99"/>
    <w:rsid w:val="00FD533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EC7F-ED84-4239-ACBD-8E98A731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4</TotalTime>
  <Pages>7</Pages>
  <Words>802</Words>
  <Characters>6162</Characters>
  <Application>Microsoft Office Word</Application>
  <DocSecurity>0</DocSecurity>
  <Lines>51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Milena Knapič</cp:lastModifiedBy>
  <cp:revision>4</cp:revision>
  <cp:lastPrinted>2019-06-04T07:39:00Z</cp:lastPrinted>
  <dcterms:created xsi:type="dcterms:W3CDTF">2022-12-28T09:30:00Z</dcterms:created>
  <dcterms:modified xsi:type="dcterms:W3CDTF">2023-02-15T12:26:00Z</dcterms:modified>
</cp:coreProperties>
</file>