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12E8A" w14:textId="77777777" w:rsidR="000E355D" w:rsidRPr="00BB2991" w:rsidRDefault="000E355D" w:rsidP="000E355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4301-</w:t>
      </w:r>
      <w:r>
        <w:rPr>
          <w:rFonts w:cs="Arial"/>
          <w:sz w:val="20"/>
          <w:szCs w:val="20"/>
        </w:rPr>
        <w:t>0006/2023</w:t>
      </w:r>
    </w:p>
    <w:p w14:paraId="78636143" w14:textId="77777777" w:rsidR="000E355D" w:rsidRPr="00BB2991" w:rsidRDefault="000E355D" w:rsidP="000E355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 BR: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2023-044</w:t>
      </w:r>
    </w:p>
    <w:p w14:paraId="3BA14B62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4D1F2947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  <w:r w:rsidR="003241C6">
              <w:rPr>
                <w:sz w:val="20"/>
                <w:szCs w:val="20"/>
              </w:rPr>
              <w:t xml:space="preserve"> in storitve</w:t>
            </w:r>
          </w:p>
        </w:tc>
        <w:tc>
          <w:tcPr>
            <w:tcW w:w="2976" w:type="dxa"/>
            <w:vAlign w:val="center"/>
          </w:tcPr>
          <w:p w14:paraId="45A4C39F" w14:textId="10CBA2BF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="003241C6">
              <w:rPr>
                <w:sz w:val="20"/>
                <w:szCs w:val="20"/>
              </w:rPr>
              <w:t xml:space="preserve">in storitve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355D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1C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29BC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6839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6a4cc071-bd85-44c5-acc7-68a9b922d49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d71791d-4b08-4651-a8aa-c7bfc8b3429a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429C62-0FC1-419C-AE7E-7724102A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207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19</cp:revision>
  <cp:lastPrinted>2016-06-20T06:28:00Z</cp:lastPrinted>
  <dcterms:created xsi:type="dcterms:W3CDTF">2016-05-31T11:25:00Z</dcterms:created>
  <dcterms:modified xsi:type="dcterms:W3CDTF">2023-03-01T13:37:00Z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