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063C6FFA" w:rsidR="00E81DF5" w:rsidRPr="00433E55" w:rsidRDefault="00AE1646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071BD" w:rsidRPr="00433E55">
        <w:rPr>
          <w:rFonts w:cs="Arial"/>
        </w:rPr>
        <w:t>:</w:t>
      </w:r>
      <w:r>
        <w:rPr>
          <w:rFonts w:cs="Arial"/>
        </w:rPr>
        <w:t xml:space="preserve"> 4302-0097/2023-2</w:t>
      </w:r>
      <w:r w:rsidR="001071BD" w:rsidRPr="00433E55">
        <w:rPr>
          <w:rFonts w:cs="Arial"/>
        </w:rPr>
        <w:tab/>
      </w:r>
    </w:p>
    <w:p w14:paraId="15803A36" w14:textId="750342B8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AE1646">
        <w:rPr>
          <w:rFonts w:cs="Arial"/>
        </w:rPr>
        <w:t>2023-156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FC41E1" w:rsidRPr="00FC41E1" w14:paraId="51CA3C8E" w14:textId="77777777" w:rsidTr="005A56F6">
        <w:trPr>
          <w:trHeight w:val="1281"/>
        </w:trPr>
        <w:tc>
          <w:tcPr>
            <w:tcW w:w="4481" w:type="dxa"/>
            <w:vAlign w:val="center"/>
          </w:tcPr>
          <w:p w14:paraId="0232ED53" w14:textId="6728EE9C" w:rsidR="001B4703" w:rsidRPr="00FC41E1" w:rsidRDefault="00433E55" w:rsidP="007F5D5E">
            <w:pPr>
              <w:jc w:val="both"/>
              <w:rPr>
                <w:rFonts w:cs="Arial"/>
              </w:rPr>
            </w:pPr>
            <w:r w:rsidRPr="00FC41E1">
              <w:rPr>
                <w:rFonts w:cs="Arial"/>
              </w:rPr>
              <w:t xml:space="preserve">Skupna </w:t>
            </w:r>
            <w:r w:rsidR="00FC41E1" w:rsidRPr="00FC41E1">
              <w:rPr>
                <w:rFonts w:cs="Arial"/>
              </w:rPr>
              <w:t xml:space="preserve">okvirna štiri (4) letna </w:t>
            </w:r>
            <w:r w:rsidRPr="00FC41E1">
              <w:rPr>
                <w:rFonts w:cs="Arial"/>
              </w:rPr>
              <w:t xml:space="preserve">ponudbena </w:t>
            </w:r>
            <w:r w:rsidR="001B6096" w:rsidRPr="00FC41E1">
              <w:rPr>
                <w:rFonts w:cs="Arial"/>
              </w:rPr>
              <w:t>vrednost</w:t>
            </w:r>
            <w:r w:rsidRPr="00FC41E1">
              <w:rPr>
                <w:rFonts w:cs="Arial"/>
              </w:rPr>
              <w:t xml:space="preserve"> brez DDV (v EUR)</w:t>
            </w:r>
            <w:r w:rsidR="00FC41E1" w:rsidRPr="00FC41E1">
              <w:rPr>
                <w:rFonts w:cs="Arial"/>
              </w:rPr>
              <w:t>:</w:t>
            </w:r>
            <w:r w:rsidRPr="00FC41E1">
              <w:rPr>
                <w:rFonts w:cs="Arial"/>
              </w:rPr>
              <w:tab/>
            </w:r>
            <w:r w:rsidRPr="00FC41E1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76C72B04" w14:textId="77777777" w:rsidR="001B4703" w:rsidRPr="00FC41E1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78977" w14:textId="77777777" w:rsidR="00EC04F8" w:rsidRDefault="00EC04F8">
      <w:r>
        <w:separator/>
      </w:r>
    </w:p>
  </w:endnote>
  <w:endnote w:type="continuationSeparator" w:id="0">
    <w:p w14:paraId="3EA73132" w14:textId="77777777" w:rsidR="00EC04F8" w:rsidRDefault="00EC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8A4B2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E16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E16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7B8E7" w14:textId="77777777" w:rsidR="00EC04F8" w:rsidRDefault="00EC04F8">
      <w:r>
        <w:separator/>
      </w:r>
    </w:p>
  </w:footnote>
  <w:footnote w:type="continuationSeparator" w:id="0">
    <w:p w14:paraId="2CDAA4B6" w14:textId="77777777" w:rsidR="00EC04F8" w:rsidRDefault="00EC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7D9B26-A324-461D-89CD-C13462EF9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F6861B-A8A9-4D7E-80A7-DC9097F2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2016-06-20T06:30:00Z</cp:lastPrinted>
  <dcterms:created xsi:type="dcterms:W3CDTF">2021-04-07T09:02:00Z</dcterms:created>
  <dcterms:modified xsi:type="dcterms:W3CDTF">2023-04-03T10:49:00Z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