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A353C5" w14:textId="77777777" w:rsidR="00C0714E" w:rsidRPr="00805EC0" w:rsidRDefault="00C0714E" w:rsidP="008D2B72">
      <w:pPr>
        <w:rPr>
          <w:rFonts w:cs="Arial"/>
        </w:rPr>
      </w:pPr>
    </w:p>
    <w:tbl>
      <w:tblPr>
        <w:tblW w:w="4608" w:type="dxa"/>
        <w:tblLayout w:type="fixed"/>
        <w:tblLook w:val="0000" w:firstRow="0" w:lastRow="0" w:firstColumn="0" w:lastColumn="0" w:noHBand="0" w:noVBand="0"/>
      </w:tblPr>
      <w:tblGrid>
        <w:gridCol w:w="4608"/>
      </w:tblGrid>
      <w:tr w:rsidR="00C0714E" w:rsidRPr="00805EC0" w14:paraId="4A1BABAF" w14:textId="77777777" w:rsidTr="008C6891">
        <w:trPr>
          <w:trHeight w:val="715"/>
        </w:trPr>
        <w:tc>
          <w:tcPr>
            <w:tcW w:w="4608" w:type="dxa"/>
          </w:tcPr>
          <w:p w14:paraId="40D17EC3" w14:textId="77777777" w:rsidR="00C0714E" w:rsidRPr="00805EC0" w:rsidRDefault="00C0714E" w:rsidP="008D2B72">
            <w:pPr>
              <w:rPr>
                <w:rFonts w:cs="Arial"/>
                <w:lang w:eastAsia="en-US"/>
              </w:rPr>
            </w:pPr>
            <w:r w:rsidRPr="00805EC0">
              <w:rPr>
                <w:rFonts w:cs="Arial"/>
                <w:lang w:eastAsia="en-US"/>
              </w:rPr>
              <w:t xml:space="preserve">Številka JN:  </w:t>
            </w:r>
            <w:r w:rsidR="00826DBA" w:rsidRPr="00805EC0">
              <w:rPr>
                <w:rFonts w:cs="Arial"/>
                <w:lang w:eastAsia="en-US"/>
              </w:rPr>
              <w:t>JN-0030/2023</w:t>
            </w:r>
          </w:p>
          <w:p w14:paraId="3FF8E2A5" w14:textId="2449CE30" w:rsidR="00C0714E" w:rsidRPr="00805EC0" w:rsidRDefault="00C0714E" w:rsidP="008D2B72">
            <w:pPr>
              <w:rPr>
                <w:rFonts w:cs="Arial"/>
                <w:lang w:eastAsia="en-US"/>
              </w:rPr>
            </w:pPr>
            <w:r w:rsidRPr="00805EC0">
              <w:rPr>
                <w:rFonts w:cs="Arial"/>
                <w:lang w:eastAsia="en-US"/>
              </w:rPr>
              <w:t xml:space="preserve">Datum:  </w:t>
            </w:r>
            <w:r w:rsidR="00707127">
              <w:rPr>
                <w:rFonts w:cs="Arial"/>
                <w:lang w:eastAsia="en-US"/>
              </w:rPr>
              <w:t>22</w:t>
            </w:r>
            <w:r w:rsidR="00826DBA" w:rsidRPr="00805EC0">
              <w:rPr>
                <w:rFonts w:cs="Arial"/>
                <w:lang w:eastAsia="en-US"/>
              </w:rPr>
              <w:t>. 5. 2023</w:t>
            </w:r>
          </w:p>
        </w:tc>
      </w:tr>
    </w:tbl>
    <w:p w14:paraId="229626F4" w14:textId="77777777" w:rsidR="00C0714E" w:rsidRPr="00805EC0" w:rsidRDefault="00C0714E" w:rsidP="008D2B72">
      <w:pPr>
        <w:rPr>
          <w:rFonts w:cs="Arial"/>
        </w:rPr>
      </w:pPr>
    </w:p>
    <w:p w14:paraId="756111F7" w14:textId="77777777" w:rsidR="00826DBA" w:rsidRPr="00805EC0" w:rsidRDefault="00826DBA" w:rsidP="00826DBA">
      <w:pPr>
        <w:rPr>
          <w:rFonts w:cs="Arial"/>
          <w:color w:val="auto"/>
          <w:sz w:val="20"/>
          <w:szCs w:val="20"/>
        </w:rPr>
      </w:pPr>
      <w:bookmarkStart w:id="0" w:name="konecGlava"/>
      <w:bookmarkEnd w:id="0"/>
    </w:p>
    <w:p w14:paraId="27FB1AD5" w14:textId="77777777" w:rsidR="00826DBA" w:rsidRPr="00805EC0" w:rsidRDefault="00826DBA" w:rsidP="00826DBA">
      <w:pPr>
        <w:rPr>
          <w:rFonts w:cs="Arial"/>
        </w:rPr>
      </w:pPr>
    </w:p>
    <w:p w14:paraId="674118A5" w14:textId="77777777" w:rsidR="00826DBA" w:rsidRPr="00805EC0" w:rsidRDefault="00826DBA" w:rsidP="00826DBA">
      <w:pPr>
        <w:rPr>
          <w:rFonts w:cs="Arial"/>
        </w:rPr>
      </w:pPr>
    </w:p>
    <w:p w14:paraId="475B65C8" w14:textId="77777777" w:rsidR="00826DBA" w:rsidRPr="00805EC0" w:rsidRDefault="00826DBA" w:rsidP="00826DBA">
      <w:pPr>
        <w:rPr>
          <w:rFonts w:cs="Arial"/>
        </w:rPr>
      </w:pPr>
    </w:p>
    <w:p w14:paraId="185C7C74" w14:textId="77777777" w:rsidR="00826DBA" w:rsidRPr="00805EC0" w:rsidRDefault="00826DBA" w:rsidP="00826DBA">
      <w:pPr>
        <w:rPr>
          <w:rFonts w:cs="Arial"/>
        </w:rPr>
      </w:pPr>
    </w:p>
    <w:p w14:paraId="2F1F3CF7" w14:textId="77777777" w:rsidR="00826DBA" w:rsidRPr="00805EC0" w:rsidRDefault="00826DBA" w:rsidP="00826DBA">
      <w:pPr>
        <w:rPr>
          <w:rFonts w:cs="Arial"/>
        </w:rPr>
      </w:pPr>
    </w:p>
    <w:p w14:paraId="5C72ACDD" w14:textId="77777777" w:rsidR="00826DBA" w:rsidRPr="00805EC0" w:rsidRDefault="00826DBA" w:rsidP="00826DBA">
      <w:pPr>
        <w:rPr>
          <w:rFonts w:cs="Arial"/>
        </w:rPr>
      </w:pPr>
    </w:p>
    <w:p w14:paraId="365E9205" w14:textId="77777777" w:rsidR="00826DBA" w:rsidRPr="00805EC0" w:rsidRDefault="00826DBA" w:rsidP="00826DBA">
      <w:pPr>
        <w:rPr>
          <w:rFonts w:cs="Arial"/>
        </w:rPr>
      </w:pPr>
    </w:p>
    <w:p w14:paraId="6514ADB2" w14:textId="77777777" w:rsidR="00826DBA" w:rsidRPr="00805EC0" w:rsidRDefault="00826DBA" w:rsidP="00826DBA">
      <w:pPr>
        <w:rPr>
          <w:rFonts w:cs="Arial"/>
        </w:rPr>
      </w:pPr>
    </w:p>
    <w:p w14:paraId="0B0F8122" w14:textId="7C2A2E8A" w:rsidR="00826DBA" w:rsidRPr="00805EC0" w:rsidRDefault="00EE3B3D" w:rsidP="00826DBA">
      <w:pPr>
        <w:pStyle w:val="Naslov"/>
        <w:pBdr>
          <w:top w:val="single" w:sz="6" w:space="20" w:color="auto"/>
          <w:left w:val="single" w:sz="6" w:space="4" w:color="auto"/>
          <w:bottom w:val="single" w:sz="6" w:space="17" w:color="auto"/>
          <w:right w:val="single" w:sz="6" w:space="4" w:color="auto"/>
        </w:pBdr>
        <w:shd w:val="pct15" w:color="000000" w:fill="FFFFFF"/>
        <w:rPr>
          <w:rFonts w:ascii="Titillium Web" w:hAnsi="Titillium Web" w:cs="Arial"/>
          <w:sz w:val="40"/>
          <w:szCs w:val="40"/>
        </w:rPr>
      </w:pPr>
      <w:r>
        <w:rPr>
          <w:rFonts w:ascii="Titillium Web" w:hAnsi="Titillium Web" w:cs="Arial"/>
          <w:sz w:val="40"/>
          <w:szCs w:val="40"/>
        </w:rPr>
        <w:t>OBRAZCI</w:t>
      </w:r>
    </w:p>
    <w:p w14:paraId="6CD9A90D" w14:textId="77777777" w:rsidR="00826DBA" w:rsidRPr="00805EC0" w:rsidRDefault="00826DBA" w:rsidP="00826DBA">
      <w:pPr>
        <w:rPr>
          <w:rFonts w:cs="Arial"/>
          <w:sz w:val="20"/>
          <w:szCs w:val="20"/>
        </w:rPr>
      </w:pPr>
    </w:p>
    <w:p w14:paraId="75373E4C" w14:textId="77777777" w:rsidR="00826DBA" w:rsidRPr="00805EC0" w:rsidRDefault="00826DBA" w:rsidP="00826DBA">
      <w:pPr>
        <w:rPr>
          <w:rFonts w:cs="Arial"/>
        </w:rPr>
      </w:pPr>
    </w:p>
    <w:p w14:paraId="635DDD12" w14:textId="77777777" w:rsidR="00826DBA" w:rsidRPr="00805EC0" w:rsidRDefault="00826DBA" w:rsidP="00826DBA">
      <w:pPr>
        <w:rPr>
          <w:rFonts w:cs="Arial"/>
        </w:rPr>
      </w:pPr>
    </w:p>
    <w:p w14:paraId="22F6F84C" w14:textId="77777777" w:rsidR="00826DBA" w:rsidRPr="00805EC0" w:rsidRDefault="00826DBA" w:rsidP="00826DBA">
      <w:pPr>
        <w:rPr>
          <w:rFonts w:cs="Arial"/>
        </w:rPr>
      </w:pPr>
    </w:p>
    <w:p w14:paraId="77A03FA4" w14:textId="77777777" w:rsidR="00826DBA" w:rsidRPr="00805EC0" w:rsidRDefault="00826DBA" w:rsidP="00826DBA">
      <w:pPr>
        <w:rPr>
          <w:rFonts w:cs="Arial"/>
        </w:rPr>
      </w:pPr>
    </w:p>
    <w:p w14:paraId="59B67415" w14:textId="77777777" w:rsidR="00826DBA" w:rsidRPr="00805EC0" w:rsidRDefault="00826DBA" w:rsidP="00826DBA">
      <w:pPr>
        <w:rPr>
          <w:rFonts w:cs="Arial"/>
        </w:rPr>
      </w:pPr>
    </w:p>
    <w:p w14:paraId="47902D0F" w14:textId="77777777" w:rsidR="00826DBA" w:rsidRPr="00805EC0" w:rsidRDefault="00826DBA" w:rsidP="00826DBA">
      <w:pPr>
        <w:rPr>
          <w:rFonts w:cs="Arial"/>
        </w:rPr>
      </w:pPr>
    </w:p>
    <w:p w14:paraId="011D73B7" w14:textId="77777777" w:rsidR="00826DBA" w:rsidRPr="00805EC0" w:rsidRDefault="00826DBA" w:rsidP="00826DBA">
      <w:pPr>
        <w:rPr>
          <w:rFonts w:cs="Arial"/>
        </w:rPr>
      </w:pPr>
    </w:p>
    <w:p w14:paraId="61ECF019" w14:textId="77777777" w:rsidR="00826DBA" w:rsidRPr="00805EC0" w:rsidRDefault="00826DBA" w:rsidP="00826DBA">
      <w:pPr>
        <w:rPr>
          <w:rFonts w:cs="Arial"/>
        </w:rPr>
      </w:pPr>
    </w:p>
    <w:p w14:paraId="59C3C6E6" w14:textId="77777777" w:rsidR="00826DBA" w:rsidRPr="00805EC0" w:rsidRDefault="00826DBA" w:rsidP="00826DBA">
      <w:pPr>
        <w:pStyle w:val="Telobesedila"/>
        <w:jc w:val="center"/>
        <w:outlineLvl w:val="0"/>
        <w:rPr>
          <w:rFonts w:ascii="Titillium Web" w:hAnsi="Titillium Web" w:cs="Arial"/>
          <w:sz w:val="28"/>
          <w:szCs w:val="28"/>
        </w:rPr>
      </w:pPr>
      <w:r w:rsidRPr="00805EC0">
        <w:rPr>
          <w:rFonts w:ascii="Titillium Web" w:hAnsi="Titillium Web" w:cs="Arial"/>
          <w:sz w:val="28"/>
          <w:szCs w:val="28"/>
        </w:rPr>
        <w:t>Predmet javnega naročila:</w:t>
      </w:r>
    </w:p>
    <w:p w14:paraId="46B2465D" w14:textId="77777777" w:rsidR="00826DBA" w:rsidRPr="00805EC0" w:rsidRDefault="00826DBA" w:rsidP="00826DBA">
      <w:pPr>
        <w:jc w:val="center"/>
        <w:rPr>
          <w:rFonts w:cs="Arial"/>
          <w:b/>
          <w:sz w:val="28"/>
          <w:szCs w:val="28"/>
        </w:rPr>
      </w:pPr>
      <w:r w:rsidRPr="00805EC0">
        <w:rPr>
          <w:rFonts w:cs="Arial"/>
          <w:b/>
          <w:sz w:val="28"/>
          <w:szCs w:val="28"/>
        </w:rPr>
        <w:t xml:space="preserve">Dobava </w:t>
      </w:r>
      <w:proofErr w:type="spellStart"/>
      <w:r w:rsidRPr="00805EC0">
        <w:rPr>
          <w:rFonts w:cs="Arial"/>
          <w:b/>
          <w:sz w:val="28"/>
          <w:szCs w:val="28"/>
        </w:rPr>
        <w:t>prižemk</w:t>
      </w:r>
      <w:proofErr w:type="spellEnd"/>
      <w:r w:rsidRPr="00805EC0">
        <w:rPr>
          <w:rFonts w:cs="Arial"/>
          <w:b/>
          <w:sz w:val="28"/>
          <w:szCs w:val="28"/>
        </w:rPr>
        <w:t xml:space="preserve"> za sedežnico Sleme</w:t>
      </w:r>
    </w:p>
    <w:p w14:paraId="40422B56" w14:textId="77777777" w:rsidR="00826DBA" w:rsidRPr="00805EC0" w:rsidRDefault="00826DBA" w:rsidP="00826DBA">
      <w:pPr>
        <w:rPr>
          <w:rFonts w:cs="Arial"/>
          <w:sz w:val="20"/>
          <w:szCs w:val="20"/>
        </w:rPr>
      </w:pPr>
    </w:p>
    <w:p w14:paraId="45855C02" w14:textId="77777777" w:rsidR="00805EC0" w:rsidRPr="00805EC0" w:rsidRDefault="00805EC0">
      <w:pPr>
        <w:spacing w:line="240" w:lineRule="auto"/>
        <w:rPr>
          <w:rFonts w:cs="Arial"/>
        </w:rPr>
      </w:pPr>
      <w:r w:rsidRPr="00805EC0">
        <w:rPr>
          <w:rFonts w:cs="Arial"/>
        </w:rP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826DBA" w:rsidRPr="00805EC0" w14:paraId="1AF01AB1" w14:textId="77777777" w:rsidTr="00826DB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D852E0" w14:textId="77777777" w:rsidR="00826DBA" w:rsidRPr="00805EC0" w:rsidRDefault="00826DBA">
            <w:pPr>
              <w:rPr>
                <w:rFonts w:cs="Times New Roman"/>
                <w:b/>
              </w:rPr>
            </w:pPr>
            <w:bookmarkStart w:id="1" w:name="zacetekGlava"/>
            <w:bookmarkEnd w:id="1"/>
            <w:r w:rsidRPr="00805EC0">
              <w:rPr>
                <w:b/>
              </w:rPr>
              <w:lastRenderedPageBreak/>
              <w:t>Obrazec št. 1</w:t>
            </w:r>
          </w:p>
        </w:tc>
      </w:tr>
    </w:tbl>
    <w:p w14:paraId="083CBE70" w14:textId="77777777" w:rsidR="00826DBA" w:rsidRPr="00805EC0" w:rsidRDefault="00826DBA" w:rsidP="00826DBA">
      <w:pPr>
        <w:rPr>
          <w:sz w:val="20"/>
          <w:lang w:eastAsia="en-US"/>
        </w:rPr>
      </w:pPr>
    </w:p>
    <w:p w14:paraId="1D6282C4" w14:textId="77777777" w:rsidR="00826DBA" w:rsidRPr="00805EC0" w:rsidRDefault="00826DBA" w:rsidP="00826DBA"/>
    <w:p w14:paraId="673F55E5" w14:textId="77777777" w:rsidR="00826DBA" w:rsidRPr="00805EC0" w:rsidRDefault="00826DBA" w:rsidP="00826DBA">
      <w:pPr>
        <w:jc w:val="center"/>
        <w:rPr>
          <w:b/>
          <w:sz w:val="24"/>
        </w:rPr>
      </w:pPr>
      <w:r w:rsidRPr="00805EC0">
        <w:rPr>
          <w:b/>
          <w:sz w:val="24"/>
        </w:rPr>
        <w:t>PONUDBA</w:t>
      </w:r>
    </w:p>
    <w:p w14:paraId="03CF10FB" w14:textId="77777777" w:rsidR="00826DBA" w:rsidRPr="00805EC0" w:rsidRDefault="00826DBA" w:rsidP="00826DBA">
      <w:pPr>
        <w:rPr>
          <w:rFonts w:cs="Arial"/>
          <w:sz w:val="20"/>
        </w:rPr>
      </w:pPr>
    </w:p>
    <w:p w14:paraId="39CB180B" w14:textId="77777777" w:rsidR="00826DBA" w:rsidRPr="00805EC0" w:rsidRDefault="00826DBA" w:rsidP="00826DBA">
      <w:pPr>
        <w:rPr>
          <w:rFonts w:cs="Arial"/>
        </w:rPr>
      </w:pPr>
    </w:p>
    <w:p w14:paraId="3F6633F0" w14:textId="77777777" w:rsidR="00826DBA" w:rsidRPr="00805EC0" w:rsidRDefault="00826DBA" w:rsidP="00481C97">
      <w:pPr>
        <w:jc w:val="both"/>
        <w:rPr>
          <w:rFonts w:cs="Arial"/>
        </w:rPr>
      </w:pPr>
      <w:r w:rsidRPr="00805EC0">
        <w:rPr>
          <w:rFonts w:cs="Arial"/>
        </w:rPr>
        <w:t xml:space="preserve">Na osnovi javnega naročila št. JN-0030/2023 po odprtem postopku, za »Dobava </w:t>
      </w:r>
      <w:proofErr w:type="spellStart"/>
      <w:r w:rsidRPr="00805EC0">
        <w:rPr>
          <w:rFonts w:cs="Arial"/>
        </w:rPr>
        <w:t>prižemk</w:t>
      </w:r>
      <w:proofErr w:type="spellEnd"/>
      <w:r w:rsidRPr="00805EC0">
        <w:rPr>
          <w:rFonts w:cs="Arial"/>
        </w:rPr>
        <w:t xml:space="preserve"> za sedežnico Sleme« dajemo ponudbo, kot sledi (ustrezno obkrožiti):</w:t>
      </w:r>
    </w:p>
    <w:p w14:paraId="4EE36523" w14:textId="77777777" w:rsidR="00826DBA" w:rsidRPr="00805EC0" w:rsidRDefault="00826DBA" w:rsidP="00826DBA">
      <w:pPr>
        <w:rPr>
          <w:rFonts w:cs="Arial"/>
        </w:rPr>
      </w:pPr>
    </w:p>
    <w:p w14:paraId="04ABDF96" w14:textId="77777777" w:rsidR="00826DBA" w:rsidRPr="00805EC0" w:rsidRDefault="00826DBA" w:rsidP="00826DBA">
      <w:pPr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805EC0">
        <w:rPr>
          <w:rFonts w:cs="Arial"/>
          <w:b/>
        </w:rPr>
        <w:t>Samostojna ponudba</w:t>
      </w:r>
      <w:r w:rsidRPr="00805EC0">
        <w:rPr>
          <w:rFonts w:cs="Arial"/>
        </w:rPr>
        <w:t>, kot samostojen ponudnik;</w:t>
      </w:r>
    </w:p>
    <w:p w14:paraId="50AD383C" w14:textId="77777777" w:rsidR="00826DBA" w:rsidRPr="00805EC0" w:rsidRDefault="00826DBA" w:rsidP="00826DBA">
      <w:pPr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805EC0">
        <w:rPr>
          <w:rFonts w:cs="Arial"/>
          <w:b/>
        </w:rPr>
        <w:t xml:space="preserve">Skupna ponudba, </w:t>
      </w:r>
      <w:r w:rsidRPr="00805EC0">
        <w:rPr>
          <w:rFonts w:cs="Arial"/>
        </w:rPr>
        <w:t>pri čemer</w:t>
      </w:r>
      <w:r w:rsidRPr="00805EC0">
        <w:rPr>
          <w:rFonts w:cs="Arial"/>
          <w:b/>
        </w:rPr>
        <w:t xml:space="preserve"> </w:t>
      </w:r>
      <w:r w:rsidRPr="00805EC0">
        <w:rPr>
          <w:rFonts w:cs="Arial"/>
        </w:rPr>
        <w:t>smo</w:t>
      </w:r>
      <w:r w:rsidRPr="00805EC0">
        <w:rPr>
          <w:rFonts w:cs="Arial"/>
          <w:b/>
        </w:rPr>
        <w:t xml:space="preserve"> vodilni partner/sodelujoči partner</w:t>
      </w:r>
      <w:r w:rsidRPr="00805EC0">
        <w:rPr>
          <w:rFonts w:cs="Arial"/>
        </w:rPr>
        <w:t xml:space="preserve"> (ustrezno obkrožiti);</w:t>
      </w:r>
    </w:p>
    <w:p w14:paraId="20533F39" w14:textId="77777777" w:rsidR="00826DBA" w:rsidRPr="00805EC0" w:rsidRDefault="00826DBA" w:rsidP="00826DBA">
      <w:pPr>
        <w:numPr>
          <w:ilvl w:val="0"/>
          <w:numId w:val="12"/>
        </w:numPr>
        <w:spacing w:line="240" w:lineRule="auto"/>
        <w:jc w:val="both"/>
        <w:rPr>
          <w:rFonts w:cs="Arial"/>
        </w:rPr>
      </w:pPr>
      <w:r w:rsidRPr="00805EC0">
        <w:rPr>
          <w:rFonts w:cs="Arial"/>
          <w:b/>
        </w:rPr>
        <w:t>Ponudba s podizvajalci</w:t>
      </w:r>
      <w:r w:rsidRPr="00805EC0">
        <w:rPr>
          <w:rFonts w:cs="Arial"/>
        </w:rPr>
        <w:t>, kot samostojen ponudnik s podizvajalci.</w:t>
      </w:r>
    </w:p>
    <w:p w14:paraId="34AD36FD" w14:textId="77777777" w:rsidR="00826DBA" w:rsidRPr="00805EC0" w:rsidRDefault="00826DBA" w:rsidP="00826DBA">
      <w:pPr>
        <w:rPr>
          <w:rFonts w:cs="Arial"/>
        </w:rPr>
      </w:pPr>
    </w:p>
    <w:p w14:paraId="7423541C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Times New Roman"/>
        </w:rPr>
      </w:pPr>
      <w:r w:rsidRPr="00805EC0">
        <w:t>Ponudba se nanaša (ustrezno obkrožiti in/oz. izpolniti!):</w:t>
      </w:r>
    </w:p>
    <w:p w14:paraId="0A5EABF6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</w:pPr>
    </w:p>
    <w:p w14:paraId="6CF7C485" w14:textId="77777777" w:rsidR="00826DBA" w:rsidRPr="00805EC0" w:rsidRDefault="00826DBA" w:rsidP="00826DBA">
      <w:pPr>
        <w:numPr>
          <w:ilvl w:val="0"/>
          <w:numId w:val="13"/>
        </w:numPr>
        <w:spacing w:line="240" w:lineRule="auto"/>
        <w:jc w:val="both"/>
        <w:rPr>
          <w:rFonts w:cs="Arial"/>
        </w:rPr>
      </w:pPr>
      <w:r w:rsidRPr="00805EC0">
        <w:rPr>
          <w:rFonts w:cs="Arial"/>
        </w:rPr>
        <w:t>Na celotno javno naročilo;</w:t>
      </w:r>
    </w:p>
    <w:p w14:paraId="783B1F72" w14:textId="77777777" w:rsidR="00826DBA" w:rsidRPr="00805EC0" w:rsidRDefault="00826DBA" w:rsidP="00826DBA">
      <w:pPr>
        <w:rPr>
          <w:rFonts w:cs="Arial"/>
        </w:rPr>
      </w:pPr>
    </w:p>
    <w:p w14:paraId="0F323F72" w14:textId="77777777" w:rsidR="00826DBA" w:rsidRPr="00805EC0" w:rsidRDefault="00826DBA" w:rsidP="00826DBA">
      <w:pPr>
        <w:rPr>
          <w:rFonts w:cs="Arial"/>
          <w:b/>
          <w:bCs/>
        </w:rPr>
      </w:pPr>
      <w:r w:rsidRPr="00805EC0">
        <w:rPr>
          <w:rFonts w:cs="Arial"/>
          <w:b/>
          <w:bCs/>
        </w:rPr>
        <w:t>1. PODATKI O PONUDNIKU (IN PARTNERJIH - v primeru skupne ponudbe)</w:t>
      </w:r>
    </w:p>
    <w:p w14:paraId="15B8A29A" w14:textId="77777777" w:rsidR="00826DBA" w:rsidRPr="00805EC0" w:rsidRDefault="00826DBA" w:rsidP="00826DBA">
      <w:pPr>
        <w:rPr>
          <w:rFonts w:cs="Arial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826DBA" w:rsidRPr="00805EC0" w14:paraId="4D07DDE9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AB89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POLNI NAZIV IN FIRMA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8C74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35EBFE5C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0E15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NASLOV PONUDNIKA: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1EAF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22AE980E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E0A5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TELEFON: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EFE2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4E7CE192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C1ABE" w14:textId="77777777" w:rsidR="00826DBA" w:rsidRPr="00805EC0" w:rsidRDefault="00826DBA">
            <w:pPr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IDENTIFIKACIJSKA ŠTEVILKA ZA DDV: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B3B5" w14:textId="77777777" w:rsidR="00826DBA" w:rsidRPr="00805EC0" w:rsidRDefault="00826DBA">
            <w:pPr>
              <w:pStyle w:val="Glava"/>
              <w:tabs>
                <w:tab w:val="clear" w:pos="4536"/>
              </w:tabs>
              <w:jc w:val="both"/>
              <w:rPr>
                <w:rFonts w:cs="Arial"/>
              </w:rPr>
            </w:pPr>
          </w:p>
        </w:tc>
      </w:tr>
      <w:tr w:rsidR="00826DBA" w:rsidRPr="00805EC0" w14:paraId="4EF34A9F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68E6F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FD7B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49ECD725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2A806" w14:textId="77777777" w:rsidR="00826DBA" w:rsidRPr="00805EC0" w:rsidRDefault="00826DBA">
            <w:pPr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ŠT. TRR-ja IN BANKA: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EE75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0C953214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7BB6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</w:rPr>
              <w:t>ODGOVORNA OSEBA ZA PODPIS POGODBE (z navedbo funkcije):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C3B7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2827A65F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E0A3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ZAKONITI ZASTOPNIKI: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AFF9" w14:textId="77777777" w:rsidR="00826DBA" w:rsidRPr="00805EC0" w:rsidRDefault="00826DBA">
            <w:pPr>
              <w:rPr>
                <w:rFonts w:cs="Arial"/>
                <w:szCs w:val="20"/>
              </w:rPr>
            </w:pPr>
          </w:p>
        </w:tc>
      </w:tr>
      <w:tr w:rsidR="00826DBA" w:rsidRPr="00805EC0" w14:paraId="4F43700A" w14:textId="77777777" w:rsidTr="00826DBA">
        <w:trPr>
          <w:trHeight w:val="482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45DC" w14:textId="77777777" w:rsidR="00826DBA" w:rsidRPr="00805EC0" w:rsidRDefault="00826DBA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PONUDNIK JE MSP – kot je opredeljeno v Priporočilu Komisije 2003/361/ES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B701" w14:textId="77777777" w:rsidR="00826DBA" w:rsidRPr="00805EC0" w:rsidRDefault="00826DBA">
            <w:pPr>
              <w:rPr>
                <w:rStyle w:val="Sprotnaopomba-sklic"/>
                <w:rFonts w:eastAsia="Calibri" w:cs="Times New Roman"/>
                <w:color w:val="FFFFFF"/>
                <w:szCs w:val="24"/>
              </w:rPr>
            </w:pPr>
            <w:r w:rsidRPr="00805EC0">
              <w:t>DA                    NE</w:t>
            </w:r>
          </w:p>
        </w:tc>
      </w:tr>
    </w:tbl>
    <w:p w14:paraId="692DFED4" w14:textId="77777777" w:rsidR="00826DBA" w:rsidRPr="00805EC0" w:rsidRDefault="00826DBA" w:rsidP="00826DBA">
      <w:pPr>
        <w:rPr>
          <w:rFonts w:eastAsia="Calibri" w:cs="Arial"/>
          <w:color w:val="auto"/>
          <w:sz w:val="20"/>
          <w:lang w:eastAsia="en-US"/>
        </w:rPr>
      </w:pPr>
    </w:p>
    <w:p w14:paraId="24960AFF" w14:textId="77777777" w:rsidR="00826DBA" w:rsidRPr="00805EC0" w:rsidRDefault="00826DBA" w:rsidP="00826DBA">
      <w:pPr>
        <w:rPr>
          <w:rFonts w:cs="Arial"/>
        </w:rPr>
      </w:pPr>
    </w:p>
    <w:p w14:paraId="2B309568" w14:textId="77777777" w:rsidR="00826DBA" w:rsidRPr="00805EC0" w:rsidRDefault="00826DBA" w:rsidP="00826DBA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826DBA" w:rsidRPr="00805EC0" w14:paraId="6B5EC621" w14:textId="77777777" w:rsidTr="00826DBA">
        <w:tc>
          <w:tcPr>
            <w:tcW w:w="3430" w:type="dxa"/>
            <w:hideMark/>
          </w:tcPr>
          <w:p w14:paraId="01E0762D" w14:textId="77777777" w:rsidR="00826DBA" w:rsidRPr="00805EC0" w:rsidRDefault="00826DBA">
            <w:pPr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Datum in kraj:</w:t>
            </w:r>
          </w:p>
        </w:tc>
        <w:tc>
          <w:tcPr>
            <w:tcW w:w="2067" w:type="dxa"/>
          </w:tcPr>
          <w:p w14:paraId="1B224317" w14:textId="77777777" w:rsidR="00826DBA" w:rsidRPr="00805EC0" w:rsidRDefault="00826DBA">
            <w:pPr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0C747951" w14:textId="77777777" w:rsidR="00826DBA" w:rsidRPr="00805EC0" w:rsidRDefault="00826DBA">
            <w:pPr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odgovorne osebe:</w:t>
            </w:r>
          </w:p>
        </w:tc>
      </w:tr>
      <w:tr w:rsidR="00826DBA" w:rsidRPr="00805EC0" w14:paraId="10D82FED" w14:textId="77777777" w:rsidTr="00826DBA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3D88D" w14:textId="77777777" w:rsidR="00826DBA" w:rsidRPr="00805EC0" w:rsidRDefault="00826DBA">
            <w:pPr>
              <w:jc w:val="center"/>
              <w:rPr>
                <w:rFonts w:cs="Arial"/>
              </w:rPr>
            </w:pPr>
          </w:p>
          <w:p w14:paraId="18F756BE" w14:textId="77777777" w:rsidR="00826DBA" w:rsidRPr="00805EC0" w:rsidRDefault="00826DBA">
            <w:pPr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63C76F5E" w14:textId="77777777" w:rsidR="00826DBA" w:rsidRPr="00805EC0" w:rsidRDefault="00826DBA">
            <w:pPr>
              <w:rPr>
                <w:rFonts w:cs="Times New Roman"/>
                <w:color w:val="FFFFFF"/>
              </w:rPr>
            </w:pPr>
          </w:p>
          <w:p w14:paraId="750859C3" w14:textId="77777777" w:rsidR="00826DBA" w:rsidRPr="00805EC0" w:rsidRDefault="00826DBA">
            <w:pPr>
              <w:rPr>
                <w:rFonts w:cs="Arial"/>
              </w:rPr>
            </w:pPr>
            <w:r w:rsidRPr="00805EC0">
              <w:rPr>
                <w:rStyle w:val="Sprotnaopomba-sklic"/>
                <w:rFonts w:eastAsia="Calibri"/>
                <w:color w:val="FFFFFF"/>
              </w:rPr>
              <w:footnoteReference w:id="1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88E44" w14:textId="77777777" w:rsidR="00826DBA" w:rsidRPr="00805EC0" w:rsidRDefault="00826DBA">
            <w:pPr>
              <w:jc w:val="center"/>
              <w:rPr>
                <w:rFonts w:cs="Arial"/>
              </w:rPr>
            </w:pPr>
          </w:p>
          <w:p w14:paraId="3226AD6E" w14:textId="77777777" w:rsidR="00826DBA" w:rsidRPr="00805EC0" w:rsidRDefault="00826DBA">
            <w:pPr>
              <w:jc w:val="center"/>
              <w:rPr>
                <w:rFonts w:cs="Arial"/>
              </w:rPr>
            </w:pPr>
          </w:p>
        </w:tc>
      </w:tr>
    </w:tbl>
    <w:p w14:paraId="50B35E34" w14:textId="77777777" w:rsidR="00826DBA" w:rsidRPr="00805EC0" w:rsidRDefault="00826DBA" w:rsidP="00826DBA">
      <w:pPr>
        <w:rPr>
          <w:rFonts w:cs="Times New Roman"/>
          <w:color w:val="FFFFFF"/>
          <w:sz w:val="20"/>
          <w:lang w:eastAsia="en-US"/>
        </w:rPr>
      </w:pPr>
    </w:p>
    <w:p w14:paraId="0C31D932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sz w:val="20"/>
          <w:szCs w:val="20"/>
        </w:rPr>
      </w:pPr>
      <w:r w:rsidRPr="00805EC0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559"/>
      </w:tblGrid>
      <w:tr w:rsidR="00826DBA" w:rsidRPr="00805EC0" w14:paraId="37339D99" w14:textId="77777777" w:rsidTr="00826DBA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600A5" w14:textId="77777777" w:rsidR="00826DBA" w:rsidRPr="00805EC0" w:rsidRDefault="00826DBA">
            <w:pPr>
              <w:jc w:val="both"/>
              <w:rPr>
                <w:b/>
                <w:color w:val="auto"/>
                <w:szCs w:val="24"/>
                <w:lang w:eastAsia="en-US"/>
              </w:rPr>
            </w:pPr>
            <w:r w:rsidRPr="00805EC0">
              <w:rPr>
                <w:b/>
              </w:rPr>
              <w:lastRenderedPageBreak/>
              <w:t>Obrazec št. 2</w:t>
            </w:r>
          </w:p>
        </w:tc>
      </w:tr>
    </w:tbl>
    <w:p w14:paraId="5231C089" w14:textId="77777777" w:rsidR="00826DBA" w:rsidRPr="00805EC0" w:rsidRDefault="00826DBA" w:rsidP="00826DBA">
      <w:pPr>
        <w:rPr>
          <w:rFonts w:cs="Arial"/>
          <w:sz w:val="20"/>
          <w:szCs w:val="20"/>
          <w:lang w:eastAsia="en-US"/>
        </w:rPr>
      </w:pPr>
    </w:p>
    <w:p w14:paraId="59B42C52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109"/>
      </w:tblGrid>
      <w:tr w:rsidR="00826DBA" w:rsidRPr="00805EC0" w14:paraId="2C2890A5" w14:textId="77777777" w:rsidTr="00826DBA">
        <w:tc>
          <w:tcPr>
            <w:tcW w:w="1106" w:type="dxa"/>
            <w:hideMark/>
          </w:tcPr>
          <w:p w14:paraId="70153CD9" w14:textId="77777777" w:rsidR="00826DBA" w:rsidRPr="00805EC0" w:rsidRDefault="00826DBA">
            <w:pPr>
              <w:jc w:val="both"/>
              <w:rPr>
                <w:color w:val="auto"/>
              </w:rPr>
            </w:pPr>
            <w:r w:rsidRPr="00805EC0"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CC42B8" w14:textId="77777777" w:rsidR="00826DBA" w:rsidRPr="00805EC0" w:rsidRDefault="00826DBA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2B41D0E6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6F7E1EC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</w:p>
    <w:p w14:paraId="3EA2D075" w14:textId="77777777" w:rsidR="00826DBA" w:rsidRPr="00805EC0" w:rsidRDefault="00826DBA" w:rsidP="00826DBA">
      <w:pPr>
        <w:pStyle w:val="Telobesedila"/>
        <w:jc w:val="center"/>
        <w:rPr>
          <w:rFonts w:ascii="Titillium Web" w:hAnsi="Titillium Web"/>
          <w:b/>
          <w:sz w:val="24"/>
        </w:rPr>
      </w:pPr>
      <w:r w:rsidRPr="00805EC0">
        <w:rPr>
          <w:rFonts w:ascii="Titillium Web" w:hAnsi="Titillium Web"/>
          <w:b/>
          <w:sz w:val="24"/>
        </w:rPr>
        <w:t>POVZETEK PREDRAČUNA (REKAPITULACIJA)</w:t>
      </w:r>
      <w:r w:rsidR="009B6075">
        <w:rPr>
          <w:rFonts w:ascii="Titillium Web" w:hAnsi="Titillium Web"/>
          <w:b/>
          <w:sz w:val="24"/>
        </w:rPr>
        <w:t>, št._____</w:t>
      </w:r>
    </w:p>
    <w:p w14:paraId="0723FB6A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</w:p>
    <w:p w14:paraId="0A70BBFF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05EC0">
        <w:t>Ponudba se nanaša (ustrezno obkrožiti in/oz. izpolniti!):</w:t>
      </w:r>
    </w:p>
    <w:p w14:paraId="21E8D8BD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</w:p>
    <w:p w14:paraId="7CCF9FDA" w14:textId="77777777" w:rsidR="00826DBA" w:rsidRPr="00805EC0" w:rsidRDefault="00826DBA" w:rsidP="00826DBA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left="568" w:hanging="284"/>
        <w:jc w:val="both"/>
      </w:pPr>
      <w:r w:rsidRPr="00805EC0">
        <w:t>Na celotno javno naročilo;</w:t>
      </w:r>
    </w:p>
    <w:p w14:paraId="44345C31" w14:textId="77777777" w:rsidR="00826DBA" w:rsidRPr="00805EC0" w:rsidRDefault="00826DBA" w:rsidP="00826DBA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</w:p>
    <w:p w14:paraId="27C19028" w14:textId="77777777" w:rsidR="00826DBA" w:rsidRPr="00805EC0" w:rsidRDefault="00826DBA" w:rsidP="00826DBA">
      <w:pPr>
        <w:jc w:val="both"/>
        <w:rPr>
          <w:color w:val="auto"/>
        </w:rPr>
      </w:pPr>
      <w:r w:rsidRPr="00805EC0">
        <w:t>Ponudbena cena v EUR (v ceni so zajeti vsi stroški, popusti, rabati, cena je fiksna).</w:t>
      </w:r>
    </w:p>
    <w:p w14:paraId="47C40587" w14:textId="77777777" w:rsidR="00826DBA" w:rsidRPr="00805EC0" w:rsidRDefault="00826DBA" w:rsidP="00826DBA">
      <w:pPr>
        <w:jc w:val="both"/>
      </w:pPr>
    </w:p>
    <w:tbl>
      <w:tblPr>
        <w:tblW w:w="9296" w:type="dxa"/>
        <w:tblInd w:w="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3194"/>
        <w:gridCol w:w="730"/>
        <w:gridCol w:w="922"/>
        <w:gridCol w:w="1842"/>
        <w:gridCol w:w="2127"/>
      </w:tblGrid>
      <w:tr w:rsidR="00481C97" w:rsidRPr="00481C97" w14:paraId="38F509FF" w14:textId="77777777" w:rsidTr="00481C9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F252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Št.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0B4F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Predmet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B8F2C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EM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04AAD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9175" w14:textId="77777777" w:rsid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Cena</w:t>
            </w:r>
            <w:r>
              <w:rPr>
                <w:rFonts w:cs="Arial"/>
                <w:b/>
                <w:sz w:val="18"/>
                <w:szCs w:val="18"/>
              </w:rPr>
              <w:t>/kos</w:t>
            </w:r>
            <w:r w:rsidRPr="00481C97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14:paraId="2B7221B4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(</w:t>
            </w:r>
            <w:r w:rsidRPr="00481C97">
              <w:rPr>
                <w:rFonts w:cs="Arial"/>
                <w:b/>
                <w:sz w:val="18"/>
                <w:szCs w:val="18"/>
              </w:rPr>
              <w:t xml:space="preserve">v </w:t>
            </w:r>
            <w:r>
              <w:rPr>
                <w:rFonts w:cs="Arial"/>
                <w:b/>
                <w:sz w:val="18"/>
                <w:szCs w:val="18"/>
              </w:rPr>
              <w:t>EUR brez DDV)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3B4F4" w14:textId="77777777" w:rsid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 xml:space="preserve">Cena skupaj </w:t>
            </w:r>
          </w:p>
          <w:p w14:paraId="5BC1E82E" w14:textId="77777777" w:rsidR="00481C97" w:rsidRPr="00481C97" w:rsidRDefault="00481C97" w:rsidP="00481C97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sz w:val="18"/>
                <w:szCs w:val="18"/>
              </w:rPr>
              <w:t>(</w:t>
            </w:r>
            <w:r>
              <w:rPr>
                <w:rFonts w:cs="Arial"/>
                <w:b/>
                <w:sz w:val="18"/>
                <w:szCs w:val="18"/>
              </w:rPr>
              <w:t xml:space="preserve">v EUR </w:t>
            </w:r>
            <w:r w:rsidRPr="00481C97">
              <w:rPr>
                <w:rFonts w:cs="Arial"/>
                <w:b/>
                <w:sz w:val="18"/>
                <w:szCs w:val="18"/>
              </w:rPr>
              <w:t>brez DDV)</w:t>
            </w:r>
          </w:p>
        </w:tc>
      </w:tr>
      <w:tr w:rsidR="00481C97" w:rsidRPr="00481C97" w14:paraId="69A6B653" w14:textId="77777777" w:rsidTr="00481C9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D5AF2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6D18D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1EDAE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815C9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9750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1A2FE" w14:textId="77777777" w:rsidR="00481C97" w:rsidRPr="00481C97" w:rsidRDefault="00481C97" w:rsidP="00F7067A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5 = 3 x 4</w:t>
            </w:r>
          </w:p>
        </w:tc>
      </w:tr>
      <w:tr w:rsidR="00481C97" w:rsidRPr="00481C97" w14:paraId="3B5EF866" w14:textId="77777777" w:rsidTr="00481C9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7601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481C97"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D4C4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481C97">
              <w:rPr>
                <w:rFonts w:cs="Arial"/>
                <w:sz w:val="18"/>
                <w:szCs w:val="18"/>
              </w:rPr>
              <w:t xml:space="preserve">Dobava </w:t>
            </w:r>
            <w:proofErr w:type="spellStart"/>
            <w:r w:rsidRPr="00481C97">
              <w:rPr>
                <w:rFonts w:cs="Arial"/>
                <w:sz w:val="18"/>
                <w:szCs w:val="18"/>
              </w:rPr>
              <w:t>prižemk</w:t>
            </w:r>
            <w:proofErr w:type="spellEnd"/>
            <w:r w:rsidRPr="00481C97">
              <w:rPr>
                <w:rFonts w:cs="Arial"/>
                <w:sz w:val="18"/>
                <w:szCs w:val="18"/>
              </w:rPr>
              <w:t xml:space="preserve"> za sedežnico Sleme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12DB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481C97">
              <w:rPr>
                <w:rFonts w:cs="Arial"/>
                <w:sz w:val="18"/>
                <w:szCs w:val="18"/>
              </w:rPr>
              <w:t>kos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497C" w14:textId="77777777" w:rsidR="00481C97" w:rsidRPr="00481C97" w:rsidRDefault="00481C97" w:rsidP="00481C9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  <w:r w:rsidRPr="00481C97">
              <w:rPr>
                <w:rFonts w:ascii="Titillium Web" w:hAnsi="Titillium Web" w:cs="Arial"/>
                <w:sz w:val="18"/>
                <w:szCs w:val="18"/>
              </w:rPr>
              <w:t>142</w:t>
            </w:r>
          </w:p>
        </w:tc>
        <w:permStart w:id="1619790039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B911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sz w:val="18"/>
                <w:szCs w:val="18"/>
              </w:rPr>
              <w:fldChar w:fldCharType="end"/>
            </w:r>
            <w:permEnd w:id="1619790039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  <w:permStart w:id="1960583192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A2AA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b/>
                <w:sz w:val="18"/>
                <w:szCs w:val="18"/>
              </w:rPr>
            </w:pP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instrText xml:space="preserve"> FORMTEXT </w:instrText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fldChar w:fldCharType="separate"/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t> </w:t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t> </w:t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t> </w:t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t> </w:t>
            </w:r>
            <w:r w:rsidRPr="00481C97">
              <w:rPr>
                <w:rFonts w:cs="Arial"/>
                <w:b/>
                <w:iCs/>
                <w:color w:val="00B050"/>
                <w:sz w:val="18"/>
                <w:szCs w:val="18"/>
              </w:rPr>
              <w:t> </w:t>
            </w:r>
            <w:r w:rsidRPr="00481C97">
              <w:rPr>
                <w:rFonts w:cs="Arial"/>
                <w:b/>
                <w:color w:val="00B050"/>
                <w:sz w:val="18"/>
                <w:szCs w:val="18"/>
              </w:rPr>
              <w:fldChar w:fldCharType="end"/>
            </w:r>
            <w:permEnd w:id="1960583192"/>
            <w:r w:rsidRPr="00481C97">
              <w:rPr>
                <w:rFonts w:cs="Arial"/>
                <w:b/>
                <w:color w:val="00B050"/>
                <w:sz w:val="18"/>
                <w:szCs w:val="18"/>
              </w:rPr>
              <w:t xml:space="preserve"> EUR</w:t>
            </w:r>
          </w:p>
        </w:tc>
      </w:tr>
      <w:tr w:rsidR="00481C97" w:rsidRPr="00481C97" w14:paraId="261DF472" w14:textId="77777777" w:rsidTr="00481C97"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6C3413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16A0A1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1D379F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EBC79F" w14:textId="77777777" w:rsidR="00481C97" w:rsidRPr="00481C97" w:rsidRDefault="00481C97" w:rsidP="00481C9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F827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Vrednost DDV</w:t>
            </w:r>
          </w:p>
        </w:tc>
        <w:permStart w:id="2117497950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BE65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sz w:val="18"/>
                <w:szCs w:val="18"/>
              </w:rPr>
              <w:fldChar w:fldCharType="end"/>
            </w:r>
            <w:permEnd w:id="2117497950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</w:tr>
      <w:tr w:rsidR="00481C97" w:rsidRPr="00481C97" w14:paraId="29AB5D05" w14:textId="77777777" w:rsidTr="00481C97"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78564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52E35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AA224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BAEE5C" w14:textId="77777777" w:rsidR="00481C97" w:rsidRPr="00481C97" w:rsidRDefault="00481C97" w:rsidP="00481C9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70A80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Skupaj z DDV</w:t>
            </w:r>
          </w:p>
        </w:tc>
        <w:permStart w:id="480916507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AA7E" w14:textId="77777777" w:rsidR="00481C97" w:rsidRPr="00481C97" w:rsidRDefault="00481C97" w:rsidP="00481C9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sz w:val="18"/>
                <w:szCs w:val="18"/>
              </w:rPr>
              <w:fldChar w:fldCharType="end"/>
            </w:r>
            <w:permEnd w:id="480916507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</w:tr>
    </w:tbl>
    <w:p w14:paraId="2E1C59F7" w14:textId="77777777" w:rsidR="00826DBA" w:rsidRPr="00805EC0" w:rsidRDefault="00826DBA" w:rsidP="00826DBA">
      <w:pPr>
        <w:jc w:val="both"/>
        <w:rPr>
          <w:sz w:val="20"/>
          <w:szCs w:val="20"/>
        </w:rPr>
      </w:pPr>
    </w:p>
    <w:p w14:paraId="10B427B5" w14:textId="77777777" w:rsidR="00481C97" w:rsidRDefault="00481C97" w:rsidP="00826DBA">
      <w:pPr>
        <w:jc w:val="both"/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481C97" w14:paraId="1950DB0E" w14:textId="77777777" w:rsidTr="009B6075">
        <w:tc>
          <w:tcPr>
            <w:tcW w:w="4857" w:type="dxa"/>
          </w:tcPr>
          <w:p w14:paraId="6A640F76" w14:textId="77777777" w:rsidR="00481C97" w:rsidRDefault="00481C97" w:rsidP="009B6075">
            <w:pPr>
              <w:spacing w:before="120" w:after="120"/>
              <w:jc w:val="both"/>
            </w:pPr>
            <w:r>
              <w:t>Pr</w:t>
            </w:r>
            <w:r w:rsidR="009B6075">
              <w:t xml:space="preserve">oizvajalec </w:t>
            </w:r>
            <w:proofErr w:type="spellStart"/>
            <w:r w:rsidR="009B6075">
              <w:t>prižemke</w:t>
            </w:r>
            <w:proofErr w:type="spellEnd"/>
          </w:p>
        </w:tc>
        <w:permStart w:id="1882017019" w:edGrp="everyone"/>
        <w:tc>
          <w:tcPr>
            <w:tcW w:w="4858" w:type="dxa"/>
            <w:vAlign w:val="center"/>
          </w:tcPr>
          <w:p w14:paraId="1BB2115D" w14:textId="77777777" w:rsidR="00481C97" w:rsidRDefault="009B6075" w:rsidP="009B6075">
            <w:pPr>
              <w:spacing w:before="120" w:after="120"/>
              <w:jc w:val="center"/>
            </w:pP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bCs/>
                <w:iCs/>
                <w:sz w:val="18"/>
                <w:szCs w:val="18"/>
              </w:rPr>
              <w:t> </w:t>
            </w:r>
            <w:r w:rsidRPr="00481C97">
              <w:rPr>
                <w:rFonts w:cs="Arial"/>
                <w:sz w:val="18"/>
                <w:szCs w:val="18"/>
              </w:rPr>
              <w:fldChar w:fldCharType="end"/>
            </w:r>
            <w:permEnd w:id="1882017019"/>
          </w:p>
        </w:tc>
      </w:tr>
    </w:tbl>
    <w:p w14:paraId="4DF05963" w14:textId="77777777" w:rsidR="00481C97" w:rsidRDefault="00481C97" w:rsidP="00826DBA">
      <w:pPr>
        <w:jc w:val="both"/>
      </w:pPr>
    </w:p>
    <w:p w14:paraId="18A218BD" w14:textId="77777777" w:rsidR="00481C97" w:rsidRDefault="00481C97" w:rsidP="00826DBA">
      <w:pPr>
        <w:jc w:val="both"/>
      </w:pPr>
    </w:p>
    <w:p w14:paraId="1D9BC21C" w14:textId="77777777" w:rsidR="00826DBA" w:rsidRPr="00805EC0" w:rsidRDefault="00481C97" w:rsidP="00826DBA">
      <w:pPr>
        <w:jc w:val="both"/>
      </w:pPr>
      <w:r>
        <w:t>Veljavnost ponudbe: devetdeset (90) dni od roka za oddajo ponudb.</w:t>
      </w:r>
    </w:p>
    <w:p w14:paraId="7B726F87" w14:textId="77777777" w:rsidR="00826DBA" w:rsidRPr="00805EC0" w:rsidRDefault="00826DBA" w:rsidP="00826DBA">
      <w:pPr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826DBA" w:rsidRPr="00805EC0" w14:paraId="1EB23D1A" w14:textId="77777777" w:rsidTr="00826DBA">
        <w:tc>
          <w:tcPr>
            <w:tcW w:w="3430" w:type="dxa"/>
            <w:hideMark/>
          </w:tcPr>
          <w:p w14:paraId="702D998F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2068E52F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732CF4A4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odgovorne osebe:</w:t>
            </w:r>
          </w:p>
        </w:tc>
      </w:tr>
      <w:tr w:rsidR="00826DBA" w:rsidRPr="00805EC0" w14:paraId="0702CB8F" w14:textId="77777777" w:rsidTr="00826DBA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EDC4C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1EB61EE3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4BCBA4AF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both"/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79AC95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7CDEB641" w14:textId="77777777" w:rsidR="00826DBA" w:rsidRPr="00805EC0" w:rsidRDefault="00826DBA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1147EED0" w14:textId="77777777" w:rsidR="00826DBA" w:rsidRPr="00805EC0" w:rsidRDefault="00826DBA" w:rsidP="00826DBA">
      <w:pPr>
        <w:jc w:val="both"/>
        <w:rPr>
          <w:rFonts w:cs="Times New Roman"/>
          <w:color w:val="auto"/>
          <w:sz w:val="20"/>
          <w:szCs w:val="20"/>
        </w:rPr>
      </w:pPr>
    </w:p>
    <w:p w14:paraId="0FA16E71" w14:textId="77777777" w:rsidR="00826DBA" w:rsidRPr="00805EC0" w:rsidRDefault="00826DBA" w:rsidP="00826DBA">
      <w:pPr>
        <w:rPr>
          <w:rFonts w:cs="Arial"/>
          <w:color w:val="auto"/>
          <w:sz w:val="20"/>
          <w:szCs w:val="24"/>
        </w:rPr>
      </w:pPr>
      <w:r w:rsidRPr="00805EC0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826DBA" w:rsidRPr="00805EC0" w14:paraId="62FCECA9" w14:textId="77777777" w:rsidTr="00826DB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6A677" w14:textId="77777777" w:rsidR="00826DBA" w:rsidRPr="00805EC0" w:rsidRDefault="00826DBA">
            <w:pPr>
              <w:rPr>
                <w:rFonts w:cs="Times New Roman"/>
                <w:b/>
              </w:rPr>
            </w:pPr>
            <w:r w:rsidRPr="00805EC0">
              <w:rPr>
                <w:b/>
              </w:rPr>
              <w:lastRenderedPageBreak/>
              <w:t>Obrazec št. 3</w:t>
            </w:r>
          </w:p>
        </w:tc>
      </w:tr>
    </w:tbl>
    <w:p w14:paraId="1C0FE989" w14:textId="77777777" w:rsidR="00826DBA" w:rsidRPr="00805EC0" w:rsidRDefault="00826DBA" w:rsidP="00826DBA">
      <w:pPr>
        <w:rPr>
          <w:rFonts w:cs="Arial"/>
          <w:b/>
          <w:sz w:val="20"/>
          <w:lang w:eastAsia="en-US"/>
        </w:rPr>
      </w:pPr>
    </w:p>
    <w:p w14:paraId="297EF3F4" w14:textId="77777777" w:rsidR="00826DBA" w:rsidRPr="009B6075" w:rsidRDefault="009B6075" w:rsidP="00826DBA">
      <w:pPr>
        <w:rPr>
          <w:rFonts w:cs="Arial"/>
          <w:bCs/>
        </w:rPr>
      </w:pPr>
      <w:r>
        <w:rPr>
          <w:rFonts w:cs="Arial"/>
          <w:bCs/>
        </w:rPr>
        <w:t xml:space="preserve">Obrazec št. 3 predstavlja ESPD obrazec (datoteka: JN_0030_2023_ESPD.xml), ki ga ponudniki izpolnijo preko naslednje povezave: </w:t>
      </w:r>
      <w:hyperlink r:id="rId8" w:history="1">
        <w:r w:rsidRPr="00B75CB9">
          <w:rPr>
            <w:rStyle w:val="Hiperpovezava"/>
            <w:rFonts w:cs="Arial"/>
            <w:bCs/>
          </w:rPr>
          <w:t>https://ejn.gov.si/espd/</w:t>
        </w:r>
      </w:hyperlink>
      <w:r>
        <w:rPr>
          <w:rFonts w:cs="Arial"/>
          <w:bCs/>
        </w:rPr>
        <w:t xml:space="preserve">. </w:t>
      </w:r>
    </w:p>
    <w:p w14:paraId="0661A08D" w14:textId="77777777" w:rsidR="00777FB5" w:rsidRPr="00805EC0" w:rsidRDefault="00777FB5" w:rsidP="00777FB5">
      <w:pPr>
        <w:rPr>
          <w:rFonts w:cs="Arial"/>
          <w:color w:val="auto"/>
          <w:sz w:val="20"/>
          <w:szCs w:val="24"/>
        </w:rPr>
      </w:pPr>
      <w:r w:rsidRPr="00805EC0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777FB5" w:rsidRPr="00805EC0" w14:paraId="702C3A28" w14:textId="77777777" w:rsidTr="00777FB5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58EA95" w14:textId="77777777" w:rsidR="00777FB5" w:rsidRPr="00805EC0" w:rsidRDefault="00777FB5">
            <w:pPr>
              <w:rPr>
                <w:rFonts w:cs="Times New Roman"/>
                <w:b/>
              </w:rPr>
            </w:pPr>
            <w:r w:rsidRPr="00805EC0">
              <w:rPr>
                <w:b/>
              </w:rPr>
              <w:lastRenderedPageBreak/>
              <w:t>Obrazec št. 4</w:t>
            </w:r>
          </w:p>
        </w:tc>
      </w:tr>
    </w:tbl>
    <w:p w14:paraId="6BBFFD2D" w14:textId="77777777" w:rsidR="00777FB5" w:rsidRPr="00805EC0" w:rsidRDefault="00777FB5" w:rsidP="00777FB5">
      <w:pPr>
        <w:rPr>
          <w:sz w:val="20"/>
          <w:lang w:eastAsia="en-US"/>
        </w:rPr>
      </w:pPr>
    </w:p>
    <w:p w14:paraId="3F608FDF" w14:textId="77777777" w:rsidR="00777FB5" w:rsidRPr="00805EC0" w:rsidRDefault="00777FB5" w:rsidP="009B6075">
      <w:pPr>
        <w:jc w:val="both"/>
      </w:pPr>
      <w:r w:rsidRPr="00805EC0">
        <w:t xml:space="preserve">Zaradi zagotovitve transparentnosti posla in preprečitve korupcijskih tveganj pri sklepanju poslov v skladu s šestim odstavkom 14. člena </w:t>
      </w:r>
      <w:proofErr w:type="spellStart"/>
      <w:r w:rsidRPr="00805EC0">
        <w:t>ZintPK</w:t>
      </w:r>
      <w:proofErr w:type="spellEnd"/>
      <w:r w:rsidRPr="00805EC0">
        <w:t xml:space="preserve"> (Uradni list RS, št. 45/10, 26/11, 43/11, 158/20, 3/22 – </w:t>
      </w:r>
      <w:proofErr w:type="spellStart"/>
      <w:r w:rsidRPr="00805EC0">
        <w:t>ZDeb</w:t>
      </w:r>
      <w:proofErr w:type="spellEnd"/>
      <w:r w:rsidRPr="00805EC0">
        <w:t xml:space="preserve"> in 16/23 – </w:t>
      </w:r>
      <w:proofErr w:type="spellStart"/>
      <w:r w:rsidRPr="00805EC0">
        <w:t>ZZPri</w:t>
      </w:r>
      <w:proofErr w:type="spellEnd"/>
      <w:r w:rsidRPr="00805EC0">
        <w:t xml:space="preserve">; v nadaljevanju </w:t>
      </w:r>
      <w:proofErr w:type="spellStart"/>
      <w:r w:rsidRPr="00805EC0">
        <w:t>ZIntPK</w:t>
      </w:r>
      <w:proofErr w:type="spellEnd"/>
      <w:r w:rsidRPr="00805EC0">
        <w:t xml:space="preserve">), kot zakoniti zastopnik ponudnika (samostojni ponudnik/vsak partner v skupni ponudbi) v postopku oddaje naročila št. JN-0030/2023, katerega predmet je »Dobava </w:t>
      </w:r>
      <w:proofErr w:type="spellStart"/>
      <w:r w:rsidRPr="00805EC0">
        <w:t>prižemk</w:t>
      </w:r>
      <w:proofErr w:type="spellEnd"/>
      <w:r w:rsidRPr="00805EC0">
        <w:t xml:space="preserve"> za sedežnico Sleme« podajam naslednjo</w:t>
      </w:r>
    </w:p>
    <w:p w14:paraId="767C46D5" w14:textId="77777777" w:rsidR="00777FB5" w:rsidRPr="00805EC0" w:rsidRDefault="00777FB5" w:rsidP="00777FB5"/>
    <w:p w14:paraId="18B65E01" w14:textId="77777777" w:rsidR="00777FB5" w:rsidRPr="00805EC0" w:rsidRDefault="00777FB5" w:rsidP="00777FB5">
      <w:pPr>
        <w:autoSpaceDE w:val="0"/>
        <w:autoSpaceDN w:val="0"/>
        <w:adjustRightInd w:val="0"/>
        <w:jc w:val="center"/>
        <w:rPr>
          <w:rFonts w:cs="Arial"/>
          <w:b/>
          <w:bCs/>
          <w:sz w:val="24"/>
        </w:rPr>
      </w:pPr>
      <w:r w:rsidRPr="00805EC0">
        <w:rPr>
          <w:rFonts w:cs="Arial"/>
          <w:b/>
          <w:bCs/>
          <w:sz w:val="24"/>
        </w:rPr>
        <w:t>IZJAVO O UDELEŽBI FIZIČNIH IN PRAVNIH OSEB V LASTNIŠTVU PONUDNIKA</w:t>
      </w:r>
    </w:p>
    <w:p w14:paraId="27411352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068F0B28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Cs w:val="24"/>
        </w:rPr>
      </w:pPr>
      <w:r w:rsidRPr="00805EC0">
        <w:rPr>
          <w:rFonts w:cs="Arial"/>
          <w:b/>
          <w:bCs/>
        </w:rPr>
        <w:t>PODATKI O PONUDNIKU:</w:t>
      </w:r>
    </w:p>
    <w:p w14:paraId="38ABB341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Opomba: vpisati podatke o pravni osebi zasebnega ali javnega prava, fizični osebi – samostojnem podjetniku posamezniku, društvu, združenju, … </w:t>
      </w:r>
    </w:p>
    <w:p w14:paraId="2E08A785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50"/>
      </w:tblGrid>
      <w:tr w:rsidR="00777FB5" w:rsidRPr="00805EC0" w14:paraId="10D0DC67" w14:textId="77777777" w:rsidTr="00777FB5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D0F6A2B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4"/>
              </w:rPr>
            </w:pPr>
            <w:r w:rsidRPr="00805EC0">
              <w:rPr>
                <w:rFonts w:cs="Arial"/>
                <w:iCs/>
              </w:rPr>
              <w:t>Naziv in naslov ponudnika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A6B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777FB5" w:rsidRPr="00805EC0" w14:paraId="08C1FE28" w14:textId="77777777" w:rsidTr="00777FB5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A4232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805EC0">
              <w:rPr>
                <w:rFonts w:cs="Arial"/>
                <w:iCs/>
              </w:rPr>
              <w:t>Matična številka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455F2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  <w:tr w:rsidR="00777FB5" w:rsidRPr="00805EC0" w14:paraId="7BAE7BBF" w14:textId="77777777" w:rsidTr="00777FB5">
        <w:trPr>
          <w:trHeight w:val="454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4004D3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iCs/>
              </w:rPr>
            </w:pPr>
            <w:r w:rsidRPr="00805EC0">
              <w:rPr>
                <w:rFonts w:cs="Arial"/>
                <w:iCs/>
              </w:rPr>
              <w:t>Davčna številka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C04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</w:rPr>
            </w:pPr>
          </w:p>
        </w:tc>
      </w:tr>
    </w:tbl>
    <w:p w14:paraId="6FCE364F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20"/>
          <w:lang w:eastAsia="en-US"/>
        </w:rPr>
      </w:pPr>
    </w:p>
    <w:p w14:paraId="55067281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</w:rPr>
      </w:pPr>
      <w:r w:rsidRPr="00805EC0">
        <w:rPr>
          <w:rFonts w:cs="Arial"/>
          <w:b/>
          <w:bCs/>
        </w:rPr>
        <w:t>UDELEŽBA FIZIČNIH IN PRAVNIH OSEB V LASTNIŠTVU PONUDNIKA</w:t>
      </w:r>
    </w:p>
    <w:p w14:paraId="736397CD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Opomba: vpisati je potrebno naslednje podatke o udeležbi fizičnih in pravnih oseb v lastništvu ponudnika: </w:t>
      </w:r>
    </w:p>
    <w:p w14:paraId="4EC3849D" w14:textId="77777777" w:rsidR="00777FB5" w:rsidRPr="00805EC0" w:rsidRDefault="00777FB5" w:rsidP="00777FB5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za fizične osebe: ime in priimek, naslov prebivališča in delež lastništva; </w:t>
      </w:r>
    </w:p>
    <w:p w14:paraId="3DC35FAA" w14:textId="77777777" w:rsidR="00777FB5" w:rsidRPr="00805EC0" w:rsidRDefault="00777FB5" w:rsidP="00777FB5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za pravne osebe: naziv in naslov pravne osebe in delež lastništva. </w:t>
      </w:r>
    </w:p>
    <w:p w14:paraId="0B39D46D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20"/>
          <w:szCs w:val="24"/>
        </w:rPr>
      </w:pPr>
    </w:p>
    <w:p w14:paraId="44972101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>Podatke je potrebno vpisati za vse udeležene v lastništvu, ne glede na delež lastništva. V kolikor je oseb v lastništvu ponudnika več, dodajte vrstice v tabeli, če obrazec izpolnjujete v elektronski obliki oziroma jih priložite izjavi v obliki seznama z vsemi potrebnimi podatki.</w:t>
      </w:r>
    </w:p>
    <w:p w14:paraId="74DA012C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iCs/>
          <w:sz w:val="18"/>
          <w:szCs w:val="18"/>
        </w:rPr>
      </w:pPr>
    </w:p>
    <w:p w14:paraId="6A6BDEB5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b/>
          <w:iCs/>
          <w:sz w:val="20"/>
          <w:szCs w:val="24"/>
        </w:rPr>
      </w:pPr>
      <w:r w:rsidRPr="00805EC0">
        <w:rPr>
          <w:rFonts w:cs="Arial"/>
          <w:b/>
          <w:iCs/>
        </w:rPr>
        <w:t>Spodaj podpisani zakoniti zastopnik izjavljam, da so pri lastništvu zgoraj navedenega ponudnika udeležene naslednje fizične osebe:</w:t>
      </w:r>
    </w:p>
    <w:p w14:paraId="474BAAFB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02"/>
        <w:gridCol w:w="3685"/>
        <w:gridCol w:w="1731"/>
      </w:tblGrid>
      <w:tr w:rsidR="00777FB5" w:rsidRPr="00805EC0" w14:paraId="759A0E93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EB483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3EF29A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05EC0">
              <w:rPr>
                <w:rFonts w:cs="Arial"/>
              </w:rPr>
              <w:t>Ime in priimek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EEDB863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05EC0">
              <w:rPr>
                <w:rFonts w:cs="Arial"/>
              </w:rPr>
              <w:t>Naslov prebivališča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0C7A1E1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Delež v %</w:t>
            </w:r>
          </w:p>
        </w:tc>
      </w:tr>
      <w:tr w:rsidR="00777FB5" w:rsidRPr="00805EC0" w14:paraId="62E0C480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157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433A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43B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54E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484AA769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4361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DB2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09E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D45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4EEAF1BC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46C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2B43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7864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6002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26489E4D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  <w:sz w:val="20"/>
          <w:lang w:eastAsia="en-US"/>
        </w:rPr>
      </w:pPr>
    </w:p>
    <w:p w14:paraId="4AEDC41E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/>
          <w:iCs/>
        </w:rPr>
      </w:pPr>
      <w:r w:rsidRPr="00805EC0">
        <w:rPr>
          <w:rFonts w:cs="Arial"/>
          <w:b/>
          <w:iCs/>
        </w:rPr>
        <w:lastRenderedPageBreak/>
        <w:t>Spodaj podpisani zakoniti zastopnik izjavljam, da so pri lastništvu zgoraj navedenega ponudnika udeležene naslednje pravne osebe:</w:t>
      </w:r>
    </w:p>
    <w:p w14:paraId="1E898C11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02"/>
        <w:gridCol w:w="3685"/>
        <w:gridCol w:w="1731"/>
      </w:tblGrid>
      <w:tr w:rsidR="00777FB5" w:rsidRPr="00805EC0" w14:paraId="3FEBB1D2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CF218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44DD41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Naziv pravne osebe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2E8D17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Sedež pravne osebe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B8ADAD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Delež v %</w:t>
            </w:r>
          </w:p>
        </w:tc>
      </w:tr>
      <w:tr w:rsidR="00777FB5" w:rsidRPr="00805EC0" w14:paraId="3E0F4A4D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955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F79A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AB1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14AF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4872D14B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45CF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0E3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ED56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D86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5079341B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3F6F9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93C3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697F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F5D1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54D0E033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  <w:sz w:val="20"/>
          <w:lang w:eastAsia="en-US"/>
        </w:rPr>
      </w:pPr>
    </w:p>
    <w:p w14:paraId="6C35F00C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/>
          <w:bCs/>
        </w:rPr>
      </w:pPr>
      <w:r w:rsidRPr="00805EC0">
        <w:rPr>
          <w:rFonts w:cs="Arial"/>
          <w:b/>
          <w:bCs/>
        </w:rPr>
        <w:t>POVEZANE DRUŽBE</w:t>
      </w:r>
    </w:p>
    <w:p w14:paraId="6C46EF4C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Opomba: v primeru, da so s ponudnikom povezane družbe, za katere se glede na določbe zakona, ki ureja gospodarske družbe šteje, da so povezane družbe s ponudnikom, ponudnik izpolni spodnjo tabelo z naslednjimi podatki: </w:t>
      </w:r>
    </w:p>
    <w:p w14:paraId="78572906" w14:textId="77777777" w:rsidR="00777FB5" w:rsidRPr="00805EC0" w:rsidRDefault="00777FB5" w:rsidP="009B6075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 xml:space="preserve">naziv in naslov povezane družbe, </w:t>
      </w:r>
    </w:p>
    <w:p w14:paraId="42CDB31B" w14:textId="77777777" w:rsidR="00777FB5" w:rsidRPr="00805EC0" w:rsidRDefault="00777FB5" w:rsidP="009B6075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>vrsta povezave in/ali delež lastništva.</w:t>
      </w:r>
    </w:p>
    <w:p w14:paraId="685CEA3F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4F93721D" w14:textId="77777777" w:rsidR="00777FB5" w:rsidRPr="00805EC0" w:rsidRDefault="00777FB5" w:rsidP="00777FB5">
      <w:pPr>
        <w:pStyle w:val="Telobesedila3"/>
        <w:rPr>
          <w:rFonts w:ascii="Titillium Web" w:hAnsi="Titillium Web" w:cs="Arial"/>
          <w:i/>
          <w:iCs/>
          <w:color w:val="000000"/>
        </w:rPr>
      </w:pPr>
      <w:r w:rsidRPr="00805EC0">
        <w:rPr>
          <w:rFonts w:ascii="Titillium Web" w:hAnsi="Titillium Web" w:cs="Arial"/>
          <w:iCs/>
          <w:color w:val="000000"/>
          <w:sz w:val="18"/>
          <w:szCs w:val="18"/>
        </w:rPr>
        <w:t>Podatke je potrebno vpisati za vse s ponudnikom povezane družbe.</w:t>
      </w:r>
      <w:r w:rsidRPr="00805EC0">
        <w:rPr>
          <w:rFonts w:ascii="Titillium Web" w:hAnsi="Titillium Web" w:cs="Arial"/>
          <w:i/>
          <w:iCs/>
          <w:color w:val="000000"/>
        </w:rPr>
        <w:t xml:space="preserve"> </w:t>
      </w:r>
    </w:p>
    <w:p w14:paraId="668DACB5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402"/>
        <w:gridCol w:w="3685"/>
        <w:gridCol w:w="1731"/>
      </w:tblGrid>
      <w:tr w:rsidR="00777FB5" w:rsidRPr="00805EC0" w14:paraId="4C40EF4B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27845A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0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0D6069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Naziv povezane družbe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3895AE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Naslov povezane družbe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4D2FF84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805EC0">
              <w:rPr>
                <w:rFonts w:cs="Arial"/>
              </w:rPr>
              <w:t>Vrsta povezave/</w:t>
            </w:r>
          </w:p>
          <w:p w14:paraId="1DA1337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/>
                <w:bCs/>
              </w:rPr>
            </w:pPr>
            <w:r w:rsidRPr="00805EC0">
              <w:rPr>
                <w:rFonts w:cs="Arial"/>
              </w:rPr>
              <w:t>Delež v %</w:t>
            </w:r>
          </w:p>
        </w:tc>
      </w:tr>
      <w:tr w:rsidR="00777FB5" w:rsidRPr="00805EC0" w14:paraId="787BB647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8E284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CCBA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CF44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396C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687852BA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BE06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CC50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4A1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69F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777FB5" w:rsidRPr="00805EC0" w14:paraId="4D82C05E" w14:textId="77777777" w:rsidTr="00777FB5">
        <w:trPr>
          <w:trHeight w:val="45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A6C6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  <w:r w:rsidRPr="00805EC0">
              <w:rPr>
                <w:rFonts w:cs="Arial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E7C7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7BDD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418" w14:textId="77777777" w:rsidR="00777FB5" w:rsidRPr="00805EC0" w:rsidRDefault="00777FB5">
            <w:pPr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</w:tbl>
    <w:p w14:paraId="2C1AB589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  <w:sz w:val="20"/>
          <w:lang w:eastAsia="en-US"/>
        </w:rPr>
      </w:pPr>
    </w:p>
    <w:p w14:paraId="17B30504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</w:rPr>
      </w:pPr>
      <w:r w:rsidRPr="00805EC0">
        <w:rPr>
          <w:rFonts w:cs="Arial"/>
          <w:b/>
          <w:bCs/>
        </w:rPr>
        <w:t>IZJAVA, DA NI POVEZANIH DRUŽB</w:t>
      </w:r>
    </w:p>
    <w:p w14:paraId="49D41F6D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iCs/>
          <w:sz w:val="18"/>
          <w:szCs w:val="18"/>
        </w:rPr>
      </w:pPr>
      <w:r w:rsidRPr="00805EC0">
        <w:rPr>
          <w:rFonts w:cs="Arial"/>
          <w:iCs/>
          <w:sz w:val="18"/>
          <w:szCs w:val="18"/>
        </w:rPr>
        <w:t>Opomba: v primeru, da povezanih družb s ponudnikom ni,  ponudnik poda naslednjo izjavo:</w:t>
      </w:r>
    </w:p>
    <w:p w14:paraId="69C6828B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7F8B088D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sz w:val="20"/>
          <w:szCs w:val="24"/>
        </w:rPr>
      </w:pPr>
      <w:r w:rsidRPr="00805EC0">
        <w:rPr>
          <w:rFonts w:cs="Arial"/>
          <w:b/>
        </w:rPr>
        <w:t>Izjavljam, da v celotni lastniški strukturi ponudnika</w:t>
      </w:r>
      <w:r w:rsidRPr="00805EC0">
        <w:rPr>
          <w:rFonts w:cs="Arial"/>
        </w:rPr>
        <w:t xml:space="preserve"> </w:t>
      </w:r>
      <w:r w:rsidRPr="00805EC0">
        <w:rPr>
          <w:rFonts w:cs="Arial"/>
          <w:i/>
          <w:iCs/>
        </w:rPr>
        <w:t>(naziv in naslov ponudnika)</w:t>
      </w:r>
      <w:r w:rsidRPr="00805EC0">
        <w:rPr>
          <w:rFonts w:cs="Arial"/>
        </w:rPr>
        <w:t xml:space="preserve"> _______________</w:t>
      </w:r>
    </w:p>
    <w:p w14:paraId="13D4054F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</w:rPr>
      </w:pPr>
      <w:r w:rsidRPr="00805EC0">
        <w:rPr>
          <w:rFonts w:cs="Arial"/>
        </w:rPr>
        <w:t>_________________________________________________________________________________</w:t>
      </w:r>
    </w:p>
    <w:p w14:paraId="47DC5362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b/>
        </w:rPr>
      </w:pPr>
      <w:r w:rsidRPr="00805EC0">
        <w:rPr>
          <w:rFonts w:cs="Arial"/>
          <w:b/>
          <w:bCs/>
        </w:rPr>
        <w:t>ni udeleženih drugih fizičnih ali pravnih oseb ter gospodarskih subjektov, za katere se glede na določbe zakona, ki ureja gospodarske družbe, šteje, da so povezane družbe.</w:t>
      </w:r>
    </w:p>
    <w:p w14:paraId="6A77AC78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b/>
          <w:bCs/>
        </w:rPr>
      </w:pPr>
    </w:p>
    <w:p w14:paraId="0C205795" w14:textId="77777777" w:rsidR="00777FB5" w:rsidRPr="00805EC0" w:rsidRDefault="00777FB5" w:rsidP="009B6075">
      <w:pPr>
        <w:autoSpaceDE w:val="0"/>
        <w:autoSpaceDN w:val="0"/>
        <w:adjustRightInd w:val="0"/>
        <w:jc w:val="both"/>
        <w:rPr>
          <w:rFonts w:cs="Arial"/>
          <w:b/>
          <w:bCs/>
        </w:rPr>
      </w:pPr>
      <w:r w:rsidRPr="00805EC0">
        <w:rPr>
          <w:rFonts w:cs="Arial"/>
          <w:b/>
          <w:bCs/>
        </w:rPr>
        <w:t xml:space="preserve">S podpisom te izjave jamčim za točnost in resničnost podatkov ter za podano izjavo prevzemam polno odgovornost. Seznanjen sem z določbo </w:t>
      </w:r>
      <w:proofErr w:type="spellStart"/>
      <w:r w:rsidRPr="00805EC0">
        <w:rPr>
          <w:rFonts w:cs="Arial"/>
          <w:b/>
          <w:bCs/>
        </w:rPr>
        <w:t>ZintPK</w:t>
      </w:r>
      <w:proofErr w:type="spellEnd"/>
      <w:r w:rsidRPr="00805EC0">
        <w:rPr>
          <w:rFonts w:cs="Arial"/>
          <w:b/>
          <w:bCs/>
        </w:rPr>
        <w:t>, ki določa, da je pogodba v primeru lažne izjave ali neresničnih podatkov o dejstvih v izjavi nična. Zavezujem se, da bom naročnika obvestil o vsaki spremembi posredovanih podatkov.</w:t>
      </w:r>
    </w:p>
    <w:p w14:paraId="4FCC9664" w14:textId="77777777" w:rsidR="00777FB5" w:rsidRPr="00805EC0" w:rsidRDefault="00777FB5" w:rsidP="00777FB5">
      <w:pPr>
        <w:autoSpaceDE w:val="0"/>
        <w:autoSpaceDN w:val="0"/>
        <w:adjustRightInd w:val="0"/>
        <w:rPr>
          <w:rFonts w:cs="Arial"/>
          <w:bCs/>
        </w:rPr>
      </w:pPr>
    </w:p>
    <w:p w14:paraId="76B25B0F" w14:textId="77777777" w:rsidR="00777FB5" w:rsidRPr="00805EC0" w:rsidRDefault="00777FB5" w:rsidP="00777FB5">
      <w:pPr>
        <w:rPr>
          <w:rFonts w:cs="Times New Roman"/>
          <w:color w:val="auto"/>
        </w:rPr>
      </w:pPr>
    </w:p>
    <w:p w14:paraId="335C3B65" w14:textId="77777777" w:rsidR="00777FB5" w:rsidRPr="00805EC0" w:rsidRDefault="00777FB5" w:rsidP="00777FB5">
      <w:pPr>
        <w:tabs>
          <w:tab w:val="left" w:pos="4860"/>
        </w:tabs>
      </w:pPr>
      <w:bookmarkStart w:id="2" w:name="_Hlk131078452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77FB5" w:rsidRPr="00805EC0" w14:paraId="61DBE05A" w14:textId="77777777" w:rsidTr="00777FB5">
        <w:tc>
          <w:tcPr>
            <w:tcW w:w="3430" w:type="dxa"/>
            <w:hideMark/>
          </w:tcPr>
          <w:p w14:paraId="745F6FB9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Datum in kraj:</w:t>
            </w:r>
          </w:p>
        </w:tc>
        <w:tc>
          <w:tcPr>
            <w:tcW w:w="2067" w:type="dxa"/>
          </w:tcPr>
          <w:p w14:paraId="0C4E0AD7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29028CAF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zakonitega zastopnika:</w:t>
            </w:r>
          </w:p>
        </w:tc>
      </w:tr>
      <w:tr w:rsidR="00777FB5" w:rsidRPr="00805EC0" w14:paraId="239AAA8E" w14:textId="77777777" w:rsidTr="00777FB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AC12C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2811A514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47F6BFEA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2D5111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458BE9F1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  <w:bookmarkEnd w:id="2"/>
    </w:tbl>
    <w:p w14:paraId="7F8DC18E" w14:textId="77777777" w:rsidR="00777FB5" w:rsidRPr="00805EC0" w:rsidRDefault="00777FB5" w:rsidP="00777FB5">
      <w:pPr>
        <w:rPr>
          <w:rFonts w:cs="Times New Roman"/>
          <w:color w:val="auto"/>
          <w:sz w:val="20"/>
          <w:lang w:eastAsia="en-US"/>
        </w:rPr>
      </w:pPr>
    </w:p>
    <w:p w14:paraId="7C4758B9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sz w:val="20"/>
          <w:szCs w:val="20"/>
        </w:rPr>
      </w:pPr>
      <w:r w:rsidRPr="00805EC0">
        <w:br w:type="page"/>
      </w:r>
    </w:p>
    <w:tbl>
      <w:tblPr>
        <w:tblW w:w="0" w:type="auto"/>
        <w:tblInd w:w="108" w:type="dxa"/>
        <w:tblBorders>
          <w:insideH w:val="single" w:sz="4" w:space="0" w:color="000000"/>
          <w:insideV w:val="single" w:sz="4" w:space="0" w:color="000000"/>
        </w:tblBorders>
        <w:tblCellMar>
          <w:right w:w="0" w:type="dxa"/>
        </w:tblCellMar>
        <w:tblLook w:val="01E0" w:firstRow="1" w:lastRow="1" w:firstColumn="1" w:lastColumn="1" w:noHBand="0" w:noVBand="0"/>
      </w:tblPr>
      <w:tblGrid>
        <w:gridCol w:w="1632"/>
      </w:tblGrid>
      <w:tr w:rsidR="00777FB5" w:rsidRPr="00805EC0" w14:paraId="69BEF8E5" w14:textId="77777777" w:rsidTr="00777FB5"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A006" w14:textId="77777777" w:rsidR="00777FB5" w:rsidRPr="00805EC0" w:rsidRDefault="00777FB5">
            <w:pPr>
              <w:rPr>
                <w:b/>
                <w:color w:val="auto"/>
                <w:szCs w:val="24"/>
              </w:rPr>
            </w:pPr>
            <w:r w:rsidRPr="00805EC0">
              <w:rPr>
                <w:b/>
              </w:rPr>
              <w:lastRenderedPageBreak/>
              <w:t>Obrazec št. 5</w:t>
            </w:r>
          </w:p>
        </w:tc>
      </w:tr>
    </w:tbl>
    <w:p w14:paraId="5E5F468D" w14:textId="77777777" w:rsidR="00777FB5" w:rsidRPr="00805EC0" w:rsidRDefault="00777FB5" w:rsidP="00777FB5">
      <w:pPr>
        <w:rPr>
          <w:rFonts w:cs="Arial"/>
          <w:szCs w:val="20"/>
        </w:rPr>
      </w:pPr>
    </w:p>
    <w:p w14:paraId="08227581" w14:textId="77777777" w:rsidR="00777FB5" w:rsidRPr="00805EC0" w:rsidRDefault="00777FB5" w:rsidP="00777FB5">
      <w:pPr>
        <w:ind w:left="454" w:hanging="454"/>
        <w:jc w:val="center"/>
        <w:rPr>
          <w:rFonts w:cs="Arial"/>
          <w:b/>
          <w:sz w:val="24"/>
          <w:szCs w:val="24"/>
        </w:rPr>
      </w:pPr>
      <w:r w:rsidRPr="00805EC0">
        <w:rPr>
          <w:rFonts w:cs="Arial"/>
          <w:b/>
          <w:sz w:val="24"/>
        </w:rPr>
        <w:t>PODATKI O PODIZVAJALCU</w:t>
      </w:r>
    </w:p>
    <w:p w14:paraId="2D028705" w14:textId="77777777" w:rsidR="00777FB5" w:rsidRPr="00805EC0" w:rsidRDefault="00777FB5" w:rsidP="00777FB5">
      <w:pPr>
        <w:rPr>
          <w:rFonts w:cs="Arial"/>
          <w:szCs w:val="20"/>
        </w:rPr>
      </w:pPr>
      <w:bookmarkStart w:id="3" w:name="_Hlk130558850"/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47"/>
        <w:gridCol w:w="5578"/>
      </w:tblGrid>
      <w:tr w:rsidR="00777FB5" w:rsidRPr="00805EC0" w14:paraId="12FD2C04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28449" w14:textId="77777777" w:rsidR="00777FB5" w:rsidRPr="00805EC0" w:rsidRDefault="00777FB5">
            <w:pPr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POLNI NAZIV IN FIRMA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CA92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6758DCF4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5B4A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NASLOV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E473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1946496C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59ED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KONTAKTNA OSEBA: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B868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07B55E93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B6D55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ELEKTRONSKI NASLOV KONTAKTNE OSEBE: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1916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316E3A7B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F15D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TELEFON: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4CF6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4EA5E0CC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6549A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IDENTIFIKACIJSKA ŠTEVILKA ZA DDV: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8292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7449D5A7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D012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MATIČNA ŠTEVILKA: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13D6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5C2D78B1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64A7F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ŠT. TRR-ja in BANKA: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A74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627E467F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C155C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ODGOVORNA OSEBA ZA PODPIS POGODBE (z navedbo funkcije):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C50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7D9D0BD7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6362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ZAKONITI ZASTOPNIKI PODIZVAJALCA: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79FE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4A6D2817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C4001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  <w:szCs w:val="20"/>
              </w:rPr>
              <w:t>VRSTA DEL, KI JIH BO IZVEDEL PODIZVAJALEC: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1471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560F2970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7C9B4" w14:textId="77777777" w:rsidR="00777FB5" w:rsidRPr="00805EC0" w:rsidRDefault="00777FB5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DELEŽ DEL PODIZVAJALCA V %: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E5F1" w14:textId="77777777" w:rsidR="00777FB5" w:rsidRPr="00805EC0" w:rsidRDefault="00777FB5">
            <w:pPr>
              <w:rPr>
                <w:rFonts w:cs="Arial"/>
                <w:szCs w:val="24"/>
              </w:rPr>
            </w:pPr>
          </w:p>
        </w:tc>
      </w:tr>
      <w:tr w:rsidR="00777FB5" w:rsidRPr="00805EC0" w14:paraId="77404B80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9431" w14:textId="77777777" w:rsidR="00777FB5" w:rsidRPr="00805EC0" w:rsidRDefault="00777FB5">
            <w:pPr>
              <w:rPr>
                <w:rFonts w:cs="Arial"/>
                <w:szCs w:val="20"/>
              </w:rPr>
            </w:pPr>
            <w:r w:rsidRPr="00805EC0">
              <w:rPr>
                <w:rFonts w:cs="Arial"/>
                <w:szCs w:val="20"/>
              </w:rPr>
              <w:t>VREDNOST DEL PODIZVAJALCA:</w:t>
            </w:r>
          </w:p>
          <w:p w14:paraId="3702E1DC" w14:textId="77777777" w:rsidR="00777FB5" w:rsidRPr="00805EC0" w:rsidRDefault="00777FB5">
            <w:pPr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(v EUR brez DDV)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8865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6780CE9B" w14:textId="77777777" w:rsidTr="00777FB5">
        <w:trPr>
          <w:trHeight w:val="482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7245" w14:textId="77777777" w:rsidR="00777FB5" w:rsidRPr="00805EC0" w:rsidRDefault="00777FB5">
            <w:pPr>
              <w:rPr>
                <w:rFonts w:cs="Arial"/>
              </w:rPr>
            </w:pPr>
            <w:r w:rsidRPr="00805EC0">
              <w:rPr>
                <w:rFonts w:cs="Arial"/>
              </w:rPr>
              <w:t>KRAJ IZVEDBE DEL:</w:t>
            </w:r>
          </w:p>
        </w:tc>
        <w:tc>
          <w:tcPr>
            <w:tcW w:w="5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BC2C" w14:textId="77777777" w:rsidR="00777FB5" w:rsidRPr="00805EC0" w:rsidRDefault="00777FB5">
            <w:pPr>
              <w:rPr>
                <w:rFonts w:cs="Arial"/>
              </w:rPr>
            </w:pPr>
          </w:p>
        </w:tc>
      </w:tr>
      <w:bookmarkEnd w:id="3"/>
    </w:tbl>
    <w:p w14:paraId="5382FC5B" w14:textId="77777777" w:rsidR="00777FB5" w:rsidRPr="00805EC0" w:rsidRDefault="00777FB5" w:rsidP="00777FB5">
      <w:pPr>
        <w:rPr>
          <w:rFonts w:cs="Arial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77FB5" w:rsidRPr="00805EC0" w14:paraId="2CD73064" w14:textId="77777777" w:rsidTr="00777FB5">
        <w:tc>
          <w:tcPr>
            <w:tcW w:w="3430" w:type="dxa"/>
            <w:hideMark/>
          </w:tcPr>
          <w:p w14:paraId="6318060C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2BACF624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256B9F9E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podizvajalca:</w:t>
            </w:r>
          </w:p>
        </w:tc>
      </w:tr>
      <w:tr w:rsidR="00777FB5" w:rsidRPr="00805EC0" w14:paraId="362B63CD" w14:textId="77777777" w:rsidTr="00777FB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82473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744B2B7D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  <w:hideMark/>
          </w:tcPr>
          <w:p w14:paraId="02D040D7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FFFFFF"/>
              </w:rPr>
            </w:pPr>
            <w:r w:rsidRPr="00805EC0">
              <w:rPr>
                <w:rStyle w:val="Sprotnaopomba-sklic"/>
                <w:rFonts w:cs="Arial"/>
                <w:color w:val="FFFFFF"/>
                <w:szCs w:val="20"/>
              </w:rPr>
              <w:footnoteReference w:id="2"/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43746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</w:rPr>
            </w:pPr>
          </w:p>
          <w:p w14:paraId="5BD930A0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39A0796D" w14:textId="77777777" w:rsidR="00777FB5" w:rsidRPr="00805EC0" w:rsidRDefault="00777FB5" w:rsidP="00777FB5">
      <w:pPr>
        <w:rPr>
          <w:rFonts w:cs="Times New Roman"/>
          <w:sz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08"/>
        <w:gridCol w:w="8109"/>
      </w:tblGrid>
      <w:tr w:rsidR="009B6075" w:rsidRPr="00805EC0" w14:paraId="1353FF2E" w14:textId="77777777" w:rsidTr="00F7067A">
        <w:tc>
          <w:tcPr>
            <w:tcW w:w="1106" w:type="dxa"/>
            <w:hideMark/>
          </w:tcPr>
          <w:p w14:paraId="5C5F2F26" w14:textId="77777777" w:rsidR="009B6075" w:rsidRPr="00805EC0" w:rsidRDefault="009B6075" w:rsidP="00F7067A">
            <w:pPr>
              <w:jc w:val="both"/>
              <w:rPr>
                <w:color w:val="auto"/>
              </w:rPr>
            </w:pPr>
            <w:r w:rsidRPr="00805EC0">
              <w:t>Po</w:t>
            </w:r>
            <w:r>
              <w:t>dizvajalec</w:t>
            </w:r>
            <w:r w:rsidRPr="00805EC0">
              <w:t>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0BBDE" w14:textId="77777777" w:rsidR="009B6075" w:rsidRPr="00805EC0" w:rsidRDefault="009B6075" w:rsidP="00F7067A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18713EC9" w14:textId="77777777" w:rsidR="00777FB5" w:rsidRPr="00805EC0" w:rsidRDefault="00777FB5" w:rsidP="00777FB5">
      <w:pPr>
        <w:rPr>
          <w:sz w:val="20"/>
          <w:szCs w:val="24"/>
          <w:lang w:eastAsia="en-US"/>
        </w:rPr>
      </w:pPr>
    </w:p>
    <w:p w14:paraId="4B826BE7" w14:textId="77777777" w:rsidR="00777FB5" w:rsidRPr="00805EC0" w:rsidRDefault="00777FB5" w:rsidP="00777FB5"/>
    <w:p w14:paraId="65725050" w14:textId="77777777" w:rsidR="00777FB5" w:rsidRPr="00805EC0" w:rsidRDefault="00777FB5" w:rsidP="00777FB5"/>
    <w:p w14:paraId="6D7FED45" w14:textId="77777777" w:rsidR="00777FB5" w:rsidRPr="00805EC0" w:rsidRDefault="00777FB5" w:rsidP="00777FB5">
      <w:pPr>
        <w:ind w:left="454" w:hanging="454"/>
        <w:jc w:val="center"/>
        <w:rPr>
          <w:b/>
          <w:sz w:val="24"/>
        </w:rPr>
      </w:pPr>
      <w:r w:rsidRPr="00805EC0">
        <w:rPr>
          <w:b/>
          <w:sz w:val="24"/>
        </w:rPr>
        <w:t xml:space="preserve">ZAHTEVA PODIZVAJALCA </w:t>
      </w:r>
      <w:r w:rsidRPr="00805EC0">
        <w:rPr>
          <w:b/>
          <w:iCs/>
          <w:sz w:val="24"/>
        </w:rPr>
        <w:t>ZA NEPOSREDNO PLAČILO IN SOGLASJE</w:t>
      </w:r>
    </w:p>
    <w:p w14:paraId="5FBE5298" w14:textId="77777777" w:rsidR="00777FB5" w:rsidRPr="00805EC0" w:rsidRDefault="00777FB5" w:rsidP="00777FB5">
      <w:pPr>
        <w:rPr>
          <w:sz w:val="20"/>
        </w:rPr>
      </w:pPr>
    </w:p>
    <w:p w14:paraId="23738C07" w14:textId="77777777" w:rsidR="00777FB5" w:rsidRPr="00805EC0" w:rsidRDefault="00777FB5" w:rsidP="00777FB5"/>
    <w:p w14:paraId="22CFB738" w14:textId="77777777" w:rsidR="00777FB5" w:rsidRPr="00805EC0" w:rsidRDefault="00777FB5" w:rsidP="009B6075">
      <w:pPr>
        <w:jc w:val="both"/>
      </w:pPr>
      <w:r w:rsidRPr="00805EC0">
        <w:rPr>
          <w:rFonts w:cs="Arial"/>
        </w:rPr>
        <w:t xml:space="preserve">V skladu s petim odstavkom 94. člena </w:t>
      </w:r>
      <w:r w:rsidRPr="00805EC0">
        <w:t xml:space="preserve">ZJN-3 </w:t>
      </w:r>
      <w:r w:rsidRPr="00805EC0">
        <w:rPr>
          <w:rFonts w:cs="Arial"/>
        </w:rPr>
        <w:t xml:space="preserve">zahtevamo, da </w:t>
      </w:r>
      <w:r w:rsidRPr="00805EC0">
        <w:t>naročnik Javno podjetje za mestni potniški promet Marprom d.o.o., Mlinska ulica 1, 2000 Maribor na podlagi potrjenega računa oziroma situacije s strani ponudnika/glavnega izvajalca: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777FB5" w:rsidRPr="00805EC0" w14:paraId="4F98E41C" w14:textId="77777777" w:rsidTr="00777FB5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B4AE8C" w14:textId="77777777" w:rsidR="00777FB5" w:rsidRPr="00805EC0" w:rsidRDefault="00777FB5" w:rsidP="009B6075">
            <w:pPr>
              <w:jc w:val="both"/>
            </w:pPr>
          </w:p>
        </w:tc>
      </w:tr>
    </w:tbl>
    <w:p w14:paraId="3773E94E" w14:textId="77777777" w:rsidR="009B6075" w:rsidRDefault="009B6075" w:rsidP="009B6075">
      <w:pPr>
        <w:jc w:val="both"/>
      </w:pPr>
    </w:p>
    <w:p w14:paraId="74CA14B9" w14:textId="77777777" w:rsidR="00777FB5" w:rsidRPr="00805EC0" w:rsidRDefault="00777FB5" w:rsidP="009B6075">
      <w:pPr>
        <w:jc w:val="both"/>
        <w:rPr>
          <w:rFonts w:cs="Arial"/>
          <w:sz w:val="20"/>
          <w:lang w:eastAsia="en-US"/>
        </w:rPr>
      </w:pPr>
      <w:r w:rsidRPr="00805EC0">
        <w:t xml:space="preserve">neposredno plačuje nam, kot podizvajalcu za javno naročilo »Dobava </w:t>
      </w:r>
      <w:proofErr w:type="spellStart"/>
      <w:r w:rsidRPr="00805EC0">
        <w:t>prižemk</w:t>
      </w:r>
      <w:proofErr w:type="spellEnd"/>
      <w:r w:rsidRPr="00805EC0">
        <w:t xml:space="preserve"> za sedežnico Sleme«, </w:t>
      </w:r>
      <w:r w:rsidRPr="00805EC0">
        <w:rPr>
          <w:rFonts w:cs="Arial"/>
        </w:rPr>
        <w:t>objavljenim na portalu javnih naročil pod število objave _______________, z dne _______________</w:t>
      </w:r>
      <w:r w:rsidRPr="00805EC0">
        <w:t>.</w:t>
      </w:r>
    </w:p>
    <w:p w14:paraId="0789F0AD" w14:textId="77777777" w:rsidR="00777FB5" w:rsidRPr="00805EC0" w:rsidRDefault="00777FB5" w:rsidP="009B6075">
      <w:pPr>
        <w:jc w:val="both"/>
        <w:rPr>
          <w:rFonts w:cs="Arial"/>
          <w:color w:val="auto"/>
        </w:rPr>
      </w:pPr>
    </w:p>
    <w:p w14:paraId="51E2CCE0" w14:textId="77777777" w:rsidR="00777FB5" w:rsidRPr="00805EC0" w:rsidRDefault="00777FB5" w:rsidP="009B6075">
      <w:pPr>
        <w:jc w:val="both"/>
        <w:rPr>
          <w:rFonts w:cs="Arial"/>
        </w:rPr>
      </w:pPr>
    </w:p>
    <w:p w14:paraId="04DA97C7" w14:textId="77777777" w:rsidR="00777FB5" w:rsidRPr="00805EC0" w:rsidRDefault="00777FB5" w:rsidP="009B6075">
      <w:pPr>
        <w:jc w:val="both"/>
        <w:rPr>
          <w:rFonts w:cs="Times New Roman"/>
        </w:rPr>
      </w:pPr>
      <w:r w:rsidRPr="00805EC0">
        <w:t xml:space="preserve">Soglašamo, da naročnik </w:t>
      </w:r>
      <w:r w:rsidRPr="00805EC0">
        <w:rPr>
          <w:rFonts w:cs="Arial"/>
        </w:rPr>
        <w:t>Javno podjetje za mestni potniški promet Marprom d.o.o., Mlinska ulica 1, 2000 Maribor</w:t>
      </w:r>
      <w:r w:rsidRPr="00805EC0">
        <w:t xml:space="preserve"> na podlagi pogodbe ter v skladu </w:t>
      </w:r>
      <w:r w:rsidRPr="00805EC0">
        <w:rPr>
          <w:rFonts w:cs="Arial"/>
        </w:rPr>
        <w:t>s petim odstavkom 94. člena</w:t>
      </w:r>
      <w:r w:rsidRPr="00805EC0">
        <w:t xml:space="preserve"> </w:t>
      </w:r>
      <w:r w:rsidRPr="00805EC0">
        <w:rPr>
          <w:rFonts w:cs="Arial"/>
        </w:rPr>
        <w:t xml:space="preserve">ZJN-3 </w:t>
      </w:r>
      <w:r w:rsidRPr="00805EC0">
        <w:t xml:space="preserve">namesto ponudnika/glavnega izvajalca poravna našo/e terjatev/ve do ponudnika/glavnega izvajalca </w:t>
      </w:r>
      <w:r w:rsidRPr="00805EC0">
        <w:rPr>
          <w:rFonts w:cs="Arial"/>
        </w:rPr>
        <w:t>za opravljena dela pri izvajanju predmetnega javnega naročila.</w:t>
      </w:r>
    </w:p>
    <w:p w14:paraId="50FD5E12" w14:textId="77777777" w:rsidR="00777FB5" w:rsidRPr="00805EC0" w:rsidRDefault="00777FB5" w:rsidP="00777FB5">
      <w:pPr>
        <w:rPr>
          <w:rFonts w:cs="Arial"/>
        </w:rPr>
      </w:pPr>
    </w:p>
    <w:p w14:paraId="230EBBE5" w14:textId="77777777" w:rsidR="00777FB5" w:rsidRPr="00805EC0" w:rsidRDefault="00777FB5" w:rsidP="00777FB5">
      <w:pPr>
        <w:rPr>
          <w:rFonts w:cs="Arial"/>
        </w:rPr>
      </w:pPr>
    </w:p>
    <w:p w14:paraId="074B147D" w14:textId="77777777" w:rsidR="00777FB5" w:rsidRPr="00805EC0" w:rsidRDefault="00777FB5" w:rsidP="00777FB5">
      <w:pPr>
        <w:rPr>
          <w:rFonts w:cs="Arial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77FB5" w:rsidRPr="00805EC0" w14:paraId="669F85EC" w14:textId="77777777" w:rsidTr="00777FB5">
        <w:tc>
          <w:tcPr>
            <w:tcW w:w="3430" w:type="dxa"/>
            <w:hideMark/>
          </w:tcPr>
          <w:p w14:paraId="665DC025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szCs w:val="24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35A1493F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0783CEC1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podizvajalca:</w:t>
            </w:r>
          </w:p>
        </w:tc>
      </w:tr>
      <w:tr w:rsidR="00777FB5" w:rsidRPr="00805EC0" w14:paraId="6027AD07" w14:textId="77777777" w:rsidTr="00777FB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19756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39778799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3999CBC1" w14:textId="77777777" w:rsidR="00777FB5" w:rsidRPr="00805EC0" w:rsidRDefault="00777FB5">
            <w:pPr>
              <w:rPr>
                <w:rFonts w:cs="Times New Roman"/>
                <w:color w:val="FFFFFF"/>
                <w:szCs w:val="20"/>
              </w:rPr>
            </w:pPr>
            <w:r w:rsidRPr="00805EC0">
              <w:rPr>
                <w:rStyle w:val="Sprotnaopomba-sklic"/>
                <w:color w:val="FFFFFF"/>
                <w:szCs w:val="20"/>
              </w:rPr>
              <w:footnoteReference w:id="3"/>
            </w:r>
          </w:p>
          <w:p w14:paraId="5C2A766A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  <w:color w:val="auto"/>
                <w:szCs w:val="24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DAF66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7C0ED5A9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6D25D077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  <w:lang w:eastAsia="en-US"/>
        </w:rPr>
      </w:pPr>
    </w:p>
    <w:p w14:paraId="5EBB46C9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51977A0A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08"/>
        <w:gridCol w:w="8109"/>
      </w:tblGrid>
      <w:tr w:rsidR="009B6075" w:rsidRPr="00805EC0" w14:paraId="1A2251CF" w14:textId="77777777" w:rsidTr="00F7067A">
        <w:tc>
          <w:tcPr>
            <w:tcW w:w="1106" w:type="dxa"/>
            <w:hideMark/>
          </w:tcPr>
          <w:p w14:paraId="3B31B67D" w14:textId="77777777" w:rsidR="009B6075" w:rsidRPr="00805EC0" w:rsidRDefault="009B6075" w:rsidP="00F7067A">
            <w:pPr>
              <w:jc w:val="both"/>
              <w:rPr>
                <w:color w:val="auto"/>
              </w:rPr>
            </w:pPr>
            <w:r w:rsidRPr="00805EC0">
              <w:lastRenderedPageBreak/>
              <w:t>Po</w:t>
            </w:r>
            <w:r>
              <w:t>dizvajalec</w:t>
            </w:r>
            <w:r w:rsidRPr="00805EC0">
              <w:t>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29F9D" w14:textId="77777777" w:rsidR="009B6075" w:rsidRPr="00805EC0" w:rsidRDefault="009B6075" w:rsidP="00F7067A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31A92AC5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41DAA6BA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7C3AFB45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7DC66DC4" w14:textId="77777777" w:rsidR="00777FB5" w:rsidRPr="00805EC0" w:rsidRDefault="00777FB5" w:rsidP="00777FB5">
      <w:pPr>
        <w:ind w:left="454" w:hanging="454"/>
        <w:jc w:val="center"/>
        <w:rPr>
          <w:rFonts w:cs="Times New Roman"/>
          <w:b/>
          <w:sz w:val="24"/>
          <w:szCs w:val="24"/>
        </w:rPr>
      </w:pPr>
      <w:r w:rsidRPr="00805EC0">
        <w:rPr>
          <w:b/>
          <w:sz w:val="24"/>
        </w:rPr>
        <w:t>IZJAVA PODIZVAJALCA, D</w:t>
      </w:r>
      <w:r w:rsidRPr="00805EC0">
        <w:rPr>
          <w:b/>
          <w:iCs/>
          <w:sz w:val="24"/>
        </w:rPr>
        <w:t>A NEPOSREDNEGA PLAČILA NE ZAHTEVA</w:t>
      </w:r>
    </w:p>
    <w:p w14:paraId="406DE107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525EA7E0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145B3084" w14:textId="77777777" w:rsidR="00777FB5" w:rsidRPr="00805EC0" w:rsidRDefault="00777FB5" w:rsidP="009B6075">
      <w:pPr>
        <w:jc w:val="both"/>
        <w:rPr>
          <w:rFonts w:cs="Arial"/>
          <w:szCs w:val="24"/>
        </w:rPr>
      </w:pPr>
      <w:r w:rsidRPr="00805EC0">
        <w:rPr>
          <w:rFonts w:cs="Arial"/>
        </w:rPr>
        <w:t xml:space="preserve">Izjavljamo, da za izvajanje javnega naročila </w:t>
      </w:r>
      <w:r w:rsidR="009B6075">
        <w:rPr>
          <w:rFonts w:cs="Arial"/>
        </w:rPr>
        <w:t>»</w:t>
      </w:r>
      <w:r w:rsidRPr="00805EC0">
        <w:t xml:space="preserve">Dobava </w:t>
      </w:r>
      <w:proofErr w:type="spellStart"/>
      <w:r w:rsidRPr="00805EC0">
        <w:t>prižemk</w:t>
      </w:r>
      <w:proofErr w:type="spellEnd"/>
      <w:r w:rsidRPr="00805EC0">
        <w:t xml:space="preserve"> za sedežnico Sleme</w:t>
      </w:r>
      <w:r w:rsidR="009B6075">
        <w:t>«</w:t>
      </w:r>
      <w:r w:rsidRPr="00805EC0">
        <w:t xml:space="preserve">, </w:t>
      </w:r>
      <w:r w:rsidRPr="00805EC0">
        <w:rPr>
          <w:rFonts w:cs="Arial"/>
        </w:rPr>
        <w:t>objavljenega na portalu javnih naročil pod število objave _______________, z dne _______________, ki je bilo oddano ponudniku/glavnemu izvajalcu</w:t>
      </w:r>
      <w:r w:rsidRPr="00805EC0">
        <w:t>:</w:t>
      </w:r>
    </w:p>
    <w:tbl>
      <w:tblPr>
        <w:tblW w:w="0" w:type="auto"/>
        <w:tblInd w:w="1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2"/>
      </w:tblGrid>
      <w:tr w:rsidR="00777FB5" w:rsidRPr="00805EC0" w14:paraId="6953C8AE" w14:textId="77777777" w:rsidTr="00777FB5">
        <w:tc>
          <w:tcPr>
            <w:tcW w:w="9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10043" w14:textId="77777777" w:rsidR="00777FB5" w:rsidRPr="00805EC0" w:rsidRDefault="00777FB5" w:rsidP="009B6075">
            <w:pPr>
              <w:jc w:val="both"/>
              <w:rPr>
                <w:rFonts w:cs="Times New Roman"/>
              </w:rPr>
            </w:pPr>
          </w:p>
        </w:tc>
      </w:tr>
    </w:tbl>
    <w:p w14:paraId="4E4699D8" w14:textId="77777777" w:rsidR="009B6075" w:rsidRDefault="009B6075" w:rsidP="009B6075">
      <w:pPr>
        <w:jc w:val="both"/>
      </w:pPr>
    </w:p>
    <w:p w14:paraId="0588DD1F" w14:textId="77777777" w:rsidR="00777FB5" w:rsidRPr="00805EC0" w:rsidRDefault="00777FB5" w:rsidP="009B6075">
      <w:pPr>
        <w:jc w:val="both"/>
        <w:rPr>
          <w:rFonts w:cs="Arial"/>
          <w:sz w:val="20"/>
          <w:lang w:eastAsia="en-US"/>
        </w:rPr>
      </w:pPr>
      <w:r w:rsidRPr="00805EC0">
        <w:t xml:space="preserve">od </w:t>
      </w:r>
      <w:r w:rsidRPr="00805EC0">
        <w:rPr>
          <w:rFonts w:cs="Arial"/>
        </w:rPr>
        <w:t xml:space="preserve">naročnika </w:t>
      </w:r>
      <w:r w:rsidRPr="00805EC0">
        <w:t xml:space="preserve">Javno podjetje za mestni potniški promet Marprom d.o.o., Mlinska ulica 1, 2000 Maribor </w:t>
      </w:r>
      <w:r w:rsidRPr="00805EC0">
        <w:rPr>
          <w:rFonts w:cs="Arial"/>
        </w:rPr>
        <w:t>ne zahtevamo neposrednega plačila naših terjatev, ki jih bomo imeli do ponudnika/glavnega izvajalca za opravljena dela pri izvajanju predmetnega javnega naročila.</w:t>
      </w:r>
    </w:p>
    <w:p w14:paraId="6E97A615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4ACB59D5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p w14:paraId="764210ED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77FB5" w:rsidRPr="00805EC0" w14:paraId="0E7CC072" w14:textId="77777777" w:rsidTr="00777FB5">
        <w:tc>
          <w:tcPr>
            <w:tcW w:w="3430" w:type="dxa"/>
            <w:hideMark/>
          </w:tcPr>
          <w:p w14:paraId="5F90380D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  <w:color w:val="auto"/>
                <w:szCs w:val="24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3AC3308D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6D2A654A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Podpis podizvajalca:</w:t>
            </w:r>
          </w:p>
        </w:tc>
      </w:tr>
      <w:tr w:rsidR="00777FB5" w:rsidRPr="00805EC0" w14:paraId="3224258C" w14:textId="77777777" w:rsidTr="00777FB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F92EE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1BE4932C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2067" w:type="dxa"/>
          </w:tcPr>
          <w:p w14:paraId="2AEEC93D" w14:textId="77777777" w:rsidR="00777FB5" w:rsidRPr="00805EC0" w:rsidRDefault="00777FB5">
            <w:pPr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B033A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  <w:p w14:paraId="2CA78849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</w:tr>
    </w:tbl>
    <w:p w14:paraId="2FC13B36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szCs w:val="20"/>
          <w:lang w:eastAsia="en-US"/>
        </w:rPr>
      </w:pPr>
    </w:p>
    <w:p w14:paraId="230947CF" w14:textId="77777777" w:rsidR="009B6075" w:rsidRDefault="009B6075" w:rsidP="00777FB5"/>
    <w:p w14:paraId="361484BA" w14:textId="77777777" w:rsidR="009B6075" w:rsidRDefault="009B6075">
      <w:pPr>
        <w:spacing w:line="240" w:lineRule="auto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9B6075" w:rsidRPr="00805EC0" w14:paraId="1813732E" w14:textId="77777777" w:rsidTr="00F7067A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493B5" w14:textId="77777777" w:rsidR="009B6075" w:rsidRPr="00805EC0" w:rsidRDefault="009B6075" w:rsidP="00F7067A">
            <w:pPr>
              <w:rPr>
                <w:rFonts w:cs="Times New Roman"/>
                <w:b/>
              </w:rPr>
            </w:pPr>
            <w:r w:rsidRPr="00805EC0">
              <w:rPr>
                <w:b/>
              </w:rPr>
              <w:lastRenderedPageBreak/>
              <w:t xml:space="preserve">Obrazec št. </w:t>
            </w:r>
            <w:r>
              <w:rPr>
                <w:b/>
              </w:rPr>
              <w:t>7</w:t>
            </w:r>
          </w:p>
        </w:tc>
      </w:tr>
    </w:tbl>
    <w:p w14:paraId="3D3658D1" w14:textId="77777777" w:rsidR="009B6075" w:rsidRPr="00805EC0" w:rsidRDefault="009B6075" w:rsidP="009B607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lang w:eastAsia="en-US"/>
        </w:rPr>
      </w:pPr>
    </w:p>
    <w:p w14:paraId="68FA311A" w14:textId="77777777" w:rsidR="009B6075" w:rsidRDefault="009B6075" w:rsidP="009B6075">
      <w:pPr>
        <w:ind w:left="454" w:hanging="454"/>
        <w:jc w:val="center"/>
        <w:rPr>
          <w:rFonts w:cs="Arial"/>
          <w:b/>
          <w:sz w:val="24"/>
        </w:rPr>
      </w:pPr>
      <w:r w:rsidRPr="00805EC0">
        <w:rPr>
          <w:rFonts w:cs="Arial"/>
          <w:b/>
          <w:sz w:val="24"/>
        </w:rPr>
        <w:t>VZOREC</w:t>
      </w:r>
      <w:r>
        <w:rPr>
          <w:rFonts w:cs="Arial"/>
          <w:b/>
          <w:sz w:val="24"/>
        </w:rPr>
        <w:t xml:space="preserve"> POGODBE</w:t>
      </w:r>
    </w:p>
    <w:p w14:paraId="613A90DA" w14:textId="77777777" w:rsidR="009B6075" w:rsidRDefault="009B6075" w:rsidP="009B6075">
      <w:pPr>
        <w:rPr>
          <w:rFonts w:cs="Arial"/>
          <w:b/>
          <w:sz w:val="24"/>
        </w:rPr>
      </w:pPr>
    </w:p>
    <w:p w14:paraId="1ED3F64E" w14:textId="77777777" w:rsidR="002C7D46" w:rsidRPr="002C7D46" w:rsidRDefault="002C7D46" w:rsidP="002C7D46">
      <w:pPr>
        <w:jc w:val="both"/>
        <w:rPr>
          <w:b/>
          <w:sz w:val="20"/>
          <w:szCs w:val="20"/>
        </w:rPr>
      </w:pPr>
      <w:r w:rsidRPr="002C7D46">
        <w:rPr>
          <w:b/>
          <w:sz w:val="20"/>
          <w:szCs w:val="20"/>
        </w:rPr>
        <w:t>Kupec:</w:t>
      </w:r>
    </w:p>
    <w:p w14:paraId="449CD285" w14:textId="77777777" w:rsidR="002C7D46" w:rsidRPr="002C7D46" w:rsidRDefault="002C7D46" w:rsidP="002C7D46">
      <w:pPr>
        <w:spacing w:line="240" w:lineRule="auto"/>
        <w:jc w:val="both"/>
        <w:rPr>
          <w:rFonts w:cs="Arial"/>
          <w:b/>
          <w:color w:val="auto"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Javno podjetje za mestni potniški promet Marprom, d.o.o., Mlinska ulica 1, 2000 Maribor</w:t>
      </w:r>
      <w:r w:rsidRPr="002C7D46">
        <w:rPr>
          <w:rFonts w:cs="Arial"/>
          <w:bCs/>
          <w:sz w:val="20"/>
          <w:szCs w:val="20"/>
        </w:rPr>
        <w:t>,</w:t>
      </w:r>
      <w:r w:rsidRPr="002C7D46">
        <w:rPr>
          <w:rFonts w:cs="Arial"/>
          <w:sz w:val="20"/>
          <w:szCs w:val="20"/>
        </w:rPr>
        <w:t xml:space="preserve"> ki ga zastopa direktor Ranko Šmigoc</w:t>
      </w:r>
    </w:p>
    <w:p w14:paraId="4F451D65" w14:textId="77777777" w:rsidR="002C7D46" w:rsidRPr="002C7D46" w:rsidRDefault="002C7D46" w:rsidP="002C7D46">
      <w:pPr>
        <w:spacing w:line="252" w:lineRule="auto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Matična številka: 3992071000</w:t>
      </w:r>
    </w:p>
    <w:p w14:paraId="298586CE" w14:textId="77777777" w:rsidR="002C7D46" w:rsidRPr="002C7D46" w:rsidRDefault="002C7D46" w:rsidP="002C7D46">
      <w:pPr>
        <w:spacing w:line="252" w:lineRule="auto"/>
        <w:jc w:val="both"/>
        <w:rPr>
          <w:b/>
          <w:sz w:val="20"/>
          <w:szCs w:val="20"/>
        </w:rPr>
      </w:pPr>
      <w:r w:rsidRPr="002C7D46">
        <w:rPr>
          <w:rFonts w:cs="Arial"/>
          <w:sz w:val="20"/>
          <w:szCs w:val="20"/>
        </w:rPr>
        <w:t>Identifikacijska številka za DDV: SI 92859976</w:t>
      </w:r>
    </w:p>
    <w:p w14:paraId="029161E2" w14:textId="77777777" w:rsidR="002C7D46" w:rsidRPr="002C7D46" w:rsidRDefault="002C7D46" w:rsidP="002C7D46">
      <w:pPr>
        <w:spacing w:line="252" w:lineRule="auto"/>
        <w:jc w:val="both"/>
        <w:rPr>
          <w:sz w:val="20"/>
          <w:szCs w:val="20"/>
        </w:rPr>
      </w:pPr>
    </w:p>
    <w:p w14:paraId="1E64D4CC" w14:textId="77777777" w:rsidR="002C7D46" w:rsidRPr="002C7D46" w:rsidRDefault="002C7D46" w:rsidP="002C7D46">
      <w:pPr>
        <w:spacing w:line="252" w:lineRule="auto"/>
        <w:rPr>
          <w:sz w:val="20"/>
          <w:szCs w:val="20"/>
        </w:rPr>
      </w:pPr>
      <w:r w:rsidRPr="002C7D46">
        <w:rPr>
          <w:sz w:val="20"/>
          <w:szCs w:val="20"/>
        </w:rPr>
        <w:t>in</w:t>
      </w:r>
    </w:p>
    <w:p w14:paraId="1D446AB5" w14:textId="77777777" w:rsidR="002C7D46" w:rsidRPr="002C7D46" w:rsidRDefault="002C7D46" w:rsidP="002C7D46">
      <w:pPr>
        <w:spacing w:line="252" w:lineRule="auto"/>
        <w:rPr>
          <w:sz w:val="20"/>
          <w:szCs w:val="20"/>
        </w:rPr>
      </w:pPr>
    </w:p>
    <w:p w14:paraId="64BE6F01" w14:textId="77777777" w:rsidR="002C7D46" w:rsidRPr="002C7D46" w:rsidRDefault="008E1AE1" w:rsidP="002C7D4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Dobavitelj</w:t>
      </w:r>
      <w:r w:rsidR="002C7D46" w:rsidRPr="002C7D46">
        <w:rPr>
          <w:b/>
          <w:bCs/>
          <w:sz w:val="20"/>
          <w:szCs w:val="20"/>
        </w:rPr>
        <w:t>:</w:t>
      </w:r>
    </w:p>
    <w:p w14:paraId="78B55D9D" w14:textId="77777777" w:rsidR="002C7D46" w:rsidRPr="002C7D46" w:rsidRDefault="002C7D46" w:rsidP="002C7D46">
      <w:pPr>
        <w:spacing w:before="60" w:after="60" w:line="252" w:lineRule="auto"/>
        <w:jc w:val="both"/>
        <w:rPr>
          <w:b/>
          <w:bCs/>
          <w:sz w:val="20"/>
          <w:szCs w:val="20"/>
        </w:rPr>
      </w:pP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 xml:space="preserve">  </w:t>
      </w:r>
      <w:permStart w:id="519455758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end"/>
      </w:r>
      <w:permEnd w:id="519455758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 xml:space="preserve">, 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ki ga zastopa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 xml:space="preserve"> </w:t>
      </w:r>
      <w:permStart w:id="1796307525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end"/>
      </w:r>
      <w:permEnd w:id="1796307525"/>
    </w:p>
    <w:p w14:paraId="60D55196" w14:textId="77777777" w:rsidR="002C7D46" w:rsidRPr="002C7D46" w:rsidRDefault="002C7D46" w:rsidP="002C7D46">
      <w:pPr>
        <w:spacing w:before="60" w:after="60" w:line="252" w:lineRule="auto"/>
        <w:rPr>
          <w:sz w:val="20"/>
          <w:szCs w:val="20"/>
        </w:rPr>
      </w:pP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 xml:space="preserve">Matična številka: </w:t>
      </w:r>
      <w:permStart w:id="1708143081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end"/>
      </w:r>
      <w:permEnd w:id="1708143081"/>
    </w:p>
    <w:p w14:paraId="72A7C394" w14:textId="77777777" w:rsidR="002C7D46" w:rsidRPr="002C7D46" w:rsidRDefault="002C7D46" w:rsidP="002C7D46">
      <w:pPr>
        <w:spacing w:before="60" w:after="60" w:line="252" w:lineRule="auto"/>
        <w:rPr>
          <w:sz w:val="20"/>
          <w:szCs w:val="20"/>
        </w:rPr>
      </w:pPr>
      <w:r>
        <w:rPr>
          <w:rFonts w:eastAsia="Calibri" w:cs="Times New Roman"/>
          <w:iCs/>
          <w:color w:val="auto"/>
          <w:sz w:val="20"/>
          <w:szCs w:val="20"/>
          <w:lang w:eastAsia="en-US"/>
        </w:rPr>
        <w:t>Identifikacijska številka za DDV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 xml:space="preserve">: SI </w:t>
      </w:r>
      <w:permStart w:id="1796941194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end"/>
      </w:r>
      <w:permEnd w:id="1796941194"/>
    </w:p>
    <w:p w14:paraId="2906E7AC" w14:textId="77777777" w:rsidR="002C7D46" w:rsidRDefault="002C7D46" w:rsidP="002C7D46">
      <w:pPr>
        <w:rPr>
          <w:sz w:val="20"/>
          <w:szCs w:val="20"/>
        </w:rPr>
      </w:pPr>
    </w:p>
    <w:p w14:paraId="08F28256" w14:textId="77777777" w:rsidR="002C7D46" w:rsidRPr="002C7D46" w:rsidRDefault="002C7D46" w:rsidP="002C7D46">
      <w:pPr>
        <w:rPr>
          <w:sz w:val="20"/>
          <w:szCs w:val="20"/>
        </w:rPr>
      </w:pPr>
      <w:r w:rsidRPr="002C7D46">
        <w:rPr>
          <w:sz w:val="20"/>
          <w:szCs w:val="20"/>
        </w:rPr>
        <w:t>sklepata naslednjo</w:t>
      </w:r>
    </w:p>
    <w:p w14:paraId="5A7ED058" w14:textId="77777777" w:rsidR="002C7D46" w:rsidRPr="002C7D46" w:rsidRDefault="002C7D46" w:rsidP="002C7D46">
      <w:pPr>
        <w:rPr>
          <w:sz w:val="20"/>
          <w:szCs w:val="20"/>
        </w:rPr>
      </w:pPr>
    </w:p>
    <w:p w14:paraId="4E0B9529" w14:textId="77777777" w:rsidR="002C7D46" w:rsidRPr="002C7D46" w:rsidRDefault="002C7D46" w:rsidP="002C7D46">
      <w:pPr>
        <w:jc w:val="center"/>
        <w:rPr>
          <w:b/>
          <w:bCs/>
          <w:sz w:val="24"/>
          <w:szCs w:val="24"/>
        </w:rPr>
      </w:pPr>
      <w:r w:rsidRPr="002C7D46">
        <w:rPr>
          <w:b/>
          <w:bCs/>
          <w:sz w:val="24"/>
          <w:szCs w:val="24"/>
        </w:rPr>
        <w:t>POGODBO ŠT. JN-0030/2023 ZA DOBAVO PRIŽEMK ZA SEDEŽNICO SLEME</w:t>
      </w:r>
    </w:p>
    <w:p w14:paraId="2D6633E4" w14:textId="77777777" w:rsidR="002C7D46" w:rsidRPr="002C7D46" w:rsidRDefault="002C7D46" w:rsidP="002C7D46">
      <w:pPr>
        <w:jc w:val="center"/>
        <w:rPr>
          <w:b/>
          <w:bCs/>
          <w:sz w:val="20"/>
          <w:szCs w:val="20"/>
        </w:rPr>
      </w:pPr>
    </w:p>
    <w:p w14:paraId="44E17E2E" w14:textId="77777777" w:rsidR="002C7D46" w:rsidRPr="002C7D46" w:rsidRDefault="002C7D46" w:rsidP="002C7D46">
      <w:pPr>
        <w:jc w:val="both"/>
        <w:rPr>
          <w:sz w:val="20"/>
          <w:szCs w:val="20"/>
        </w:rPr>
      </w:pPr>
    </w:p>
    <w:p w14:paraId="19B28813" w14:textId="77777777" w:rsidR="002C7D46" w:rsidRPr="002C7D46" w:rsidRDefault="002C7D46" w:rsidP="002C7D46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rPr>
          <w:rFonts w:ascii="Titillium Web" w:hAnsi="Titillium Web" w:cs="Arial"/>
          <w:b/>
          <w:sz w:val="20"/>
        </w:rPr>
      </w:pPr>
      <w:bookmarkStart w:id="4" w:name="bookmark2"/>
      <w:r w:rsidRPr="002C7D46">
        <w:rPr>
          <w:rFonts w:ascii="Titillium Web" w:hAnsi="Titillium Web" w:cs="Arial"/>
          <w:b/>
          <w:sz w:val="20"/>
        </w:rPr>
        <w:t>UVODNE DOLOČBE</w:t>
      </w:r>
      <w:bookmarkEnd w:id="4"/>
    </w:p>
    <w:p w14:paraId="711B00D0" w14:textId="77777777" w:rsidR="002C7D46" w:rsidRPr="002C7D46" w:rsidRDefault="002C7D46" w:rsidP="002C7D46">
      <w:pPr>
        <w:numPr>
          <w:ilvl w:val="1"/>
          <w:numId w:val="19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33FB2971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4571B3E2" w14:textId="77777777" w:rsidR="002C7D46" w:rsidRPr="002C7D46" w:rsidRDefault="002C7D46" w:rsidP="002C7D46">
      <w:pPr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Pogodbeni stranki ugotavljata, da:</w:t>
      </w:r>
    </w:p>
    <w:p w14:paraId="360ECB28" w14:textId="77777777" w:rsidR="002C7D46" w:rsidRPr="002C7D46" w:rsidRDefault="002C7D46" w:rsidP="002C7D46">
      <w:pPr>
        <w:numPr>
          <w:ilvl w:val="0"/>
          <w:numId w:val="20"/>
        </w:numPr>
        <w:spacing w:line="300" w:lineRule="atLeast"/>
        <w:contextualSpacing/>
        <w:jc w:val="both"/>
        <w:rPr>
          <w:rFonts w:cs="Times New Roman"/>
          <w:bCs/>
          <w:iCs/>
          <w:color w:val="auto"/>
          <w:sz w:val="20"/>
          <w:szCs w:val="20"/>
        </w:rPr>
      </w:pP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>je Javni holding Maribor, družba za izvajanje strokovnih in razvojnih nalog na področju gospodarskih javnih služb d.o.o., Zagrebška cesta 30, 2000 Maribor, na podlagi pooblastila naročnika št.</w:t>
      </w:r>
      <w:r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  <w:permStart w:id="1511863855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fldChar w:fldCharType="end"/>
      </w:r>
      <w:permEnd w:id="1511863855"/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 z dne </w:t>
      </w:r>
      <w:permStart w:id="374627744" w:edGrp="everyone"/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fldChar w:fldCharType="end"/>
      </w:r>
      <w:permEnd w:id="374627744"/>
      <w:r w:rsidRPr="002C7D46">
        <w:rPr>
          <w:rFonts w:eastAsia="Calibri" w:cs="Times New Roman"/>
          <w:color w:val="auto"/>
          <w:sz w:val="20"/>
          <w:szCs w:val="20"/>
          <w:lang w:eastAsia="en-US"/>
        </w:rPr>
        <w:t>. 5. 202</w:t>
      </w:r>
      <w:r>
        <w:rPr>
          <w:rFonts w:eastAsia="Calibri" w:cs="Times New Roman"/>
          <w:color w:val="auto"/>
          <w:sz w:val="20"/>
          <w:szCs w:val="20"/>
          <w:lang w:eastAsia="en-US"/>
        </w:rPr>
        <w:t>3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, izvedel postopek oddaje javnega naročila št. </w:t>
      </w:r>
      <w:r>
        <w:rPr>
          <w:rFonts w:eastAsia="Calibri" w:cs="Times New Roman"/>
          <w:iCs/>
          <w:color w:val="auto"/>
          <w:sz w:val="20"/>
          <w:szCs w:val="20"/>
          <w:lang w:eastAsia="en-US"/>
        </w:rPr>
        <w:t>JN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-00</w:t>
      </w:r>
      <w:r>
        <w:rPr>
          <w:rFonts w:eastAsia="Calibri" w:cs="Times New Roman"/>
          <w:iCs/>
          <w:color w:val="auto"/>
          <w:sz w:val="20"/>
          <w:szCs w:val="20"/>
          <w:lang w:eastAsia="en-US"/>
        </w:rPr>
        <w:t>30</w:t>
      </w:r>
      <w:r w:rsidRPr="002C7D46">
        <w:rPr>
          <w:rFonts w:eastAsia="Calibri" w:cs="Times New Roman"/>
          <w:iCs/>
          <w:color w:val="auto"/>
          <w:sz w:val="20"/>
          <w:szCs w:val="20"/>
          <w:lang w:eastAsia="en-US"/>
        </w:rPr>
        <w:t>/202</w:t>
      </w:r>
      <w:r>
        <w:rPr>
          <w:rFonts w:eastAsia="Calibri" w:cs="Times New Roman"/>
          <w:iCs/>
          <w:color w:val="auto"/>
          <w:sz w:val="20"/>
          <w:szCs w:val="20"/>
          <w:lang w:eastAsia="en-US"/>
        </w:rPr>
        <w:t>3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 xml:space="preserve"> 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po </w:t>
      </w:r>
      <w:r>
        <w:rPr>
          <w:rFonts w:eastAsia="Calibri" w:cs="Times New Roman"/>
          <w:color w:val="auto"/>
          <w:sz w:val="20"/>
          <w:szCs w:val="20"/>
          <w:lang w:eastAsia="en-US"/>
        </w:rPr>
        <w:t xml:space="preserve">odprtem 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>postopku, v skladu s 4</w:t>
      </w:r>
      <w:r>
        <w:rPr>
          <w:rFonts w:eastAsia="Calibri" w:cs="Times New Roman"/>
          <w:color w:val="auto"/>
          <w:sz w:val="20"/>
          <w:szCs w:val="20"/>
          <w:lang w:eastAsia="en-US"/>
        </w:rPr>
        <w:t>0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>. členom Zakona o javnem naročanju (Uradni list RS, št. 91/2015, Uradni list Evropske unije, št. 307/2015, 307/2015, 337/2017, 337/2017, Uradni list RS, št. 14/2018, 69/2019 - skl. US, Uradni list Evropske unije, št. 279/2019, 279/2019, Uradni list RS, št. 49/2020 - ZIUZEOP, 80/2020 - ZIUOOPE, 152/2020 - ZZUOOP, 175/2020 - ZIUOPDVE, 15/2021 - ZDUOP, 112/2021 - ZNUPZ, 206/2021 - ZDUPŠOP, 121/2021, Uradni list Evropske unije, št. 398/2021, 398/2021, Uradni list RS, št. 10/2022, 74/2022 - odl. US, 100/2022 - ZNUZSZS, 141/2022 - ZNUNBZ, 158/2022 - ZNPOVCE, 28/2023; v nadaljevanju besedila: ZJN-3),</w:t>
      </w:r>
    </w:p>
    <w:p w14:paraId="70948024" w14:textId="77777777" w:rsidR="002C7D46" w:rsidRPr="002C7D46" w:rsidRDefault="002C7D46" w:rsidP="002C7D46">
      <w:pPr>
        <w:numPr>
          <w:ilvl w:val="0"/>
          <w:numId w:val="20"/>
        </w:numPr>
        <w:spacing w:line="300" w:lineRule="atLeast"/>
        <w:contextualSpacing/>
        <w:jc w:val="both"/>
        <w:rPr>
          <w:rFonts w:eastAsia="Calibri" w:cs="Times New Roman"/>
          <w:bCs/>
          <w:iCs/>
          <w:color w:val="auto"/>
          <w:sz w:val="20"/>
          <w:szCs w:val="20"/>
          <w:lang w:eastAsia="en-US"/>
        </w:rPr>
      </w:pP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je bilo javno naročilo objavljeno na portalu javnih naročil (številka objave </w:t>
      </w:r>
      <w:permStart w:id="1780303338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fldChar w:fldCharType="end"/>
      </w:r>
      <w:permEnd w:id="1780303338"/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 z dne </w:t>
      </w:r>
      <w:permStart w:id="387264695" w:edGrp="everyone"/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fldChar w:fldCharType="end"/>
      </w:r>
      <w:permEnd w:id="387264695"/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 xml:space="preserve">. </w:t>
      </w:r>
      <w:r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5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. 202</w:t>
      </w:r>
      <w:r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3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)</w:t>
      </w:r>
      <w:r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 xml:space="preserve"> in v dopolnilu k Uradnemu listu EU </w:t>
      </w:r>
      <w:r w:rsidR="008E1AE1"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(številka objave </w:t>
      </w:r>
      <w:permStart w:id="2117615422" w:edGrp="everyone"/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fldChar w:fldCharType="end"/>
      </w:r>
      <w:permEnd w:id="2117615422"/>
      <w:r w:rsidR="008E1AE1"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 z dne </w:t>
      </w:r>
      <w:permStart w:id="1486553923" w:edGrp="everyone"/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8E1AE1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fldChar w:fldCharType="end"/>
      </w:r>
      <w:permEnd w:id="1486553923"/>
      <w:r w:rsidR="008E1AE1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 xml:space="preserve">. </w:t>
      </w:r>
      <w:r w:rsidR="008E1AE1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5</w:t>
      </w:r>
      <w:r w:rsidR="008E1AE1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. 202</w:t>
      </w:r>
      <w:r w:rsidR="008E1AE1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3</w:t>
      </w:r>
      <w:r w:rsidR="008E1AE1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)</w:t>
      </w:r>
      <w:r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t>,</w:t>
      </w: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 xml:space="preserve"> </w:t>
      </w:r>
    </w:p>
    <w:p w14:paraId="0C04D147" w14:textId="77777777" w:rsidR="002C7D46" w:rsidRPr="002C7D46" w:rsidRDefault="002C7D46" w:rsidP="002C7D46">
      <w:pPr>
        <w:numPr>
          <w:ilvl w:val="0"/>
          <w:numId w:val="20"/>
        </w:numPr>
        <w:spacing w:line="300" w:lineRule="atLeast"/>
        <w:contextualSpacing/>
        <w:jc w:val="both"/>
        <w:rPr>
          <w:rFonts w:eastAsia="Calibri" w:cs="Times New Roman"/>
          <w:color w:val="auto"/>
          <w:sz w:val="20"/>
          <w:szCs w:val="20"/>
          <w:lang w:eastAsia="en-US"/>
        </w:rPr>
      </w:pPr>
      <w:r w:rsidRPr="002C7D46">
        <w:rPr>
          <w:rFonts w:eastAsia="Calibri" w:cs="Times New Roman"/>
          <w:color w:val="auto"/>
          <w:sz w:val="20"/>
          <w:szCs w:val="20"/>
          <w:lang w:eastAsia="en-US"/>
        </w:rPr>
        <w:t>pogodbeni stranki sklepata to pogodbo za določitev splošnih pogojev za izvedbo javnega naročila.</w:t>
      </w:r>
    </w:p>
    <w:p w14:paraId="2FDD4F5C" w14:textId="77777777" w:rsidR="008E1AE1" w:rsidRDefault="008E1AE1" w:rsidP="008E1AE1">
      <w:pPr>
        <w:jc w:val="both"/>
        <w:rPr>
          <w:sz w:val="20"/>
          <w:szCs w:val="20"/>
        </w:rPr>
      </w:pPr>
      <w:bookmarkStart w:id="5" w:name="bookmark3"/>
      <w:r>
        <w:rPr>
          <w:sz w:val="20"/>
          <w:szCs w:val="20"/>
        </w:rPr>
        <w:lastRenderedPageBreak/>
        <w:t>Pogodbeni stranki ugotavljata, da so sestavni deli te pogodbe:</w:t>
      </w:r>
    </w:p>
    <w:p w14:paraId="583A4999" w14:textId="77777777" w:rsidR="008E1AE1" w:rsidRDefault="008E1AE1" w:rsidP="008E1AE1">
      <w:pPr>
        <w:pStyle w:val="Odstavekseznama"/>
        <w:numPr>
          <w:ilvl w:val="0"/>
          <w:numId w:val="20"/>
        </w:numPr>
        <w:rPr>
          <w:rFonts w:ascii="Titillium Web" w:hAnsi="Titillium Web"/>
          <w:sz w:val="20"/>
        </w:rPr>
      </w:pPr>
      <w:r>
        <w:rPr>
          <w:rFonts w:ascii="Titillium Web" w:hAnsi="Titillium Web" w:cs="Arial"/>
          <w:color w:val="000000"/>
          <w:sz w:val="20"/>
        </w:rPr>
        <w:t>dokumentacija</w:t>
      </w:r>
      <w:r>
        <w:rPr>
          <w:rFonts w:ascii="Titillium Web" w:hAnsi="Titillium Web" w:cs="Arial"/>
          <w:sz w:val="20"/>
        </w:rPr>
        <w:t xml:space="preserve"> v zvezi z oddajo javnega naročila (v nadaljevanju besedila: razpisna</w:t>
      </w:r>
      <w:r>
        <w:rPr>
          <w:rFonts w:ascii="Titillium Web" w:hAnsi="Titillium Web"/>
          <w:sz w:val="20"/>
        </w:rPr>
        <w:t xml:space="preserve"> dokumentacija),</w:t>
      </w:r>
    </w:p>
    <w:p w14:paraId="4F264FDE" w14:textId="77777777" w:rsidR="008E1AE1" w:rsidRDefault="008E1AE1" w:rsidP="008E1AE1">
      <w:pPr>
        <w:pStyle w:val="Odstavekseznama"/>
        <w:numPr>
          <w:ilvl w:val="0"/>
          <w:numId w:val="20"/>
        </w:numPr>
        <w:rPr>
          <w:rFonts w:ascii="Titillium Web" w:hAnsi="Titillium Web"/>
          <w:sz w:val="20"/>
        </w:rPr>
      </w:pPr>
      <w:r>
        <w:rPr>
          <w:rFonts w:ascii="Titillium Web" w:hAnsi="Titillium Web" w:cs="Arial"/>
          <w:color w:val="000000"/>
          <w:sz w:val="20"/>
        </w:rPr>
        <w:t>drugi</w:t>
      </w:r>
      <w:r>
        <w:rPr>
          <w:rFonts w:ascii="Titillium Web" w:hAnsi="Titillium Web"/>
          <w:sz w:val="20"/>
        </w:rPr>
        <w:t xml:space="preserve"> dokumenti, ki predstavljajo del pogodbe, vključno s povabilom k oddaji ponudb,</w:t>
      </w:r>
    </w:p>
    <w:p w14:paraId="0BD2D6F6" w14:textId="77777777" w:rsidR="008E1AE1" w:rsidRDefault="008E1AE1" w:rsidP="008E1AE1">
      <w:pPr>
        <w:pStyle w:val="Odstavekseznama"/>
        <w:numPr>
          <w:ilvl w:val="0"/>
          <w:numId w:val="20"/>
        </w:numPr>
        <w:rPr>
          <w:rFonts w:ascii="Titillium Web" w:hAnsi="Titillium Web"/>
          <w:sz w:val="20"/>
        </w:rPr>
      </w:pPr>
      <w:r>
        <w:rPr>
          <w:rFonts w:ascii="Titillium Web" w:hAnsi="Titillium Web"/>
          <w:sz w:val="20"/>
        </w:rPr>
        <w:t>ponudba dobavitelja,</w:t>
      </w:r>
    </w:p>
    <w:p w14:paraId="328D50A4" w14:textId="77777777" w:rsidR="008E1AE1" w:rsidRDefault="008E1AE1" w:rsidP="008E1AE1">
      <w:pPr>
        <w:pStyle w:val="Odstavekseznama"/>
        <w:numPr>
          <w:ilvl w:val="0"/>
          <w:numId w:val="20"/>
        </w:numPr>
        <w:rPr>
          <w:rFonts w:ascii="Titillium Web" w:hAnsi="Titillium Web"/>
          <w:sz w:val="20"/>
        </w:rPr>
      </w:pPr>
      <w:r>
        <w:rPr>
          <w:rFonts w:ascii="Titillium Web" w:hAnsi="Titillium Web" w:cs="Arial"/>
          <w:color w:val="000000"/>
          <w:sz w:val="20"/>
        </w:rPr>
        <w:t>zakoni</w:t>
      </w:r>
      <w:r>
        <w:rPr>
          <w:rFonts w:ascii="Titillium Web" w:hAnsi="Titillium Web"/>
          <w:sz w:val="20"/>
        </w:rPr>
        <w:t xml:space="preserve"> in predpisi, ki urejajo izvajanje javnega naročila.</w:t>
      </w:r>
    </w:p>
    <w:p w14:paraId="725B8309" w14:textId="77777777" w:rsidR="008E1AE1" w:rsidRDefault="008E1AE1" w:rsidP="008E1AE1">
      <w:pPr>
        <w:pStyle w:val="Odstavekseznama"/>
        <w:ind w:left="0"/>
        <w:rPr>
          <w:rFonts w:ascii="Titillium Web" w:hAnsi="Titillium Web" w:cs="Arial"/>
          <w:color w:val="000000"/>
          <w:sz w:val="20"/>
        </w:rPr>
      </w:pPr>
    </w:p>
    <w:p w14:paraId="3BBED9D8" w14:textId="77777777" w:rsidR="008E1AE1" w:rsidRDefault="008E1AE1" w:rsidP="008E1AE1">
      <w:pPr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V primeru, če si vsebina zgoraj navedenih dokumentov nasprotuje in če volja pogodbenih strank ni jasno izražena, za razlago volje pogodbenih strank, najprej veljajo pogodbena določila, potem pa dokumenti v vrstnem redu, kot si sledijo v tem členu.</w:t>
      </w:r>
    </w:p>
    <w:p w14:paraId="23B80AC3" w14:textId="77777777" w:rsidR="008E1AE1" w:rsidRDefault="008E1AE1" w:rsidP="008E1AE1">
      <w:pPr>
        <w:jc w:val="both"/>
        <w:rPr>
          <w:rFonts w:cs="Tahoma"/>
          <w:sz w:val="20"/>
          <w:szCs w:val="20"/>
        </w:rPr>
      </w:pPr>
    </w:p>
    <w:p w14:paraId="6681A5C4" w14:textId="77777777" w:rsidR="008E1AE1" w:rsidRDefault="008E1AE1" w:rsidP="008E1AE1">
      <w:pPr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Pri razlagi pogodbe je treba upoštevati skupni namen pogodbenih strank in pomen izrazov, kot so ga imele v času sklenitve pogodbe.</w:t>
      </w:r>
    </w:p>
    <w:p w14:paraId="16C1429F" w14:textId="77777777" w:rsidR="008E1AE1" w:rsidRDefault="008E1AE1" w:rsidP="008E1AE1">
      <w:pPr>
        <w:jc w:val="both"/>
        <w:rPr>
          <w:rFonts w:cs="Tahoma"/>
          <w:sz w:val="20"/>
          <w:szCs w:val="20"/>
        </w:rPr>
      </w:pPr>
    </w:p>
    <w:p w14:paraId="0F258F41" w14:textId="77777777" w:rsidR="008E1AE1" w:rsidRDefault="008E1AE1" w:rsidP="008E1AE1">
      <w:pPr>
        <w:jc w:val="both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 xml:space="preserve">Kakršnikoli splošni pogoji </w:t>
      </w:r>
      <w:r>
        <w:rPr>
          <w:rFonts w:cs="Arial"/>
          <w:sz w:val="20"/>
          <w:szCs w:val="20"/>
        </w:rPr>
        <w:t xml:space="preserve">dobavitelja </w:t>
      </w:r>
      <w:r>
        <w:rPr>
          <w:rFonts w:cs="Tahoma"/>
          <w:sz w:val="20"/>
          <w:szCs w:val="20"/>
        </w:rPr>
        <w:t>se ne uporabljajo pri izvajanju te pogodbe. Uporabljajo se izključno določila iz te pogodbe ter iz dokumentov, ki sestavljajo to pogodbo.</w:t>
      </w:r>
    </w:p>
    <w:p w14:paraId="2EF55AA6" w14:textId="77777777" w:rsidR="002C7D46" w:rsidRPr="002C7D46" w:rsidRDefault="002C7D46" w:rsidP="002C7D46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contextualSpacing/>
        <w:rPr>
          <w:rFonts w:ascii="Titillium Web" w:hAnsi="Titillium Web" w:cs="Arial"/>
          <w:b/>
          <w:sz w:val="20"/>
        </w:rPr>
      </w:pPr>
      <w:r w:rsidRPr="002C7D46">
        <w:rPr>
          <w:rFonts w:ascii="Titillium Web" w:hAnsi="Titillium Web" w:cs="Arial"/>
          <w:b/>
          <w:sz w:val="20"/>
        </w:rPr>
        <w:t>PREDMET POGODBE</w:t>
      </w:r>
      <w:bookmarkEnd w:id="5"/>
    </w:p>
    <w:p w14:paraId="15A36853" w14:textId="77777777" w:rsidR="002C7D46" w:rsidRPr="002C7D46" w:rsidRDefault="002C7D46" w:rsidP="002C7D46">
      <w:pPr>
        <w:rPr>
          <w:sz w:val="20"/>
          <w:szCs w:val="20"/>
        </w:rPr>
      </w:pPr>
    </w:p>
    <w:p w14:paraId="38E5FFB6" w14:textId="77777777" w:rsidR="002C7D46" w:rsidRPr="002C7D46" w:rsidRDefault="002C7D46" w:rsidP="002C7D46">
      <w:pPr>
        <w:pStyle w:val="Odstavekseznama"/>
        <w:numPr>
          <w:ilvl w:val="0"/>
          <w:numId w:val="21"/>
        </w:numPr>
        <w:spacing w:after="200" w:line="276" w:lineRule="auto"/>
        <w:contextualSpacing/>
        <w:jc w:val="center"/>
        <w:rPr>
          <w:rFonts w:ascii="Titillium Web" w:eastAsia="Calibri" w:hAnsi="Titillium Web"/>
          <w:color w:val="000000"/>
          <w:spacing w:val="3"/>
          <w:sz w:val="20"/>
          <w:lang w:eastAsia="en-US"/>
        </w:rPr>
      </w:pPr>
      <w:r w:rsidRPr="002C7D46">
        <w:rPr>
          <w:rFonts w:ascii="Titillium Web" w:hAnsi="Titillium Web"/>
          <w:color w:val="000000"/>
          <w:spacing w:val="3"/>
          <w:sz w:val="20"/>
        </w:rPr>
        <w:t>člen</w:t>
      </w:r>
    </w:p>
    <w:p w14:paraId="6A8FAE80" w14:textId="77777777" w:rsidR="002C7D46" w:rsidRPr="002C7D46" w:rsidRDefault="002C7D46" w:rsidP="002C7D46">
      <w:pPr>
        <w:spacing w:after="295"/>
        <w:ind w:left="40"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Predmet  te pogodbe je </w:t>
      </w:r>
      <w:r w:rsidR="001A1294">
        <w:rPr>
          <w:rFonts w:cs="Arial"/>
          <w:sz w:val="20"/>
          <w:szCs w:val="20"/>
        </w:rPr>
        <w:t>d</w:t>
      </w:r>
      <w:r w:rsidR="00F00776" w:rsidRPr="00F00776">
        <w:rPr>
          <w:rFonts w:cs="Arial"/>
          <w:sz w:val="20"/>
          <w:szCs w:val="20"/>
        </w:rPr>
        <w:t xml:space="preserve">obava </w:t>
      </w:r>
      <w:proofErr w:type="spellStart"/>
      <w:r w:rsidR="00F00776" w:rsidRPr="00F00776">
        <w:rPr>
          <w:rFonts w:cs="Arial"/>
          <w:sz w:val="20"/>
          <w:szCs w:val="20"/>
        </w:rPr>
        <w:t>prižemk</w:t>
      </w:r>
      <w:proofErr w:type="spellEnd"/>
      <w:r w:rsidR="00F00776" w:rsidRPr="00F00776">
        <w:rPr>
          <w:rFonts w:cs="Arial"/>
          <w:sz w:val="20"/>
          <w:szCs w:val="20"/>
        </w:rPr>
        <w:t xml:space="preserve"> za sedežnico Sleme</w:t>
      </w:r>
      <w:r w:rsidR="001A1294">
        <w:rPr>
          <w:rFonts w:cs="Arial"/>
          <w:sz w:val="20"/>
          <w:szCs w:val="20"/>
        </w:rPr>
        <w:t>.</w:t>
      </w:r>
    </w:p>
    <w:p w14:paraId="252645FC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Opredelitev in opis predmeta te pogodbe je natančno razviden iz ponudbe </w:t>
      </w:r>
      <w:r w:rsidR="001A1294">
        <w:rPr>
          <w:rFonts w:cs="Arial"/>
          <w:sz w:val="20"/>
          <w:szCs w:val="20"/>
        </w:rPr>
        <w:t>dobavitelja</w:t>
      </w:r>
      <w:r w:rsidRPr="002C7D46">
        <w:rPr>
          <w:rFonts w:cs="Arial"/>
          <w:sz w:val="20"/>
          <w:szCs w:val="20"/>
        </w:rPr>
        <w:t xml:space="preserve"> št. </w:t>
      </w:r>
      <w:permStart w:id="183373017" w:edGrp="everyone"/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end"/>
      </w:r>
      <w:permEnd w:id="183373017"/>
      <w:r w:rsidRPr="002C7D46">
        <w:rPr>
          <w:rFonts w:cs="Arial"/>
          <w:sz w:val="20"/>
          <w:szCs w:val="20"/>
        </w:rPr>
        <w:t xml:space="preserve"> z</w:t>
      </w:r>
      <w:r w:rsidR="001A1294">
        <w:rPr>
          <w:rFonts w:cs="Arial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 xml:space="preserve">dne </w:t>
      </w:r>
      <w:permStart w:id="1643805840" w:edGrp="everyone"/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1A1294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end"/>
      </w:r>
      <w:permEnd w:id="1643805840"/>
      <w:r w:rsidRPr="002C7D46">
        <w:rPr>
          <w:rFonts w:cs="Arial"/>
          <w:sz w:val="20"/>
          <w:szCs w:val="20"/>
        </w:rPr>
        <w:t xml:space="preserve">. </w:t>
      </w:r>
      <w:permStart w:id="1274677223" w:edGrp="everyone"/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2C7D46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1A1294" w:rsidRPr="002C7D46">
        <w:rPr>
          <w:rFonts w:eastAsia="Calibri" w:cs="Times New Roman"/>
          <w:bCs/>
          <w:iCs/>
          <w:color w:val="auto"/>
          <w:sz w:val="20"/>
          <w:szCs w:val="20"/>
          <w:lang w:eastAsia="en-US"/>
        </w:rPr>
        <w:fldChar w:fldCharType="end"/>
      </w:r>
      <w:permEnd w:id="1274677223"/>
      <w:r w:rsidRPr="002C7D46">
        <w:rPr>
          <w:rFonts w:cs="Arial"/>
          <w:sz w:val="20"/>
          <w:szCs w:val="20"/>
        </w:rPr>
        <w:t>. 202</w:t>
      </w:r>
      <w:r w:rsidR="001A1294">
        <w:rPr>
          <w:rFonts w:cs="Arial"/>
          <w:sz w:val="20"/>
          <w:szCs w:val="20"/>
        </w:rPr>
        <w:t>3, tehničnih zahtev naročnika</w:t>
      </w:r>
      <w:r w:rsidRPr="002C7D46">
        <w:rPr>
          <w:rFonts w:cs="Arial"/>
          <w:sz w:val="20"/>
          <w:szCs w:val="20"/>
        </w:rPr>
        <w:t xml:space="preserve"> in priložene tehnične dokumentacije </w:t>
      </w:r>
      <w:r w:rsidR="001A1294">
        <w:rPr>
          <w:rFonts w:cs="Arial"/>
          <w:sz w:val="20"/>
          <w:szCs w:val="20"/>
        </w:rPr>
        <w:t>dobavitelja.</w:t>
      </w:r>
    </w:p>
    <w:p w14:paraId="48579416" w14:textId="77777777" w:rsidR="002C7D46" w:rsidRPr="002C7D46" w:rsidRDefault="002C7D46" w:rsidP="007A0307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rPr>
          <w:rFonts w:ascii="Titillium Web" w:hAnsi="Titillium Web" w:cs="Arial"/>
          <w:b/>
          <w:sz w:val="20"/>
        </w:rPr>
      </w:pPr>
      <w:r w:rsidRPr="002C7D46">
        <w:rPr>
          <w:rFonts w:ascii="Titillium Web" w:hAnsi="Titillium Web" w:cs="Arial"/>
          <w:b/>
          <w:sz w:val="20"/>
        </w:rPr>
        <w:t>POGODBENA VREDNOST</w:t>
      </w:r>
    </w:p>
    <w:p w14:paraId="62D8EB07" w14:textId="77777777" w:rsidR="002C7D46" w:rsidRPr="002C7D46" w:rsidRDefault="002C7D46" w:rsidP="002C7D46">
      <w:pPr>
        <w:pStyle w:val="Odstavekseznama"/>
        <w:ind w:left="0" w:right="20"/>
        <w:rPr>
          <w:rFonts w:ascii="Titillium Web" w:hAnsi="Titillium Web" w:cs="Arial"/>
          <w:b/>
          <w:spacing w:val="2"/>
          <w:sz w:val="20"/>
        </w:rPr>
      </w:pPr>
    </w:p>
    <w:p w14:paraId="36BD5FFC" w14:textId="77777777" w:rsidR="002C7D46" w:rsidRPr="002C7D46" w:rsidRDefault="002C7D46" w:rsidP="002C7D46">
      <w:pPr>
        <w:tabs>
          <w:tab w:val="left" w:pos="1450"/>
        </w:tabs>
        <w:spacing w:line="210" w:lineRule="exact"/>
        <w:outlineLvl w:val="0"/>
        <w:rPr>
          <w:rFonts w:cs="Arial"/>
          <w:b/>
          <w:spacing w:val="2"/>
          <w:sz w:val="20"/>
          <w:szCs w:val="20"/>
        </w:rPr>
      </w:pPr>
    </w:p>
    <w:p w14:paraId="1A18045E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266C3802" w14:textId="77777777" w:rsidR="002C7D46" w:rsidRPr="002C7D46" w:rsidRDefault="002C7D46" w:rsidP="002C7D46">
      <w:pPr>
        <w:tabs>
          <w:tab w:val="left" w:pos="1450"/>
        </w:tabs>
        <w:spacing w:line="210" w:lineRule="exact"/>
        <w:outlineLvl w:val="0"/>
        <w:rPr>
          <w:rFonts w:cs="Arial"/>
          <w:spacing w:val="2"/>
          <w:sz w:val="20"/>
          <w:szCs w:val="20"/>
        </w:rPr>
      </w:pPr>
    </w:p>
    <w:p w14:paraId="20AD5E80" w14:textId="77777777" w:rsidR="002C7D46" w:rsidRPr="002C7D46" w:rsidRDefault="002C7D46" w:rsidP="002C7D46">
      <w:pPr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Pogodbena vrednost te pogodbe znaša:</w:t>
      </w:r>
    </w:p>
    <w:p w14:paraId="360F09B3" w14:textId="77777777" w:rsidR="002C7D46" w:rsidRPr="002C7D46" w:rsidRDefault="002C7D46" w:rsidP="002C7D46">
      <w:pPr>
        <w:rPr>
          <w:sz w:val="20"/>
          <w:szCs w:val="20"/>
        </w:rPr>
      </w:pPr>
    </w:p>
    <w:tbl>
      <w:tblPr>
        <w:tblW w:w="9300" w:type="dxa"/>
        <w:tblInd w:w="5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3195"/>
        <w:gridCol w:w="730"/>
        <w:gridCol w:w="922"/>
        <w:gridCol w:w="1843"/>
        <w:gridCol w:w="2128"/>
      </w:tblGrid>
      <w:tr w:rsidR="007A0307" w14:paraId="362F08AE" w14:textId="77777777" w:rsidTr="007A030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3F084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Št.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E5A7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Predmet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E826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EM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C149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Količina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DF24C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Cena/kos </w:t>
            </w:r>
          </w:p>
          <w:p w14:paraId="15853337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(v EUR brez DDV)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A8425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 xml:space="preserve">Cena skupaj </w:t>
            </w:r>
          </w:p>
          <w:p w14:paraId="587C5E00" w14:textId="77777777" w:rsidR="007A0307" w:rsidRDefault="007A0307">
            <w:pPr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(v EUR brez DDV)</w:t>
            </w:r>
          </w:p>
        </w:tc>
      </w:tr>
      <w:tr w:rsidR="007A0307" w14:paraId="4710D860" w14:textId="77777777" w:rsidTr="007A030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CDD84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7AF6C7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5A2ABB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5F3EA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0B49BF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191A3F" w14:textId="77777777" w:rsidR="007A0307" w:rsidRDefault="007A0307">
            <w:pPr>
              <w:jc w:val="center"/>
              <w:rPr>
                <w:rFonts w:cs="Arial"/>
                <w:i/>
                <w:sz w:val="18"/>
                <w:szCs w:val="18"/>
              </w:rPr>
            </w:pPr>
            <w:r>
              <w:rPr>
                <w:rFonts w:cs="Arial"/>
                <w:i/>
                <w:sz w:val="18"/>
                <w:szCs w:val="18"/>
              </w:rPr>
              <w:t>5 = 3 x 4</w:t>
            </w:r>
          </w:p>
        </w:tc>
      </w:tr>
      <w:tr w:rsidR="007A0307" w14:paraId="3E66FE07" w14:textId="77777777" w:rsidTr="007A0307"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AD85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2AE91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Dobava </w:t>
            </w:r>
            <w:proofErr w:type="spellStart"/>
            <w:r>
              <w:rPr>
                <w:rFonts w:cs="Arial"/>
                <w:sz w:val="18"/>
                <w:szCs w:val="18"/>
              </w:rPr>
              <w:t>prižemk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za sedežnico Sleme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FD634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6773" w14:textId="77777777" w:rsidR="007A0307" w:rsidRDefault="007A030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  <w:r>
              <w:rPr>
                <w:rFonts w:ascii="Titillium Web" w:hAnsi="Titillium Web" w:cs="Arial"/>
                <w:sz w:val="18"/>
                <w:szCs w:val="18"/>
              </w:rPr>
              <w:t>142</w:t>
            </w:r>
          </w:p>
        </w:tc>
        <w:permStart w:id="1149206451" w:edGrp="everyone"/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8976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iCs/>
                <w:sz w:val="18"/>
                <w:szCs w:val="18"/>
              </w:rPr>
            </w:r>
            <w:r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permEnd w:id="1149206451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  <w:permStart w:id="1670777274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2FCF" w14:textId="77777777" w:rsidR="007A0307" w:rsidRPr="007A0307" w:rsidRDefault="007A0307">
            <w:pPr>
              <w:spacing w:before="120" w:after="120"/>
              <w:jc w:val="center"/>
              <w:rPr>
                <w:rFonts w:cs="Arial"/>
                <w:bCs/>
                <w:sz w:val="18"/>
                <w:szCs w:val="18"/>
              </w:rPr>
            </w:pP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instrText xml:space="preserve"> FORMTEXT </w:instrText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fldChar w:fldCharType="separate"/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t> </w:t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t> </w:t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t> </w:t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t> </w:t>
            </w:r>
            <w:r w:rsidRPr="007A0307">
              <w:rPr>
                <w:rFonts w:cs="Arial"/>
                <w:bCs/>
                <w:iCs/>
                <w:color w:val="auto"/>
                <w:sz w:val="18"/>
                <w:szCs w:val="18"/>
              </w:rPr>
              <w:t> </w:t>
            </w:r>
            <w:r w:rsidRPr="007A0307">
              <w:rPr>
                <w:rFonts w:cs="Arial"/>
                <w:bCs/>
                <w:color w:val="auto"/>
                <w:sz w:val="18"/>
                <w:szCs w:val="18"/>
              </w:rPr>
              <w:fldChar w:fldCharType="end"/>
            </w:r>
            <w:permEnd w:id="1670777274"/>
            <w:r w:rsidRPr="007A0307">
              <w:rPr>
                <w:rFonts w:cs="Arial"/>
                <w:bCs/>
                <w:color w:val="auto"/>
                <w:sz w:val="18"/>
                <w:szCs w:val="18"/>
              </w:rPr>
              <w:t xml:space="preserve"> EUR</w:t>
            </w:r>
          </w:p>
        </w:tc>
      </w:tr>
      <w:tr w:rsidR="007A0307" w14:paraId="4796FE23" w14:textId="77777777" w:rsidTr="007A0307">
        <w:tc>
          <w:tcPr>
            <w:tcW w:w="4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2C269E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D2273C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37E63E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88889E6" w14:textId="77777777" w:rsidR="007A0307" w:rsidRDefault="007A030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314C" w14:textId="77777777" w:rsidR="007A0307" w:rsidRDefault="007A030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Vrednost DDV</w:t>
            </w:r>
          </w:p>
        </w:tc>
        <w:permStart w:id="1998468475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EF67" w14:textId="77777777" w:rsidR="007A0307" w:rsidRDefault="007A030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iCs/>
                <w:sz w:val="18"/>
                <w:szCs w:val="18"/>
              </w:rPr>
            </w:r>
            <w:r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permEnd w:id="1998468475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</w:tr>
      <w:tr w:rsidR="007A0307" w14:paraId="1DB6BBA0" w14:textId="77777777" w:rsidTr="007A0307"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055A4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22EA6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46760" w14:textId="77777777" w:rsidR="007A0307" w:rsidRDefault="007A0307">
            <w:pPr>
              <w:spacing w:before="120" w:after="12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BEBC3E" w14:textId="77777777" w:rsidR="007A0307" w:rsidRDefault="007A0307">
            <w:pPr>
              <w:pStyle w:val="Slika"/>
              <w:spacing w:before="120"/>
              <w:rPr>
                <w:rFonts w:ascii="Titillium Web" w:hAnsi="Titillium Web"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85CA" w14:textId="77777777" w:rsidR="007A0307" w:rsidRDefault="007A030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t>Skupaj z DDV</w:t>
            </w:r>
          </w:p>
        </w:tc>
        <w:permStart w:id="479492304" w:edGrp="everyone"/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8C78" w14:textId="77777777" w:rsidR="007A0307" w:rsidRDefault="007A0307">
            <w:pPr>
              <w:spacing w:before="120" w:after="120"/>
              <w:jc w:val="center"/>
              <w:rPr>
                <w:rFonts w:cs="Arial"/>
                <w:bCs/>
                <w:iCs/>
                <w:sz w:val="18"/>
                <w:szCs w:val="18"/>
              </w:rPr>
            </w:pPr>
            <w:r>
              <w:rPr>
                <w:rFonts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iCs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bCs/>
                <w:iCs/>
                <w:sz w:val="18"/>
                <w:szCs w:val="18"/>
              </w:rPr>
            </w:r>
            <w:r>
              <w:rPr>
                <w:rFonts w:cs="Arial"/>
                <w:bCs/>
                <w:iCs/>
                <w:sz w:val="18"/>
                <w:szCs w:val="18"/>
              </w:rPr>
              <w:fldChar w:fldCharType="separate"/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bCs/>
                <w:iCs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  <w:permEnd w:id="479492304"/>
            <w:r>
              <w:rPr>
                <w:rFonts w:cs="Arial"/>
                <w:sz w:val="18"/>
                <w:szCs w:val="18"/>
              </w:rPr>
              <w:t xml:space="preserve"> EUR</w:t>
            </w:r>
          </w:p>
        </w:tc>
      </w:tr>
    </w:tbl>
    <w:p w14:paraId="0648AF7D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2D80F107" w14:textId="77777777" w:rsidR="002C7D46" w:rsidRPr="002C7D46" w:rsidRDefault="002C7D46" w:rsidP="002C7D46">
      <w:pPr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lastRenderedPageBreak/>
        <w:t xml:space="preserve">Cena, navedena v ponudbi </w:t>
      </w:r>
      <w:r w:rsidR="007A0307">
        <w:rPr>
          <w:rFonts w:cs="Arial"/>
          <w:sz w:val="20"/>
          <w:szCs w:val="20"/>
        </w:rPr>
        <w:t>dobavitelja</w:t>
      </w:r>
      <w:r w:rsidRPr="002C7D46">
        <w:rPr>
          <w:rFonts w:cs="Arial"/>
          <w:sz w:val="20"/>
          <w:szCs w:val="20"/>
        </w:rPr>
        <w:t xml:space="preserve"> </w:t>
      </w:r>
      <w:r w:rsidR="007A0307" w:rsidRPr="007A0307">
        <w:rPr>
          <w:rFonts w:cs="Arial"/>
          <w:sz w:val="20"/>
          <w:szCs w:val="20"/>
        </w:rPr>
        <w:t xml:space="preserve">št. </w:t>
      </w:r>
      <w:permStart w:id="576657850" w:edGrp="everyone"/>
      <w:r w:rsidR="007A0307" w:rsidRPr="007A0307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0307" w:rsidRPr="007A0307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7A0307" w:rsidRPr="007A0307">
        <w:rPr>
          <w:rFonts w:cs="Arial"/>
          <w:b/>
          <w:bCs/>
          <w:iCs/>
          <w:sz w:val="20"/>
          <w:szCs w:val="20"/>
        </w:rPr>
      </w:r>
      <w:r w:rsidR="007A0307" w:rsidRPr="007A0307">
        <w:rPr>
          <w:rFonts w:cs="Arial"/>
          <w:b/>
          <w:bCs/>
          <w:iCs/>
          <w:sz w:val="20"/>
          <w:szCs w:val="20"/>
        </w:rPr>
        <w:fldChar w:fldCharType="separate"/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sz w:val="20"/>
          <w:szCs w:val="20"/>
        </w:rPr>
        <w:fldChar w:fldCharType="end"/>
      </w:r>
      <w:permEnd w:id="576657850"/>
      <w:r w:rsidR="007A0307" w:rsidRPr="007A0307">
        <w:rPr>
          <w:rFonts w:cs="Arial"/>
          <w:sz w:val="20"/>
          <w:szCs w:val="20"/>
        </w:rPr>
        <w:t xml:space="preserve"> z dne </w:t>
      </w:r>
      <w:permStart w:id="703020693" w:edGrp="everyone"/>
      <w:r w:rsidR="007A0307" w:rsidRPr="007A0307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0307" w:rsidRPr="007A0307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7A0307" w:rsidRPr="007A0307">
        <w:rPr>
          <w:rFonts w:cs="Arial"/>
          <w:b/>
          <w:bCs/>
          <w:iCs/>
          <w:sz w:val="20"/>
          <w:szCs w:val="20"/>
        </w:rPr>
      </w:r>
      <w:r w:rsidR="007A0307" w:rsidRPr="007A0307">
        <w:rPr>
          <w:rFonts w:cs="Arial"/>
          <w:b/>
          <w:bCs/>
          <w:iCs/>
          <w:sz w:val="20"/>
          <w:szCs w:val="20"/>
        </w:rPr>
        <w:fldChar w:fldCharType="separate"/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sz w:val="20"/>
          <w:szCs w:val="20"/>
        </w:rPr>
        <w:fldChar w:fldCharType="end"/>
      </w:r>
      <w:permEnd w:id="703020693"/>
      <w:r w:rsidR="007A0307" w:rsidRPr="007A0307">
        <w:rPr>
          <w:rFonts w:cs="Arial"/>
          <w:sz w:val="20"/>
          <w:szCs w:val="20"/>
        </w:rPr>
        <w:t xml:space="preserve">. </w:t>
      </w:r>
      <w:permStart w:id="716061356" w:edGrp="everyone"/>
      <w:r w:rsidR="007A0307" w:rsidRPr="007A0307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A0307" w:rsidRPr="007A0307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7A0307" w:rsidRPr="007A0307">
        <w:rPr>
          <w:rFonts w:cs="Arial"/>
          <w:b/>
          <w:bCs/>
          <w:iCs/>
          <w:sz w:val="20"/>
          <w:szCs w:val="20"/>
        </w:rPr>
      </w:r>
      <w:r w:rsidR="007A0307" w:rsidRPr="007A0307">
        <w:rPr>
          <w:rFonts w:cs="Arial"/>
          <w:b/>
          <w:bCs/>
          <w:iCs/>
          <w:sz w:val="20"/>
          <w:szCs w:val="20"/>
        </w:rPr>
        <w:fldChar w:fldCharType="separate"/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b/>
          <w:bCs/>
          <w:iCs/>
          <w:sz w:val="20"/>
          <w:szCs w:val="20"/>
        </w:rPr>
        <w:t> </w:t>
      </w:r>
      <w:r w:rsidR="007A0307" w:rsidRPr="007A0307">
        <w:rPr>
          <w:rFonts w:cs="Arial"/>
          <w:sz w:val="20"/>
          <w:szCs w:val="20"/>
        </w:rPr>
        <w:fldChar w:fldCharType="end"/>
      </w:r>
      <w:permEnd w:id="716061356"/>
      <w:r w:rsidR="007A0307" w:rsidRPr="007A0307">
        <w:rPr>
          <w:rFonts w:cs="Arial"/>
          <w:sz w:val="20"/>
          <w:szCs w:val="20"/>
        </w:rPr>
        <w:t>. 2023</w:t>
      </w:r>
      <w:r w:rsidRPr="002C7D46">
        <w:rPr>
          <w:rFonts w:cs="Arial"/>
          <w:sz w:val="20"/>
          <w:szCs w:val="20"/>
        </w:rPr>
        <w:t>, ki je sestavni del te pogodbe, je v času veljavnosti te pogodbe fiksna in se ne spreminja pod nobenim pogojem.</w:t>
      </w:r>
    </w:p>
    <w:p w14:paraId="46AB703C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39FD8DB5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V pogodbeno ceno so vključeni vsi materialni in nematerialni stroški, ki bodo potrebni za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izvedbo predmeta naročila, vključno s stroški dela, stroški predelave, stroški materiala, stroški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prevoza, carine, stroški izdelave ponudbene dokumentacije in stroški dostave predmeta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javnega naročila na lokacijo naročnika.</w:t>
      </w:r>
    </w:p>
    <w:p w14:paraId="4F321F69" w14:textId="77777777" w:rsidR="002C7D46" w:rsidRPr="002C7D46" w:rsidRDefault="002C7D46" w:rsidP="002C7D46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contextualSpacing/>
        <w:rPr>
          <w:rFonts w:ascii="Titillium Web" w:hAnsi="Titillium Web" w:cs="Arial"/>
          <w:b/>
          <w:sz w:val="20"/>
        </w:rPr>
      </w:pPr>
      <w:bookmarkStart w:id="6" w:name="bookmark5"/>
      <w:r w:rsidRPr="002C7D46">
        <w:rPr>
          <w:rFonts w:ascii="Titillium Web" w:hAnsi="Titillium Web" w:cs="Arial"/>
          <w:b/>
          <w:sz w:val="20"/>
        </w:rPr>
        <w:t xml:space="preserve"> KAKOVOST</w:t>
      </w:r>
      <w:bookmarkEnd w:id="6"/>
    </w:p>
    <w:p w14:paraId="50EBE3FF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04969A36" w14:textId="77777777" w:rsidR="002C7D46" w:rsidRPr="002C7D46" w:rsidRDefault="002C7D46" w:rsidP="002C7D46">
      <w:pPr>
        <w:spacing w:after="18" w:line="210" w:lineRule="exact"/>
        <w:outlineLvl w:val="0"/>
        <w:rPr>
          <w:rFonts w:cs="Arial"/>
          <w:b/>
          <w:spacing w:val="2"/>
          <w:sz w:val="20"/>
          <w:szCs w:val="20"/>
        </w:rPr>
      </w:pPr>
    </w:p>
    <w:p w14:paraId="20A6C4AA" w14:textId="77777777" w:rsidR="002C7D46" w:rsidRDefault="002C7D46" w:rsidP="007A0307">
      <w:pPr>
        <w:ind w:left="40"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Kakovost dobavljenega predmeta te pogodbe mora biti v skladu s tehničnimi specifikacijami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kupca, veljavno zakonodajo, ki se nanaša na predmet pogodbe in tehnično dokumentacijo, ki jo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 xml:space="preserve">je </w:t>
      </w:r>
      <w:r w:rsidR="007A0307">
        <w:rPr>
          <w:rFonts w:cs="Arial"/>
          <w:sz w:val="20"/>
          <w:szCs w:val="20"/>
        </w:rPr>
        <w:t>dobavitelj</w:t>
      </w:r>
      <w:r w:rsidRPr="002C7D46">
        <w:rPr>
          <w:rFonts w:cs="Arial"/>
          <w:sz w:val="20"/>
          <w:szCs w:val="20"/>
        </w:rPr>
        <w:t xml:space="preserve"> predložil k ponudbi.</w:t>
      </w:r>
    </w:p>
    <w:p w14:paraId="38D36654" w14:textId="77777777" w:rsidR="007A0307" w:rsidRPr="002C7D46" w:rsidRDefault="007A0307" w:rsidP="007A0307">
      <w:pPr>
        <w:ind w:left="40" w:right="20"/>
        <w:jc w:val="both"/>
        <w:rPr>
          <w:spacing w:val="3"/>
          <w:sz w:val="20"/>
          <w:szCs w:val="20"/>
        </w:rPr>
      </w:pPr>
    </w:p>
    <w:p w14:paraId="210983AD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spacing w:val="3"/>
          <w:sz w:val="20"/>
          <w:szCs w:val="20"/>
        </w:rPr>
      </w:pPr>
      <w:r w:rsidRPr="002C7D46">
        <w:rPr>
          <w:spacing w:val="3"/>
          <w:sz w:val="20"/>
          <w:szCs w:val="20"/>
        </w:rPr>
        <w:t>člen</w:t>
      </w:r>
    </w:p>
    <w:p w14:paraId="050D518D" w14:textId="77777777" w:rsidR="002C7D46" w:rsidRPr="002C7D46" w:rsidRDefault="002C7D46" w:rsidP="002C7D46">
      <w:pPr>
        <w:rPr>
          <w:sz w:val="20"/>
          <w:szCs w:val="20"/>
        </w:rPr>
      </w:pPr>
    </w:p>
    <w:p w14:paraId="6AFE4F8F" w14:textId="77777777" w:rsidR="002C7D46" w:rsidRPr="002C7D46" w:rsidRDefault="002C7D46" w:rsidP="007A0307">
      <w:pPr>
        <w:ind w:left="40" w:right="23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V primeru neskladnosti dobavljenega predmeta pogodbe s tehnično dokumentacijo, lahko kupec odstopi od </w:t>
      </w:r>
      <w:r w:rsidR="007A0307">
        <w:rPr>
          <w:rFonts w:cs="Arial"/>
          <w:sz w:val="20"/>
          <w:szCs w:val="20"/>
        </w:rPr>
        <w:t>p</w:t>
      </w:r>
      <w:r w:rsidRPr="002C7D46">
        <w:rPr>
          <w:rFonts w:cs="Arial"/>
          <w:sz w:val="20"/>
          <w:szCs w:val="20"/>
        </w:rPr>
        <w:t xml:space="preserve">ogodbe brez kakršnekoli obveznosti do </w:t>
      </w:r>
      <w:r w:rsidR="007A0307">
        <w:rPr>
          <w:rFonts w:cs="Arial"/>
          <w:sz w:val="20"/>
          <w:szCs w:val="20"/>
        </w:rPr>
        <w:t>dobavitelja</w:t>
      </w:r>
      <w:r w:rsidRPr="002C7D46">
        <w:rPr>
          <w:rFonts w:cs="Arial"/>
          <w:sz w:val="20"/>
          <w:szCs w:val="20"/>
        </w:rPr>
        <w:t>.</w:t>
      </w:r>
    </w:p>
    <w:p w14:paraId="393F09C6" w14:textId="77777777" w:rsidR="002C7D46" w:rsidRPr="002C7D46" w:rsidRDefault="002C7D46" w:rsidP="002C7D46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contextualSpacing/>
        <w:rPr>
          <w:rFonts w:ascii="Titillium Web" w:hAnsi="Titillium Web" w:cs="Arial"/>
          <w:b/>
          <w:spacing w:val="2"/>
          <w:sz w:val="20"/>
        </w:rPr>
      </w:pPr>
      <w:bookmarkStart w:id="7" w:name="bookmark6"/>
      <w:r w:rsidRPr="002C7D46">
        <w:rPr>
          <w:rFonts w:ascii="Titillium Web" w:hAnsi="Titillium Web" w:cs="Arial"/>
          <w:b/>
          <w:sz w:val="20"/>
        </w:rPr>
        <w:t>GARANCIJSKI ROKI</w:t>
      </w:r>
      <w:bookmarkEnd w:id="7"/>
    </w:p>
    <w:p w14:paraId="4266CF44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7D2A317A" w14:textId="77777777" w:rsidR="002C7D46" w:rsidRPr="002C7D46" w:rsidRDefault="002C7D46" w:rsidP="002C7D46">
      <w:pPr>
        <w:ind w:right="20"/>
        <w:rPr>
          <w:rFonts w:cs="Arial"/>
          <w:sz w:val="20"/>
          <w:szCs w:val="20"/>
        </w:rPr>
      </w:pPr>
    </w:p>
    <w:p w14:paraId="56B903FD" w14:textId="77777777" w:rsidR="002C7D46" w:rsidRPr="002C7D46" w:rsidRDefault="002C7D46" w:rsidP="007A0307">
      <w:pPr>
        <w:ind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Prodajalec izjavlja, da nudi dvanajst (12) mesečno garancijo </w:t>
      </w:r>
      <w:r w:rsidR="007A0307">
        <w:rPr>
          <w:rFonts w:cs="Arial"/>
          <w:sz w:val="20"/>
          <w:szCs w:val="20"/>
        </w:rPr>
        <w:t>na dobavljeno blago, garancija prične teči z dnem dobave predmeta pogodbe na lokacijo naročnika</w:t>
      </w:r>
      <w:r w:rsidRPr="002C7D46">
        <w:rPr>
          <w:rFonts w:cs="Arial"/>
          <w:sz w:val="20"/>
          <w:szCs w:val="20"/>
        </w:rPr>
        <w:t>.</w:t>
      </w:r>
    </w:p>
    <w:p w14:paraId="12DAE5B1" w14:textId="77777777" w:rsidR="002C7D46" w:rsidRPr="002C7D46" w:rsidRDefault="002C7D46" w:rsidP="002C7D46">
      <w:pPr>
        <w:pStyle w:val="Odstavekseznama"/>
        <w:numPr>
          <w:ilvl w:val="0"/>
          <w:numId w:val="19"/>
        </w:numPr>
        <w:spacing w:before="120" w:after="120" w:line="240" w:lineRule="auto"/>
        <w:ind w:left="0" w:right="23" w:firstLine="0"/>
        <w:contextualSpacing/>
        <w:rPr>
          <w:rFonts w:ascii="Titillium Web" w:hAnsi="Titillium Web" w:cs="Arial"/>
          <w:b/>
          <w:sz w:val="20"/>
        </w:rPr>
      </w:pPr>
      <w:r w:rsidRPr="002C7D46">
        <w:rPr>
          <w:rFonts w:ascii="Titillium Web" w:hAnsi="Titillium Web" w:cs="Arial"/>
          <w:b/>
          <w:sz w:val="20"/>
        </w:rPr>
        <w:t>ROK DOBAVE</w:t>
      </w:r>
    </w:p>
    <w:p w14:paraId="72AA768A" w14:textId="77777777" w:rsidR="002C7D46" w:rsidRPr="002C7D46" w:rsidRDefault="002C7D46" w:rsidP="002C7D46">
      <w:pPr>
        <w:numPr>
          <w:ilvl w:val="0"/>
          <w:numId w:val="22"/>
        </w:numPr>
        <w:spacing w:after="200"/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109271AA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5D1F3F07" w14:textId="40866BDE" w:rsidR="002C7D46" w:rsidRPr="002C7D46" w:rsidRDefault="002C7D46" w:rsidP="002C7D46">
      <w:pPr>
        <w:tabs>
          <w:tab w:val="left" w:leader="underscore" w:pos="4359"/>
        </w:tabs>
        <w:ind w:lef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Dobavni rok: </w:t>
      </w:r>
      <w:r w:rsidR="00707127">
        <w:rPr>
          <w:rFonts w:cs="Arial"/>
          <w:sz w:val="20"/>
          <w:szCs w:val="20"/>
        </w:rPr>
        <w:t xml:space="preserve">do </w:t>
      </w:r>
      <w:r w:rsidR="00962E18" w:rsidRPr="00962E18">
        <w:rPr>
          <w:rFonts w:cs="Arial"/>
          <w:sz w:val="20"/>
          <w:szCs w:val="20"/>
        </w:rPr>
        <w:t>16. 10. 2023</w:t>
      </w:r>
      <w:r w:rsidRPr="002C7D46">
        <w:rPr>
          <w:rFonts w:cs="Arial"/>
          <w:sz w:val="20"/>
          <w:szCs w:val="20"/>
        </w:rPr>
        <w:t>.</w:t>
      </w:r>
    </w:p>
    <w:p w14:paraId="12C1D932" w14:textId="77777777" w:rsidR="002C7D46" w:rsidRPr="002C7D46" w:rsidRDefault="002C7D46" w:rsidP="002C7D46">
      <w:pPr>
        <w:ind w:left="20" w:right="20"/>
        <w:jc w:val="both"/>
        <w:rPr>
          <w:rFonts w:cs="Arial"/>
          <w:sz w:val="20"/>
          <w:szCs w:val="20"/>
        </w:rPr>
      </w:pPr>
    </w:p>
    <w:p w14:paraId="31B60AFD" w14:textId="77777777" w:rsidR="002C7D46" w:rsidRPr="002C7D46" w:rsidRDefault="00962E18" w:rsidP="002C7D46">
      <w:pPr>
        <w:ind w:left="20" w:right="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 w:rsidR="002C7D46" w:rsidRPr="002C7D46">
        <w:rPr>
          <w:rFonts w:cs="Arial"/>
          <w:sz w:val="20"/>
          <w:szCs w:val="20"/>
        </w:rPr>
        <w:t>se obvezuje, da bo predmet te pogodbe dobavil pravočasno in v skladu s pogodbenimi določili,</w:t>
      </w:r>
      <w:r w:rsidR="002C7D46" w:rsidRPr="002C7D46">
        <w:rPr>
          <w:rFonts w:cs="Arial"/>
          <w:spacing w:val="3"/>
          <w:sz w:val="20"/>
          <w:szCs w:val="20"/>
        </w:rPr>
        <w:t xml:space="preserve"> </w:t>
      </w:r>
      <w:r w:rsidR="002C7D46" w:rsidRPr="002C7D46">
        <w:rPr>
          <w:rFonts w:cs="Arial"/>
          <w:sz w:val="20"/>
          <w:szCs w:val="20"/>
        </w:rPr>
        <w:t xml:space="preserve">na lokacijo kupca: </w:t>
      </w:r>
      <w:r w:rsidRPr="00707127">
        <w:rPr>
          <w:rFonts w:cs="Arial"/>
          <w:sz w:val="20"/>
          <w:szCs w:val="20"/>
        </w:rPr>
        <w:t>Zgornja postaja Pohorska vzpenjača</w:t>
      </w:r>
      <w:r w:rsidR="002C7D46" w:rsidRPr="002C7D46">
        <w:rPr>
          <w:rFonts w:cs="Arial"/>
          <w:sz w:val="20"/>
          <w:szCs w:val="20"/>
        </w:rPr>
        <w:t>. Dobava se bo štela za pravilno izvršeno,</w:t>
      </w:r>
      <w:r w:rsidR="002C7D46" w:rsidRPr="002C7D46">
        <w:rPr>
          <w:rFonts w:cs="Arial"/>
          <w:spacing w:val="3"/>
          <w:sz w:val="20"/>
          <w:szCs w:val="20"/>
        </w:rPr>
        <w:t xml:space="preserve"> </w:t>
      </w:r>
      <w:r w:rsidR="002C7D46" w:rsidRPr="002C7D46">
        <w:rPr>
          <w:rFonts w:cs="Arial"/>
          <w:sz w:val="20"/>
          <w:szCs w:val="20"/>
        </w:rPr>
        <w:t xml:space="preserve">ko bo </w:t>
      </w:r>
      <w:r>
        <w:rPr>
          <w:rFonts w:cs="Arial"/>
          <w:sz w:val="20"/>
          <w:szCs w:val="20"/>
        </w:rPr>
        <w:t>dobavitelj</w:t>
      </w:r>
      <w:r w:rsidR="002C7D46" w:rsidRPr="002C7D46">
        <w:rPr>
          <w:rFonts w:cs="Arial"/>
          <w:sz w:val="20"/>
          <w:szCs w:val="20"/>
        </w:rPr>
        <w:t xml:space="preserve"> kupcu izročil predmet pogodbe, vključno z vso zahtevano dokumentacijo in ko</w:t>
      </w:r>
      <w:r w:rsidR="002C7D46" w:rsidRPr="002C7D46">
        <w:rPr>
          <w:rFonts w:cs="Arial"/>
          <w:spacing w:val="3"/>
          <w:sz w:val="20"/>
          <w:szCs w:val="20"/>
        </w:rPr>
        <w:t xml:space="preserve"> </w:t>
      </w:r>
      <w:r w:rsidR="002C7D46" w:rsidRPr="002C7D46">
        <w:rPr>
          <w:rFonts w:cs="Arial"/>
          <w:sz w:val="20"/>
          <w:szCs w:val="20"/>
        </w:rPr>
        <w:t xml:space="preserve">kupec in </w:t>
      </w:r>
      <w:r>
        <w:rPr>
          <w:rFonts w:cs="Arial"/>
          <w:sz w:val="20"/>
          <w:szCs w:val="20"/>
        </w:rPr>
        <w:t>dobavitelj</w:t>
      </w:r>
      <w:r w:rsidR="002C7D46" w:rsidRPr="002C7D46">
        <w:rPr>
          <w:rFonts w:cs="Arial"/>
          <w:sz w:val="20"/>
          <w:szCs w:val="20"/>
        </w:rPr>
        <w:t xml:space="preserve"> podpišeta prevzemni zapisnik, v kolikor na prevzem ne bo nobenih pripomb po zapisniku.</w:t>
      </w:r>
    </w:p>
    <w:p w14:paraId="2FD04BC0" w14:textId="77777777" w:rsidR="002C7D46" w:rsidRPr="002C7D46" w:rsidRDefault="002C7D46" w:rsidP="002C7D46">
      <w:pPr>
        <w:ind w:right="20"/>
        <w:rPr>
          <w:rFonts w:cs="Arial"/>
          <w:sz w:val="20"/>
          <w:szCs w:val="20"/>
        </w:rPr>
      </w:pPr>
    </w:p>
    <w:p w14:paraId="64F6D54C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6C61A890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798C81FD" w14:textId="77777777" w:rsidR="002C7D46" w:rsidRPr="002C7D46" w:rsidRDefault="00962E18" w:rsidP="00962E18">
      <w:pPr>
        <w:ind w:left="20" w:right="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 w:rsidR="002C7D46" w:rsidRPr="002C7D46">
        <w:rPr>
          <w:rFonts w:cs="Arial"/>
          <w:sz w:val="20"/>
          <w:szCs w:val="20"/>
        </w:rPr>
        <w:t>se obvezuje, da bo ob predaji predmeta te pogodbe kupcu izročil naslednje</w:t>
      </w:r>
      <w:r w:rsidR="002C7D46" w:rsidRPr="002C7D46">
        <w:rPr>
          <w:rFonts w:cs="Arial"/>
          <w:spacing w:val="3"/>
          <w:sz w:val="20"/>
          <w:szCs w:val="20"/>
        </w:rPr>
        <w:t xml:space="preserve"> </w:t>
      </w:r>
      <w:r w:rsidR="002C7D46" w:rsidRPr="002C7D46">
        <w:rPr>
          <w:rFonts w:cs="Arial"/>
          <w:sz w:val="20"/>
          <w:szCs w:val="20"/>
        </w:rPr>
        <w:t>dokumente v pisni ali elektronski obliki:</w:t>
      </w:r>
    </w:p>
    <w:p w14:paraId="1E63B37C" w14:textId="77777777" w:rsidR="002C7D46" w:rsidRPr="002C7D46" w:rsidRDefault="002C7D46" w:rsidP="002C7D46">
      <w:pPr>
        <w:numPr>
          <w:ilvl w:val="0"/>
          <w:numId w:val="23"/>
        </w:numPr>
        <w:tabs>
          <w:tab w:val="left" w:pos="725"/>
        </w:tabs>
        <w:ind w:left="720" w:right="20" w:hanging="36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dokumentacija z vsemi tehničnimi podatki, vključno s potrebnimi risbami in slikami iz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 xml:space="preserve">katerih je razvidno, da </w:t>
      </w:r>
      <w:r w:rsidR="00962E18">
        <w:rPr>
          <w:rFonts w:cs="Arial"/>
          <w:sz w:val="20"/>
          <w:szCs w:val="20"/>
        </w:rPr>
        <w:t>dobavljeno blago</w:t>
      </w:r>
      <w:r w:rsidRPr="002C7D46">
        <w:rPr>
          <w:rFonts w:cs="Arial"/>
          <w:sz w:val="20"/>
          <w:szCs w:val="20"/>
        </w:rPr>
        <w:t xml:space="preserve"> ustreza tehničnim zahtevam,</w:t>
      </w:r>
    </w:p>
    <w:p w14:paraId="71E9572A" w14:textId="77777777" w:rsidR="002C7D46" w:rsidRPr="002C7D46" w:rsidRDefault="002C7D46" w:rsidP="002C7D46">
      <w:pPr>
        <w:numPr>
          <w:ilvl w:val="0"/>
          <w:numId w:val="23"/>
        </w:numPr>
        <w:tabs>
          <w:tab w:val="left" w:pos="720"/>
        </w:tabs>
        <w:ind w:left="720" w:hanging="36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lastRenderedPageBreak/>
        <w:t>navodila za upravljanje in vzdrževanje,</w:t>
      </w:r>
    </w:p>
    <w:p w14:paraId="1FC1CC2A" w14:textId="77777777" w:rsidR="002C7D46" w:rsidRPr="002C7D46" w:rsidRDefault="002C7D46" w:rsidP="002C7D46">
      <w:pPr>
        <w:numPr>
          <w:ilvl w:val="0"/>
          <w:numId w:val="23"/>
        </w:numPr>
        <w:tabs>
          <w:tab w:val="left" w:pos="720"/>
        </w:tabs>
        <w:ind w:left="720" w:hanging="36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potrdilo o tehnični brezhibnosti, </w:t>
      </w:r>
    </w:p>
    <w:p w14:paraId="68C21BEE" w14:textId="77777777" w:rsidR="002C7D46" w:rsidRPr="002C7D46" w:rsidRDefault="00962E18" w:rsidP="002C7D46">
      <w:pPr>
        <w:numPr>
          <w:ilvl w:val="0"/>
          <w:numId w:val="23"/>
        </w:numPr>
        <w:tabs>
          <w:tab w:val="left" w:pos="725"/>
        </w:tabs>
        <w:ind w:left="720" w:hanging="3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morebitno </w:t>
      </w:r>
      <w:r w:rsidR="002C7D46" w:rsidRPr="002C7D46">
        <w:rPr>
          <w:rFonts w:cs="Arial"/>
          <w:sz w:val="20"/>
          <w:szCs w:val="20"/>
        </w:rPr>
        <w:t>ostalo dokumentacijo v skladu z razpisno dokumentacijo naročnika.</w:t>
      </w:r>
    </w:p>
    <w:p w14:paraId="79B66DE5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66A2F4BB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1493A498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7F1E1BF4" w14:textId="77777777" w:rsidR="002C7D46" w:rsidRPr="002C7D46" w:rsidRDefault="002C7D46" w:rsidP="002C7D46">
      <w:pPr>
        <w:tabs>
          <w:tab w:val="left" w:pos="250"/>
        </w:tabs>
        <w:ind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V izjemnih primerih, ko </w:t>
      </w:r>
      <w:r w:rsidR="00962E18">
        <w:rPr>
          <w:rFonts w:cs="Arial"/>
          <w:sz w:val="20"/>
          <w:szCs w:val="20"/>
        </w:rPr>
        <w:t xml:space="preserve">dobavitelj </w:t>
      </w:r>
      <w:r w:rsidRPr="002C7D46">
        <w:rPr>
          <w:rFonts w:cs="Arial"/>
          <w:sz w:val="20"/>
          <w:szCs w:val="20"/>
        </w:rPr>
        <w:t>ne more izpolniti izvedbe predmeta pogodbe v dogovorjenem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roku zaradi višje sile (npr.: naravne nesreče, nenormalne vremenske ujme, vojna, dokazane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 xml:space="preserve">izgube pošiljke med transportom, dokazane poškodbe med dobavo, ipd.), mora </w:t>
      </w:r>
      <w:r w:rsidR="00962E18">
        <w:rPr>
          <w:rFonts w:cs="Arial"/>
          <w:sz w:val="20"/>
          <w:szCs w:val="20"/>
        </w:rPr>
        <w:t>dobavitelj</w:t>
      </w:r>
      <w:r w:rsidRPr="002C7D46">
        <w:rPr>
          <w:rFonts w:cs="Arial"/>
          <w:sz w:val="20"/>
          <w:szCs w:val="20"/>
        </w:rPr>
        <w:t xml:space="preserve"> kupca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nemudoma pisno obvestiti o nezmožnosti pravočasne dobave predmeta pogodbe in pri tem tudi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navesti vzroke zamude ter okvirni/pričakovani dejanski dobavni rok.</w:t>
      </w:r>
    </w:p>
    <w:p w14:paraId="41235D72" w14:textId="77777777" w:rsidR="002C7D46" w:rsidRPr="002C7D46" w:rsidRDefault="002C7D46" w:rsidP="002C7D46">
      <w:pPr>
        <w:pStyle w:val="Odstavekseznama"/>
        <w:numPr>
          <w:ilvl w:val="3"/>
          <w:numId w:val="23"/>
        </w:numPr>
        <w:spacing w:before="120" w:after="120" w:line="240" w:lineRule="auto"/>
        <w:contextualSpacing/>
        <w:rPr>
          <w:rFonts w:ascii="Titillium Web" w:hAnsi="Titillium Web" w:cs="Arial"/>
          <w:b/>
          <w:sz w:val="20"/>
        </w:rPr>
      </w:pPr>
      <w:r w:rsidRPr="002C7D46">
        <w:rPr>
          <w:rFonts w:ascii="Titillium Web" w:hAnsi="Titillium Web" w:cs="Arial"/>
          <w:b/>
          <w:sz w:val="20"/>
        </w:rPr>
        <w:t>PLAČILO</w:t>
      </w:r>
    </w:p>
    <w:p w14:paraId="04C4B75C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09BAE8D7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62833E38" w14:textId="77777777" w:rsidR="00962E18" w:rsidRPr="00962E18" w:rsidRDefault="00962E18" w:rsidP="00962E18">
      <w:pPr>
        <w:tabs>
          <w:tab w:val="left" w:pos="250"/>
        </w:tabs>
        <w:ind w:right="20"/>
        <w:rPr>
          <w:rFonts w:cs="Arial"/>
          <w:sz w:val="20"/>
          <w:szCs w:val="20"/>
        </w:rPr>
      </w:pPr>
      <w:bookmarkStart w:id="8" w:name="_Hlk89240761"/>
      <w:r>
        <w:rPr>
          <w:rFonts w:cs="Arial"/>
          <w:sz w:val="20"/>
          <w:szCs w:val="20"/>
        </w:rPr>
        <w:t>I</w:t>
      </w:r>
      <w:r w:rsidRPr="00962E18">
        <w:rPr>
          <w:rFonts w:cs="Arial"/>
          <w:sz w:val="20"/>
          <w:szCs w:val="20"/>
        </w:rPr>
        <w:t>zstavljanje računov bo potekalo po naslednji dinamiki</w:t>
      </w:r>
      <w:r>
        <w:rPr>
          <w:rFonts w:cs="Arial"/>
          <w:sz w:val="20"/>
          <w:szCs w:val="20"/>
        </w:rPr>
        <w:t xml:space="preserve"> (pogoj za izstavitev računa je uspešno opravljena primopredaja predmeta pogodbe)</w:t>
      </w:r>
      <w:r w:rsidRPr="00962E18">
        <w:rPr>
          <w:rFonts w:cs="Arial"/>
          <w:sz w:val="20"/>
          <w:szCs w:val="20"/>
        </w:rPr>
        <w:t>:</w:t>
      </w:r>
    </w:p>
    <w:p w14:paraId="5FF6DA6F" w14:textId="77777777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devet odstotkov (9%) pogodbene vrednost z DDV: deset (10) dni po sklenitvi pogodbe,</w:t>
      </w:r>
    </w:p>
    <w:p w14:paraId="1C26CA57" w14:textId="77777777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 xml:space="preserve">enajst odstotkov (11 %) pogodbene vrednosti z DDV: ob dobavi </w:t>
      </w:r>
      <w:proofErr w:type="spellStart"/>
      <w:r w:rsidRPr="00962E18">
        <w:rPr>
          <w:rFonts w:cs="Arial"/>
          <w:sz w:val="20"/>
          <w:szCs w:val="20"/>
        </w:rPr>
        <w:t>prižemk</w:t>
      </w:r>
      <w:proofErr w:type="spellEnd"/>
      <w:r w:rsidRPr="00962E18">
        <w:rPr>
          <w:rFonts w:cs="Arial"/>
          <w:sz w:val="20"/>
          <w:szCs w:val="20"/>
        </w:rPr>
        <w:t>,</w:t>
      </w:r>
    </w:p>
    <w:p w14:paraId="172D224E" w14:textId="77777777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osemnajst odstotkov (18 %) pogodbene vrednosti z DDV: trideset (30) dni po dobavi,</w:t>
      </w:r>
    </w:p>
    <w:p w14:paraId="3989D4BE" w14:textId="63CEEE92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enajst odstotkov (11 %) pogodbene vrednosti z DDV: november 202</w:t>
      </w:r>
      <w:r w:rsidR="008F3B4B">
        <w:rPr>
          <w:rFonts w:cs="Arial"/>
          <w:sz w:val="20"/>
          <w:szCs w:val="20"/>
        </w:rPr>
        <w:t>3</w:t>
      </w:r>
      <w:r w:rsidRPr="00962E18">
        <w:rPr>
          <w:rFonts w:cs="Arial"/>
          <w:sz w:val="20"/>
          <w:szCs w:val="20"/>
        </w:rPr>
        <w:t>,</w:t>
      </w:r>
    </w:p>
    <w:p w14:paraId="77B33EA8" w14:textId="586B01CD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enajst odstotkov (11 %) pogodbene vrednosti z DDV: december 202</w:t>
      </w:r>
      <w:r w:rsidR="008F3B4B">
        <w:rPr>
          <w:rFonts w:cs="Arial"/>
          <w:sz w:val="20"/>
          <w:szCs w:val="20"/>
        </w:rPr>
        <w:t>3</w:t>
      </w:r>
      <w:r w:rsidRPr="00962E18">
        <w:rPr>
          <w:rFonts w:cs="Arial"/>
          <w:sz w:val="20"/>
          <w:szCs w:val="20"/>
        </w:rPr>
        <w:t>,</w:t>
      </w:r>
    </w:p>
    <w:p w14:paraId="3277B7BB" w14:textId="1B2EAF30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enajst odstotkov (11 %) pogodbene vrednosti z DDV: januar 202</w:t>
      </w:r>
      <w:r w:rsidR="008F3B4B">
        <w:rPr>
          <w:rFonts w:cs="Arial"/>
          <w:sz w:val="20"/>
          <w:szCs w:val="20"/>
        </w:rPr>
        <w:t>4</w:t>
      </w:r>
      <w:r w:rsidRPr="00962E18">
        <w:rPr>
          <w:rFonts w:cs="Arial"/>
          <w:sz w:val="20"/>
          <w:szCs w:val="20"/>
        </w:rPr>
        <w:t>,</w:t>
      </w:r>
    </w:p>
    <w:p w14:paraId="35D04EC9" w14:textId="4607D313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enajst odstotkov (11 %) pogodbene vrednosti z DDV: februar 202</w:t>
      </w:r>
      <w:r w:rsidR="008F3B4B">
        <w:rPr>
          <w:rFonts w:cs="Arial"/>
          <w:sz w:val="20"/>
          <w:szCs w:val="20"/>
        </w:rPr>
        <w:t>4</w:t>
      </w:r>
      <w:r w:rsidRPr="00962E18">
        <w:rPr>
          <w:rFonts w:cs="Arial"/>
          <w:sz w:val="20"/>
          <w:szCs w:val="20"/>
        </w:rPr>
        <w:t>,</w:t>
      </w:r>
    </w:p>
    <w:p w14:paraId="136B444C" w14:textId="753D13CB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enajst odstotkov (11 %) pogodbene vrednosti z DDV: marec 202</w:t>
      </w:r>
      <w:r w:rsidR="008F3B4B">
        <w:rPr>
          <w:rFonts w:cs="Arial"/>
          <w:sz w:val="20"/>
          <w:szCs w:val="20"/>
        </w:rPr>
        <w:t>4</w:t>
      </w:r>
      <w:r w:rsidRPr="00962E18">
        <w:rPr>
          <w:rFonts w:cs="Arial"/>
          <w:sz w:val="20"/>
          <w:szCs w:val="20"/>
        </w:rPr>
        <w:t>,</w:t>
      </w:r>
    </w:p>
    <w:p w14:paraId="1527D1D5" w14:textId="3D6F3F0A" w:rsidR="00962E18" w:rsidRPr="00962E18" w:rsidRDefault="00962E18" w:rsidP="00962E18">
      <w:pPr>
        <w:numPr>
          <w:ilvl w:val="0"/>
          <w:numId w:val="18"/>
        </w:numPr>
        <w:tabs>
          <w:tab w:val="left" w:pos="250"/>
        </w:tabs>
        <w:ind w:right="20"/>
        <w:rPr>
          <w:rFonts w:cs="Arial"/>
          <w:sz w:val="20"/>
          <w:szCs w:val="20"/>
        </w:rPr>
      </w:pPr>
      <w:r w:rsidRPr="00962E18">
        <w:rPr>
          <w:rFonts w:cs="Arial"/>
          <w:sz w:val="20"/>
          <w:szCs w:val="20"/>
        </w:rPr>
        <w:t>sedem odstotkov (7 %) pogodbene vrednosti z DDV: april 202</w:t>
      </w:r>
      <w:r w:rsidR="008F3B4B">
        <w:rPr>
          <w:rFonts w:cs="Arial"/>
          <w:sz w:val="20"/>
          <w:szCs w:val="20"/>
        </w:rPr>
        <w:t>4</w:t>
      </w:r>
      <w:r w:rsidRPr="00962E18">
        <w:rPr>
          <w:rFonts w:cs="Arial"/>
          <w:sz w:val="20"/>
          <w:szCs w:val="20"/>
        </w:rPr>
        <w:t>.</w:t>
      </w:r>
    </w:p>
    <w:p w14:paraId="33A99107" w14:textId="77777777" w:rsidR="002C7D46" w:rsidRPr="002C7D46" w:rsidRDefault="002C7D46" w:rsidP="002C7D46">
      <w:pPr>
        <w:tabs>
          <w:tab w:val="left" w:pos="250"/>
        </w:tabs>
        <w:ind w:right="20"/>
        <w:rPr>
          <w:rFonts w:cs="Arial"/>
          <w:sz w:val="20"/>
          <w:szCs w:val="20"/>
        </w:rPr>
      </w:pPr>
    </w:p>
    <w:p w14:paraId="0B2D794F" w14:textId="77777777" w:rsidR="002C7D46" w:rsidRPr="002C7D46" w:rsidRDefault="002C7D46" w:rsidP="002C7D46">
      <w:pPr>
        <w:tabs>
          <w:tab w:val="left" w:pos="250"/>
        </w:tabs>
        <w:ind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Kupec se obvezuje, da bo prejet</w:t>
      </w:r>
      <w:r w:rsidR="00962E18">
        <w:rPr>
          <w:rFonts w:cs="Arial"/>
          <w:sz w:val="20"/>
          <w:szCs w:val="20"/>
        </w:rPr>
        <w:t>e</w:t>
      </w:r>
      <w:r w:rsidRPr="002C7D46">
        <w:rPr>
          <w:rFonts w:cs="Arial"/>
          <w:sz w:val="20"/>
          <w:szCs w:val="20"/>
        </w:rPr>
        <w:t xml:space="preserve"> račun</w:t>
      </w:r>
      <w:r w:rsidR="00962E18">
        <w:rPr>
          <w:rFonts w:cs="Arial"/>
          <w:sz w:val="20"/>
          <w:szCs w:val="20"/>
        </w:rPr>
        <w:t>e</w:t>
      </w:r>
      <w:r w:rsidRPr="002C7D46">
        <w:rPr>
          <w:rFonts w:cs="Arial"/>
          <w:sz w:val="20"/>
          <w:szCs w:val="20"/>
        </w:rPr>
        <w:t xml:space="preserve"> poravnal v roku 30 dni od dneva prejema računa in uspešno opravljene primopredaje predmeta pogodbe ter izročitvi pripadajoče zahtevane dokumentacije prevzetega predmeta pogodbe, na transakcijski račun </w:t>
      </w:r>
      <w:r w:rsidR="00962E18">
        <w:rPr>
          <w:rFonts w:cs="Arial"/>
          <w:sz w:val="20"/>
          <w:szCs w:val="20"/>
        </w:rPr>
        <w:t xml:space="preserve">dobavitelja, </w:t>
      </w:r>
      <w:r w:rsidRPr="002C7D46">
        <w:rPr>
          <w:rFonts w:cs="Arial"/>
          <w:sz w:val="20"/>
          <w:szCs w:val="20"/>
        </w:rPr>
        <w:t xml:space="preserve">št. TRR: </w:t>
      </w:r>
      <w:r w:rsidR="00962E18">
        <w:rPr>
          <w:rFonts w:cs="Arial"/>
          <w:sz w:val="20"/>
          <w:szCs w:val="20"/>
        </w:rPr>
        <w:t xml:space="preserve">št. </w:t>
      </w:r>
      <w:permStart w:id="101712932" w:edGrp="everyone"/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instrText xml:space="preserve"> FORMTEXT </w:instrText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fldChar w:fldCharType="separate"/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962E18">
        <w:rPr>
          <w:rFonts w:eastAsia="Calibri" w:cs="Times New Roman"/>
          <w:b/>
          <w:bCs/>
          <w:iCs/>
          <w:color w:val="auto"/>
          <w:sz w:val="20"/>
          <w:szCs w:val="20"/>
          <w:lang w:eastAsia="en-US"/>
        </w:rPr>
        <w:t> </w:t>
      </w:r>
      <w:r w:rsidR="00962E18">
        <w:rPr>
          <w:rFonts w:eastAsia="Calibri" w:cs="Times New Roman"/>
          <w:iCs/>
          <w:color w:val="auto"/>
          <w:sz w:val="20"/>
          <w:szCs w:val="20"/>
          <w:lang w:eastAsia="en-US"/>
        </w:rPr>
        <w:fldChar w:fldCharType="end"/>
      </w:r>
      <w:permEnd w:id="101712932"/>
      <w:r w:rsidRPr="002C7D46">
        <w:rPr>
          <w:rFonts w:cs="Arial"/>
          <w:sz w:val="20"/>
          <w:szCs w:val="20"/>
        </w:rPr>
        <w:t xml:space="preserve">, odprt pri banki: </w:t>
      </w:r>
      <w:permStart w:id="927814632" w:edGrp="everyone"/>
      <w:r w:rsidR="00962E18" w:rsidRPr="00962E18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962E18" w:rsidRPr="00962E18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962E18" w:rsidRPr="00962E18">
        <w:rPr>
          <w:rFonts w:cs="Arial"/>
          <w:b/>
          <w:bCs/>
          <w:iCs/>
          <w:sz w:val="20"/>
          <w:szCs w:val="20"/>
        </w:rPr>
      </w:r>
      <w:r w:rsidR="00962E18" w:rsidRPr="00962E18">
        <w:rPr>
          <w:rFonts w:cs="Arial"/>
          <w:b/>
          <w:bCs/>
          <w:iCs/>
          <w:sz w:val="20"/>
          <w:szCs w:val="20"/>
        </w:rPr>
        <w:fldChar w:fldCharType="separate"/>
      </w:r>
      <w:r w:rsidR="00962E18" w:rsidRPr="00962E18">
        <w:rPr>
          <w:rFonts w:cs="Arial"/>
          <w:b/>
          <w:bCs/>
          <w:iCs/>
          <w:sz w:val="20"/>
          <w:szCs w:val="20"/>
        </w:rPr>
        <w:t> </w:t>
      </w:r>
      <w:r w:rsidR="00962E18" w:rsidRPr="00962E18">
        <w:rPr>
          <w:rFonts w:cs="Arial"/>
          <w:b/>
          <w:bCs/>
          <w:iCs/>
          <w:sz w:val="20"/>
          <w:szCs w:val="20"/>
        </w:rPr>
        <w:t> </w:t>
      </w:r>
      <w:r w:rsidR="00962E18" w:rsidRPr="00962E18">
        <w:rPr>
          <w:rFonts w:cs="Arial"/>
          <w:b/>
          <w:bCs/>
          <w:iCs/>
          <w:sz w:val="20"/>
          <w:szCs w:val="20"/>
        </w:rPr>
        <w:t> </w:t>
      </w:r>
      <w:r w:rsidR="00962E18" w:rsidRPr="00962E18">
        <w:rPr>
          <w:rFonts w:cs="Arial"/>
          <w:b/>
          <w:bCs/>
          <w:iCs/>
          <w:sz w:val="20"/>
          <w:szCs w:val="20"/>
        </w:rPr>
        <w:t> </w:t>
      </w:r>
      <w:r w:rsidR="00962E18" w:rsidRPr="00962E18">
        <w:rPr>
          <w:rFonts w:cs="Arial"/>
          <w:b/>
          <w:bCs/>
          <w:iCs/>
          <w:sz w:val="20"/>
          <w:szCs w:val="20"/>
        </w:rPr>
        <w:t> </w:t>
      </w:r>
      <w:r w:rsidR="00962E18" w:rsidRPr="00962E18">
        <w:rPr>
          <w:rFonts w:cs="Arial"/>
          <w:sz w:val="20"/>
          <w:szCs w:val="20"/>
        </w:rPr>
        <w:fldChar w:fldCharType="end"/>
      </w:r>
      <w:permEnd w:id="927814632"/>
      <w:r w:rsidRPr="002C7D46">
        <w:rPr>
          <w:rFonts w:cs="Arial"/>
          <w:sz w:val="20"/>
          <w:szCs w:val="20"/>
        </w:rPr>
        <w:t>.</w:t>
      </w:r>
    </w:p>
    <w:p w14:paraId="6A939547" w14:textId="77777777" w:rsidR="002C7D46" w:rsidRPr="002C7D46" w:rsidRDefault="002C7D46" w:rsidP="002C7D46">
      <w:pPr>
        <w:tabs>
          <w:tab w:val="left" w:pos="318"/>
        </w:tabs>
        <w:spacing w:line="283" w:lineRule="exact"/>
        <w:ind w:right="20"/>
        <w:jc w:val="both"/>
        <w:rPr>
          <w:rFonts w:cs="Arial"/>
          <w:sz w:val="20"/>
          <w:szCs w:val="20"/>
        </w:rPr>
      </w:pPr>
    </w:p>
    <w:p w14:paraId="3AD2ACDE" w14:textId="77777777" w:rsidR="002C7D46" w:rsidRPr="002C7D46" w:rsidRDefault="002C7D46" w:rsidP="002C7D46">
      <w:pPr>
        <w:tabs>
          <w:tab w:val="left" w:pos="318"/>
        </w:tabs>
        <w:spacing w:line="283" w:lineRule="exact"/>
        <w:ind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V primeru zamude s plačilom je </w:t>
      </w:r>
      <w:r w:rsidR="00962E18">
        <w:rPr>
          <w:rFonts w:cs="Arial"/>
          <w:sz w:val="20"/>
          <w:szCs w:val="20"/>
        </w:rPr>
        <w:t>dobavitelj</w:t>
      </w:r>
      <w:r w:rsidRPr="002C7D46">
        <w:rPr>
          <w:rFonts w:cs="Arial"/>
          <w:sz w:val="20"/>
          <w:szCs w:val="20"/>
        </w:rPr>
        <w:t xml:space="preserve"> upravičen zaračunati kupcu zakonite zamudne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obresti.</w:t>
      </w:r>
    </w:p>
    <w:bookmarkEnd w:id="8"/>
    <w:p w14:paraId="3F3EA5F4" w14:textId="77777777" w:rsidR="002C7D46" w:rsidRPr="002C7D46" w:rsidRDefault="002C7D46" w:rsidP="002C7D46">
      <w:pPr>
        <w:numPr>
          <w:ilvl w:val="1"/>
          <w:numId w:val="24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POGODBENA KAZEN</w:t>
      </w:r>
    </w:p>
    <w:p w14:paraId="61714B4B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2626B4A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24BAD711" w14:textId="77777777" w:rsidR="002C7D46" w:rsidRPr="002C7D46" w:rsidRDefault="002C7D46" w:rsidP="002C7D46">
      <w:pPr>
        <w:snapToGrid w:val="0"/>
        <w:jc w:val="both"/>
        <w:rPr>
          <w:sz w:val="20"/>
          <w:szCs w:val="20"/>
        </w:rPr>
      </w:pPr>
      <w:r w:rsidRPr="002C7D46">
        <w:rPr>
          <w:sz w:val="20"/>
          <w:szCs w:val="20"/>
        </w:rPr>
        <w:t>V primeru, da pride do zamude dobavnega roka in le-ta ni posledica višje sile, je dogovorjena pogodbena kazen v višini enega odstotka (1 %) ponudbene vrednosti brez DDV za vsak dan zamude, pri čemer sme pogodbena kazen znašati največ deset odstotkov (10 %) ponudbene vrednosti brez DDV.</w:t>
      </w:r>
    </w:p>
    <w:p w14:paraId="2ED97135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66D8C369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lastRenderedPageBreak/>
        <w:t>člen</w:t>
      </w:r>
    </w:p>
    <w:p w14:paraId="24CD8616" w14:textId="77777777" w:rsidR="002C7D46" w:rsidRPr="002C7D46" w:rsidRDefault="002C7D46" w:rsidP="002C7D46">
      <w:pPr>
        <w:ind w:left="1440"/>
        <w:contextualSpacing/>
        <w:rPr>
          <w:rFonts w:cs="Arial"/>
          <w:sz w:val="20"/>
          <w:szCs w:val="20"/>
        </w:rPr>
      </w:pPr>
    </w:p>
    <w:p w14:paraId="7B9DC5E4" w14:textId="77777777" w:rsidR="002C7D46" w:rsidRPr="002C7D46" w:rsidRDefault="002C7D46" w:rsidP="002C7D46">
      <w:pPr>
        <w:snapToGrid w:val="0"/>
        <w:jc w:val="both"/>
        <w:rPr>
          <w:sz w:val="20"/>
          <w:szCs w:val="20"/>
        </w:rPr>
      </w:pPr>
      <w:r w:rsidRPr="002C7D46">
        <w:rPr>
          <w:sz w:val="20"/>
          <w:szCs w:val="20"/>
        </w:rPr>
        <w:t xml:space="preserve">Kupec si pridrži pravico uveljaviti pogodbeno kazen pri plačilu računa, četudi o kršitvi dobavnega roka </w:t>
      </w:r>
      <w:r w:rsidR="00962E18">
        <w:rPr>
          <w:sz w:val="20"/>
          <w:szCs w:val="20"/>
        </w:rPr>
        <w:t>dobavitelja</w:t>
      </w:r>
      <w:r w:rsidRPr="002C7D46">
        <w:rPr>
          <w:sz w:val="20"/>
          <w:szCs w:val="20"/>
        </w:rPr>
        <w:t xml:space="preserve"> na to ne bi opozoril. </w:t>
      </w:r>
    </w:p>
    <w:p w14:paraId="6EBDBC1A" w14:textId="77777777" w:rsidR="002C7D46" w:rsidRPr="002C7D46" w:rsidRDefault="002C7D46" w:rsidP="002C7D46">
      <w:pPr>
        <w:snapToGrid w:val="0"/>
        <w:jc w:val="both"/>
        <w:rPr>
          <w:sz w:val="20"/>
          <w:szCs w:val="20"/>
        </w:rPr>
      </w:pPr>
    </w:p>
    <w:p w14:paraId="7FE63072" w14:textId="77777777" w:rsidR="002C7D46" w:rsidRPr="002C7D46" w:rsidRDefault="002C7D46" w:rsidP="002C7D46">
      <w:pPr>
        <w:snapToGrid w:val="0"/>
        <w:jc w:val="both"/>
        <w:rPr>
          <w:sz w:val="20"/>
          <w:szCs w:val="20"/>
        </w:rPr>
      </w:pPr>
      <w:r w:rsidRPr="002C7D46">
        <w:rPr>
          <w:sz w:val="20"/>
          <w:szCs w:val="20"/>
        </w:rPr>
        <w:t xml:space="preserve">Kupec in </w:t>
      </w:r>
      <w:r w:rsidR="00962E18">
        <w:rPr>
          <w:sz w:val="20"/>
          <w:szCs w:val="20"/>
        </w:rPr>
        <w:t xml:space="preserve">dobavitelj </w:t>
      </w:r>
      <w:r w:rsidRPr="002C7D46">
        <w:rPr>
          <w:sz w:val="20"/>
          <w:szCs w:val="20"/>
        </w:rPr>
        <w:t>soglašata, da pravica zaračunati pogodbeno kazen ni pogojena z nastankom škode pri kupcu.</w:t>
      </w:r>
    </w:p>
    <w:p w14:paraId="3CDD811F" w14:textId="77777777" w:rsidR="002C7D46" w:rsidRPr="002C7D46" w:rsidRDefault="002C7D46" w:rsidP="002C7D46">
      <w:pPr>
        <w:numPr>
          <w:ilvl w:val="1"/>
          <w:numId w:val="24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FINANČNO ZAVAROVANJE</w:t>
      </w:r>
    </w:p>
    <w:p w14:paraId="18AF57E8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19CC2A5D" w14:textId="77777777" w:rsidR="002C7D46" w:rsidRPr="002C7D46" w:rsidRDefault="002C7D46" w:rsidP="002C7D46">
      <w:pPr>
        <w:rPr>
          <w:b/>
          <w:sz w:val="20"/>
          <w:szCs w:val="20"/>
        </w:rPr>
      </w:pPr>
    </w:p>
    <w:p w14:paraId="4881E569" w14:textId="77777777" w:rsidR="002C7D46" w:rsidRDefault="00962E18" w:rsidP="002C7D46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Dobavitelj </w:t>
      </w:r>
      <w:r w:rsidR="002C7D46" w:rsidRPr="002C7D46">
        <w:rPr>
          <w:bCs/>
          <w:sz w:val="20"/>
          <w:szCs w:val="20"/>
        </w:rPr>
        <w:t xml:space="preserve">mora naročniku najkasneje deset (10) dni od sklenitve pogodbe predložiti finančno zavarovanje za dobro izvedbo pogodbenih obveznosti – menično izjavo s pooblastilom za izpolnitev in bianco menico, v višini deset odstotkov (10,00 %) pogodbene vrednosti z DDV, </w:t>
      </w:r>
      <w:r w:rsidRPr="00962E18">
        <w:rPr>
          <w:bCs/>
          <w:sz w:val="20"/>
          <w:szCs w:val="20"/>
        </w:rPr>
        <w:t>podaljšano za dodatnih trideset (30) dni po poteku roka za dobavo predmeta pogodbe</w:t>
      </w:r>
      <w:r w:rsidR="002C7D46" w:rsidRPr="002C7D46">
        <w:rPr>
          <w:bCs/>
          <w:sz w:val="20"/>
          <w:szCs w:val="20"/>
        </w:rPr>
        <w:t>.</w:t>
      </w:r>
    </w:p>
    <w:p w14:paraId="3A4ACCC1" w14:textId="77777777" w:rsidR="00D125DE" w:rsidRDefault="00D125DE" w:rsidP="002C7D46">
      <w:pPr>
        <w:jc w:val="both"/>
        <w:rPr>
          <w:bCs/>
          <w:sz w:val="20"/>
          <w:szCs w:val="20"/>
        </w:rPr>
      </w:pPr>
    </w:p>
    <w:p w14:paraId="629DD942" w14:textId="77777777" w:rsidR="00D125DE" w:rsidRDefault="00D125DE" w:rsidP="002C7D46">
      <w:pPr>
        <w:jc w:val="both"/>
        <w:rPr>
          <w:bCs/>
          <w:sz w:val="20"/>
          <w:szCs w:val="20"/>
        </w:rPr>
      </w:pPr>
      <w:r w:rsidRPr="00D125DE">
        <w:rPr>
          <w:bCs/>
          <w:sz w:val="20"/>
          <w:szCs w:val="20"/>
        </w:rPr>
        <w:t xml:space="preserve">Predložitev finančnega zavarovanja za dobro izvedbo pogodbenih obveznosti je pogoj za veljavnost </w:t>
      </w:r>
      <w:r>
        <w:rPr>
          <w:bCs/>
          <w:sz w:val="20"/>
          <w:szCs w:val="20"/>
        </w:rPr>
        <w:t>te pogodbe.</w:t>
      </w:r>
    </w:p>
    <w:p w14:paraId="5CA4AE50" w14:textId="77777777" w:rsidR="00792323" w:rsidRDefault="00792323" w:rsidP="002C7D46">
      <w:pPr>
        <w:jc w:val="both"/>
        <w:rPr>
          <w:bCs/>
          <w:sz w:val="20"/>
          <w:szCs w:val="20"/>
        </w:rPr>
      </w:pPr>
    </w:p>
    <w:p w14:paraId="34C01E23" w14:textId="77777777" w:rsidR="00792323" w:rsidRDefault="00792323" w:rsidP="00792323">
      <w:pPr>
        <w:tabs>
          <w:tab w:val="left" w:pos="720"/>
          <w:tab w:val="center" w:pos="4536"/>
          <w:tab w:val="right" w:pos="9072"/>
        </w:tabs>
        <w:spacing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Kupec bo unovčil zavarovanje za dobro izvedbo pogodbenih obveznosti v primeru, če:</w:t>
      </w:r>
    </w:p>
    <w:p w14:paraId="4950EDD8" w14:textId="77777777" w:rsidR="00792323" w:rsidRDefault="00792323" w:rsidP="00792323">
      <w:pPr>
        <w:pStyle w:val="Odstavekseznama"/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Titillium Web" w:hAnsi="Titillium Web" w:cstheme="minorHAnsi"/>
          <w:sz w:val="20"/>
          <w:lang w:eastAsia="x-none"/>
        </w:rPr>
      </w:pPr>
      <w:r>
        <w:rPr>
          <w:rFonts w:ascii="Titillium Web" w:hAnsi="Titillium Web" w:cstheme="minorHAnsi"/>
          <w:sz w:val="20"/>
          <w:lang w:eastAsia="x-none"/>
        </w:rPr>
        <w:t>dobavitelj ne bo pričel izvajati svojih pogodbenih obveznosti v skladu z določili pogodbe, zahtevami dokumentacije v zvezi z oddajo javnega naročila ali tehničnimi specifikacijami ali</w:t>
      </w:r>
    </w:p>
    <w:p w14:paraId="40C15C19" w14:textId="77777777" w:rsidR="00792323" w:rsidRDefault="00792323" w:rsidP="00792323">
      <w:pPr>
        <w:pStyle w:val="Odstavekseznama"/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Titillium Web" w:hAnsi="Titillium Web" w:cstheme="minorHAnsi"/>
          <w:sz w:val="20"/>
          <w:lang w:eastAsia="x-none"/>
        </w:rPr>
      </w:pPr>
      <w:r>
        <w:rPr>
          <w:rFonts w:ascii="Titillium Web" w:hAnsi="Titillium Web" w:cstheme="minorHAnsi"/>
          <w:sz w:val="20"/>
          <w:lang w:eastAsia="x-none"/>
        </w:rPr>
        <w:t>dobavitelj ne bo izpolnil svojih pogodbenih obveznosti v skladu z določili pogodbe, zahtevami dokumentacije v zvezi z oddajo javnega naročila ali tehničnimi specifikacijami ali</w:t>
      </w:r>
    </w:p>
    <w:p w14:paraId="54F702BF" w14:textId="77777777" w:rsidR="00792323" w:rsidRDefault="00792323" w:rsidP="00792323">
      <w:pPr>
        <w:pStyle w:val="Odstavekseznama"/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Titillium Web" w:hAnsi="Titillium Web" w:cstheme="minorHAnsi"/>
          <w:sz w:val="20"/>
          <w:lang w:eastAsia="x-none"/>
        </w:rPr>
      </w:pPr>
      <w:r>
        <w:rPr>
          <w:rFonts w:ascii="Titillium Web" w:hAnsi="Titillium Web" w:cstheme="minorHAnsi"/>
          <w:sz w:val="20"/>
          <w:lang w:eastAsia="x-none"/>
        </w:rPr>
        <w:t>dobavitelj ne bo pravočasno izpolnil svojih pogodbenih obveznosti v skladu z določili pogodbe,  zahtevami dokumentacije v zvezi z oddajo javnega naročila ali tehničnimi specifikacijami ali</w:t>
      </w:r>
    </w:p>
    <w:p w14:paraId="23314729" w14:textId="77777777" w:rsidR="00792323" w:rsidRDefault="00792323" w:rsidP="00792323">
      <w:pPr>
        <w:pStyle w:val="Odstavekseznama"/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Titillium Web" w:hAnsi="Titillium Web" w:cstheme="minorHAnsi"/>
          <w:sz w:val="20"/>
          <w:lang w:eastAsia="x-none"/>
        </w:rPr>
      </w:pPr>
      <w:r>
        <w:rPr>
          <w:rFonts w:ascii="Titillium Web" w:hAnsi="Titillium Web" w:cstheme="minorHAnsi"/>
          <w:sz w:val="20"/>
          <w:lang w:eastAsia="x-none"/>
        </w:rPr>
        <w:t>dobavitelj ne bo pravilno izpolnil svojih pogodbenih obveznosti v skladu z določili pogodbe, zahtevami dokumentacije v zvezi z oddajo javnega naročila ali tehničnimi specifikacijami.</w:t>
      </w:r>
    </w:p>
    <w:p w14:paraId="3483A758" w14:textId="77777777" w:rsidR="002C7D46" w:rsidRPr="002C7D46" w:rsidRDefault="002C7D46" w:rsidP="002C7D46">
      <w:pPr>
        <w:jc w:val="both"/>
        <w:rPr>
          <w:sz w:val="20"/>
          <w:szCs w:val="20"/>
        </w:rPr>
      </w:pPr>
    </w:p>
    <w:p w14:paraId="39B79E54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441E1AB" w14:textId="77777777" w:rsidR="002C7D46" w:rsidRPr="002C7D46" w:rsidRDefault="002C7D46" w:rsidP="002C7D46">
      <w:pPr>
        <w:spacing w:before="120" w:after="120" w:line="240" w:lineRule="auto"/>
        <w:jc w:val="both"/>
        <w:rPr>
          <w:sz w:val="20"/>
          <w:szCs w:val="20"/>
        </w:rPr>
      </w:pPr>
    </w:p>
    <w:p w14:paraId="7E7B3F33" w14:textId="77777777" w:rsidR="002C7D46" w:rsidRPr="002C7D46" w:rsidRDefault="00D125DE" w:rsidP="002C7D46">
      <w:p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>
        <w:rPr>
          <w:sz w:val="20"/>
          <w:szCs w:val="20"/>
        </w:rPr>
        <w:t xml:space="preserve">Dobavitelj </w:t>
      </w:r>
      <w:r w:rsidR="002C7D46" w:rsidRPr="002C7D46">
        <w:rPr>
          <w:sz w:val="20"/>
          <w:szCs w:val="20"/>
        </w:rPr>
        <w:t xml:space="preserve">se zaveže, da bo ob uspešno izvedeni primopredaji predmeta pogodbe izročil kupcu </w:t>
      </w:r>
      <w:r w:rsidRPr="00D125DE">
        <w:rPr>
          <w:sz w:val="20"/>
          <w:szCs w:val="20"/>
        </w:rPr>
        <w:t>menično izjavo s pooblastilom za izpolnitev in bianco menico</w:t>
      </w:r>
      <w:r w:rsidR="002C7D46" w:rsidRPr="002C7D46">
        <w:rPr>
          <w:sz w:val="20"/>
          <w:szCs w:val="20"/>
        </w:rPr>
        <w:t xml:space="preserve"> za odpravo napak v garancijski dobi, v višini pet odstotkov (5,00 %) pogodbene vrednosti z DDV, z veljavnostjo vsaj še eno (1) leto od uspešno izvedene primopredaje </w:t>
      </w:r>
      <w:r>
        <w:rPr>
          <w:sz w:val="20"/>
          <w:szCs w:val="20"/>
        </w:rPr>
        <w:t>predmeta pogodbe</w:t>
      </w:r>
      <w:r w:rsidR="002C7D46" w:rsidRPr="002C7D46">
        <w:rPr>
          <w:sz w:val="20"/>
          <w:szCs w:val="20"/>
        </w:rPr>
        <w:t>. Finančno zavarovanje mora veljati</w:t>
      </w:r>
      <w:r w:rsidRPr="00D125DE">
        <w:rPr>
          <w:sz w:val="20"/>
          <w:szCs w:val="20"/>
        </w:rPr>
        <w:t xml:space="preserve"> vsaj še trideset (30) dni po preteku garancijske dobe</w:t>
      </w:r>
      <w:r w:rsidR="002C7D46" w:rsidRPr="002C7D46">
        <w:rPr>
          <w:sz w:val="20"/>
          <w:szCs w:val="20"/>
        </w:rPr>
        <w:t>.</w:t>
      </w:r>
    </w:p>
    <w:p w14:paraId="59347ED0" w14:textId="77777777" w:rsidR="002C7D46" w:rsidRPr="00D125DE" w:rsidRDefault="002C7D46" w:rsidP="00D125DE">
      <w:pPr>
        <w:numPr>
          <w:ilvl w:val="1"/>
          <w:numId w:val="24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PREDSTAVNIKI POGODBENIH STRANK</w:t>
      </w:r>
    </w:p>
    <w:p w14:paraId="4DF1D1FF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111F4B5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38E5B220" w14:textId="77777777" w:rsidR="002C7D46" w:rsidRPr="002C7D46" w:rsidRDefault="002C7D46" w:rsidP="002C7D46">
      <w:pPr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Predstavnik kupca za izvajanje te pogodbe je: </w:t>
      </w:r>
      <w:permStart w:id="1794593212" w:edGrp="everyone"/>
      <w:r w:rsidR="00D125DE" w:rsidRPr="00D125DE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125DE" w:rsidRPr="00D125DE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D125DE" w:rsidRPr="00D125DE">
        <w:rPr>
          <w:rFonts w:cs="Arial"/>
          <w:b/>
          <w:bCs/>
          <w:iCs/>
          <w:sz w:val="20"/>
          <w:szCs w:val="20"/>
        </w:rPr>
      </w:r>
      <w:r w:rsidR="00D125DE" w:rsidRPr="00D125DE">
        <w:rPr>
          <w:rFonts w:cs="Arial"/>
          <w:b/>
          <w:bCs/>
          <w:iCs/>
          <w:sz w:val="20"/>
          <w:szCs w:val="20"/>
        </w:rPr>
        <w:fldChar w:fldCharType="separate"/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iCs/>
          <w:sz w:val="20"/>
          <w:szCs w:val="20"/>
        </w:rPr>
        <w:fldChar w:fldCharType="end"/>
      </w:r>
      <w:permEnd w:id="1794593212"/>
      <w:r w:rsidR="00D125DE" w:rsidRPr="00D125DE">
        <w:rPr>
          <w:rFonts w:cs="Arial"/>
          <w:iCs/>
          <w:sz w:val="20"/>
          <w:szCs w:val="20"/>
        </w:rPr>
        <w:t>.</w:t>
      </w:r>
    </w:p>
    <w:p w14:paraId="5EEF3E74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1B3BD743" w14:textId="77777777" w:rsidR="002C7D46" w:rsidRPr="002C7D46" w:rsidRDefault="002C7D46" w:rsidP="002C7D46">
      <w:pPr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Predstavnik </w:t>
      </w:r>
      <w:r w:rsidR="00D125DE">
        <w:rPr>
          <w:rFonts w:cs="Arial"/>
          <w:sz w:val="20"/>
          <w:szCs w:val="20"/>
        </w:rPr>
        <w:t xml:space="preserve">dobavitelja </w:t>
      </w:r>
      <w:r w:rsidRPr="002C7D46">
        <w:rPr>
          <w:rFonts w:cs="Arial"/>
          <w:sz w:val="20"/>
          <w:szCs w:val="20"/>
        </w:rPr>
        <w:t xml:space="preserve">za izvajanje te pogodbe je: </w:t>
      </w:r>
      <w:permStart w:id="1842435600" w:edGrp="everyone"/>
      <w:r w:rsidR="00D125DE" w:rsidRPr="00D125DE">
        <w:rPr>
          <w:rFonts w:cs="Arial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125DE" w:rsidRPr="00D125DE">
        <w:rPr>
          <w:rFonts w:cs="Arial"/>
          <w:b/>
          <w:bCs/>
          <w:iCs/>
          <w:sz w:val="20"/>
          <w:szCs w:val="20"/>
        </w:rPr>
        <w:instrText xml:space="preserve"> FORMTEXT </w:instrText>
      </w:r>
      <w:r w:rsidR="00D125DE" w:rsidRPr="00D125DE">
        <w:rPr>
          <w:rFonts w:cs="Arial"/>
          <w:b/>
          <w:bCs/>
          <w:iCs/>
          <w:sz w:val="20"/>
          <w:szCs w:val="20"/>
        </w:rPr>
      </w:r>
      <w:r w:rsidR="00D125DE" w:rsidRPr="00D125DE">
        <w:rPr>
          <w:rFonts w:cs="Arial"/>
          <w:b/>
          <w:bCs/>
          <w:iCs/>
          <w:sz w:val="20"/>
          <w:szCs w:val="20"/>
        </w:rPr>
        <w:fldChar w:fldCharType="separate"/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/>
          <w:bCs/>
          <w:iCs/>
          <w:sz w:val="20"/>
          <w:szCs w:val="20"/>
        </w:rPr>
        <w:t> </w:t>
      </w:r>
      <w:r w:rsidR="00D125DE" w:rsidRPr="00D125DE">
        <w:rPr>
          <w:rFonts w:cs="Arial"/>
          <w:bCs/>
          <w:iCs/>
          <w:sz w:val="20"/>
          <w:szCs w:val="20"/>
        </w:rPr>
        <w:fldChar w:fldCharType="end"/>
      </w:r>
      <w:permEnd w:id="1842435600"/>
      <w:r w:rsidR="00D125DE" w:rsidRPr="00D125DE">
        <w:rPr>
          <w:rFonts w:cs="Arial"/>
          <w:bCs/>
          <w:iCs/>
          <w:sz w:val="20"/>
          <w:szCs w:val="20"/>
        </w:rPr>
        <w:t>.</w:t>
      </w:r>
    </w:p>
    <w:p w14:paraId="61BDE720" w14:textId="77777777" w:rsidR="002C7D46" w:rsidRPr="002C7D46" w:rsidRDefault="002C7D46" w:rsidP="002C7D46">
      <w:pPr>
        <w:numPr>
          <w:ilvl w:val="1"/>
          <w:numId w:val="26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lastRenderedPageBreak/>
        <w:t>ODPOVED POGODBE</w:t>
      </w:r>
    </w:p>
    <w:p w14:paraId="4D58A2E5" w14:textId="77777777" w:rsidR="002C7D46" w:rsidRPr="002C7D46" w:rsidRDefault="002C7D46" w:rsidP="002C7D46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C6E1716" w14:textId="77777777" w:rsidR="00D125DE" w:rsidRDefault="00D125DE" w:rsidP="00D125DE">
      <w:pPr>
        <w:tabs>
          <w:tab w:val="left" w:pos="567"/>
          <w:tab w:val="left" w:pos="4253"/>
          <w:tab w:val="left" w:pos="5529"/>
          <w:tab w:val="right" w:pos="8505"/>
        </w:tabs>
        <w:jc w:val="both"/>
        <w:rPr>
          <w:rFonts w:cs="Arial"/>
          <w:bCs/>
          <w:sz w:val="20"/>
          <w:szCs w:val="20"/>
        </w:rPr>
      </w:pPr>
    </w:p>
    <w:p w14:paraId="0678966A" w14:textId="77777777" w:rsidR="00D125DE" w:rsidRDefault="00D125DE" w:rsidP="00D125DE">
      <w:pPr>
        <w:tabs>
          <w:tab w:val="left" w:pos="567"/>
          <w:tab w:val="left" w:pos="4253"/>
          <w:tab w:val="left" w:pos="5529"/>
          <w:tab w:val="right" w:pos="8505"/>
        </w:tabs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Kupec lahko odstopi od </w:t>
      </w:r>
      <w:r w:rsidR="00F865A7">
        <w:rPr>
          <w:rFonts w:cs="Arial"/>
          <w:bCs/>
          <w:sz w:val="20"/>
          <w:szCs w:val="20"/>
        </w:rPr>
        <w:t>pogodbe</w:t>
      </w:r>
      <w:r>
        <w:rPr>
          <w:rFonts w:cs="Arial"/>
          <w:bCs/>
          <w:sz w:val="20"/>
          <w:szCs w:val="20"/>
        </w:rPr>
        <w:t>, če:</w:t>
      </w:r>
    </w:p>
    <w:p w14:paraId="5B2F17CE" w14:textId="77777777" w:rsidR="00D125DE" w:rsidRDefault="00D125DE" w:rsidP="00D125DE">
      <w:pPr>
        <w:numPr>
          <w:ilvl w:val="0"/>
          <w:numId w:val="30"/>
        </w:numPr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>
        <w:rPr>
          <w:rFonts w:cs="Arial"/>
          <w:color w:val="auto"/>
          <w:sz w:val="20"/>
          <w:szCs w:val="20"/>
        </w:rPr>
        <w:t>ne izvede dobave v roku, določenim s to pogodbo in to niti v naknadnem roku, ki ga določi kupec</w:t>
      </w:r>
      <w:r>
        <w:rPr>
          <w:rFonts w:cs="Arial"/>
          <w:bCs/>
          <w:sz w:val="20"/>
          <w:szCs w:val="20"/>
        </w:rPr>
        <w:t>;</w:t>
      </w:r>
    </w:p>
    <w:p w14:paraId="38B115A0" w14:textId="77777777" w:rsidR="00D125DE" w:rsidRPr="00D125DE" w:rsidRDefault="00D125DE" w:rsidP="00D125DE">
      <w:pPr>
        <w:numPr>
          <w:ilvl w:val="0"/>
          <w:numId w:val="30"/>
        </w:numPr>
        <w:jc w:val="both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>
        <w:rPr>
          <w:rFonts w:cs="Arial"/>
          <w:bCs/>
          <w:sz w:val="20"/>
          <w:szCs w:val="20"/>
        </w:rPr>
        <w:t>po pozivu kupca ne odpravi pomanjkljivosti, ki so bile ugotovljene pri dobavi blaga;</w:t>
      </w:r>
    </w:p>
    <w:p w14:paraId="7C976227" w14:textId="77777777" w:rsidR="00D125DE" w:rsidRDefault="00D125DE" w:rsidP="00D125DE">
      <w:pPr>
        <w:numPr>
          <w:ilvl w:val="0"/>
          <w:numId w:val="30"/>
        </w:numPr>
        <w:jc w:val="both"/>
        <w:rPr>
          <w:rFonts w:cs="Arial"/>
          <w:color w:val="auto"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>
        <w:rPr>
          <w:rFonts w:cs="Arial"/>
          <w:color w:val="auto"/>
          <w:sz w:val="20"/>
          <w:szCs w:val="20"/>
        </w:rPr>
        <w:t>postane insolventen ali je proti njemu začet stečajni postopek ali je v prisilni poravnavi, ali če je kot pravna oseba sprejel sklep o zapiranju gospodarske družbe (razen prostovoljne likvidacije zaradi združevanja ali prestrukturiranja);</w:t>
      </w:r>
    </w:p>
    <w:p w14:paraId="569D79DD" w14:textId="77777777" w:rsidR="00D125DE" w:rsidRDefault="00D125DE" w:rsidP="00D125DE">
      <w:pPr>
        <w:numPr>
          <w:ilvl w:val="0"/>
          <w:numId w:val="30"/>
        </w:numPr>
        <w:jc w:val="both"/>
        <w:rPr>
          <w:rFonts w:cs="Arial"/>
          <w:bCs/>
          <w:sz w:val="20"/>
          <w:szCs w:val="20"/>
        </w:rPr>
      </w:pPr>
      <w:r>
        <w:rPr>
          <w:rFonts w:cs="Arial"/>
          <w:sz w:val="20"/>
          <w:szCs w:val="20"/>
        </w:rPr>
        <w:t>dobavitelj</w:t>
      </w:r>
      <w:r>
        <w:rPr>
          <w:rFonts w:cs="Arial"/>
          <w:bCs/>
          <w:sz w:val="20"/>
          <w:szCs w:val="20"/>
        </w:rPr>
        <w:t xml:space="preserve"> ne izpolnjuje določil te pogodbe.</w:t>
      </w:r>
    </w:p>
    <w:p w14:paraId="7258EB53" w14:textId="77777777" w:rsidR="002C7D46" w:rsidRPr="002C7D46" w:rsidRDefault="002C7D46" w:rsidP="002C7D46">
      <w:pPr>
        <w:ind w:left="40" w:right="20"/>
        <w:jc w:val="both"/>
        <w:rPr>
          <w:rFonts w:cs="Arial"/>
          <w:sz w:val="20"/>
          <w:szCs w:val="20"/>
        </w:rPr>
      </w:pPr>
    </w:p>
    <w:p w14:paraId="5848B966" w14:textId="77777777" w:rsidR="002C7D46" w:rsidRDefault="00D125DE" w:rsidP="002C7D46">
      <w:pPr>
        <w:ind w:left="40" w:right="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Dobavitelj</w:t>
      </w:r>
      <w:r w:rsidR="002C7D46" w:rsidRPr="002C7D46">
        <w:rPr>
          <w:rFonts w:cs="Arial"/>
          <w:sz w:val="20"/>
          <w:szCs w:val="20"/>
        </w:rPr>
        <w:t xml:space="preserve"> lahko odstopi od pogodbe, če kupec ne izpolnjuje svojih pogodbenih obveznosti.</w:t>
      </w:r>
    </w:p>
    <w:p w14:paraId="78FD6DC5" w14:textId="77777777" w:rsidR="00D125DE" w:rsidRDefault="00D125DE" w:rsidP="002C7D46">
      <w:pPr>
        <w:ind w:left="40" w:right="20"/>
        <w:jc w:val="both"/>
        <w:rPr>
          <w:rFonts w:cs="Arial"/>
          <w:sz w:val="20"/>
          <w:szCs w:val="20"/>
        </w:rPr>
      </w:pPr>
    </w:p>
    <w:p w14:paraId="2D69181A" w14:textId="77777777" w:rsidR="00D125DE" w:rsidRPr="002C7D46" w:rsidRDefault="00D125DE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33CE68E6" w14:textId="77777777" w:rsidR="00D125DE" w:rsidRDefault="00D125DE" w:rsidP="002C7D46">
      <w:pPr>
        <w:ind w:left="40" w:right="20"/>
        <w:jc w:val="both"/>
        <w:rPr>
          <w:rFonts w:cs="Arial"/>
          <w:sz w:val="20"/>
          <w:szCs w:val="20"/>
        </w:rPr>
      </w:pPr>
    </w:p>
    <w:p w14:paraId="109B1606" w14:textId="77777777" w:rsidR="00D125DE" w:rsidRPr="00D125DE" w:rsidRDefault="00D125DE" w:rsidP="00D125DE">
      <w:pPr>
        <w:ind w:left="40" w:right="20"/>
        <w:jc w:val="both"/>
        <w:rPr>
          <w:rFonts w:cs="Arial"/>
          <w:sz w:val="20"/>
          <w:szCs w:val="20"/>
        </w:rPr>
      </w:pPr>
      <w:r w:rsidRPr="00D125DE">
        <w:rPr>
          <w:rFonts w:cs="Arial"/>
          <w:sz w:val="20"/>
          <w:szCs w:val="20"/>
        </w:rPr>
        <w:t xml:space="preserve">Odstop od </w:t>
      </w:r>
      <w:r>
        <w:rPr>
          <w:rFonts w:cs="Arial"/>
          <w:sz w:val="20"/>
          <w:szCs w:val="20"/>
        </w:rPr>
        <w:t>pogodbe</w:t>
      </w:r>
      <w:r w:rsidRPr="00D125DE">
        <w:rPr>
          <w:rFonts w:cs="Arial"/>
          <w:sz w:val="20"/>
          <w:szCs w:val="20"/>
        </w:rPr>
        <w:t xml:space="preserve"> mora biti pisen. V primeru, da </w:t>
      </w:r>
      <w:r>
        <w:rPr>
          <w:rFonts w:cs="Arial"/>
          <w:sz w:val="20"/>
          <w:szCs w:val="20"/>
        </w:rPr>
        <w:t xml:space="preserve">kupec </w:t>
      </w:r>
      <w:r w:rsidRPr="00D125DE">
        <w:rPr>
          <w:rFonts w:cs="Arial"/>
          <w:sz w:val="20"/>
          <w:szCs w:val="20"/>
        </w:rPr>
        <w:t xml:space="preserve">odstopi od </w:t>
      </w:r>
      <w:r>
        <w:rPr>
          <w:rFonts w:cs="Arial"/>
          <w:sz w:val="20"/>
          <w:szCs w:val="20"/>
        </w:rPr>
        <w:t>pogodbe</w:t>
      </w:r>
      <w:r w:rsidRPr="00D125DE">
        <w:rPr>
          <w:rFonts w:cs="Arial"/>
          <w:sz w:val="20"/>
          <w:szCs w:val="20"/>
        </w:rPr>
        <w:t xml:space="preserve"> po krivdi dobavitelja, nima proti dobavitelju nikakršnih finančnih ali drugih obveznosti. </w:t>
      </w:r>
    </w:p>
    <w:p w14:paraId="28A8AF2F" w14:textId="77777777" w:rsidR="00D125DE" w:rsidRPr="00D125DE" w:rsidRDefault="00D125DE" w:rsidP="00D125DE">
      <w:pPr>
        <w:ind w:left="40" w:right="20"/>
        <w:jc w:val="both"/>
        <w:rPr>
          <w:rFonts w:cs="Arial"/>
          <w:sz w:val="20"/>
          <w:szCs w:val="20"/>
        </w:rPr>
      </w:pPr>
    </w:p>
    <w:p w14:paraId="6A557118" w14:textId="77777777" w:rsidR="00D125DE" w:rsidRPr="002C7D46" w:rsidRDefault="00D125DE" w:rsidP="00D125DE">
      <w:pPr>
        <w:ind w:left="40" w:right="20"/>
        <w:jc w:val="both"/>
        <w:rPr>
          <w:rFonts w:cs="Arial"/>
          <w:sz w:val="20"/>
          <w:szCs w:val="20"/>
        </w:rPr>
      </w:pPr>
      <w:r w:rsidRPr="00D125DE">
        <w:rPr>
          <w:rFonts w:cs="Arial"/>
          <w:sz w:val="20"/>
          <w:szCs w:val="20"/>
        </w:rPr>
        <w:t xml:space="preserve">V primeru odstopa od </w:t>
      </w:r>
      <w:r>
        <w:rPr>
          <w:rFonts w:cs="Arial"/>
          <w:sz w:val="20"/>
          <w:szCs w:val="20"/>
        </w:rPr>
        <w:t>pogodbe</w:t>
      </w:r>
      <w:r w:rsidRPr="00D125DE">
        <w:rPr>
          <w:rFonts w:cs="Arial"/>
          <w:sz w:val="20"/>
          <w:szCs w:val="20"/>
        </w:rPr>
        <w:t xml:space="preserve"> sta</w:t>
      </w:r>
      <w:r>
        <w:rPr>
          <w:rFonts w:cs="Arial"/>
          <w:sz w:val="20"/>
          <w:szCs w:val="20"/>
        </w:rPr>
        <w:t xml:space="preserve"> pogodbeni</w:t>
      </w:r>
      <w:r w:rsidRPr="00D125DE">
        <w:rPr>
          <w:rFonts w:cs="Arial"/>
          <w:sz w:val="20"/>
          <w:szCs w:val="20"/>
        </w:rPr>
        <w:t xml:space="preserve"> stranki dolžni do tedaj prevzete obveznosti izpolniti tako, kot je bilo to dogovorjeno pred odstopom.</w:t>
      </w:r>
    </w:p>
    <w:p w14:paraId="6AE08972" w14:textId="77777777" w:rsidR="002C7D46" w:rsidRPr="002C7D46" w:rsidRDefault="002C7D46" w:rsidP="002C7D46">
      <w:pPr>
        <w:numPr>
          <w:ilvl w:val="1"/>
          <w:numId w:val="26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REŠEVANJE SPOROV</w:t>
      </w:r>
    </w:p>
    <w:p w14:paraId="4305D18D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5144E0DE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A738BE6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1DCADBEF" w14:textId="77777777" w:rsidR="002C7D46" w:rsidRPr="002C7D46" w:rsidRDefault="002C7D46" w:rsidP="002C7D46">
      <w:pPr>
        <w:ind w:left="40"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Morebitne spore, ki bi nastali v zvezi z izvajanjem te pogodbe, bosta stranki skušali rešiti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sporazumno. Če spora ne bo možno rešiti sporazumno, lahko vsaka pogodbena stranka sproži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postopek za rešitev spora pri pristojnem sodišču v Mariboru.</w:t>
      </w:r>
    </w:p>
    <w:p w14:paraId="0A643073" w14:textId="77777777" w:rsidR="002C7D46" w:rsidRPr="002C7D46" w:rsidRDefault="002C7D46" w:rsidP="002C7D46">
      <w:pPr>
        <w:numPr>
          <w:ilvl w:val="3"/>
          <w:numId w:val="28"/>
        </w:numPr>
        <w:spacing w:before="120" w:after="120" w:line="240" w:lineRule="auto"/>
        <w:jc w:val="both"/>
        <w:rPr>
          <w:rFonts w:cs="Arial"/>
          <w:b/>
          <w:sz w:val="20"/>
          <w:szCs w:val="20"/>
        </w:rPr>
      </w:pPr>
      <w:r w:rsidRPr="002C7D46">
        <w:rPr>
          <w:rFonts w:cs="Arial"/>
          <w:b/>
          <w:sz w:val="20"/>
          <w:szCs w:val="20"/>
        </w:rPr>
        <w:t>OSTALE DOLOČBE</w:t>
      </w:r>
    </w:p>
    <w:p w14:paraId="40A37056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91974CC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40A2A2FB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Podatki iz te pogodbe kot tudi dokumentacija, ki se nanaša nanjo in na njeno izvajanje, razen podatkov, ki so v skladu z veljavnimi predpisi javni, se štejejo za poslovno skrivnost.</w:t>
      </w:r>
    </w:p>
    <w:p w14:paraId="3A534E1A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28E809E6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68D076D9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206C48D0" w14:textId="77777777" w:rsidR="002C7D46" w:rsidRPr="002C7D46" w:rsidRDefault="00D125DE" w:rsidP="002C7D46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Dobavitelj </w:t>
      </w:r>
      <w:r w:rsidR="002C7D46" w:rsidRPr="002C7D46">
        <w:rPr>
          <w:rFonts w:cs="Arial"/>
          <w:sz w:val="20"/>
          <w:szCs w:val="20"/>
        </w:rPr>
        <w:t xml:space="preserve">se zaveže, da bo pri delu za </w:t>
      </w:r>
      <w:r>
        <w:rPr>
          <w:rFonts w:cs="Arial"/>
          <w:sz w:val="20"/>
          <w:szCs w:val="20"/>
        </w:rPr>
        <w:t>kupca</w:t>
      </w:r>
      <w:r w:rsidR="002C7D46" w:rsidRPr="002C7D46">
        <w:rPr>
          <w:rFonts w:cs="Arial"/>
          <w:sz w:val="20"/>
          <w:szCs w:val="20"/>
        </w:rPr>
        <w:t xml:space="preserve"> varoval osebne podatke, ki bi mu bili pri delu ali v zvezi z delom razkriti oziroma, ki jih bo obdeloval v okviru svojega dela, in sicer v skladu z Uredbo (EU) 2016/679 o varstvu posameznikov </w:t>
      </w:r>
      <w:r w:rsidR="002C7D46" w:rsidRPr="002C7D46">
        <w:rPr>
          <w:rFonts w:cs="Arial"/>
          <w:sz w:val="20"/>
          <w:szCs w:val="20"/>
        </w:rPr>
        <w:lastRenderedPageBreak/>
        <w:t xml:space="preserve">pri obdelavi osebnih podatkov in o prostem pretoku takih podatkov ter o razveljavitvi Direktive 95/46/ES (Splošna uredba o varstvu podatkov). </w:t>
      </w:r>
      <w:r>
        <w:rPr>
          <w:rFonts w:cs="Arial"/>
          <w:sz w:val="20"/>
          <w:szCs w:val="20"/>
        </w:rPr>
        <w:t xml:space="preserve">Dobavitelj </w:t>
      </w:r>
      <w:r w:rsidR="002C7D46" w:rsidRPr="002C7D46">
        <w:rPr>
          <w:rFonts w:cs="Arial"/>
          <w:sz w:val="20"/>
          <w:szCs w:val="20"/>
        </w:rPr>
        <w:t xml:space="preserve">se zaveže, da osebnih podatkov, do katerih pride v času izvajanja pogodbenih obveznosti, ne bo uporabljal v nasprotju z določili te uredbe in drugo vsakokrat veljavno zakonodajo o varstvu osebnih podatkov. </w:t>
      </w:r>
      <w:r>
        <w:rPr>
          <w:rFonts w:cs="Arial"/>
          <w:sz w:val="20"/>
          <w:szCs w:val="20"/>
        </w:rPr>
        <w:t xml:space="preserve">Dobavitelj </w:t>
      </w:r>
      <w:r w:rsidR="002C7D46" w:rsidRPr="002C7D46">
        <w:rPr>
          <w:rFonts w:cs="Arial"/>
          <w:sz w:val="20"/>
          <w:szCs w:val="20"/>
        </w:rPr>
        <w:t>se zaveže, da osebni podatki ne bodo uporabljeni za noben drug namen, razen za namene, ki so določeni v tej pogodbi in ne bodo posredovani tretjim osebam.</w:t>
      </w:r>
    </w:p>
    <w:p w14:paraId="75320F34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1C7E2E36" w14:textId="77777777" w:rsidR="002C7D46" w:rsidRPr="002C7D46" w:rsidRDefault="00D125DE" w:rsidP="002C7D46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Dobavitelj kupcu</w:t>
      </w:r>
      <w:r w:rsidR="002C7D46" w:rsidRPr="002C7D46">
        <w:rPr>
          <w:rFonts w:cs="Arial"/>
          <w:sz w:val="20"/>
          <w:szCs w:val="20"/>
        </w:rPr>
        <w:t xml:space="preserve"> odškodninsko odgovarja v primeru kršitve tega člena.</w:t>
      </w:r>
    </w:p>
    <w:p w14:paraId="2FBF8BE2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626634C4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Pogodbeni stranki bosta zagotavljali pogoje in ukrepe za zagotovitev varstva osebnih podatkov in preprečevali možne zlorabe, v smislu določil navedene uredbe in vsakokrat veljavnem zakonu o varstvu osebnih podatkov oz. predpisu, ki ga nadomešča.</w:t>
      </w:r>
    </w:p>
    <w:p w14:paraId="060330FA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437A9E44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5216806D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</w:p>
    <w:p w14:paraId="4449BAC0" w14:textId="77777777" w:rsidR="002C7D46" w:rsidRPr="002C7D46" w:rsidRDefault="002C7D46" w:rsidP="00D125DE">
      <w:pPr>
        <w:ind w:left="40" w:right="20"/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Pogodba, pri kateri kdo v imenu ali na račun druge pogodbene stranke, predstavniku ali posredniku </w:t>
      </w:r>
      <w:r w:rsidR="00D125DE">
        <w:rPr>
          <w:rFonts w:cs="Arial"/>
          <w:sz w:val="20"/>
          <w:szCs w:val="20"/>
        </w:rPr>
        <w:t>naročnika</w:t>
      </w:r>
      <w:r w:rsidRPr="002C7D46">
        <w:rPr>
          <w:rFonts w:cs="Arial"/>
          <w:sz w:val="20"/>
          <w:szCs w:val="20"/>
        </w:rPr>
        <w:t xml:space="preserve"> obljubi, ponudi ali da kakšno nedovoljeno korist za:</w:t>
      </w:r>
    </w:p>
    <w:p w14:paraId="5B8E39D4" w14:textId="77777777" w:rsidR="002C7D46" w:rsidRPr="002C7D46" w:rsidRDefault="002C7D46" w:rsidP="002C7D46">
      <w:pPr>
        <w:numPr>
          <w:ilvl w:val="0"/>
          <w:numId w:val="29"/>
        </w:numPr>
        <w:ind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pridobitev posla ali</w:t>
      </w:r>
    </w:p>
    <w:p w14:paraId="7A4D714C" w14:textId="77777777" w:rsidR="002C7D46" w:rsidRPr="002C7D46" w:rsidRDefault="002C7D46" w:rsidP="002C7D46">
      <w:pPr>
        <w:numPr>
          <w:ilvl w:val="0"/>
          <w:numId w:val="29"/>
        </w:numPr>
        <w:ind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za sklenitev posla pod ugodnejšimi pogoji ali</w:t>
      </w:r>
    </w:p>
    <w:p w14:paraId="08007769" w14:textId="77777777" w:rsidR="002C7D46" w:rsidRPr="002C7D46" w:rsidRDefault="002C7D46" w:rsidP="002C7D46">
      <w:pPr>
        <w:numPr>
          <w:ilvl w:val="0"/>
          <w:numId w:val="29"/>
        </w:numPr>
        <w:ind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za opustitev dolžnega nadzora nad izvajanjem pogodbenih obveznosti ali</w:t>
      </w:r>
    </w:p>
    <w:p w14:paraId="14F1A1EE" w14:textId="77777777" w:rsidR="002C7D46" w:rsidRPr="002C7D46" w:rsidRDefault="002C7D46" w:rsidP="002C7D46">
      <w:pPr>
        <w:numPr>
          <w:ilvl w:val="0"/>
          <w:numId w:val="29"/>
        </w:numPr>
        <w:ind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 xml:space="preserve">za drugo ravnanje ali opustitev, s katerim je </w:t>
      </w:r>
      <w:r w:rsidR="00231393">
        <w:rPr>
          <w:rFonts w:cs="Arial"/>
          <w:sz w:val="20"/>
          <w:szCs w:val="20"/>
        </w:rPr>
        <w:t>naročniku</w:t>
      </w:r>
      <w:r w:rsidRPr="002C7D46">
        <w:rPr>
          <w:rFonts w:cs="Arial"/>
          <w:sz w:val="20"/>
          <w:szCs w:val="20"/>
        </w:rPr>
        <w:t xml:space="preserve"> povzročena škoda ali je omogočena pridobitev nedovoljene koristi predstavniku </w:t>
      </w:r>
      <w:r w:rsidR="00231393">
        <w:rPr>
          <w:rFonts w:cs="Arial"/>
          <w:sz w:val="20"/>
          <w:szCs w:val="20"/>
        </w:rPr>
        <w:t>naročnika</w:t>
      </w:r>
      <w:r w:rsidRPr="002C7D46">
        <w:rPr>
          <w:rFonts w:cs="Arial"/>
          <w:sz w:val="20"/>
          <w:szCs w:val="20"/>
        </w:rPr>
        <w:t>, drugi pogodbeni stranki ali njenemu predstavniku, zastopniku, posredniku;</w:t>
      </w:r>
    </w:p>
    <w:p w14:paraId="14DDF670" w14:textId="77777777" w:rsidR="002C7D46" w:rsidRPr="002C7D46" w:rsidRDefault="002C7D46" w:rsidP="002C7D46">
      <w:pPr>
        <w:ind w:left="40" w:right="20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je nična.</w:t>
      </w:r>
    </w:p>
    <w:p w14:paraId="2243EB66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22AA7130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7FC4FCB3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431F5D0F" w14:textId="77777777" w:rsidR="002C7D46" w:rsidRPr="002C7D46" w:rsidRDefault="002C7D46" w:rsidP="002C7D46">
      <w:pPr>
        <w:jc w:val="both"/>
        <w:rPr>
          <w:rFonts w:cs="Arial"/>
          <w:sz w:val="20"/>
          <w:szCs w:val="20"/>
        </w:rPr>
      </w:pPr>
      <w:r w:rsidRPr="002C7D46">
        <w:rPr>
          <w:rFonts w:cs="Arial"/>
          <w:sz w:val="20"/>
          <w:szCs w:val="20"/>
        </w:rPr>
        <w:t>Pogodbeni stranki se obvezujeta, da bosta uredili vse, kar je potrebno za izvršitev te pogodbe in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da bosta ravnali kot dobra gospodarja. Za urejanje razmerij, ki niso urejene s to pogodbo, se</w:t>
      </w:r>
      <w:r w:rsidRPr="002C7D46">
        <w:rPr>
          <w:rFonts w:cs="Arial"/>
          <w:spacing w:val="3"/>
          <w:sz w:val="20"/>
          <w:szCs w:val="20"/>
        </w:rPr>
        <w:t xml:space="preserve"> </w:t>
      </w:r>
      <w:r w:rsidRPr="002C7D46">
        <w:rPr>
          <w:rFonts w:cs="Arial"/>
          <w:sz w:val="20"/>
          <w:szCs w:val="20"/>
        </w:rPr>
        <w:t>uporabljajo določila Obligacijskega zakonika.</w:t>
      </w:r>
    </w:p>
    <w:p w14:paraId="2541D002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68D5A21C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66B8EDA7" w14:textId="77777777" w:rsidR="002C7D46" w:rsidRPr="002C7D46" w:rsidRDefault="002C7D46" w:rsidP="002C7D46">
      <w:pPr>
        <w:snapToGrid w:val="0"/>
        <w:rPr>
          <w:sz w:val="20"/>
          <w:szCs w:val="20"/>
          <w:u w:val="single"/>
        </w:rPr>
      </w:pPr>
    </w:p>
    <w:p w14:paraId="5F820592" w14:textId="77777777" w:rsidR="00231393" w:rsidRPr="0079232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  <w:r w:rsidRPr="00792323">
        <w:rPr>
          <w:rFonts w:eastAsia="Calibri"/>
          <w:sz w:val="20"/>
          <w:szCs w:val="20"/>
        </w:rPr>
        <w:t xml:space="preserve">Ta </w:t>
      </w:r>
      <w:r w:rsidR="00792323" w:rsidRPr="00792323">
        <w:rPr>
          <w:rFonts w:eastAsia="Calibri"/>
          <w:sz w:val="20"/>
          <w:szCs w:val="20"/>
        </w:rPr>
        <w:t>pogodba</w:t>
      </w:r>
      <w:r w:rsidRPr="00792323">
        <w:rPr>
          <w:rFonts w:eastAsia="Calibri"/>
          <w:sz w:val="20"/>
          <w:szCs w:val="20"/>
        </w:rPr>
        <w:t xml:space="preserve"> je sklenjen</w:t>
      </w:r>
      <w:r w:rsidR="00792323" w:rsidRPr="00792323">
        <w:rPr>
          <w:rFonts w:eastAsia="Calibri"/>
          <w:sz w:val="20"/>
          <w:szCs w:val="20"/>
        </w:rPr>
        <w:t>a</w:t>
      </w:r>
      <w:r w:rsidRPr="00792323">
        <w:rPr>
          <w:rFonts w:eastAsia="Calibri"/>
          <w:sz w:val="20"/>
          <w:szCs w:val="20"/>
        </w:rPr>
        <w:t xml:space="preserve"> pod razveznim pogojem, ki se uresniči, če je </w:t>
      </w:r>
      <w:r w:rsidR="00792323" w:rsidRPr="00792323">
        <w:rPr>
          <w:rFonts w:eastAsia="Calibri"/>
          <w:sz w:val="20"/>
          <w:szCs w:val="20"/>
        </w:rPr>
        <w:t>kupec</w:t>
      </w:r>
      <w:r w:rsidRPr="00792323">
        <w:rPr>
          <w:rFonts w:eastAsia="Calibri"/>
          <w:sz w:val="20"/>
          <w:szCs w:val="20"/>
        </w:rPr>
        <w:t xml:space="preserve"> seznanjen, da je sodišče s pravnomočno odločitvijo ugotovilo kršitev obveznosti iz drugega odstavka 3. člena ZJN-3 s strani </w:t>
      </w:r>
      <w:r w:rsidRPr="00792323">
        <w:rPr>
          <w:rFonts w:cs="Arial"/>
          <w:sz w:val="20"/>
          <w:szCs w:val="20"/>
        </w:rPr>
        <w:t xml:space="preserve">dobavitelja ali njegovega podizvajalca </w:t>
      </w:r>
      <w:r w:rsidRPr="00792323">
        <w:rPr>
          <w:rFonts w:eastAsia="Calibri"/>
          <w:sz w:val="20"/>
          <w:szCs w:val="20"/>
        </w:rPr>
        <w:t xml:space="preserve">ali če je </w:t>
      </w:r>
      <w:r w:rsidR="00792323" w:rsidRPr="00792323">
        <w:rPr>
          <w:rFonts w:eastAsia="Calibri"/>
          <w:sz w:val="20"/>
          <w:szCs w:val="20"/>
        </w:rPr>
        <w:t>kupec</w:t>
      </w:r>
      <w:r w:rsidRPr="00792323">
        <w:rPr>
          <w:rFonts w:eastAsia="Calibri"/>
          <w:sz w:val="20"/>
          <w:szCs w:val="20"/>
        </w:rPr>
        <w:t xml:space="preserve"> seznanjen, da je pristojni državni organ pri </w:t>
      </w:r>
      <w:r w:rsidRPr="00792323">
        <w:rPr>
          <w:rFonts w:cs="Arial"/>
          <w:sz w:val="20"/>
          <w:szCs w:val="20"/>
        </w:rPr>
        <w:t>dobavitelju ali njegovem podizvajalcu</w:t>
      </w:r>
      <w:r w:rsidRPr="00792323">
        <w:rPr>
          <w:rFonts w:eastAsia="Calibri"/>
          <w:sz w:val="20"/>
          <w:szCs w:val="20"/>
        </w:rPr>
        <w:t xml:space="preserve">, v času izvajanja </w:t>
      </w:r>
      <w:r w:rsidR="00792323" w:rsidRPr="00792323">
        <w:rPr>
          <w:rFonts w:eastAsia="Calibri"/>
          <w:sz w:val="20"/>
          <w:szCs w:val="20"/>
        </w:rPr>
        <w:t>pogodbe</w:t>
      </w:r>
      <w:r w:rsidRPr="00792323">
        <w:rPr>
          <w:rFonts w:eastAsia="Calibri"/>
          <w:sz w:val="20"/>
          <w:szCs w:val="20"/>
        </w:rPr>
        <w:t>, ugotovil najmanj dve kršitvi v zvezi s plačilom za delo, delovnim časom, počitki, opravljanjem dela na podlagi pogodb civilnega prava kljub obstoju elementov delovnega razmerja ali v zvezi z zaposlovanjem na črno in za kateri mu je bila s pravnomočno odločitvijo ali več pravnomočnimi odločitvami izrečena globa za prekršek.</w:t>
      </w:r>
    </w:p>
    <w:p w14:paraId="1A1C8D14" w14:textId="77777777" w:rsidR="00231393" w:rsidRP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  <w:highlight w:val="yellow"/>
        </w:rPr>
      </w:pPr>
    </w:p>
    <w:p w14:paraId="545D0657" w14:textId="77777777" w:rsidR="00231393" w:rsidRPr="0079232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  <w:r w:rsidRPr="00792323">
        <w:rPr>
          <w:rFonts w:eastAsia="Calibri"/>
          <w:sz w:val="20"/>
          <w:szCs w:val="20"/>
        </w:rPr>
        <w:lastRenderedPageBreak/>
        <w:t xml:space="preserve">Razvezni pogoj se uresniči pod pogojem, da je od seznanitve s kršitvijo in do izteka veljavnosti </w:t>
      </w:r>
      <w:r w:rsidR="00792323" w:rsidRPr="00792323">
        <w:rPr>
          <w:rFonts w:eastAsia="Calibri"/>
          <w:sz w:val="20"/>
          <w:szCs w:val="20"/>
        </w:rPr>
        <w:t>pogodbe</w:t>
      </w:r>
      <w:r w:rsidRPr="00792323">
        <w:rPr>
          <w:rFonts w:eastAsia="Calibri"/>
          <w:sz w:val="20"/>
          <w:szCs w:val="20"/>
        </w:rPr>
        <w:t xml:space="preserve"> še najmanj šest mesecev, v primeru nastopanja s podizvajalci pa tudi, če zaradi ugotovljene kršitve pri podizvajalcu dobavitelj ustrezno ne nadomesti ali zamenja tega podizvajalca v roku 30 dni od seznanitve s kršitvijo.</w:t>
      </w:r>
    </w:p>
    <w:p w14:paraId="0FC91BCA" w14:textId="77777777" w:rsidR="00231393" w:rsidRP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  <w:highlight w:val="yellow"/>
        </w:rPr>
      </w:pPr>
    </w:p>
    <w:p w14:paraId="313BC23D" w14:textId="77777777" w:rsidR="00231393" w:rsidRPr="0079232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  <w:r w:rsidRPr="00792323">
        <w:rPr>
          <w:rFonts w:eastAsia="Calibri"/>
          <w:sz w:val="20"/>
          <w:szCs w:val="20"/>
        </w:rPr>
        <w:t xml:space="preserve">V skladu s točko b) četrtega odstavka 75. člena ZJN-3, lahko </w:t>
      </w:r>
      <w:r w:rsidRPr="00792323">
        <w:rPr>
          <w:rFonts w:cs="Arial"/>
          <w:sz w:val="20"/>
          <w:szCs w:val="20"/>
        </w:rPr>
        <w:t xml:space="preserve">dobavitelj </w:t>
      </w:r>
      <w:r w:rsidR="00792323" w:rsidRPr="00792323">
        <w:rPr>
          <w:rFonts w:eastAsia="Calibri"/>
          <w:sz w:val="20"/>
          <w:szCs w:val="20"/>
        </w:rPr>
        <w:t>kupcu</w:t>
      </w:r>
      <w:r w:rsidRPr="00792323">
        <w:rPr>
          <w:rFonts w:eastAsia="Calibri"/>
          <w:sz w:val="20"/>
          <w:szCs w:val="20"/>
        </w:rPr>
        <w:t xml:space="preserve"> predloži dokaze, da je sprejel zadostne ukrepe, s katerimi lahko dokaže svojo zanesljivost kljub obstoju razlogov za izključitev. Za zadostne ukrepe šteje plačilo ali zaveza plačati nadomestilo za vso škodo, povzročeno s kršitvami, navedenimi v točki b) četrtega odstavka 75. člena ZJN-3, aktivno sodelovanje s preiskovalnimi organi za celotno razjasnitev dejstev in okoliščin ter sprejetje konkretnih tehničnih, organizacijskih in kadrovskih ukrepov, ustreznih za preprečitev nadaljnjih kršitev. Pri ocenjevanju ukrepov, ki jih sprejme </w:t>
      </w:r>
      <w:r w:rsidRPr="00792323">
        <w:rPr>
          <w:rFonts w:cs="Arial"/>
          <w:sz w:val="20"/>
          <w:szCs w:val="20"/>
        </w:rPr>
        <w:t>dobavitelj</w:t>
      </w:r>
      <w:r w:rsidRPr="00792323">
        <w:rPr>
          <w:rFonts w:eastAsia="Calibri"/>
          <w:sz w:val="20"/>
          <w:szCs w:val="20"/>
        </w:rPr>
        <w:t xml:space="preserve">, </w:t>
      </w:r>
      <w:r w:rsidR="00792323" w:rsidRPr="00792323">
        <w:rPr>
          <w:rFonts w:eastAsia="Calibri"/>
          <w:sz w:val="20"/>
          <w:szCs w:val="20"/>
        </w:rPr>
        <w:t xml:space="preserve">kupec </w:t>
      </w:r>
      <w:r w:rsidRPr="00792323">
        <w:rPr>
          <w:rFonts w:eastAsia="Calibri"/>
          <w:sz w:val="20"/>
          <w:szCs w:val="20"/>
        </w:rPr>
        <w:t xml:space="preserve">upošteva resnost in posebne okoliščine kršitve. Če </w:t>
      </w:r>
      <w:r w:rsidR="00792323" w:rsidRPr="00792323">
        <w:rPr>
          <w:rFonts w:eastAsia="Calibri"/>
          <w:sz w:val="20"/>
          <w:szCs w:val="20"/>
        </w:rPr>
        <w:t>kupec</w:t>
      </w:r>
      <w:r w:rsidRPr="00792323">
        <w:rPr>
          <w:rFonts w:eastAsia="Calibri"/>
          <w:sz w:val="20"/>
          <w:szCs w:val="20"/>
        </w:rPr>
        <w:t xml:space="preserve"> oceni, da dokazi, ki jih je predložil </w:t>
      </w:r>
      <w:r w:rsidRPr="00792323">
        <w:rPr>
          <w:rFonts w:cs="Arial"/>
          <w:sz w:val="20"/>
          <w:szCs w:val="20"/>
        </w:rPr>
        <w:t>dobavitelj</w:t>
      </w:r>
      <w:r w:rsidRPr="00792323">
        <w:rPr>
          <w:rFonts w:eastAsia="Calibri"/>
          <w:sz w:val="20"/>
          <w:szCs w:val="20"/>
        </w:rPr>
        <w:t xml:space="preserve">, zadoščajo, </w:t>
      </w:r>
      <w:r w:rsidRPr="00792323">
        <w:rPr>
          <w:rFonts w:cs="Arial"/>
          <w:sz w:val="20"/>
          <w:szCs w:val="20"/>
        </w:rPr>
        <w:t xml:space="preserve">dobavitelja </w:t>
      </w:r>
      <w:r w:rsidRPr="00792323">
        <w:rPr>
          <w:rFonts w:eastAsia="Calibri"/>
          <w:sz w:val="20"/>
          <w:szCs w:val="20"/>
        </w:rPr>
        <w:t xml:space="preserve">ne izključi iz postopka javnega naročanja. Če naročnik oceni, da ukrepi ne zadoščajo, </w:t>
      </w:r>
      <w:r w:rsidRPr="00792323">
        <w:rPr>
          <w:rFonts w:cs="Arial"/>
          <w:sz w:val="20"/>
          <w:szCs w:val="20"/>
        </w:rPr>
        <w:t xml:space="preserve">dobavitelju </w:t>
      </w:r>
      <w:r w:rsidRPr="00792323">
        <w:rPr>
          <w:rFonts w:eastAsia="Calibri"/>
          <w:sz w:val="20"/>
          <w:szCs w:val="20"/>
        </w:rPr>
        <w:t>pošlje utemeljitev takšne odločitve.</w:t>
      </w:r>
    </w:p>
    <w:p w14:paraId="5C977E4B" w14:textId="77777777" w:rsidR="00231393" w:rsidRP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  <w:highlight w:val="yellow"/>
        </w:rPr>
      </w:pPr>
    </w:p>
    <w:p w14:paraId="3AD4DECF" w14:textId="77777777" w:rsidR="00231393" w:rsidRPr="0079232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  <w:r w:rsidRPr="00792323">
        <w:rPr>
          <w:rFonts w:eastAsia="Calibri"/>
          <w:sz w:val="20"/>
          <w:szCs w:val="20"/>
        </w:rPr>
        <w:t xml:space="preserve">V primeru izpolnitve razveznega pogoja se šteje, da je </w:t>
      </w:r>
      <w:r w:rsidR="00792323" w:rsidRPr="00792323">
        <w:rPr>
          <w:rFonts w:eastAsia="Calibri"/>
          <w:sz w:val="20"/>
          <w:szCs w:val="20"/>
        </w:rPr>
        <w:t>pogodba</w:t>
      </w:r>
      <w:r w:rsidRPr="00792323">
        <w:rPr>
          <w:rFonts w:eastAsia="Calibri"/>
          <w:sz w:val="20"/>
          <w:szCs w:val="20"/>
        </w:rPr>
        <w:t xml:space="preserve"> razvezan</w:t>
      </w:r>
      <w:r w:rsidR="00792323" w:rsidRPr="00792323">
        <w:rPr>
          <w:rFonts w:eastAsia="Calibri"/>
          <w:sz w:val="20"/>
          <w:szCs w:val="20"/>
        </w:rPr>
        <w:t>a</w:t>
      </w:r>
      <w:r w:rsidRPr="00792323">
        <w:rPr>
          <w:rFonts w:eastAsia="Calibri"/>
          <w:sz w:val="20"/>
          <w:szCs w:val="20"/>
        </w:rPr>
        <w:t xml:space="preserve"> z dnem sklenitve nove</w:t>
      </w:r>
      <w:r w:rsidR="00792323" w:rsidRPr="00792323">
        <w:rPr>
          <w:rFonts w:eastAsia="Calibri"/>
          <w:sz w:val="20"/>
          <w:szCs w:val="20"/>
        </w:rPr>
        <w:t xml:space="preserve"> pogodbe</w:t>
      </w:r>
      <w:r w:rsidRPr="00792323">
        <w:rPr>
          <w:rFonts w:eastAsia="Calibri"/>
          <w:sz w:val="20"/>
          <w:szCs w:val="20"/>
        </w:rPr>
        <w:t>. O datumu sklenitve nove</w:t>
      </w:r>
      <w:r w:rsidR="00792323" w:rsidRPr="00792323">
        <w:rPr>
          <w:rFonts w:eastAsia="Calibri"/>
          <w:sz w:val="20"/>
          <w:szCs w:val="20"/>
        </w:rPr>
        <w:t xml:space="preserve"> pogodbe</w:t>
      </w:r>
      <w:r w:rsidRPr="00792323">
        <w:rPr>
          <w:rFonts w:eastAsia="Calibri"/>
          <w:sz w:val="20"/>
          <w:szCs w:val="20"/>
        </w:rPr>
        <w:t xml:space="preserve"> bo </w:t>
      </w:r>
      <w:r w:rsidR="00792323" w:rsidRPr="00792323">
        <w:rPr>
          <w:rFonts w:eastAsia="Calibri"/>
          <w:sz w:val="20"/>
          <w:szCs w:val="20"/>
        </w:rPr>
        <w:t>kupec</w:t>
      </w:r>
      <w:r w:rsidRPr="00792323">
        <w:rPr>
          <w:rFonts w:eastAsia="Calibri"/>
          <w:sz w:val="20"/>
          <w:szCs w:val="20"/>
        </w:rPr>
        <w:t xml:space="preserve"> obvestil dobavitelja.</w:t>
      </w:r>
    </w:p>
    <w:p w14:paraId="137483B1" w14:textId="77777777" w:rsidR="00231393" w:rsidRP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  <w:highlight w:val="yellow"/>
        </w:rPr>
      </w:pPr>
    </w:p>
    <w:p w14:paraId="77ECE4A1" w14:textId="77777777" w:rsid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  <w:r w:rsidRPr="00792323">
        <w:rPr>
          <w:rFonts w:eastAsia="Calibri"/>
          <w:sz w:val="20"/>
          <w:szCs w:val="20"/>
        </w:rPr>
        <w:t xml:space="preserve">Če naročnik v roku 30 dni od seznanitve s kršitvijo ne začne novega postopka javnega naročila, se šteje, da je </w:t>
      </w:r>
      <w:r w:rsidR="00792323" w:rsidRPr="00792323">
        <w:rPr>
          <w:rFonts w:eastAsia="Calibri"/>
          <w:sz w:val="20"/>
          <w:szCs w:val="20"/>
        </w:rPr>
        <w:t>pogodba</w:t>
      </w:r>
      <w:r w:rsidRPr="00792323">
        <w:rPr>
          <w:rFonts w:eastAsia="Calibri"/>
          <w:sz w:val="20"/>
          <w:szCs w:val="20"/>
        </w:rPr>
        <w:t xml:space="preserve"> razvezan</w:t>
      </w:r>
      <w:r w:rsidR="00792323" w:rsidRPr="00792323">
        <w:rPr>
          <w:rFonts w:eastAsia="Calibri"/>
          <w:sz w:val="20"/>
          <w:szCs w:val="20"/>
        </w:rPr>
        <w:t>a</w:t>
      </w:r>
      <w:r w:rsidRPr="00792323">
        <w:rPr>
          <w:rFonts w:eastAsia="Calibri"/>
          <w:sz w:val="20"/>
          <w:szCs w:val="20"/>
        </w:rPr>
        <w:t xml:space="preserve"> trideseti dan od seznanitve s kršitvijo.</w:t>
      </w:r>
    </w:p>
    <w:p w14:paraId="560BF1B1" w14:textId="77777777" w:rsidR="00231393" w:rsidRDefault="00231393" w:rsidP="00231393">
      <w:pPr>
        <w:spacing w:line="240" w:lineRule="auto"/>
        <w:jc w:val="both"/>
        <w:rPr>
          <w:rFonts w:eastAsia="Calibri"/>
          <w:sz w:val="20"/>
          <w:szCs w:val="20"/>
        </w:rPr>
      </w:pPr>
    </w:p>
    <w:p w14:paraId="23440139" w14:textId="77777777" w:rsidR="002C7D46" w:rsidRPr="002C7D46" w:rsidRDefault="002C7D46" w:rsidP="00D125DE">
      <w:pPr>
        <w:numPr>
          <w:ilvl w:val="0"/>
          <w:numId w:val="22"/>
        </w:numPr>
        <w:contextualSpacing/>
        <w:jc w:val="center"/>
        <w:rPr>
          <w:rFonts w:eastAsia="Calibri"/>
          <w:spacing w:val="3"/>
          <w:sz w:val="20"/>
          <w:szCs w:val="20"/>
          <w:lang w:eastAsia="en-US"/>
        </w:rPr>
      </w:pPr>
      <w:r w:rsidRPr="002C7D46">
        <w:rPr>
          <w:spacing w:val="3"/>
          <w:sz w:val="20"/>
          <w:szCs w:val="20"/>
        </w:rPr>
        <w:t>člen</w:t>
      </w:r>
    </w:p>
    <w:p w14:paraId="02EFAD18" w14:textId="77777777" w:rsidR="002C7D46" w:rsidRPr="002C7D46" w:rsidRDefault="002C7D46" w:rsidP="002C7D46">
      <w:pPr>
        <w:rPr>
          <w:rFonts w:cs="Arial"/>
          <w:sz w:val="20"/>
          <w:szCs w:val="20"/>
        </w:rPr>
      </w:pPr>
    </w:p>
    <w:p w14:paraId="3FD02CD6" w14:textId="77777777" w:rsidR="002C7D46" w:rsidRPr="002C7D46" w:rsidRDefault="00792323" w:rsidP="002C7D46">
      <w:pPr>
        <w:ind w:right="320"/>
        <w:jc w:val="both"/>
        <w:rPr>
          <w:rFonts w:cs="Arial"/>
          <w:sz w:val="20"/>
          <w:szCs w:val="20"/>
        </w:rPr>
      </w:pPr>
      <w:r w:rsidRPr="00792323">
        <w:rPr>
          <w:rFonts w:cs="Arial"/>
          <w:sz w:val="20"/>
          <w:szCs w:val="20"/>
        </w:rPr>
        <w:t>Pogodba</w:t>
      </w:r>
      <w:r w:rsidR="00231393" w:rsidRPr="00792323">
        <w:rPr>
          <w:rFonts w:cs="Arial"/>
          <w:sz w:val="20"/>
          <w:szCs w:val="20"/>
        </w:rPr>
        <w:t xml:space="preserve"> je sklenjen</w:t>
      </w:r>
      <w:r w:rsidRPr="00792323">
        <w:rPr>
          <w:rFonts w:cs="Arial"/>
          <w:sz w:val="20"/>
          <w:szCs w:val="20"/>
        </w:rPr>
        <w:t>a</w:t>
      </w:r>
      <w:r w:rsidR="00231393" w:rsidRPr="00792323">
        <w:rPr>
          <w:rFonts w:cs="Arial"/>
          <w:sz w:val="20"/>
          <w:szCs w:val="20"/>
        </w:rPr>
        <w:t xml:space="preserve"> in stopi v veljavo pod odložnim pogojem, da dobavitelj </w:t>
      </w:r>
      <w:r w:rsidRPr="00792323">
        <w:rPr>
          <w:rFonts w:cs="Arial"/>
          <w:sz w:val="20"/>
          <w:szCs w:val="20"/>
        </w:rPr>
        <w:t>kupcu</w:t>
      </w:r>
      <w:r w:rsidR="00231393" w:rsidRPr="00792323">
        <w:rPr>
          <w:rFonts w:cs="Arial"/>
          <w:sz w:val="20"/>
          <w:szCs w:val="20"/>
        </w:rPr>
        <w:t xml:space="preserve"> v skladu z 1</w:t>
      </w:r>
      <w:r w:rsidRPr="00792323">
        <w:rPr>
          <w:rFonts w:cs="Arial"/>
          <w:sz w:val="20"/>
          <w:szCs w:val="20"/>
        </w:rPr>
        <w:t>3</w:t>
      </w:r>
      <w:r w:rsidR="00231393" w:rsidRPr="00792323">
        <w:rPr>
          <w:rFonts w:cs="Arial"/>
          <w:sz w:val="20"/>
          <w:szCs w:val="20"/>
        </w:rPr>
        <w:t>. členom predloži finančno zavarovanje za dobro izvedbo pogodbenih obveznosti.</w:t>
      </w:r>
      <w:r w:rsidR="00231393" w:rsidRPr="00231393">
        <w:rPr>
          <w:rFonts w:cs="Arial"/>
          <w:sz w:val="20"/>
          <w:szCs w:val="20"/>
        </w:rPr>
        <w:t xml:space="preserve"> </w:t>
      </w:r>
      <w:r w:rsidR="002C7D46" w:rsidRPr="002C7D46">
        <w:rPr>
          <w:rFonts w:cs="Arial"/>
          <w:sz w:val="20"/>
          <w:szCs w:val="20"/>
        </w:rPr>
        <w:t>Pogodba je sestavljena v treh (3) enakih izvodih, od katerih kupec prejeme dva (2) izvoda, prodajalec pa en (1) izvod.</w:t>
      </w:r>
    </w:p>
    <w:p w14:paraId="3054F3A6" w14:textId="77777777" w:rsidR="002C7D46" w:rsidRPr="002C7D46" w:rsidRDefault="002C7D46" w:rsidP="002C7D46">
      <w:pPr>
        <w:ind w:right="320"/>
        <w:jc w:val="both"/>
        <w:rPr>
          <w:rFonts w:cs="Arial"/>
          <w:sz w:val="20"/>
          <w:szCs w:val="20"/>
        </w:rPr>
      </w:pPr>
    </w:p>
    <w:p w14:paraId="4613F2FB" w14:textId="77777777" w:rsidR="002C7D46" w:rsidRPr="002C7D46" w:rsidRDefault="002C7D46" w:rsidP="002C7D46">
      <w:pPr>
        <w:ind w:right="320"/>
        <w:jc w:val="both"/>
        <w:rPr>
          <w:rFonts w:cs="Arial"/>
          <w:sz w:val="20"/>
          <w:szCs w:val="20"/>
        </w:rPr>
      </w:pPr>
    </w:p>
    <w:tbl>
      <w:tblPr>
        <w:tblW w:w="889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  <w:gridCol w:w="1456"/>
        <w:gridCol w:w="3727"/>
      </w:tblGrid>
      <w:tr w:rsidR="002C7D46" w:rsidRPr="002C7D46" w14:paraId="2D80202B" w14:textId="77777777" w:rsidTr="002C7D46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D728F" w14:textId="77777777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2C7D46">
              <w:rPr>
                <w:rFonts w:cs="Arial"/>
                <w:sz w:val="20"/>
                <w:szCs w:val="20"/>
                <w:lang w:eastAsia="en-US"/>
              </w:rPr>
              <w:t xml:space="preserve">V </w:t>
            </w:r>
            <w:r w:rsidRPr="002C7D46">
              <w:rPr>
                <w:rFonts w:cs="Arial"/>
                <w:iCs/>
                <w:sz w:val="20"/>
                <w:szCs w:val="20"/>
                <w:lang w:eastAsia="en-US"/>
              </w:rPr>
              <w:t>Mariboru</w:t>
            </w:r>
            <w:r w:rsidRPr="002C7D46">
              <w:rPr>
                <w:rFonts w:cs="Arial"/>
                <w:sz w:val="20"/>
                <w:szCs w:val="20"/>
                <w:lang w:eastAsia="en-US"/>
              </w:rPr>
              <w:t xml:space="preserve">, dne </w:t>
            </w:r>
          </w:p>
        </w:tc>
        <w:tc>
          <w:tcPr>
            <w:tcW w:w="1456" w:type="dxa"/>
          </w:tcPr>
          <w:p w14:paraId="4A009697" w14:textId="77777777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9DF301" w14:textId="6FD24AA1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  <w:r w:rsidRPr="002C7D46">
              <w:rPr>
                <w:rFonts w:cs="Arial"/>
                <w:sz w:val="20"/>
                <w:szCs w:val="20"/>
                <w:lang w:eastAsia="en-US"/>
              </w:rPr>
              <w:t xml:space="preserve">V Mariboru, dne </w:t>
            </w:r>
          </w:p>
        </w:tc>
      </w:tr>
      <w:tr w:rsidR="002C7D46" w:rsidRPr="002C7D46" w14:paraId="45DE0CFB" w14:textId="77777777" w:rsidTr="002C7D46">
        <w:trPr>
          <w:cantSplit/>
          <w:jc w:val="center"/>
        </w:trPr>
        <w:tc>
          <w:tcPr>
            <w:tcW w:w="37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ECAF1" w14:textId="77777777" w:rsidR="002C7D46" w:rsidRPr="002C7D46" w:rsidRDefault="002C7D46">
            <w:pPr>
              <w:ind w:right="320"/>
              <w:jc w:val="both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456" w:type="dxa"/>
          </w:tcPr>
          <w:p w14:paraId="7A9C57AA" w14:textId="77777777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DC05F9" w14:textId="77777777" w:rsidR="002C7D46" w:rsidRPr="002C7D46" w:rsidRDefault="002C7D46">
            <w:pPr>
              <w:ind w:right="320"/>
              <w:jc w:val="both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</w:tr>
      <w:tr w:rsidR="002C7D46" w:rsidRPr="002C7D46" w14:paraId="2004A546" w14:textId="77777777" w:rsidTr="002C7D46">
        <w:trPr>
          <w:cantSplit/>
          <w:jc w:val="center"/>
        </w:trPr>
        <w:tc>
          <w:tcPr>
            <w:tcW w:w="3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4C5C2" w14:textId="77777777" w:rsidR="002C7D46" w:rsidRPr="002C7D46" w:rsidRDefault="002C7D46">
            <w:pPr>
              <w:ind w:right="320"/>
              <w:jc w:val="both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2C7D46">
              <w:rPr>
                <w:rFonts w:cs="Arial"/>
                <w:b/>
                <w:sz w:val="20"/>
                <w:szCs w:val="20"/>
                <w:lang w:eastAsia="en-US"/>
              </w:rPr>
              <w:t>Prodajalec:</w:t>
            </w:r>
          </w:p>
          <w:p w14:paraId="364395BE" w14:textId="77777777" w:rsidR="002C7D46" w:rsidRPr="002C7D46" w:rsidRDefault="002C7D46">
            <w:pPr>
              <w:ind w:right="320"/>
              <w:jc w:val="both"/>
              <w:rPr>
                <w:rFonts w:cs="Arial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56" w:type="dxa"/>
          </w:tcPr>
          <w:p w14:paraId="59D47403" w14:textId="77777777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376B3" w14:textId="77777777" w:rsidR="002C7D46" w:rsidRPr="002C7D46" w:rsidRDefault="002C7D46">
            <w:pPr>
              <w:ind w:right="320"/>
              <w:jc w:val="both"/>
              <w:rPr>
                <w:rFonts w:cs="Arial"/>
                <w:b/>
                <w:sz w:val="20"/>
                <w:szCs w:val="20"/>
                <w:lang w:eastAsia="en-US"/>
              </w:rPr>
            </w:pPr>
            <w:r w:rsidRPr="002C7D46">
              <w:rPr>
                <w:rFonts w:cs="Arial"/>
                <w:b/>
                <w:sz w:val="20"/>
                <w:szCs w:val="20"/>
                <w:lang w:eastAsia="en-US"/>
              </w:rPr>
              <w:t>Kupec:</w:t>
            </w:r>
          </w:p>
          <w:p w14:paraId="569D822C" w14:textId="77777777" w:rsidR="002C7D46" w:rsidRDefault="002C7D46" w:rsidP="002C7D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autoSpaceDE w:val="0"/>
              <w:autoSpaceDN w:val="0"/>
              <w:spacing w:line="240" w:lineRule="auto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Javno podjetje za mestni potniški promet Marprom, d.o.o.</w:t>
            </w:r>
          </w:p>
          <w:p w14:paraId="7397C752" w14:textId="77777777" w:rsidR="002C7D46" w:rsidRDefault="002C7D46" w:rsidP="002C7D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autoSpaceDE w:val="0"/>
              <w:autoSpaceDN w:val="0"/>
              <w:spacing w:line="240" w:lineRule="auto"/>
              <w:rPr>
                <w:rFonts w:cs="Arial"/>
                <w:sz w:val="20"/>
                <w:szCs w:val="20"/>
                <w:lang w:eastAsia="en-US"/>
              </w:rPr>
            </w:pPr>
          </w:p>
          <w:p w14:paraId="20C67FDD" w14:textId="77777777" w:rsidR="002C7D46" w:rsidRDefault="002C7D46" w:rsidP="002C7D4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autoSpaceDE w:val="0"/>
              <w:autoSpaceDN w:val="0"/>
              <w:spacing w:line="240" w:lineRule="auto"/>
              <w:rPr>
                <w:rFonts w:cs="Arial"/>
                <w:sz w:val="20"/>
                <w:szCs w:val="20"/>
                <w:lang w:eastAsia="en-US"/>
              </w:rPr>
            </w:pPr>
            <w:r>
              <w:rPr>
                <w:rFonts w:cs="Arial"/>
                <w:sz w:val="20"/>
                <w:szCs w:val="20"/>
                <w:lang w:eastAsia="en-US"/>
              </w:rPr>
              <w:t>Ranko Šmigoc, direktor</w:t>
            </w:r>
          </w:p>
          <w:p w14:paraId="7A240A7D" w14:textId="77777777" w:rsidR="002C7D46" w:rsidRPr="002C7D46" w:rsidRDefault="002C7D46">
            <w:pPr>
              <w:ind w:right="320"/>
              <w:jc w:val="both"/>
              <w:rPr>
                <w:rFonts w:cs="Arial"/>
                <w:sz w:val="20"/>
                <w:szCs w:val="20"/>
                <w:lang w:eastAsia="en-US"/>
              </w:rPr>
            </w:pPr>
          </w:p>
          <w:p w14:paraId="53B34902" w14:textId="77777777" w:rsidR="002C7D46" w:rsidRPr="002C7D46" w:rsidRDefault="002C7D46">
            <w:pPr>
              <w:ind w:right="320"/>
              <w:jc w:val="both"/>
              <w:rPr>
                <w:rFonts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D453635" w14:textId="77777777" w:rsidR="009B6075" w:rsidRPr="002C7D46" w:rsidRDefault="009B6075" w:rsidP="009B6075">
      <w:pPr>
        <w:rPr>
          <w:rFonts w:cs="Arial"/>
          <w:bCs/>
          <w:sz w:val="20"/>
          <w:szCs w:val="20"/>
        </w:rPr>
      </w:pPr>
    </w:p>
    <w:p w14:paraId="133D8FE9" w14:textId="77777777" w:rsidR="00777FB5" w:rsidRPr="00805EC0" w:rsidRDefault="00777FB5" w:rsidP="00777FB5">
      <w:pPr>
        <w:rPr>
          <w:rFonts w:cs="Arial"/>
          <w:color w:val="auto"/>
          <w:sz w:val="20"/>
          <w:szCs w:val="24"/>
        </w:rPr>
      </w:pPr>
      <w:r w:rsidRPr="00805EC0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777FB5" w:rsidRPr="00805EC0" w14:paraId="4B07EBF4" w14:textId="77777777" w:rsidTr="00777FB5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68C7A" w14:textId="77777777" w:rsidR="00777FB5" w:rsidRPr="00805EC0" w:rsidRDefault="00777FB5">
            <w:pPr>
              <w:rPr>
                <w:rFonts w:cs="Times New Roman"/>
                <w:b/>
              </w:rPr>
            </w:pPr>
            <w:r w:rsidRPr="00805EC0">
              <w:rPr>
                <w:b/>
              </w:rPr>
              <w:lastRenderedPageBreak/>
              <w:t xml:space="preserve">Obrazec št. </w:t>
            </w:r>
            <w:r w:rsidR="009B6075">
              <w:rPr>
                <w:b/>
              </w:rPr>
              <w:t>7</w:t>
            </w:r>
          </w:p>
        </w:tc>
      </w:tr>
    </w:tbl>
    <w:p w14:paraId="09F3BBFF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lang w:eastAsia="en-US"/>
        </w:rPr>
      </w:pPr>
    </w:p>
    <w:p w14:paraId="667FDCA2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52401921" w14:textId="77777777" w:rsidR="00777FB5" w:rsidRPr="00805EC0" w:rsidRDefault="00777FB5" w:rsidP="00777FB5">
      <w:pPr>
        <w:ind w:left="454" w:hanging="454"/>
        <w:jc w:val="center"/>
        <w:rPr>
          <w:rFonts w:cs="Arial"/>
          <w:b/>
          <w:sz w:val="24"/>
        </w:rPr>
      </w:pPr>
      <w:r w:rsidRPr="00805EC0">
        <w:rPr>
          <w:rFonts w:cs="Arial"/>
          <w:b/>
          <w:sz w:val="24"/>
        </w:rPr>
        <w:t>VZOREC: MENIČNA IZJAVA S POOBLASTILOM ZA IZPOLNITEV</w:t>
      </w:r>
    </w:p>
    <w:p w14:paraId="0010DE82" w14:textId="77777777" w:rsidR="00777FB5" w:rsidRPr="00805EC0" w:rsidRDefault="00777FB5" w:rsidP="00777FB5">
      <w:pPr>
        <w:ind w:left="454" w:hanging="454"/>
        <w:jc w:val="center"/>
        <w:rPr>
          <w:rFonts w:cs="Arial"/>
          <w:b/>
          <w:sz w:val="24"/>
        </w:rPr>
      </w:pPr>
      <w:r w:rsidRPr="00805EC0">
        <w:rPr>
          <w:rFonts w:cs="Arial"/>
          <w:b/>
          <w:sz w:val="24"/>
        </w:rPr>
        <w:t>ZA DOBRO IZVEDBO POGODBENIH OBVEZNOSTI</w:t>
      </w:r>
    </w:p>
    <w:p w14:paraId="2234DAB3" w14:textId="77777777" w:rsidR="00777FB5" w:rsidRPr="00805EC0" w:rsidRDefault="00777FB5" w:rsidP="00777FB5">
      <w:pPr>
        <w:rPr>
          <w:rFonts w:cs="Arial"/>
          <w:sz w:val="20"/>
        </w:rPr>
      </w:pPr>
    </w:p>
    <w:p w14:paraId="60B6C4B7" w14:textId="77777777" w:rsidR="00777FB5" w:rsidRPr="00805EC0" w:rsidRDefault="00777FB5" w:rsidP="00777FB5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109"/>
      </w:tblGrid>
      <w:tr w:rsidR="00777FB5" w:rsidRPr="00805EC0" w14:paraId="17DCF746" w14:textId="77777777" w:rsidTr="00777FB5">
        <w:tc>
          <w:tcPr>
            <w:tcW w:w="1106" w:type="dxa"/>
            <w:hideMark/>
          </w:tcPr>
          <w:p w14:paraId="5EA59717" w14:textId="77777777" w:rsidR="00777FB5" w:rsidRPr="00805EC0" w:rsidRDefault="00777FB5" w:rsidP="008F3B4B">
            <w:pPr>
              <w:jc w:val="both"/>
              <w:rPr>
                <w:rFonts w:cs="Times New Roman"/>
              </w:rPr>
            </w:pPr>
            <w:r w:rsidRPr="00805EC0"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23BCE" w14:textId="77777777" w:rsidR="00777FB5" w:rsidRPr="00805EC0" w:rsidRDefault="00777FB5" w:rsidP="008F3B4B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1306FD11" w14:textId="77777777" w:rsidR="00777FB5" w:rsidRPr="00805EC0" w:rsidRDefault="00777FB5" w:rsidP="008F3B4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sz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712"/>
      </w:tblGrid>
      <w:tr w:rsidR="00777FB5" w:rsidRPr="00805EC0" w14:paraId="6118D590" w14:textId="77777777" w:rsidTr="00777FB5">
        <w:tc>
          <w:tcPr>
            <w:tcW w:w="4503" w:type="dxa"/>
            <w:hideMark/>
          </w:tcPr>
          <w:p w14:paraId="0E273757" w14:textId="77777777" w:rsidR="00777FB5" w:rsidRPr="00805EC0" w:rsidRDefault="00777FB5" w:rsidP="008F3B4B">
            <w:r w:rsidRPr="00805EC0">
              <w:t>Zakoniti zastopnik oz. pooblaščenec ponudnika: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82C6FF" w14:textId="77777777" w:rsidR="00777FB5" w:rsidRPr="00805EC0" w:rsidRDefault="00777FB5" w:rsidP="008F3B4B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09960CFF" w14:textId="77777777" w:rsidR="008F3B4B" w:rsidRDefault="008F3B4B" w:rsidP="008F3B4B">
      <w:pPr>
        <w:jc w:val="both"/>
      </w:pPr>
    </w:p>
    <w:p w14:paraId="10C5E69B" w14:textId="0B9C6331" w:rsidR="00777FB5" w:rsidRPr="00805EC0" w:rsidRDefault="00777FB5" w:rsidP="008F3B4B">
      <w:pPr>
        <w:jc w:val="both"/>
        <w:rPr>
          <w:rFonts w:cs="Arial"/>
          <w:sz w:val="20"/>
          <w:lang w:eastAsia="en-US"/>
        </w:rPr>
      </w:pPr>
      <w:r w:rsidRPr="00805EC0">
        <w:t>nepreklicno izjavljam, da pooblaščam naročnika Javno podjetje za mestni potniški promet Marprom d.o.o., Mlinska ulica 1, 2000 Maribor</w:t>
      </w:r>
      <w:r w:rsidRPr="00805EC0">
        <w:rPr>
          <w:rFonts w:cs="Arial"/>
        </w:rPr>
        <w:t xml:space="preserve">, da lahko podpisano bianco menico, ki je bila izročena kot </w:t>
      </w:r>
      <w:r w:rsidRPr="00805EC0">
        <w:rPr>
          <w:rFonts w:cs="Arial"/>
          <w:b/>
        </w:rPr>
        <w:t>zavarovanje za dobro izvedbo pogodbenih obveznosti</w:t>
      </w:r>
      <w:r w:rsidRPr="00805EC0">
        <w:rPr>
          <w:rFonts w:cs="Arial"/>
        </w:rPr>
        <w:t xml:space="preserve"> za javno naročilo </w:t>
      </w:r>
      <w:r w:rsidRPr="00805EC0">
        <w:t xml:space="preserve">»Dobava </w:t>
      </w:r>
      <w:proofErr w:type="spellStart"/>
      <w:r w:rsidRPr="00805EC0">
        <w:t>prižemk</w:t>
      </w:r>
      <w:proofErr w:type="spellEnd"/>
      <w:r w:rsidRPr="00805EC0">
        <w:t xml:space="preserve"> za sedežnico Sleme«, </w:t>
      </w:r>
      <w:r w:rsidRPr="00805EC0">
        <w:rPr>
          <w:rFonts w:cs="Arial"/>
        </w:rPr>
        <w:t xml:space="preserve">skladno z določili dokumentacije v zvezi z oddajo javnega naročila in ponudbe za predmetno javno naročilo, brez poprejšnjega obvestila izpolni v vseh neizpolnjenih delih za znesek v višini </w:t>
      </w:r>
      <w:r w:rsidRPr="00805EC0">
        <w:t>10,00 %</w:t>
      </w:r>
      <w:r w:rsidRPr="00805EC0">
        <w:rPr>
          <w:rFonts w:cs="Arial"/>
        </w:rPr>
        <w:t>.</w:t>
      </w:r>
    </w:p>
    <w:p w14:paraId="132C945D" w14:textId="77777777" w:rsidR="00777FB5" w:rsidRPr="00805EC0" w:rsidRDefault="00777FB5" w:rsidP="008F3B4B">
      <w:pPr>
        <w:jc w:val="both"/>
        <w:rPr>
          <w:rFonts w:cs="Arial"/>
        </w:rPr>
      </w:pPr>
    </w:p>
    <w:p w14:paraId="30447546" w14:textId="47AB313F" w:rsidR="00777FB5" w:rsidRPr="00805EC0" w:rsidRDefault="00777FB5" w:rsidP="008F3B4B">
      <w:pPr>
        <w:jc w:val="both"/>
        <w:rPr>
          <w:rFonts w:cs="Arial"/>
        </w:rPr>
      </w:pPr>
      <w:r w:rsidRPr="00805EC0">
        <w:rPr>
          <w:rFonts w:cs="Arial"/>
        </w:rPr>
        <w:t xml:space="preserve">Ponudnik se odreka vsem ugovorom proti tako izpolnjeni menici in se zavezuje menico plačati, ko dospe, v </w:t>
      </w:r>
      <w:r w:rsidR="00707127">
        <w:rPr>
          <w:rFonts w:cs="Arial"/>
        </w:rPr>
        <w:t>plačilo</w:t>
      </w:r>
      <w:r w:rsidRPr="00805EC0">
        <w:rPr>
          <w:rFonts w:cs="Arial"/>
        </w:rPr>
        <w:t>.</w:t>
      </w:r>
    </w:p>
    <w:p w14:paraId="4D53CED4" w14:textId="77777777" w:rsidR="00777FB5" w:rsidRPr="00805EC0" w:rsidRDefault="00777FB5" w:rsidP="008F3B4B">
      <w:pPr>
        <w:jc w:val="both"/>
        <w:rPr>
          <w:rFonts w:cs="Arial"/>
        </w:rPr>
      </w:pPr>
    </w:p>
    <w:p w14:paraId="23327109" w14:textId="77777777" w:rsidR="00777FB5" w:rsidRPr="00805EC0" w:rsidRDefault="00777FB5" w:rsidP="008F3B4B">
      <w:pPr>
        <w:jc w:val="both"/>
        <w:rPr>
          <w:rFonts w:cs="Arial"/>
        </w:rPr>
      </w:pPr>
      <w:r w:rsidRPr="00805EC0">
        <w:rPr>
          <w:rFonts w:cs="Arial"/>
        </w:rPr>
        <w:t>Menični znesek se nakaže na račun naročnika. Ponudnik izjavlja, da se zaveda pravnih posledic izdaje menice v zavarovanje. Menica naj se izpolni s klavzulo »BREZ PROTESTA«.</w:t>
      </w:r>
    </w:p>
    <w:p w14:paraId="61272DD3" w14:textId="77777777" w:rsidR="00777FB5" w:rsidRPr="00805EC0" w:rsidRDefault="00777FB5" w:rsidP="008F3B4B">
      <w:pPr>
        <w:jc w:val="both"/>
        <w:rPr>
          <w:rFonts w:cs="Arial"/>
        </w:rPr>
      </w:pPr>
    </w:p>
    <w:p w14:paraId="3715E366" w14:textId="77777777" w:rsidR="00777FB5" w:rsidRPr="00805EC0" w:rsidRDefault="00777FB5" w:rsidP="008F3B4B">
      <w:pPr>
        <w:jc w:val="both"/>
        <w:rPr>
          <w:rFonts w:cs="Arial"/>
        </w:rPr>
      </w:pPr>
      <w:r w:rsidRPr="00805EC0">
        <w:rPr>
          <w:rFonts w:cs="Arial"/>
        </w:rPr>
        <w:t xml:space="preserve">Ponudnik hkrati pooblaščam naročnika </w:t>
      </w:r>
      <w:r w:rsidRPr="00805EC0">
        <w:t>Javno podjetje za mestni potniški promet Marprom d.o.o., Mlinska ulica 1, 2000 Maribor</w:t>
      </w:r>
      <w:r w:rsidRPr="00805EC0">
        <w:rPr>
          <w:rFonts w:cs="Arial"/>
        </w:rPr>
        <w:t>, da predloži menico na unovčenje in izrecno dovoljujem banki izplačilo take menice.</w:t>
      </w:r>
    </w:p>
    <w:p w14:paraId="5DC1A189" w14:textId="77777777" w:rsidR="00777FB5" w:rsidRPr="00805EC0" w:rsidRDefault="00777FB5" w:rsidP="008F3B4B">
      <w:pPr>
        <w:jc w:val="both"/>
        <w:rPr>
          <w:rFonts w:cs="Arial"/>
        </w:rPr>
      </w:pPr>
    </w:p>
    <w:p w14:paraId="685EEAAB" w14:textId="77777777" w:rsidR="00777FB5" w:rsidRDefault="00777FB5" w:rsidP="008F3B4B">
      <w:pPr>
        <w:jc w:val="both"/>
        <w:rPr>
          <w:rFonts w:cs="Arial"/>
        </w:rPr>
      </w:pPr>
      <w:r w:rsidRPr="00805EC0">
        <w:rPr>
          <w:rFonts w:cs="Arial"/>
        </w:rPr>
        <w:t>Tako dajem nalog za plačilo oziroma pooblastilo vsem spodaj navedenim bankam iz naslednjih mojih računov:</w:t>
      </w:r>
    </w:p>
    <w:p w14:paraId="5272726B" w14:textId="77777777" w:rsidR="008F3B4B" w:rsidRPr="00805EC0" w:rsidRDefault="008F3B4B" w:rsidP="00777FB5">
      <w:pPr>
        <w:rPr>
          <w:rFonts w:cs="Arial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777FB5" w:rsidRPr="00805EC0" w14:paraId="4F5719C1" w14:textId="77777777" w:rsidTr="00777FB5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DA386" w14:textId="77777777" w:rsidR="00777FB5" w:rsidRPr="00805EC0" w:rsidRDefault="00777FB5">
            <w:pPr>
              <w:rPr>
                <w:rFonts w:cs="Arial"/>
              </w:rPr>
            </w:pPr>
          </w:p>
        </w:tc>
      </w:tr>
      <w:tr w:rsidR="00777FB5" w:rsidRPr="00805EC0" w14:paraId="6E004277" w14:textId="77777777" w:rsidTr="00777FB5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83E54B" w14:textId="77777777" w:rsidR="00777FB5" w:rsidRPr="00805EC0" w:rsidRDefault="00777FB5">
            <w:pPr>
              <w:rPr>
                <w:szCs w:val="20"/>
              </w:rPr>
            </w:pPr>
          </w:p>
        </w:tc>
      </w:tr>
      <w:tr w:rsidR="00777FB5" w:rsidRPr="00805EC0" w14:paraId="510E5E6C" w14:textId="77777777" w:rsidTr="00777FB5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02AF5E" w14:textId="77777777" w:rsidR="00777FB5" w:rsidRPr="00805EC0" w:rsidRDefault="00777FB5">
            <w:pPr>
              <w:rPr>
                <w:szCs w:val="20"/>
              </w:rPr>
            </w:pPr>
          </w:p>
        </w:tc>
      </w:tr>
    </w:tbl>
    <w:p w14:paraId="2F4934B2" w14:textId="77777777" w:rsidR="00777FB5" w:rsidRPr="00805EC0" w:rsidRDefault="00777FB5" w:rsidP="00777FB5">
      <w:pPr>
        <w:rPr>
          <w:sz w:val="20"/>
          <w:szCs w:val="24"/>
          <w:lang w:eastAsia="en-US"/>
        </w:rPr>
      </w:pPr>
    </w:p>
    <w:p w14:paraId="2C4C0FD9" w14:textId="77777777" w:rsidR="008F3B4B" w:rsidRDefault="008F3B4B">
      <w:pPr>
        <w:spacing w:line="240" w:lineRule="auto"/>
        <w:rPr>
          <w:rFonts w:cs="Arial"/>
        </w:rPr>
      </w:pPr>
      <w:r>
        <w:rPr>
          <w:rFonts w:cs="Arial"/>
        </w:rPr>
        <w:br w:type="page"/>
      </w:r>
    </w:p>
    <w:p w14:paraId="267753E0" w14:textId="733AA800" w:rsidR="00777FB5" w:rsidRPr="00805EC0" w:rsidRDefault="00777FB5" w:rsidP="008F3B4B">
      <w:pPr>
        <w:jc w:val="both"/>
        <w:rPr>
          <w:rFonts w:cs="Arial"/>
        </w:rPr>
      </w:pPr>
      <w:r w:rsidRPr="00805EC0">
        <w:rPr>
          <w:rFonts w:cs="Arial"/>
        </w:rPr>
        <w:lastRenderedPageBreak/>
        <w:t>V primeru odprtja dodatnega računa, ki ni zgoraj naveden, izrecno dovoljujem izplačilo menice in pooblaščam banko, pri kateri je takšen račun odprt, da izvede plačilo.</w:t>
      </w:r>
    </w:p>
    <w:p w14:paraId="4AD98F97" w14:textId="77777777" w:rsidR="00777FB5" w:rsidRPr="00805EC0" w:rsidRDefault="00777FB5" w:rsidP="00777FB5">
      <w:pPr>
        <w:rPr>
          <w:rFonts w:cs="Arial"/>
        </w:rPr>
      </w:pPr>
    </w:p>
    <w:p w14:paraId="17667E2E" w14:textId="77777777" w:rsidR="00777FB5" w:rsidRPr="00805EC0" w:rsidRDefault="00777FB5" w:rsidP="00777FB5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777FB5" w:rsidRPr="00805EC0" w14:paraId="628F9032" w14:textId="77777777" w:rsidTr="00777FB5">
        <w:tc>
          <w:tcPr>
            <w:tcW w:w="3430" w:type="dxa"/>
            <w:hideMark/>
          </w:tcPr>
          <w:p w14:paraId="52037AE2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6A8E1793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682B5CAF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Žig in podpis odgovorne osebe:</w:t>
            </w:r>
          </w:p>
        </w:tc>
      </w:tr>
      <w:tr w:rsidR="00777FB5" w:rsidRPr="00805EC0" w14:paraId="3F96BC32" w14:textId="77777777" w:rsidTr="00777FB5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9BBA36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  <w:p w14:paraId="4943809C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2067" w:type="dxa"/>
          </w:tcPr>
          <w:p w14:paraId="3DA9B617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B6CE5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  <w:p w14:paraId="5B4D4D2E" w14:textId="77777777" w:rsidR="00777FB5" w:rsidRPr="00805EC0" w:rsidRDefault="00777FB5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</w:tr>
    </w:tbl>
    <w:p w14:paraId="14BEA5E1" w14:textId="77777777" w:rsidR="00777FB5" w:rsidRPr="00805EC0" w:rsidRDefault="00777FB5" w:rsidP="00777FB5">
      <w:pPr>
        <w:pStyle w:val="Telobesedila"/>
        <w:rPr>
          <w:rFonts w:ascii="Titillium Web" w:hAnsi="Titillium Web"/>
        </w:rPr>
      </w:pPr>
    </w:p>
    <w:p w14:paraId="70EE68CD" w14:textId="77777777" w:rsidR="00822F58" w:rsidRPr="00805EC0" w:rsidRDefault="00822F58" w:rsidP="00822F58">
      <w:pPr>
        <w:rPr>
          <w:rFonts w:cs="Arial"/>
          <w:color w:val="auto"/>
          <w:sz w:val="20"/>
          <w:szCs w:val="24"/>
        </w:rPr>
      </w:pPr>
      <w:r w:rsidRPr="00805EC0">
        <w:br w:type="page"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0"/>
      </w:tblGrid>
      <w:tr w:rsidR="00822F58" w:rsidRPr="00805EC0" w14:paraId="394E0CD7" w14:textId="77777777" w:rsidTr="00822F58"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3765EE" w14:textId="77777777" w:rsidR="00822F58" w:rsidRPr="00805EC0" w:rsidRDefault="00822F58">
            <w:pPr>
              <w:rPr>
                <w:rFonts w:cs="Times New Roman"/>
                <w:b/>
              </w:rPr>
            </w:pPr>
            <w:r w:rsidRPr="00805EC0">
              <w:rPr>
                <w:b/>
              </w:rPr>
              <w:lastRenderedPageBreak/>
              <w:t xml:space="preserve">Obrazec št. </w:t>
            </w:r>
            <w:r w:rsidR="009B6075">
              <w:rPr>
                <w:b/>
              </w:rPr>
              <w:t>8</w:t>
            </w:r>
          </w:p>
        </w:tc>
      </w:tr>
    </w:tbl>
    <w:p w14:paraId="024F627C" w14:textId="77777777" w:rsidR="00822F58" w:rsidRPr="00805EC0" w:rsidRDefault="00822F58" w:rsidP="00822F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  <w:sz w:val="20"/>
          <w:lang w:eastAsia="en-US"/>
        </w:rPr>
      </w:pPr>
    </w:p>
    <w:p w14:paraId="3A81E260" w14:textId="77777777" w:rsidR="00822F58" w:rsidRPr="00805EC0" w:rsidRDefault="00822F58" w:rsidP="00822F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p w14:paraId="23D6409D" w14:textId="77777777" w:rsidR="00822F58" w:rsidRPr="00805EC0" w:rsidRDefault="00822F58" w:rsidP="00822F58">
      <w:pPr>
        <w:ind w:left="454" w:hanging="454"/>
        <w:jc w:val="center"/>
        <w:rPr>
          <w:rFonts w:cs="Arial"/>
          <w:b/>
          <w:sz w:val="24"/>
        </w:rPr>
      </w:pPr>
      <w:r w:rsidRPr="00805EC0">
        <w:rPr>
          <w:rFonts w:cs="Arial"/>
          <w:b/>
          <w:sz w:val="24"/>
        </w:rPr>
        <w:t>VZOREC: MENIČNA IZJAVA S POOBLASTILOM ZA IZPOLNITEV</w:t>
      </w:r>
    </w:p>
    <w:p w14:paraId="6D79994E" w14:textId="77777777" w:rsidR="00822F58" w:rsidRPr="00805EC0" w:rsidRDefault="00822F58" w:rsidP="00822F58">
      <w:pPr>
        <w:ind w:left="454" w:hanging="454"/>
        <w:jc w:val="center"/>
        <w:rPr>
          <w:rFonts w:cs="Arial"/>
          <w:b/>
          <w:sz w:val="24"/>
        </w:rPr>
      </w:pPr>
      <w:r w:rsidRPr="00805EC0">
        <w:rPr>
          <w:rFonts w:cs="Arial"/>
          <w:b/>
          <w:sz w:val="24"/>
        </w:rPr>
        <w:t>ZA ODPRAVO NAPAK V GARANCIJSKEM ROKU</w:t>
      </w:r>
    </w:p>
    <w:p w14:paraId="6CFB301B" w14:textId="77777777" w:rsidR="00822F58" w:rsidRPr="00805EC0" w:rsidRDefault="00822F58" w:rsidP="00822F58">
      <w:pPr>
        <w:rPr>
          <w:rFonts w:cs="Arial"/>
          <w:sz w:val="20"/>
        </w:rPr>
      </w:pPr>
    </w:p>
    <w:p w14:paraId="7B7175DD" w14:textId="77777777" w:rsidR="00822F58" w:rsidRPr="00805EC0" w:rsidRDefault="00822F58" w:rsidP="00822F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34"/>
        <w:gridCol w:w="8109"/>
      </w:tblGrid>
      <w:tr w:rsidR="00822F58" w:rsidRPr="00805EC0" w14:paraId="229798CC" w14:textId="77777777" w:rsidTr="00822F58">
        <w:tc>
          <w:tcPr>
            <w:tcW w:w="1106" w:type="dxa"/>
            <w:hideMark/>
          </w:tcPr>
          <w:p w14:paraId="4AC39B71" w14:textId="77777777" w:rsidR="00822F58" w:rsidRPr="00805EC0" w:rsidRDefault="00822F58">
            <w:pPr>
              <w:rPr>
                <w:rFonts w:cs="Times New Roman"/>
              </w:rPr>
            </w:pPr>
            <w:r w:rsidRPr="00805EC0">
              <w:t>Ponudnik:</w:t>
            </w:r>
          </w:p>
        </w:tc>
        <w:tc>
          <w:tcPr>
            <w:tcW w:w="8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F1724" w14:textId="77777777" w:rsidR="00822F58" w:rsidRPr="00805EC0" w:rsidRDefault="00822F58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</w:pPr>
          </w:p>
        </w:tc>
      </w:tr>
    </w:tbl>
    <w:p w14:paraId="2CCD7FFC" w14:textId="77777777" w:rsidR="00822F58" w:rsidRPr="00805EC0" w:rsidRDefault="00822F58" w:rsidP="00822F58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rPr>
          <w:sz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4712"/>
      </w:tblGrid>
      <w:tr w:rsidR="00822F58" w:rsidRPr="00805EC0" w14:paraId="3479E605" w14:textId="77777777" w:rsidTr="00822F58">
        <w:tc>
          <w:tcPr>
            <w:tcW w:w="4503" w:type="dxa"/>
            <w:hideMark/>
          </w:tcPr>
          <w:p w14:paraId="62B3B106" w14:textId="77777777" w:rsidR="00822F58" w:rsidRPr="00805EC0" w:rsidRDefault="00822F58">
            <w:r w:rsidRPr="00805EC0">
              <w:t>Zakoniti zastopnik oz. pooblaščenec ponudnika:</w:t>
            </w:r>
          </w:p>
        </w:tc>
        <w:tc>
          <w:tcPr>
            <w:tcW w:w="4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B2227" w14:textId="77777777" w:rsidR="00822F58" w:rsidRPr="00805EC0" w:rsidRDefault="00822F58">
            <w:pPr>
              <w:widowControl w:val="0"/>
              <w:tabs>
                <w:tab w:val="left" w:pos="90"/>
                <w:tab w:val="left" w:pos="964"/>
              </w:tabs>
              <w:autoSpaceDE w:val="0"/>
              <w:autoSpaceDN w:val="0"/>
              <w:adjustRightInd w:val="0"/>
            </w:pPr>
          </w:p>
        </w:tc>
      </w:tr>
    </w:tbl>
    <w:p w14:paraId="437A1BF7" w14:textId="77777777" w:rsidR="00822F58" w:rsidRPr="00805EC0" w:rsidRDefault="00822F58" w:rsidP="00822F58">
      <w:pPr>
        <w:rPr>
          <w:rFonts w:cs="Arial"/>
          <w:sz w:val="20"/>
          <w:lang w:eastAsia="en-US"/>
        </w:rPr>
      </w:pPr>
      <w:r w:rsidRPr="00805EC0">
        <w:t>nepreklicno izjavljam, da pooblaščam naročnika Javno podjetje za mestni potniški promet Marprom d.o.o., Mlinska ulica 1, 2000 Maribor</w:t>
      </w:r>
      <w:r w:rsidRPr="00805EC0">
        <w:rPr>
          <w:rFonts w:cs="Arial"/>
        </w:rPr>
        <w:t xml:space="preserve">, da lahko podpisano bianco menico, ki je bila izročena kot </w:t>
      </w:r>
      <w:r w:rsidRPr="00805EC0">
        <w:rPr>
          <w:rFonts w:cs="Arial"/>
          <w:b/>
        </w:rPr>
        <w:t xml:space="preserve">zavarovanje za odpravo napak v garancijskem roku </w:t>
      </w:r>
      <w:r w:rsidRPr="00805EC0">
        <w:rPr>
          <w:rFonts w:cs="Arial"/>
        </w:rPr>
        <w:t xml:space="preserve">za javno naročilo </w:t>
      </w:r>
      <w:r w:rsidRPr="00805EC0">
        <w:t xml:space="preserve">»Dobava </w:t>
      </w:r>
      <w:proofErr w:type="spellStart"/>
      <w:r w:rsidRPr="00805EC0">
        <w:t>prižemk</w:t>
      </w:r>
      <w:proofErr w:type="spellEnd"/>
      <w:r w:rsidRPr="00805EC0">
        <w:t xml:space="preserve"> za sedežnico Sleme«, </w:t>
      </w:r>
      <w:r w:rsidRPr="00805EC0">
        <w:rPr>
          <w:rFonts w:cs="Arial"/>
        </w:rPr>
        <w:t xml:space="preserve">skladno z določili dokumentacije v zvezi z oddajo javnega naročila in ponudbe za predmetno javno naročilo, brez poprejšnjega obvestila izpolni v vseh neizpolnjenih delih za znesek v višini </w:t>
      </w:r>
      <w:r w:rsidRPr="00805EC0">
        <w:t>5.850,00 EUR</w:t>
      </w:r>
      <w:r w:rsidRPr="00805EC0">
        <w:rPr>
          <w:rFonts w:cs="Arial"/>
        </w:rPr>
        <w:t>.</w:t>
      </w:r>
    </w:p>
    <w:p w14:paraId="3E8FBDE1" w14:textId="77777777" w:rsidR="00822F58" w:rsidRPr="00805EC0" w:rsidRDefault="00822F58" w:rsidP="00822F58">
      <w:pPr>
        <w:rPr>
          <w:rFonts w:cs="Arial"/>
        </w:rPr>
      </w:pPr>
    </w:p>
    <w:p w14:paraId="2B7430D7" w14:textId="77777777" w:rsidR="00822F58" w:rsidRPr="00805EC0" w:rsidRDefault="00822F58" w:rsidP="00822F58">
      <w:pPr>
        <w:rPr>
          <w:rFonts w:cs="Arial"/>
        </w:rPr>
      </w:pPr>
      <w:r w:rsidRPr="00805EC0">
        <w:rPr>
          <w:rFonts w:cs="Arial"/>
        </w:rPr>
        <w:t>Ponudnik se odreka vsem ugovorom proti tako izpolnjeni menici in se zavezuje menico plačati, ko dospe, v gotovini. To pooblastilo preneha veljati dne _______________.</w:t>
      </w:r>
    </w:p>
    <w:p w14:paraId="23826240" w14:textId="77777777" w:rsidR="00822F58" w:rsidRPr="00805EC0" w:rsidRDefault="00822F58" w:rsidP="00822F58">
      <w:pPr>
        <w:rPr>
          <w:rFonts w:cs="Arial"/>
        </w:rPr>
      </w:pPr>
    </w:p>
    <w:p w14:paraId="5C00094A" w14:textId="77777777" w:rsidR="00822F58" w:rsidRPr="00805EC0" w:rsidRDefault="00822F58" w:rsidP="00822F58">
      <w:pPr>
        <w:rPr>
          <w:rFonts w:cs="Arial"/>
        </w:rPr>
      </w:pPr>
      <w:r w:rsidRPr="00805EC0">
        <w:rPr>
          <w:rFonts w:cs="Arial"/>
        </w:rPr>
        <w:t>Menični znesek se nakaže na račun naročnika. Ponudnik izjavlja, da se zaveda pravnih posledic izdaje menice v zavarovanje. Menica naj se izpolni s klavzulo »BREZ PROTESTA«.</w:t>
      </w:r>
    </w:p>
    <w:p w14:paraId="08714623" w14:textId="77777777" w:rsidR="00822F58" w:rsidRPr="00805EC0" w:rsidRDefault="00822F58" w:rsidP="00822F58">
      <w:pPr>
        <w:rPr>
          <w:rFonts w:cs="Arial"/>
        </w:rPr>
      </w:pPr>
    </w:p>
    <w:p w14:paraId="7C9C4F8E" w14:textId="77777777" w:rsidR="00822F58" w:rsidRPr="00805EC0" w:rsidRDefault="00822F58" w:rsidP="00822F58">
      <w:pPr>
        <w:rPr>
          <w:rFonts w:cs="Arial"/>
        </w:rPr>
      </w:pPr>
      <w:r w:rsidRPr="00805EC0">
        <w:rPr>
          <w:rFonts w:cs="Arial"/>
        </w:rPr>
        <w:t xml:space="preserve">Ponudnik hkrati pooblaščam naročnika </w:t>
      </w:r>
      <w:r w:rsidRPr="00805EC0">
        <w:t>Javno podjetje za mestni potniški promet Marprom d.o.o., Mlinska ulica 1, 2000 Maribor</w:t>
      </w:r>
      <w:r w:rsidRPr="00805EC0">
        <w:rPr>
          <w:rFonts w:cs="Arial"/>
        </w:rPr>
        <w:t>, da predloži menico na unovčenje in izrecno dovoljujem banki izplačilo take menice.</w:t>
      </w:r>
    </w:p>
    <w:p w14:paraId="13A4E630" w14:textId="77777777" w:rsidR="00822F58" w:rsidRPr="00805EC0" w:rsidRDefault="00822F58" w:rsidP="00822F58">
      <w:pPr>
        <w:rPr>
          <w:rFonts w:cs="Arial"/>
        </w:rPr>
      </w:pPr>
    </w:p>
    <w:p w14:paraId="381F6C9F" w14:textId="77777777" w:rsidR="00822F58" w:rsidRPr="00805EC0" w:rsidRDefault="00822F58" w:rsidP="00822F58">
      <w:pPr>
        <w:rPr>
          <w:rFonts w:cs="Arial"/>
        </w:rPr>
      </w:pPr>
      <w:r w:rsidRPr="00805EC0">
        <w:rPr>
          <w:rFonts w:cs="Arial"/>
        </w:rPr>
        <w:t>Tako dajem nalog za plačilo oziroma pooblastilo vsem spodaj navedenim bankam iz naslednjih mojih računov:</w:t>
      </w:r>
    </w:p>
    <w:tbl>
      <w:tblPr>
        <w:tblW w:w="0" w:type="auto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107"/>
      </w:tblGrid>
      <w:tr w:rsidR="00822F58" w:rsidRPr="00805EC0" w14:paraId="3DD7C9C9" w14:textId="77777777" w:rsidTr="00822F58">
        <w:tc>
          <w:tcPr>
            <w:tcW w:w="9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96D78B" w14:textId="77777777" w:rsidR="00822F58" w:rsidRPr="00805EC0" w:rsidRDefault="00822F58">
            <w:pPr>
              <w:rPr>
                <w:rFonts w:cs="Arial"/>
              </w:rPr>
            </w:pPr>
          </w:p>
        </w:tc>
      </w:tr>
      <w:tr w:rsidR="00822F58" w:rsidRPr="00805EC0" w14:paraId="2EB69ABE" w14:textId="77777777" w:rsidTr="00822F58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64F924" w14:textId="77777777" w:rsidR="00822F58" w:rsidRPr="00805EC0" w:rsidRDefault="00822F58">
            <w:pPr>
              <w:rPr>
                <w:szCs w:val="20"/>
              </w:rPr>
            </w:pPr>
          </w:p>
        </w:tc>
      </w:tr>
      <w:tr w:rsidR="00822F58" w:rsidRPr="00805EC0" w14:paraId="7D06541F" w14:textId="77777777" w:rsidTr="00822F58">
        <w:tc>
          <w:tcPr>
            <w:tcW w:w="9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5B3B7F" w14:textId="77777777" w:rsidR="00822F58" w:rsidRPr="00805EC0" w:rsidRDefault="00822F58">
            <w:pPr>
              <w:rPr>
                <w:szCs w:val="20"/>
              </w:rPr>
            </w:pPr>
          </w:p>
        </w:tc>
      </w:tr>
    </w:tbl>
    <w:p w14:paraId="76D6130F" w14:textId="77777777" w:rsidR="00822F58" w:rsidRPr="00805EC0" w:rsidRDefault="00822F58" w:rsidP="00822F58">
      <w:pPr>
        <w:rPr>
          <w:sz w:val="20"/>
          <w:szCs w:val="24"/>
          <w:lang w:eastAsia="en-US"/>
        </w:rPr>
      </w:pPr>
    </w:p>
    <w:p w14:paraId="0DA61293" w14:textId="77777777" w:rsidR="00822F58" w:rsidRPr="00805EC0" w:rsidRDefault="00822F58" w:rsidP="00822F58">
      <w:pPr>
        <w:rPr>
          <w:rFonts w:cs="Arial"/>
        </w:rPr>
      </w:pPr>
      <w:r w:rsidRPr="00805EC0">
        <w:rPr>
          <w:rFonts w:cs="Arial"/>
        </w:rPr>
        <w:t>V primeru odprtja dodatnega računa, ki ni zgoraj naveden, izrecno dovoljujem izplačilo menice in pooblaščam banko, pri kateri je takšen račun odprt, da izvede plačilo.</w:t>
      </w:r>
    </w:p>
    <w:p w14:paraId="37234913" w14:textId="77777777" w:rsidR="00822F58" w:rsidRPr="00805EC0" w:rsidRDefault="00822F58" w:rsidP="00822F58">
      <w:pPr>
        <w:rPr>
          <w:rFonts w:cs="Arial"/>
        </w:rPr>
      </w:pPr>
    </w:p>
    <w:p w14:paraId="5FB7362B" w14:textId="77777777" w:rsidR="00822F58" w:rsidRPr="00805EC0" w:rsidRDefault="00822F58" w:rsidP="00822F58">
      <w:pPr>
        <w:rPr>
          <w:rFonts w:cs="Arial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2067"/>
        <w:gridCol w:w="3573"/>
      </w:tblGrid>
      <w:tr w:rsidR="00822F58" w:rsidRPr="00805EC0" w14:paraId="17E49812" w14:textId="77777777" w:rsidTr="00822F58">
        <w:tc>
          <w:tcPr>
            <w:tcW w:w="3430" w:type="dxa"/>
            <w:hideMark/>
          </w:tcPr>
          <w:p w14:paraId="12A5E86A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Kraj in datum:</w:t>
            </w:r>
          </w:p>
        </w:tc>
        <w:tc>
          <w:tcPr>
            <w:tcW w:w="2067" w:type="dxa"/>
          </w:tcPr>
          <w:p w14:paraId="01D1E75B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</w:p>
        </w:tc>
        <w:tc>
          <w:tcPr>
            <w:tcW w:w="3573" w:type="dxa"/>
            <w:hideMark/>
          </w:tcPr>
          <w:p w14:paraId="6CA52E0D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jc w:val="center"/>
              <w:rPr>
                <w:rFonts w:cs="Arial"/>
              </w:rPr>
            </w:pPr>
            <w:r w:rsidRPr="00805EC0">
              <w:rPr>
                <w:rFonts w:cs="Arial"/>
              </w:rPr>
              <w:t>Žig in podpis odgovorne osebe:</w:t>
            </w:r>
          </w:p>
        </w:tc>
      </w:tr>
      <w:tr w:rsidR="00822F58" w:rsidRPr="00805EC0" w14:paraId="5754B3D2" w14:textId="77777777" w:rsidTr="00822F58"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AB1F2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  <w:p w14:paraId="2A796EBA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2067" w:type="dxa"/>
          </w:tcPr>
          <w:p w14:paraId="0F9998EF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CC79E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  <w:p w14:paraId="3DD2B41E" w14:textId="77777777" w:rsidR="00822F58" w:rsidRPr="00805EC0" w:rsidRDefault="00822F58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before="48"/>
              <w:rPr>
                <w:rFonts w:cs="Arial"/>
              </w:rPr>
            </w:pPr>
          </w:p>
        </w:tc>
      </w:tr>
    </w:tbl>
    <w:p w14:paraId="67835FB8" w14:textId="77777777" w:rsidR="00822F58" w:rsidRPr="00805EC0" w:rsidRDefault="00822F58" w:rsidP="00822F58">
      <w:pPr>
        <w:pStyle w:val="Telobesedila"/>
        <w:rPr>
          <w:rFonts w:ascii="Titillium Web" w:hAnsi="Titillium Web"/>
        </w:rPr>
      </w:pPr>
    </w:p>
    <w:p w14:paraId="35FC0D48" w14:textId="77777777" w:rsidR="00185FAA" w:rsidRPr="00805EC0" w:rsidRDefault="00185FAA" w:rsidP="008D2B72"/>
    <w:sectPr w:rsidR="00185FAA" w:rsidRPr="00805EC0" w:rsidSect="00E61F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4" w:h="16834"/>
      <w:pgMar w:top="1350" w:right="1046" w:bottom="1037" w:left="1133" w:header="708" w:footer="11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89A0F" w14:textId="77777777" w:rsidR="00826DBA" w:rsidRDefault="00826DBA" w:rsidP="00CA17AB">
      <w:pPr>
        <w:spacing w:line="240" w:lineRule="auto"/>
      </w:pPr>
      <w:r>
        <w:separator/>
      </w:r>
    </w:p>
  </w:endnote>
  <w:endnote w:type="continuationSeparator" w:id="0">
    <w:p w14:paraId="36448842" w14:textId="77777777" w:rsidR="00826DBA" w:rsidRDefault="00826DBA" w:rsidP="00CA17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tillium Web">
    <w:altName w:val="Calibri"/>
    <w:charset w:val="EE"/>
    <w:family w:val="auto"/>
    <w:pitch w:val="variable"/>
    <w:sig w:usb0="00000007" w:usb1="00000001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1EB67" w14:textId="77777777" w:rsidR="008F3B4B" w:rsidRDefault="008F3B4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700B" w14:textId="77777777" w:rsidR="00CA17AB" w:rsidRDefault="000D532C" w:rsidP="00681CD9">
    <w:pPr>
      <w:tabs>
        <w:tab w:val="center" w:pos="4862"/>
      </w:tabs>
      <w:jc w:val="both"/>
      <w:rPr>
        <w:color w:val="808080"/>
        <w:sz w:val="14"/>
        <w:szCs w:val="14"/>
      </w:rPr>
    </w:pPr>
    <w:r w:rsidRPr="00BE7EB0">
      <w:rPr>
        <w:color w:val="808080"/>
        <w:sz w:val="14"/>
        <w:szCs w:val="14"/>
      </w:rPr>
      <w:tab/>
    </w:r>
    <w:r w:rsidR="00CA17AB" w:rsidRPr="000D532C">
      <w:rPr>
        <w:color w:val="808080"/>
        <w:sz w:val="14"/>
        <w:szCs w:val="14"/>
      </w:rPr>
      <w:t xml:space="preserve">Javni holding Maribor, družba za izvajanje strokovnih in razvojnih nalog na področju gospodarskih javnih služb, d. o. o., Zagrebška c. 30, 2000 Maribor, je registrirana pri Okrožnem sodišču v Mariboru, SRG 2020/27560. Matična št.: 8709459000. Osnovni kapital družbe: </w:t>
    </w:r>
    <w:r w:rsidR="00681CD9" w:rsidRPr="00681CD9">
      <w:rPr>
        <w:color w:val="808080"/>
        <w:sz w:val="14"/>
        <w:szCs w:val="14"/>
      </w:rPr>
      <w:t>2.101.600,00 EUR</w:t>
    </w:r>
    <w:r w:rsidR="00CA17AB" w:rsidRPr="000D532C">
      <w:rPr>
        <w:color w:val="808080"/>
        <w:sz w:val="14"/>
        <w:szCs w:val="14"/>
      </w:rPr>
      <w:t>. ID za DDV: SI56143028. TRR pri NKBM: SI56 0400 0027 6195 704.</w:t>
    </w:r>
  </w:p>
  <w:p w14:paraId="597C10E3" w14:textId="77777777" w:rsidR="00681CD9" w:rsidRPr="00681CD9" w:rsidRDefault="00681CD9" w:rsidP="00681CD9">
    <w:pPr>
      <w:tabs>
        <w:tab w:val="center" w:pos="4862"/>
      </w:tabs>
      <w:jc w:val="both"/>
      <w:rPr>
        <w:color w:val="80808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129F1" w14:textId="77777777" w:rsidR="008F3B4B" w:rsidRDefault="008F3B4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64B2A" w14:textId="77777777" w:rsidR="00826DBA" w:rsidRDefault="00826DBA" w:rsidP="00CA17AB">
      <w:pPr>
        <w:spacing w:line="240" w:lineRule="auto"/>
      </w:pPr>
      <w:r>
        <w:separator/>
      </w:r>
    </w:p>
  </w:footnote>
  <w:footnote w:type="continuationSeparator" w:id="0">
    <w:p w14:paraId="0F56621D" w14:textId="77777777" w:rsidR="00826DBA" w:rsidRDefault="00826DBA" w:rsidP="00CA17AB">
      <w:pPr>
        <w:spacing w:line="240" w:lineRule="auto"/>
      </w:pPr>
      <w:r>
        <w:continuationSeparator/>
      </w:r>
    </w:p>
  </w:footnote>
  <w:footnote w:id="1">
    <w:p w14:paraId="5741DFD3" w14:textId="77777777" w:rsidR="00826DBA" w:rsidRDefault="00826DBA" w:rsidP="00826DBA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15347414" w14:textId="77777777" w:rsidR="00826DBA" w:rsidRDefault="00826DBA" w:rsidP="00826DB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- </w:t>
      </w:r>
      <w:r>
        <w:rPr>
          <w:rFonts w:cs="Arial"/>
          <w:iCs/>
          <w:sz w:val="16"/>
          <w:szCs w:val="16"/>
        </w:rPr>
        <w:t>Ponudnik na obrazcu označi, ali daje samostojno ponudbo, skupno ponudbo, ponudbo s podizvajalci;</w:t>
      </w:r>
    </w:p>
    <w:p w14:paraId="1855CF40" w14:textId="77777777" w:rsidR="00826DBA" w:rsidRDefault="00826DBA" w:rsidP="00826DB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</w:t>
      </w:r>
      <w:r>
        <w:rPr>
          <w:rFonts w:cs="Arial"/>
          <w:iCs/>
          <w:sz w:val="16"/>
          <w:szCs w:val="16"/>
        </w:rPr>
        <w:t>brazec izpolni samostojni ponudnik, vsak od partnerjev v skupni ponudbi (tudi vodilni partner) oziroma glavni izvajalec pri oddaji ponudbe s podizvajalci;</w:t>
      </w:r>
    </w:p>
    <w:p w14:paraId="2EFC95A1" w14:textId="77777777" w:rsidR="00826DBA" w:rsidRDefault="00826DBA" w:rsidP="00826DBA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večjega števila partnerjev se ta obrazec kopira.</w:t>
      </w:r>
    </w:p>
  </w:footnote>
  <w:footnote w:id="2">
    <w:p w14:paraId="2B0510FD" w14:textId="77777777" w:rsidR="00777FB5" w:rsidRDefault="00777FB5" w:rsidP="00777FB5">
      <w:pPr>
        <w:autoSpaceDE w:val="0"/>
        <w:autoSpaceDN w:val="0"/>
        <w:adjustRightInd w:val="0"/>
        <w:rPr>
          <w:rFonts w:cs="Arial"/>
          <w:color w:val="auto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7C698908" w14:textId="77777777" w:rsidR="00777FB5" w:rsidRDefault="00777FB5" w:rsidP="00777FB5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Obrazec je potrebno izpolniti v primeru, da ponudnik nastopa s podizvajalci;</w:t>
      </w:r>
    </w:p>
    <w:p w14:paraId="77BAF0EA" w14:textId="77777777" w:rsidR="00777FB5" w:rsidRDefault="00777FB5" w:rsidP="00777FB5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  <w:footnote w:id="3">
    <w:p w14:paraId="59B92855" w14:textId="77777777" w:rsidR="00777FB5" w:rsidRDefault="00777FB5" w:rsidP="00777FB5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b/>
          <w:bCs/>
          <w:iCs/>
          <w:sz w:val="16"/>
          <w:szCs w:val="16"/>
        </w:rPr>
        <w:t xml:space="preserve">Navodila za izpolnitev: </w:t>
      </w:r>
    </w:p>
    <w:p w14:paraId="2F4D314D" w14:textId="77777777" w:rsidR="00777FB5" w:rsidRDefault="00777FB5" w:rsidP="00777FB5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Vsak podizvajalec izpolni zanj sprejemljivo zahtevo oziroma izjavo, drugo pa prečrta;</w:t>
      </w:r>
    </w:p>
    <w:p w14:paraId="3F692A71" w14:textId="77777777" w:rsidR="00777FB5" w:rsidRDefault="00777FB5" w:rsidP="00777FB5">
      <w:pPr>
        <w:autoSpaceDE w:val="0"/>
        <w:autoSpaceDN w:val="0"/>
        <w:adjustRightInd w:val="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- V primeru sodelovanja večjega števila podizvajalcev se obrazec kopira.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63FF" w14:textId="77777777" w:rsidR="008F3B4B" w:rsidRDefault="008F3B4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CBFB0" w14:textId="77777777" w:rsidR="00CA17AB" w:rsidRDefault="00472D36">
    <w:pPr>
      <w:pStyle w:val="Glava"/>
    </w:pPr>
    <w:r w:rsidRPr="001D7645">
      <w:rPr>
        <w:noProof/>
      </w:rPr>
      <w:drawing>
        <wp:inline distT="0" distB="0" distL="0" distR="0" wp14:anchorId="1C992AB9" wp14:editId="3B08AF82">
          <wp:extent cx="5730875" cy="1041400"/>
          <wp:effectExtent l="0" t="0" r="0" b="0"/>
          <wp:docPr id="1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1041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84A2" w14:textId="77777777" w:rsidR="008F3B4B" w:rsidRDefault="008F3B4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 id="_x0000_i1026" style="width:13.55pt;height:13.55pt" coordsize="" o:spt="100" o:bullet="t" adj="0,,0" path="" stroked="f">
        <v:stroke joinstyle="miter"/>
        <v:imagedata r:id="rId1" o:title="image11"/>
        <v:formulas/>
        <v:path o:connecttype="segments"/>
      </v:shape>
    </w:pict>
  </w:numPicBullet>
  <w:numPicBullet w:numPicBulletId="1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3.55pt;height:12.85pt;visibility:visible" o:bullet="t">
        <v:imagedata r:id="rId2" o:title=""/>
      </v:shape>
    </w:pict>
  </w:numPicBullet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7237E8B"/>
    <w:multiLevelType w:val="hybridMultilevel"/>
    <w:tmpl w:val="BA38A852"/>
    <w:lvl w:ilvl="0" w:tplc="0424000F">
      <w:start w:val="1"/>
      <w:numFmt w:val="decimal"/>
      <w:lvlText w:val="%1."/>
      <w:lvlJc w:val="left"/>
      <w:pPr>
        <w:ind w:left="724" w:hanging="360"/>
      </w:pPr>
    </w:lvl>
    <w:lvl w:ilvl="1" w:tplc="04240019" w:tentative="1">
      <w:start w:val="1"/>
      <w:numFmt w:val="lowerLetter"/>
      <w:lvlText w:val="%2."/>
      <w:lvlJc w:val="left"/>
      <w:pPr>
        <w:ind w:left="1444" w:hanging="360"/>
      </w:pPr>
    </w:lvl>
    <w:lvl w:ilvl="2" w:tplc="0424001B" w:tentative="1">
      <w:start w:val="1"/>
      <w:numFmt w:val="lowerRoman"/>
      <w:lvlText w:val="%3."/>
      <w:lvlJc w:val="right"/>
      <w:pPr>
        <w:ind w:left="2164" w:hanging="180"/>
      </w:pPr>
    </w:lvl>
    <w:lvl w:ilvl="3" w:tplc="0424000F" w:tentative="1">
      <w:start w:val="1"/>
      <w:numFmt w:val="decimal"/>
      <w:lvlText w:val="%4."/>
      <w:lvlJc w:val="left"/>
      <w:pPr>
        <w:ind w:left="2884" w:hanging="360"/>
      </w:pPr>
    </w:lvl>
    <w:lvl w:ilvl="4" w:tplc="04240019" w:tentative="1">
      <w:start w:val="1"/>
      <w:numFmt w:val="lowerLetter"/>
      <w:lvlText w:val="%5."/>
      <w:lvlJc w:val="left"/>
      <w:pPr>
        <w:ind w:left="3604" w:hanging="360"/>
      </w:pPr>
    </w:lvl>
    <w:lvl w:ilvl="5" w:tplc="0424001B" w:tentative="1">
      <w:start w:val="1"/>
      <w:numFmt w:val="lowerRoman"/>
      <w:lvlText w:val="%6."/>
      <w:lvlJc w:val="right"/>
      <w:pPr>
        <w:ind w:left="4324" w:hanging="180"/>
      </w:pPr>
    </w:lvl>
    <w:lvl w:ilvl="6" w:tplc="0424000F" w:tentative="1">
      <w:start w:val="1"/>
      <w:numFmt w:val="decimal"/>
      <w:lvlText w:val="%7."/>
      <w:lvlJc w:val="left"/>
      <w:pPr>
        <w:ind w:left="5044" w:hanging="360"/>
      </w:pPr>
    </w:lvl>
    <w:lvl w:ilvl="7" w:tplc="04240019" w:tentative="1">
      <w:start w:val="1"/>
      <w:numFmt w:val="lowerLetter"/>
      <w:lvlText w:val="%8."/>
      <w:lvlJc w:val="left"/>
      <w:pPr>
        <w:ind w:left="5764" w:hanging="360"/>
      </w:pPr>
    </w:lvl>
    <w:lvl w:ilvl="8" w:tplc="0424001B" w:tentative="1">
      <w:start w:val="1"/>
      <w:numFmt w:val="lowerRoman"/>
      <w:lvlText w:val="%9."/>
      <w:lvlJc w:val="right"/>
      <w:pPr>
        <w:ind w:left="6484" w:hanging="180"/>
      </w:pPr>
    </w:lvl>
  </w:abstractNum>
  <w:abstractNum w:abstractNumId="2" w15:restartNumberingAfterBreak="0">
    <w:nsid w:val="07BC6A07"/>
    <w:multiLevelType w:val="hybridMultilevel"/>
    <w:tmpl w:val="A5BCD1C4"/>
    <w:lvl w:ilvl="0" w:tplc="0424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" w15:restartNumberingAfterBreak="0">
    <w:nsid w:val="18145A34"/>
    <w:multiLevelType w:val="hybridMultilevel"/>
    <w:tmpl w:val="B08A4F48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B05EB3"/>
    <w:multiLevelType w:val="hybridMultilevel"/>
    <w:tmpl w:val="79F4EF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B5522"/>
    <w:multiLevelType w:val="multilevel"/>
    <w:tmpl w:val="199E05AC"/>
    <w:lvl w:ilvl="0">
      <w:numFmt w:val="decimal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5"/>
      <w:numFmt w:val="upperRoman"/>
      <w:lvlText w:val="%2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5"/>
      <w:numFmt w:val="upperRoman"/>
      <w:lvlText w:val="%3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3"/>
      <w:numFmt w:val="upperRoman"/>
      <w:lvlText w:val="%4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4">
      <w:start w:val="23"/>
      <w:numFmt w:val="decimal"/>
      <w:lvlText w:val="%5."/>
      <w:lvlJc w:val="left"/>
      <w:pPr>
        <w:ind w:left="0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F8F57CE"/>
    <w:multiLevelType w:val="multilevel"/>
    <w:tmpl w:val="8432FF0E"/>
    <w:lvl w:ilvl="0">
      <w:numFmt w:val="decimal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11"/>
      <w:numFmt w:val="upperRoman"/>
      <w:lvlText w:val="%2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2">
      <w:start w:val="22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0B20FFB"/>
    <w:multiLevelType w:val="hybridMultilevel"/>
    <w:tmpl w:val="C3D430E0"/>
    <w:lvl w:ilvl="0" w:tplc="A26EDADC">
      <w:start w:val="1"/>
      <w:numFmt w:val="bullet"/>
      <w:lvlText w:val=""/>
      <w:lvlJc w:val="left"/>
      <w:pPr>
        <w:ind w:left="7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8" w15:restartNumberingAfterBreak="0">
    <w:nsid w:val="21F85349"/>
    <w:multiLevelType w:val="multilevel"/>
    <w:tmpl w:val="62EEB3FC"/>
    <w:lvl w:ilvl="0">
      <w:start w:val="1"/>
      <w:numFmt w:val="decimal"/>
      <w:pStyle w:val="Poglavje2"/>
      <w:lvlText w:val="%1"/>
      <w:lvlJc w:val="left"/>
      <w:pPr>
        <w:tabs>
          <w:tab w:val="num" w:pos="703"/>
        </w:tabs>
        <w:ind w:left="703" w:hanging="703"/>
      </w:pPr>
    </w:lvl>
    <w:lvl w:ilvl="1">
      <w:start w:val="1"/>
      <w:numFmt w:val="decimal"/>
      <w:pStyle w:val="Poglavje3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23437046"/>
    <w:multiLevelType w:val="hybridMultilevel"/>
    <w:tmpl w:val="E2BAA01A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F5ED8"/>
    <w:multiLevelType w:val="hybridMultilevel"/>
    <w:tmpl w:val="62ACD92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25D63"/>
    <w:multiLevelType w:val="multilevel"/>
    <w:tmpl w:val="41B401E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5"/>
      <w:numFmt w:val="upperRoman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5"/>
      <w:numFmt w:val="upp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14"/>
      <w:numFmt w:val="upperRoman"/>
      <w:lvlText w:val="%4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4">
      <w:start w:val="23"/>
      <w:numFmt w:val="decimal"/>
      <w:lvlText w:val="%5."/>
      <w:lvlJc w:val="left"/>
      <w:pPr>
        <w:ind w:left="0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55B25C6"/>
    <w:multiLevelType w:val="hybridMultilevel"/>
    <w:tmpl w:val="408EE9A6"/>
    <w:lvl w:ilvl="0" w:tplc="E42C0DA2">
      <w:start w:val="1"/>
      <w:numFmt w:val="lowerLetter"/>
      <w:lvlText w:val="%1.)"/>
      <w:lvlJc w:val="left"/>
      <w:pPr>
        <w:ind w:left="720" w:hanging="360"/>
      </w:pPr>
      <w:rPr>
        <w:rFonts w:cs="Times New Roman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0877BD"/>
    <w:multiLevelType w:val="hybridMultilevel"/>
    <w:tmpl w:val="B7F2747C"/>
    <w:lvl w:ilvl="0" w:tplc="163443A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964C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EC1F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2AA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A4EB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B8529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566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89D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B83F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3F766118"/>
    <w:multiLevelType w:val="hybridMultilevel"/>
    <w:tmpl w:val="20A838B8"/>
    <w:lvl w:ilvl="0" w:tplc="078617E8">
      <w:numFmt w:val="bullet"/>
      <w:lvlText w:val="̶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24684"/>
    <w:multiLevelType w:val="hybridMultilevel"/>
    <w:tmpl w:val="DDB63DF6"/>
    <w:lvl w:ilvl="0" w:tplc="A26ED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D4BC1"/>
    <w:multiLevelType w:val="multilevel"/>
    <w:tmpl w:val="C954575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431E1995"/>
    <w:multiLevelType w:val="hybridMultilevel"/>
    <w:tmpl w:val="D4E4E62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147D3"/>
    <w:multiLevelType w:val="hybridMultilevel"/>
    <w:tmpl w:val="C2584E4A"/>
    <w:lvl w:ilvl="0" w:tplc="EE001D4A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tillium Web" w:hAnsi="Titillium Web" w:cs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C62CE"/>
    <w:multiLevelType w:val="hybridMultilevel"/>
    <w:tmpl w:val="7172ACDE"/>
    <w:lvl w:ilvl="0" w:tplc="A26ED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7105DE"/>
    <w:multiLevelType w:val="multilevel"/>
    <w:tmpl w:val="54F237D8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13"/>
      <w:numFmt w:val="decimal"/>
      <w:lvlText w:val="%2."/>
      <w:lvlJc w:val="left"/>
      <w:pPr>
        <w:ind w:left="0" w:firstLine="0"/>
      </w:pPr>
      <w:rPr>
        <w:rFonts w:ascii="Calibri" w:eastAsia="Times New Roman" w:hAnsi="Calibri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2">
      <w:start w:val="5"/>
      <w:numFmt w:val="upp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7"/>
      <w:numFmt w:val="upperRoman"/>
      <w:lvlText w:val="%4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4">
      <w:start w:val="14"/>
      <w:numFmt w:val="decimal"/>
      <w:lvlText w:val="%5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5"/>
      <w:numFmt w:val="upp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8"/>
      <w:numFmt w:val="upperRoman"/>
      <w:lvlText w:val="%7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7">
      <w:start w:val="15"/>
      <w:numFmt w:val="decimal"/>
      <w:lvlText w:val="%8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4FB51D13"/>
    <w:multiLevelType w:val="hybridMultilevel"/>
    <w:tmpl w:val="40045852"/>
    <w:lvl w:ilvl="0" w:tplc="B9FEF4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0773777"/>
    <w:multiLevelType w:val="hybridMultilevel"/>
    <w:tmpl w:val="26061596"/>
    <w:lvl w:ilvl="0" w:tplc="7B0ABA26">
      <w:start w:val="1"/>
      <w:numFmt w:val="bullet"/>
      <w:lvlText w:val="•"/>
      <w:lvlPicBulletId w:val="0"/>
      <w:lvlJc w:val="left"/>
      <w:pPr>
        <w:ind w:left="7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6C8A4">
      <w:start w:val="1"/>
      <w:numFmt w:val="bullet"/>
      <w:lvlText w:val="o"/>
      <w:lvlJc w:val="left"/>
      <w:pPr>
        <w:ind w:left="2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1CB370">
      <w:start w:val="1"/>
      <w:numFmt w:val="bullet"/>
      <w:lvlText w:val="▪"/>
      <w:lvlJc w:val="left"/>
      <w:pPr>
        <w:ind w:left="27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700780">
      <w:start w:val="1"/>
      <w:numFmt w:val="bullet"/>
      <w:lvlText w:val="•"/>
      <w:lvlJc w:val="left"/>
      <w:pPr>
        <w:ind w:left="34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30C2CAA">
      <w:start w:val="1"/>
      <w:numFmt w:val="bullet"/>
      <w:lvlText w:val="o"/>
      <w:lvlJc w:val="left"/>
      <w:pPr>
        <w:ind w:left="4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5CD316">
      <w:start w:val="1"/>
      <w:numFmt w:val="bullet"/>
      <w:lvlText w:val="▪"/>
      <w:lvlJc w:val="left"/>
      <w:pPr>
        <w:ind w:left="49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66AE6A">
      <w:start w:val="1"/>
      <w:numFmt w:val="bullet"/>
      <w:lvlText w:val="•"/>
      <w:lvlJc w:val="left"/>
      <w:pPr>
        <w:ind w:left="56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28B86C">
      <w:start w:val="1"/>
      <w:numFmt w:val="bullet"/>
      <w:lvlText w:val="o"/>
      <w:lvlJc w:val="left"/>
      <w:pPr>
        <w:ind w:left="63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76AA2C">
      <w:start w:val="1"/>
      <w:numFmt w:val="bullet"/>
      <w:lvlText w:val="▪"/>
      <w:lvlJc w:val="left"/>
      <w:pPr>
        <w:ind w:left="70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1310ADF"/>
    <w:multiLevelType w:val="hybridMultilevel"/>
    <w:tmpl w:val="7AA208F8"/>
    <w:lvl w:ilvl="0" w:tplc="0424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25" w15:restartNumberingAfterBreak="0">
    <w:nsid w:val="5BE34FC9"/>
    <w:multiLevelType w:val="hybridMultilevel"/>
    <w:tmpl w:val="FA7861A8"/>
    <w:lvl w:ilvl="0" w:tplc="970ACB1E">
      <w:start w:val="2"/>
      <w:numFmt w:val="decimal"/>
      <w:lvlText w:val="%1."/>
      <w:lvlJc w:val="left"/>
      <w:pPr>
        <w:ind w:left="1440" w:hanging="360"/>
      </w:pPr>
      <w:rPr>
        <w:rFonts w:eastAsia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C491D1F"/>
    <w:multiLevelType w:val="hybridMultilevel"/>
    <w:tmpl w:val="2050EF78"/>
    <w:lvl w:ilvl="0" w:tplc="60E01044">
      <w:start w:val="1"/>
      <w:numFmt w:val="upperRoman"/>
      <w:lvlText w:val="%1."/>
      <w:lvlJc w:val="left"/>
      <w:pPr>
        <w:ind w:left="1146" w:hanging="720"/>
      </w:pPr>
    </w:lvl>
    <w:lvl w:ilvl="1" w:tplc="5FD6EA06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ascii="Arial" w:hAnsi="Arial" w:cs="Arial" w:hint="default"/>
        <w:sz w:val="20"/>
        <w:szCs w:val="20"/>
      </w:rPr>
    </w:lvl>
    <w:lvl w:ilvl="2" w:tplc="0424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24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24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24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24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7" w15:restartNumberingAfterBreak="0">
    <w:nsid w:val="5F5E6FC1"/>
    <w:multiLevelType w:val="hybridMultilevel"/>
    <w:tmpl w:val="64962776"/>
    <w:lvl w:ilvl="0" w:tplc="2C68F9F2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4" w:hanging="360"/>
      </w:pPr>
    </w:lvl>
    <w:lvl w:ilvl="2" w:tplc="0424001B" w:tentative="1">
      <w:start w:val="1"/>
      <w:numFmt w:val="lowerRoman"/>
      <w:lvlText w:val="%3."/>
      <w:lvlJc w:val="right"/>
      <w:pPr>
        <w:ind w:left="1804" w:hanging="180"/>
      </w:pPr>
    </w:lvl>
    <w:lvl w:ilvl="3" w:tplc="0424000F" w:tentative="1">
      <w:start w:val="1"/>
      <w:numFmt w:val="decimal"/>
      <w:lvlText w:val="%4."/>
      <w:lvlJc w:val="left"/>
      <w:pPr>
        <w:ind w:left="2524" w:hanging="360"/>
      </w:pPr>
    </w:lvl>
    <w:lvl w:ilvl="4" w:tplc="04240019" w:tentative="1">
      <w:start w:val="1"/>
      <w:numFmt w:val="lowerLetter"/>
      <w:lvlText w:val="%5."/>
      <w:lvlJc w:val="left"/>
      <w:pPr>
        <w:ind w:left="3244" w:hanging="360"/>
      </w:pPr>
    </w:lvl>
    <w:lvl w:ilvl="5" w:tplc="0424001B" w:tentative="1">
      <w:start w:val="1"/>
      <w:numFmt w:val="lowerRoman"/>
      <w:lvlText w:val="%6."/>
      <w:lvlJc w:val="right"/>
      <w:pPr>
        <w:ind w:left="3964" w:hanging="180"/>
      </w:pPr>
    </w:lvl>
    <w:lvl w:ilvl="6" w:tplc="0424000F" w:tentative="1">
      <w:start w:val="1"/>
      <w:numFmt w:val="decimal"/>
      <w:lvlText w:val="%7."/>
      <w:lvlJc w:val="left"/>
      <w:pPr>
        <w:ind w:left="4684" w:hanging="360"/>
      </w:pPr>
    </w:lvl>
    <w:lvl w:ilvl="7" w:tplc="04240019" w:tentative="1">
      <w:start w:val="1"/>
      <w:numFmt w:val="lowerLetter"/>
      <w:lvlText w:val="%8."/>
      <w:lvlJc w:val="left"/>
      <w:pPr>
        <w:ind w:left="5404" w:hanging="360"/>
      </w:pPr>
    </w:lvl>
    <w:lvl w:ilvl="8" w:tplc="0424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8" w15:restartNumberingAfterBreak="0">
    <w:nsid w:val="68874E6A"/>
    <w:multiLevelType w:val="hybridMultilevel"/>
    <w:tmpl w:val="6362413C"/>
    <w:lvl w:ilvl="0" w:tplc="FFFFFFFF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tillium Web" w:hAnsi="Titillium Web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A92C13"/>
    <w:multiLevelType w:val="multilevel"/>
    <w:tmpl w:val="3A24F64E"/>
    <w:lvl w:ilvl="0">
      <w:numFmt w:val="decimal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1">
      <w:start w:val="8"/>
      <w:numFmt w:val="upperRoman"/>
      <w:lvlText w:val="%2."/>
      <w:lvlJc w:val="left"/>
      <w:pPr>
        <w:ind w:left="0" w:firstLine="0"/>
      </w:pPr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2">
      <w:start w:val="18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3">
      <w:start w:val="5"/>
      <w:numFmt w:val="upperRoman"/>
      <w:lvlText w:val="%4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4">
      <w:start w:val="5"/>
      <w:numFmt w:val="upperRoman"/>
      <w:lvlText w:val="%5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5">
      <w:start w:val="19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</w:rPr>
    </w:lvl>
    <w:lvl w:ilvl="6">
      <w:start w:val="11"/>
      <w:numFmt w:val="upperRoman"/>
      <w:lvlText w:val="%7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1"/>
        <w:szCs w:val="21"/>
        <w:u w:val="none"/>
        <w:effect w:val="none"/>
      </w:r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 w16cid:durableId="299457815">
    <w:abstractNumId w:val="23"/>
  </w:num>
  <w:num w:numId="2" w16cid:durableId="306396764">
    <w:abstractNumId w:val="1"/>
  </w:num>
  <w:num w:numId="3" w16cid:durableId="451676478">
    <w:abstractNumId w:val="27"/>
  </w:num>
  <w:num w:numId="4" w16cid:durableId="857544717">
    <w:abstractNumId w:val="14"/>
  </w:num>
  <w:num w:numId="5" w16cid:durableId="1499692181">
    <w:abstractNumId w:val="24"/>
  </w:num>
  <w:num w:numId="6" w16cid:durableId="5929306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70444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28410041">
    <w:abstractNumId w:val="2"/>
  </w:num>
  <w:num w:numId="9" w16cid:durableId="1542983127">
    <w:abstractNumId w:val="11"/>
  </w:num>
  <w:num w:numId="10" w16cid:durableId="13262776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5536275">
    <w:abstractNumId w:val="18"/>
  </w:num>
  <w:num w:numId="12" w16cid:durableId="97295335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216831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420708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02790368">
    <w:abstractNumId w:val="10"/>
  </w:num>
  <w:num w:numId="16" w16cid:durableId="1703088379">
    <w:abstractNumId w:val="2"/>
  </w:num>
  <w:num w:numId="17" w16cid:durableId="748188238">
    <w:abstractNumId w:val="4"/>
  </w:num>
  <w:num w:numId="18" w16cid:durableId="1000041724">
    <w:abstractNumId w:val="20"/>
  </w:num>
  <w:num w:numId="19" w16cid:durableId="18006061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508625">
    <w:abstractNumId w:val="15"/>
  </w:num>
  <w:num w:numId="21" w16cid:durableId="95491802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65959967">
    <w:abstractNumId w:val="19"/>
  </w:num>
  <w:num w:numId="23" w16cid:durableId="1481730389">
    <w:abstractNumId w:val="21"/>
    <w:lvlOverride w:ilvl="0">
      <w:startOverride w:val="1"/>
    </w:lvlOverride>
    <w:lvlOverride w:ilvl="1">
      <w:startOverride w:val="13"/>
    </w:lvlOverride>
    <w:lvlOverride w:ilvl="2">
      <w:startOverride w:val="5"/>
    </w:lvlOverride>
    <w:lvlOverride w:ilvl="3">
      <w:startOverride w:val="7"/>
    </w:lvlOverride>
    <w:lvlOverride w:ilvl="4">
      <w:startOverride w:val="14"/>
    </w:lvlOverride>
    <w:lvlOverride w:ilvl="5">
      <w:startOverride w:val="5"/>
    </w:lvlOverride>
    <w:lvlOverride w:ilvl="6">
      <w:startOverride w:val="8"/>
    </w:lvlOverride>
    <w:lvlOverride w:ilvl="7">
      <w:startOverride w:val="15"/>
    </w:lvlOverride>
    <w:lvlOverride w:ilvl="8"/>
  </w:num>
  <w:num w:numId="24" w16cid:durableId="249973205">
    <w:abstractNumId w:val="29"/>
    <w:lvlOverride w:ilvl="0"/>
    <w:lvlOverride w:ilvl="1">
      <w:startOverride w:val="8"/>
    </w:lvlOverride>
    <w:lvlOverride w:ilvl="2">
      <w:startOverride w:val="18"/>
    </w:lvlOverride>
    <w:lvlOverride w:ilvl="3">
      <w:startOverride w:val="5"/>
    </w:lvlOverride>
    <w:lvlOverride w:ilvl="4">
      <w:startOverride w:val="5"/>
    </w:lvlOverride>
    <w:lvlOverride w:ilvl="5">
      <w:startOverride w:val="19"/>
    </w:lvlOverride>
    <w:lvlOverride w:ilvl="6">
      <w:startOverride w:val="11"/>
    </w:lvlOverride>
    <w:lvlOverride w:ilvl="7"/>
    <w:lvlOverride w:ilvl="8"/>
  </w:num>
  <w:num w:numId="25" w16cid:durableId="21262641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25681985">
    <w:abstractNumId w:val="6"/>
    <w:lvlOverride w:ilvl="0"/>
    <w:lvlOverride w:ilvl="1">
      <w:startOverride w:val="11"/>
    </w:lvlOverride>
    <w:lvlOverride w:ilvl="2">
      <w:startOverride w:val="22"/>
    </w:lvlOverride>
    <w:lvlOverride w:ilvl="3"/>
    <w:lvlOverride w:ilvl="4"/>
    <w:lvlOverride w:ilvl="5"/>
    <w:lvlOverride w:ilvl="6"/>
    <w:lvlOverride w:ilvl="7"/>
    <w:lvlOverride w:ilvl="8"/>
  </w:num>
  <w:num w:numId="27" w16cid:durableId="762341338">
    <w:abstractNumId w:val="12"/>
    <w:lvlOverride w:ilvl="0"/>
    <w:lvlOverride w:ilvl="1">
      <w:startOverride w:val="5"/>
    </w:lvlOverride>
    <w:lvlOverride w:ilvl="2">
      <w:startOverride w:val="5"/>
    </w:lvlOverride>
    <w:lvlOverride w:ilvl="3">
      <w:startOverride w:val="14"/>
    </w:lvlOverride>
    <w:lvlOverride w:ilvl="4">
      <w:startOverride w:val="23"/>
    </w:lvlOverride>
    <w:lvlOverride w:ilvl="5"/>
    <w:lvlOverride w:ilvl="6"/>
    <w:lvlOverride w:ilvl="7"/>
    <w:lvlOverride w:ilvl="8"/>
  </w:num>
  <w:num w:numId="28" w16cid:durableId="555315275">
    <w:abstractNumId w:val="5"/>
    <w:lvlOverride w:ilvl="0"/>
    <w:lvlOverride w:ilvl="1">
      <w:startOverride w:val="5"/>
    </w:lvlOverride>
    <w:lvlOverride w:ilvl="2">
      <w:startOverride w:val="5"/>
    </w:lvlOverride>
    <w:lvlOverride w:ilvl="3">
      <w:startOverride w:val="13"/>
    </w:lvlOverride>
    <w:lvlOverride w:ilvl="4">
      <w:startOverride w:val="23"/>
    </w:lvlOverride>
    <w:lvlOverride w:ilvl="5"/>
    <w:lvlOverride w:ilvl="6"/>
    <w:lvlOverride w:ilvl="7"/>
    <w:lvlOverride w:ilvl="8"/>
  </w:num>
  <w:num w:numId="29" w16cid:durableId="1465662526">
    <w:abstractNumId w:val="7"/>
  </w:num>
  <w:num w:numId="30" w16cid:durableId="1109618046">
    <w:abstractNumId w:val="17"/>
  </w:num>
  <w:num w:numId="31" w16cid:durableId="893202393">
    <w:abstractNumId w:val="19"/>
  </w:num>
  <w:num w:numId="32" w16cid:durableId="1125125245">
    <w:abstractNumId w:val="7"/>
  </w:num>
  <w:num w:numId="33" w16cid:durableId="2001274758">
    <w:abstractNumId w:val="28"/>
  </w:num>
  <w:num w:numId="34" w16cid:durableId="1785609601">
    <w:abstractNumId w:val="9"/>
  </w:num>
  <w:num w:numId="35" w16cid:durableId="14582068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DBA"/>
    <w:rsid w:val="0002403E"/>
    <w:rsid w:val="00092BEB"/>
    <w:rsid w:val="000A1655"/>
    <w:rsid w:val="000B17D2"/>
    <w:rsid w:val="000B65D3"/>
    <w:rsid w:val="000D532C"/>
    <w:rsid w:val="001778BD"/>
    <w:rsid w:val="00185FAA"/>
    <w:rsid w:val="001978FD"/>
    <w:rsid w:val="001A1294"/>
    <w:rsid w:val="001F672C"/>
    <w:rsid w:val="00231393"/>
    <w:rsid w:val="00245455"/>
    <w:rsid w:val="002472EC"/>
    <w:rsid w:val="00253C7C"/>
    <w:rsid w:val="00265F1C"/>
    <w:rsid w:val="002C7D46"/>
    <w:rsid w:val="00301DDB"/>
    <w:rsid w:val="003024D3"/>
    <w:rsid w:val="00307B51"/>
    <w:rsid w:val="00352FCD"/>
    <w:rsid w:val="00372201"/>
    <w:rsid w:val="003E7C5E"/>
    <w:rsid w:val="004719B3"/>
    <w:rsid w:val="00472D36"/>
    <w:rsid w:val="00481C97"/>
    <w:rsid w:val="00530D64"/>
    <w:rsid w:val="00535E98"/>
    <w:rsid w:val="005E25B9"/>
    <w:rsid w:val="00681CD9"/>
    <w:rsid w:val="00707127"/>
    <w:rsid w:val="007479FD"/>
    <w:rsid w:val="00777FB5"/>
    <w:rsid w:val="00792323"/>
    <w:rsid w:val="007A0307"/>
    <w:rsid w:val="007A2EDD"/>
    <w:rsid w:val="007E582E"/>
    <w:rsid w:val="00805EC0"/>
    <w:rsid w:val="00816CDC"/>
    <w:rsid w:val="00822F58"/>
    <w:rsid w:val="00826DBA"/>
    <w:rsid w:val="00876C7E"/>
    <w:rsid w:val="008C6891"/>
    <w:rsid w:val="008D1755"/>
    <w:rsid w:val="008D2B72"/>
    <w:rsid w:val="008E1AE1"/>
    <w:rsid w:val="008F3B4B"/>
    <w:rsid w:val="00962E18"/>
    <w:rsid w:val="009859C9"/>
    <w:rsid w:val="009B6075"/>
    <w:rsid w:val="009E36AF"/>
    <w:rsid w:val="009E6906"/>
    <w:rsid w:val="00B33A59"/>
    <w:rsid w:val="00B5790E"/>
    <w:rsid w:val="00B804BC"/>
    <w:rsid w:val="00BA5173"/>
    <w:rsid w:val="00BE2B97"/>
    <w:rsid w:val="00BE7EB0"/>
    <w:rsid w:val="00C0714E"/>
    <w:rsid w:val="00C47D0B"/>
    <w:rsid w:val="00C52A40"/>
    <w:rsid w:val="00CA17AB"/>
    <w:rsid w:val="00D125DE"/>
    <w:rsid w:val="00DC6933"/>
    <w:rsid w:val="00DE2B7B"/>
    <w:rsid w:val="00E163FD"/>
    <w:rsid w:val="00E61FC1"/>
    <w:rsid w:val="00ED5E7E"/>
    <w:rsid w:val="00EE1DA9"/>
    <w:rsid w:val="00EE3B3D"/>
    <w:rsid w:val="00F00776"/>
    <w:rsid w:val="00F1480E"/>
    <w:rsid w:val="00F776D4"/>
    <w:rsid w:val="00F8285D"/>
    <w:rsid w:val="00F865A7"/>
    <w:rsid w:val="00FF5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,"/>
  <w:listSeparator w:val=";"/>
  <w14:docId w14:val="24770E6E"/>
  <w15:docId w15:val="{DDD94C2B-9B35-4AF4-B875-C536F6BB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tillium Web" w:eastAsia="Times New Roman" w:hAnsi="Titillium Web" w:cs="Calibri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125DE"/>
    <w:pPr>
      <w:spacing w:line="276" w:lineRule="auto"/>
    </w:pPr>
    <w:rPr>
      <w:color w:val="000000"/>
      <w:sz w:val="22"/>
      <w:szCs w:val="22"/>
    </w:rPr>
  </w:style>
  <w:style w:type="paragraph" w:styleId="Naslov1">
    <w:name w:val="heading 1"/>
    <w:next w:val="Navaden"/>
    <w:link w:val="Naslov1Znak"/>
    <w:uiPriority w:val="9"/>
    <w:qFormat/>
    <w:pPr>
      <w:keepNext/>
      <w:keepLines/>
      <w:spacing w:after="495" w:line="259" w:lineRule="auto"/>
      <w:ind w:right="19"/>
      <w:jc w:val="center"/>
      <w:outlineLvl w:val="0"/>
    </w:pPr>
    <w:rPr>
      <w:rFonts w:eastAsia="Calibri"/>
      <w:color w:val="000000"/>
      <w:sz w:val="40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Pr>
      <w:rFonts w:ascii="Calibri" w:eastAsia="Calibri" w:hAnsi="Calibri" w:cs="Calibri"/>
      <w:color w:val="000000"/>
      <w:sz w:val="40"/>
    </w:rPr>
  </w:style>
  <w:style w:type="paragraph" w:styleId="Odstavekseznama">
    <w:name w:val="List Paragraph"/>
    <w:aliases w:val="za tekst,Odstavek seznama_IP,Označevanje,List Paragraph2,Colorful List - Accent 11"/>
    <w:basedOn w:val="Navaden"/>
    <w:link w:val="OdstavekseznamaZnak"/>
    <w:uiPriority w:val="34"/>
    <w:qFormat/>
    <w:rsid w:val="00245455"/>
    <w:pPr>
      <w:spacing w:line="300" w:lineRule="atLeast"/>
      <w:ind w:left="708"/>
      <w:jc w:val="both"/>
    </w:pPr>
    <w:rPr>
      <w:rFonts w:ascii="Arial" w:hAnsi="Arial" w:cs="Times New Roman"/>
      <w:color w:val="auto"/>
      <w:szCs w:val="20"/>
    </w:rPr>
  </w:style>
  <w:style w:type="character" w:customStyle="1" w:styleId="OdstavekseznamaZnak">
    <w:name w:val="Odstavek seznama Znak"/>
    <w:aliases w:val="za tekst Znak,Odstavek seznama_IP Znak,Označevanje Znak,List Paragraph2 Znak,Colorful List - Accent 11 Znak"/>
    <w:link w:val="Odstavekseznama"/>
    <w:uiPriority w:val="34"/>
    <w:rsid w:val="00245455"/>
    <w:rPr>
      <w:rFonts w:ascii="Arial" w:eastAsia="Times New Roman" w:hAnsi="Arial" w:cs="Times New Roman"/>
      <w:szCs w:val="20"/>
    </w:rPr>
  </w:style>
  <w:style w:type="paragraph" w:styleId="Brezrazmikov">
    <w:name w:val="No Spacing"/>
    <w:uiPriority w:val="1"/>
    <w:qFormat/>
    <w:rsid w:val="00307B51"/>
    <w:pPr>
      <w:spacing w:line="276" w:lineRule="auto"/>
    </w:pPr>
    <w:rPr>
      <w:rFonts w:eastAsia="Calibri"/>
      <w:color w:val="000000"/>
      <w:sz w:val="22"/>
      <w:szCs w:val="22"/>
    </w:rPr>
  </w:style>
  <w:style w:type="paragraph" w:styleId="Glava">
    <w:name w:val="header"/>
    <w:basedOn w:val="Navaden"/>
    <w:link w:val="GlavaZnak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rsid w:val="00CA17AB"/>
    <w:rPr>
      <w:rFonts w:ascii="Calibri" w:eastAsia="Calibri" w:hAnsi="Calibri" w:cs="Calibri"/>
      <w:color w:val="000000"/>
    </w:rPr>
  </w:style>
  <w:style w:type="paragraph" w:styleId="Noga">
    <w:name w:val="footer"/>
    <w:basedOn w:val="Navaden"/>
    <w:link w:val="NogaZnak"/>
    <w:uiPriority w:val="99"/>
    <w:unhideWhenUsed/>
    <w:rsid w:val="00CA17A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rsid w:val="00CA17AB"/>
    <w:rPr>
      <w:rFonts w:ascii="Calibri" w:eastAsia="Calibri" w:hAnsi="Calibri" w:cs="Calibri"/>
      <w:color w:val="00000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776D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F776D4"/>
    <w:rPr>
      <w:rFonts w:ascii="Segoe UI" w:eastAsia="Calibri" w:hAnsi="Segoe UI" w:cs="Segoe UI"/>
      <w:color w:val="000000"/>
      <w:sz w:val="18"/>
      <w:szCs w:val="18"/>
    </w:rPr>
  </w:style>
  <w:style w:type="character" w:styleId="Hiperpovezava">
    <w:name w:val="Hyperlink"/>
    <w:unhideWhenUsed/>
    <w:rsid w:val="00826DBA"/>
    <w:rPr>
      <w:color w:val="0000FF"/>
      <w:u w:val="single"/>
    </w:rPr>
  </w:style>
  <w:style w:type="paragraph" w:styleId="Naslov">
    <w:name w:val="Title"/>
    <w:basedOn w:val="Navaden"/>
    <w:link w:val="NaslovZnak"/>
    <w:uiPriority w:val="99"/>
    <w:qFormat/>
    <w:rsid w:val="00826DBA"/>
    <w:pPr>
      <w:spacing w:line="240" w:lineRule="auto"/>
      <w:jc w:val="center"/>
    </w:pPr>
    <w:rPr>
      <w:rFonts w:ascii="Arial" w:hAnsi="Arial" w:cs="Times New Roman"/>
      <w:b/>
      <w:color w:val="auto"/>
      <w:sz w:val="32"/>
      <w:szCs w:val="20"/>
    </w:rPr>
  </w:style>
  <w:style w:type="character" w:customStyle="1" w:styleId="NaslovZnak">
    <w:name w:val="Naslov Znak"/>
    <w:basedOn w:val="Privzetapisavaodstavka"/>
    <w:link w:val="Naslov"/>
    <w:uiPriority w:val="99"/>
    <w:rsid w:val="00826DBA"/>
    <w:rPr>
      <w:rFonts w:ascii="Arial" w:hAnsi="Arial" w:cs="Times New Roman"/>
      <w:b/>
      <w:sz w:val="32"/>
    </w:rPr>
  </w:style>
  <w:style w:type="paragraph" w:styleId="Telobesedila">
    <w:name w:val="Body Text"/>
    <w:basedOn w:val="Navaden"/>
    <w:link w:val="TelobesedilaZnak"/>
    <w:semiHidden/>
    <w:unhideWhenUsed/>
    <w:rsid w:val="00826DBA"/>
    <w:pPr>
      <w:spacing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826DBA"/>
    <w:rPr>
      <w:rFonts w:ascii="Arial" w:hAnsi="Arial" w:cs="Times New Roman"/>
    </w:rPr>
  </w:style>
  <w:style w:type="paragraph" w:styleId="Telobesedila3">
    <w:name w:val="Body Text 3"/>
    <w:basedOn w:val="Navaden"/>
    <w:link w:val="Telobesedila3Znak"/>
    <w:semiHidden/>
    <w:unhideWhenUsed/>
    <w:rsid w:val="00826DB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elobesedila3Znak">
    <w:name w:val="Telo besedila 3 Znak"/>
    <w:basedOn w:val="Privzetapisavaodstavka"/>
    <w:link w:val="Telobesedila3"/>
    <w:semiHidden/>
    <w:rsid w:val="00826DBA"/>
    <w:rPr>
      <w:rFonts w:ascii="Arial" w:hAnsi="Arial" w:cs="Times New Roman"/>
    </w:rPr>
  </w:style>
  <w:style w:type="paragraph" w:customStyle="1" w:styleId="BESEDILO">
    <w:name w:val="BESEDILO"/>
    <w:uiPriority w:val="99"/>
    <w:rsid w:val="00826DBA"/>
    <w:pPr>
      <w:keepLines/>
      <w:widowControl w:val="0"/>
      <w:tabs>
        <w:tab w:val="left" w:pos="2155"/>
      </w:tabs>
      <w:jc w:val="both"/>
    </w:pPr>
    <w:rPr>
      <w:rFonts w:ascii="Arial" w:hAnsi="Arial" w:cs="Times New Roman"/>
      <w:kern w:val="16"/>
    </w:rPr>
  </w:style>
  <w:style w:type="paragraph" w:customStyle="1" w:styleId="Poglavje1">
    <w:name w:val="Poglavje 1"/>
    <w:basedOn w:val="Telobesedila"/>
    <w:uiPriority w:val="99"/>
    <w:qFormat/>
    <w:rsid w:val="00826DBA"/>
    <w:pPr>
      <w:numPr>
        <w:numId w:val="6"/>
      </w:numPr>
    </w:pPr>
    <w:rPr>
      <w:b/>
      <w:i/>
      <w:szCs w:val="24"/>
    </w:rPr>
  </w:style>
  <w:style w:type="paragraph" w:customStyle="1" w:styleId="Poglavje2">
    <w:name w:val="Poglavje 2"/>
    <w:basedOn w:val="Telobesedila"/>
    <w:uiPriority w:val="99"/>
    <w:qFormat/>
    <w:rsid w:val="00826DBA"/>
    <w:pPr>
      <w:numPr>
        <w:numId w:val="7"/>
      </w:numPr>
      <w:tabs>
        <w:tab w:val="clear" w:pos="703"/>
        <w:tab w:val="num" w:pos="705"/>
      </w:tabs>
      <w:ind w:left="705" w:hanging="705"/>
    </w:pPr>
    <w:rPr>
      <w:b/>
    </w:rPr>
  </w:style>
  <w:style w:type="paragraph" w:customStyle="1" w:styleId="Poglavje3">
    <w:name w:val="Poglavje 3"/>
    <w:basedOn w:val="Telobesedila"/>
    <w:uiPriority w:val="99"/>
    <w:rsid w:val="00826DBA"/>
    <w:pPr>
      <w:numPr>
        <w:ilvl w:val="1"/>
        <w:numId w:val="7"/>
      </w:numPr>
      <w:tabs>
        <w:tab w:val="clear" w:pos="705"/>
        <w:tab w:val="num" w:pos="720"/>
      </w:tabs>
      <w:ind w:left="720" w:hanging="720"/>
    </w:pPr>
    <w:rPr>
      <w:b/>
    </w:rPr>
  </w:style>
  <w:style w:type="character" w:styleId="Sprotnaopomba-sklic">
    <w:name w:val="footnote reference"/>
    <w:semiHidden/>
    <w:unhideWhenUsed/>
    <w:rsid w:val="00826DBA"/>
    <w:rPr>
      <w:vertAlign w:val="superscript"/>
    </w:rPr>
  </w:style>
  <w:style w:type="paragraph" w:customStyle="1" w:styleId="Slika">
    <w:name w:val="Slika"/>
    <w:basedOn w:val="Navaden"/>
    <w:rsid w:val="00826DBA"/>
    <w:pPr>
      <w:spacing w:before="240" w:after="120" w:line="240" w:lineRule="auto"/>
      <w:jc w:val="center"/>
    </w:pPr>
    <w:rPr>
      <w:rFonts w:ascii="Times New Roman" w:hAnsi="Times New Roman" w:cs="Times New Roman"/>
      <w:color w:val="auto"/>
      <w:sz w:val="24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B5790E"/>
    <w:rPr>
      <w:color w:val="605E5C"/>
      <w:shd w:val="clear" w:color="auto" w:fill="E1DFDD"/>
    </w:rPr>
  </w:style>
  <w:style w:type="table" w:styleId="Tabelamrea">
    <w:name w:val="Table Grid"/>
    <w:basedOn w:val="Navadnatabela"/>
    <w:uiPriority w:val="39"/>
    <w:rsid w:val="00481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1">
    <w:name w:val="xl31"/>
    <w:basedOn w:val="Navaden"/>
    <w:uiPriority w:val="99"/>
    <w:semiHidden/>
    <w:rsid w:val="002C7D46"/>
    <w:pPr>
      <w:spacing w:before="100" w:beforeAutospacing="1" w:after="100" w:afterAutospacing="1" w:line="240" w:lineRule="auto"/>
    </w:pPr>
    <w:rPr>
      <w:rFonts w:ascii="Times New Roman" w:hAnsi="Times New Roman" w:cs="Times New Roman"/>
      <w:b/>
      <w:bCs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espd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0.29.10.25\jana\JANA_JHMB_SPL\Dokumenti\VSI_OBRAZCI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55085F-6326-40B2-B6C0-C17D8F01C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VSI_OBRAZCI</Template>
  <TotalTime>1</TotalTime>
  <Pages>23</Pages>
  <Words>3834</Words>
  <Characters>21857</Characters>
  <Application>Microsoft Office Word</Application>
  <DocSecurity>0</DocSecurity>
  <Lines>182</Lines>
  <Paragraphs>51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My Title</vt:lpstr>
    </vt:vector>
  </TitlesOfParts>
  <Company/>
  <LinksUpToDate>false</LinksUpToDate>
  <CharactersWithSpaces>25640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My Title</dc:title>
  <dc:subject/>
  <dc:creator>Damjan Jošt</dc:creator>
  <cp:keywords/>
  <cp:lastModifiedBy>Damjan Jošt | JHMB</cp:lastModifiedBy>
  <cp:revision>3</cp:revision>
  <cp:lastPrinted>2023-05-22T09:11:00Z</cp:lastPrinted>
  <dcterms:created xsi:type="dcterms:W3CDTF">2023-05-22T09:20:00Z</dcterms:created>
  <dcterms:modified xsi:type="dcterms:W3CDTF">2023-05-22T09:21:00Z</dcterms:modified>
</cp:coreProperties>
</file>