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0FCD3EA0" w:rsidR="00E81DF5" w:rsidRPr="00961F68" w:rsidRDefault="00AE1646" w:rsidP="001071BD">
      <w:pPr>
        <w:tabs>
          <w:tab w:val="left" w:pos="993"/>
          <w:tab w:val="left" w:pos="1134"/>
        </w:tabs>
        <w:rPr>
          <w:rFonts w:cs="Arial"/>
        </w:rPr>
      </w:pPr>
      <w:r w:rsidRPr="00961F68">
        <w:rPr>
          <w:rFonts w:cs="Arial"/>
        </w:rPr>
        <w:t>Številka</w:t>
      </w:r>
      <w:r w:rsidR="001071BD" w:rsidRPr="00961F68">
        <w:rPr>
          <w:rFonts w:cs="Arial"/>
        </w:rPr>
        <w:t>:</w:t>
      </w:r>
      <w:r w:rsidRPr="00961F68">
        <w:rPr>
          <w:rFonts w:cs="Arial"/>
        </w:rPr>
        <w:t xml:space="preserve"> </w:t>
      </w:r>
      <w:r w:rsidR="00961F68" w:rsidRPr="00961F68">
        <w:rPr>
          <w:rFonts w:cs="Arial"/>
        </w:rPr>
        <w:t>4302-0128/2023</w:t>
      </w:r>
    </w:p>
    <w:p w14:paraId="15803A36" w14:textId="03156867" w:rsidR="001071BD" w:rsidRDefault="00711939" w:rsidP="001071BD">
      <w:pPr>
        <w:tabs>
          <w:tab w:val="left" w:pos="993"/>
          <w:tab w:val="left" w:pos="1134"/>
        </w:tabs>
        <w:rPr>
          <w:rFonts w:cs="Arial"/>
        </w:rPr>
      </w:pPr>
      <w:r w:rsidRPr="00961F68">
        <w:rPr>
          <w:rFonts w:cs="Arial"/>
        </w:rPr>
        <w:t>JN BR</w:t>
      </w:r>
      <w:r w:rsidR="00433E55" w:rsidRPr="00961F68">
        <w:rPr>
          <w:rFonts w:cs="Arial"/>
        </w:rPr>
        <w:t xml:space="preserve">: </w:t>
      </w:r>
      <w:r w:rsidR="00961F68" w:rsidRPr="00961F68">
        <w:rPr>
          <w:rFonts w:cs="Arial"/>
        </w:rPr>
        <w:t>2023-207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26194659" w:rsidR="00C374E4" w:rsidRPr="0011436A" w:rsidRDefault="00FA1DA3" w:rsidP="00BC2F4D">
      <w:pPr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PRIJAVA št. ______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22511A43" w14:textId="1F7B658C" w:rsidR="00FA1DA3" w:rsidRDefault="00FA1DA3" w:rsidP="005B230F">
      <w:pPr>
        <w:tabs>
          <w:tab w:val="left" w:pos="1083"/>
        </w:tabs>
        <w:rPr>
          <w:rFonts w:cs="Arial"/>
        </w:rPr>
      </w:pPr>
      <w:r>
        <w:rPr>
          <w:rFonts w:cs="Arial"/>
        </w:rPr>
        <w:t>Prijavljamo se na spodaj označene sklope:</w:t>
      </w:r>
    </w:p>
    <w:p w14:paraId="256BD796" w14:textId="77777777" w:rsidR="00FA1DA3" w:rsidRDefault="00FA1DA3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38"/>
        <w:gridCol w:w="1359"/>
        <w:gridCol w:w="6763"/>
      </w:tblGrid>
      <w:tr w:rsidR="00FA1DA3" w:rsidRPr="00FA1DA3" w14:paraId="7428F2A4" w14:textId="77777777" w:rsidTr="00FA1DA3">
        <w:tc>
          <w:tcPr>
            <w:tcW w:w="901" w:type="dxa"/>
          </w:tcPr>
          <w:p w14:paraId="3DA1683D" w14:textId="111ED622" w:rsidR="00FA1DA3" w:rsidRPr="00FA1DA3" w:rsidRDefault="00FA1DA3" w:rsidP="00FA1DA3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Označi (z x)</w:t>
            </w:r>
          </w:p>
        </w:tc>
        <w:tc>
          <w:tcPr>
            <w:tcW w:w="1362" w:type="dxa"/>
          </w:tcPr>
          <w:p w14:paraId="7428B2F7" w14:textId="53909F7E" w:rsidR="00FA1DA3" w:rsidRPr="00FA1DA3" w:rsidRDefault="00FA1DA3" w:rsidP="005B230F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Oznaka sklopa</w:t>
            </w:r>
          </w:p>
        </w:tc>
        <w:tc>
          <w:tcPr>
            <w:tcW w:w="6797" w:type="dxa"/>
          </w:tcPr>
          <w:p w14:paraId="5866A085" w14:textId="65C6B8C9" w:rsidR="00FA1DA3" w:rsidRPr="00FA1DA3" w:rsidRDefault="00FA1DA3" w:rsidP="005B230F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Naziv sklopa</w:t>
            </w:r>
          </w:p>
        </w:tc>
      </w:tr>
      <w:tr w:rsidR="00FA1DA3" w14:paraId="40A48ACC" w14:textId="77777777" w:rsidTr="00FA1DA3">
        <w:tc>
          <w:tcPr>
            <w:tcW w:w="901" w:type="dxa"/>
          </w:tcPr>
          <w:p w14:paraId="61F1861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9B24520" w14:textId="5AD398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1 </w:t>
            </w:r>
          </w:p>
        </w:tc>
        <w:tc>
          <w:tcPr>
            <w:tcW w:w="6797" w:type="dxa"/>
          </w:tcPr>
          <w:p w14:paraId="1712A083" w14:textId="5F15DE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Zavarovanje premoženja in premoženjskih interesov državnih blagovnih rezerv</w:t>
            </w:r>
          </w:p>
        </w:tc>
      </w:tr>
      <w:tr w:rsidR="00FA1DA3" w14:paraId="5685B196" w14:textId="77777777" w:rsidTr="00FA1DA3">
        <w:tc>
          <w:tcPr>
            <w:tcW w:w="901" w:type="dxa"/>
          </w:tcPr>
          <w:p w14:paraId="036D795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9D4F884" w14:textId="02814A38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2 </w:t>
            </w:r>
          </w:p>
        </w:tc>
        <w:tc>
          <w:tcPr>
            <w:tcW w:w="6797" w:type="dxa"/>
          </w:tcPr>
          <w:p w14:paraId="1A4EA7BD" w14:textId="64F8BB6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307 Obvezne rezerve - </w:t>
            </w:r>
            <w:proofErr w:type="spellStart"/>
            <w:r w:rsidRPr="00ED3EE8">
              <w:rPr>
                <w:rFonts w:cs="Arial"/>
              </w:rPr>
              <w:t>Eko</w:t>
            </w:r>
            <w:proofErr w:type="spellEnd"/>
            <w:r w:rsidRPr="00ED3EE8">
              <w:rPr>
                <w:rFonts w:cs="Arial"/>
              </w:rPr>
              <w:t xml:space="preserve"> Nafta </w:t>
            </w:r>
            <w:proofErr w:type="spellStart"/>
            <w:r w:rsidRPr="00ED3EE8">
              <w:rPr>
                <w:rFonts w:cs="Arial"/>
              </w:rPr>
              <w:t>d.o.o</w:t>
            </w:r>
            <w:proofErr w:type="spellEnd"/>
            <w:r w:rsidRPr="00ED3EE8">
              <w:rPr>
                <w:rFonts w:cs="Arial"/>
              </w:rPr>
              <w:t>.</w:t>
            </w:r>
          </w:p>
        </w:tc>
      </w:tr>
      <w:tr w:rsidR="00FA1DA3" w14:paraId="33640D7D" w14:textId="77777777" w:rsidTr="00FA1DA3">
        <w:tc>
          <w:tcPr>
            <w:tcW w:w="901" w:type="dxa"/>
          </w:tcPr>
          <w:p w14:paraId="61FA9C9C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656F3B2" w14:textId="3508FA58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3 </w:t>
            </w:r>
          </w:p>
        </w:tc>
        <w:tc>
          <w:tcPr>
            <w:tcW w:w="6797" w:type="dxa"/>
          </w:tcPr>
          <w:p w14:paraId="30CFEA80" w14:textId="353B8AC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322 Obvezne rezerve - Javno podjetje Energetika Ljubljana</w:t>
            </w:r>
          </w:p>
        </w:tc>
      </w:tr>
      <w:tr w:rsidR="00FA1DA3" w14:paraId="09ED163A" w14:textId="77777777" w:rsidTr="00FA1DA3">
        <w:tc>
          <w:tcPr>
            <w:tcW w:w="901" w:type="dxa"/>
          </w:tcPr>
          <w:p w14:paraId="206637D9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C794598" w14:textId="3478DE0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4 </w:t>
            </w:r>
          </w:p>
        </w:tc>
        <w:tc>
          <w:tcPr>
            <w:tcW w:w="6797" w:type="dxa"/>
          </w:tcPr>
          <w:p w14:paraId="236F8FD1" w14:textId="4848055B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304 Obvezne rezerve - Petrol </w:t>
            </w:r>
            <w:proofErr w:type="spellStart"/>
            <w:r w:rsidRPr="00ED3EE8">
              <w:rPr>
                <w:rFonts w:cs="Arial"/>
              </w:rPr>
              <w:t>d.d</w:t>
            </w:r>
            <w:proofErr w:type="spellEnd"/>
            <w:r w:rsidRPr="00ED3EE8">
              <w:rPr>
                <w:rFonts w:cs="Arial"/>
              </w:rPr>
              <w:t>., Skladišče goriv Rače</w:t>
            </w:r>
          </w:p>
        </w:tc>
      </w:tr>
      <w:tr w:rsidR="00FA1DA3" w14:paraId="492B60A6" w14:textId="77777777" w:rsidTr="00FA1DA3">
        <w:tc>
          <w:tcPr>
            <w:tcW w:w="901" w:type="dxa"/>
          </w:tcPr>
          <w:p w14:paraId="677A659E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5D99413A" w14:textId="1BEBB8FF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5 </w:t>
            </w:r>
          </w:p>
        </w:tc>
        <w:tc>
          <w:tcPr>
            <w:tcW w:w="6797" w:type="dxa"/>
          </w:tcPr>
          <w:p w14:paraId="5B683E50" w14:textId="0E0240B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305 Obvezne rezerve - Skladišče goriv Celje</w:t>
            </w:r>
          </w:p>
        </w:tc>
      </w:tr>
      <w:tr w:rsidR="00FA1DA3" w14:paraId="52E628BD" w14:textId="77777777" w:rsidTr="00FA1DA3">
        <w:tc>
          <w:tcPr>
            <w:tcW w:w="901" w:type="dxa"/>
          </w:tcPr>
          <w:p w14:paraId="20279520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2990B7C8" w14:textId="731014F3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Sklop 6</w:t>
            </w:r>
          </w:p>
        </w:tc>
        <w:tc>
          <w:tcPr>
            <w:tcW w:w="6797" w:type="dxa"/>
          </w:tcPr>
          <w:p w14:paraId="2FE72E40" w14:textId="077958FE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310 Obvezne rezerve - Termoelektrarna Brestanica d.o.o.</w:t>
            </w:r>
          </w:p>
        </w:tc>
      </w:tr>
      <w:tr w:rsidR="00FA1DA3" w14:paraId="1026FBBF" w14:textId="77777777" w:rsidTr="00FA1DA3">
        <w:tc>
          <w:tcPr>
            <w:tcW w:w="901" w:type="dxa"/>
          </w:tcPr>
          <w:p w14:paraId="62B5AC2E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E9B5286" w14:textId="4942A129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 xml:space="preserve">Sklop 7 </w:t>
            </w:r>
          </w:p>
        </w:tc>
        <w:tc>
          <w:tcPr>
            <w:tcW w:w="6797" w:type="dxa"/>
          </w:tcPr>
          <w:p w14:paraId="57B9DB82" w14:textId="5557B7B4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ED3EE8">
              <w:rPr>
                <w:rFonts w:cs="Arial"/>
              </w:rPr>
              <w:t>302 Obvezne rezerve - Skladišče naftnih derivatov Ortnek</w:t>
            </w:r>
          </w:p>
        </w:tc>
      </w:tr>
      <w:tr w:rsidR="00FA1DA3" w14:paraId="37C45A4F" w14:textId="77777777" w:rsidTr="00FA1DA3">
        <w:tc>
          <w:tcPr>
            <w:tcW w:w="901" w:type="dxa"/>
          </w:tcPr>
          <w:p w14:paraId="0B91688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6463A8CE" w14:textId="0F931A17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8</w:t>
            </w:r>
          </w:p>
        </w:tc>
        <w:tc>
          <w:tcPr>
            <w:tcW w:w="6797" w:type="dxa"/>
          </w:tcPr>
          <w:p w14:paraId="5E4FD5A7" w14:textId="2EF32A56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303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 xml:space="preserve">., </w:t>
            </w:r>
            <w:proofErr w:type="spellStart"/>
            <w:r w:rsidRPr="00746128">
              <w:rPr>
                <w:rFonts w:cs="Arial"/>
              </w:rPr>
              <w:t>Sermin</w:t>
            </w:r>
            <w:proofErr w:type="spellEnd"/>
          </w:p>
        </w:tc>
      </w:tr>
      <w:tr w:rsidR="00FA1DA3" w14:paraId="1133BA84" w14:textId="77777777" w:rsidTr="00FA1DA3">
        <w:tc>
          <w:tcPr>
            <w:tcW w:w="901" w:type="dxa"/>
          </w:tcPr>
          <w:p w14:paraId="7166C485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0E8E1E2D" w14:textId="38199CB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9</w:t>
            </w:r>
          </w:p>
        </w:tc>
        <w:tc>
          <w:tcPr>
            <w:tcW w:w="6797" w:type="dxa"/>
          </w:tcPr>
          <w:p w14:paraId="7D286190" w14:textId="1B13F4B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309 Obvezne rezerve - Javno podjetje Energetika Maribor d.o.o.</w:t>
            </w:r>
          </w:p>
        </w:tc>
      </w:tr>
      <w:tr w:rsidR="00FA1DA3" w14:paraId="45EE25D8" w14:textId="77777777" w:rsidTr="00FA1DA3">
        <w:tc>
          <w:tcPr>
            <w:tcW w:w="901" w:type="dxa"/>
          </w:tcPr>
          <w:p w14:paraId="3F264AED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3B153EE3" w14:textId="20AD9BE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10</w:t>
            </w:r>
          </w:p>
        </w:tc>
        <w:tc>
          <w:tcPr>
            <w:tcW w:w="6797" w:type="dxa"/>
          </w:tcPr>
          <w:p w14:paraId="391A6DAC" w14:textId="2E93724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311 Obvezne rezerve - HSE - ED Trbovlje d.o.o.</w:t>
            </w:r>
          </w:p>
        </w:tc>
      </w:tr>
      <w:tr w:rsidR="00FA1DA3" w14:paraId="6FD9CA1F" w14:textId="77777777" w:rsidTr="00FA1DA3">
        <w:tc>
          <w:tcPr>
            <w:tcW w:w="901" w:type="dxa"/>
          </w:tcPr>
          <w:p w14:paraId="2C6802F1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2D45B450" w14:textId="43A76D8C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11</w:t>
            </w:r>
          </w:p>
        </w:tc>
        <w:tc>
          <w:tcPr>
            <w:tcW w:w="6797" w:type="dxa"/>
          </w:tcPr>
          <w:p w14:paraId="662335F4" w14:textId="23F0B1B6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307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goriv Zalog</w:t>
            </w:r>
          </w:p>
        </w:tc>
      </w:tr>
      <w:tr w:rsidR="00FA1DA3" w14:paraId="56F89163" w14:textId="77777777" w:rsidTr="00FA1DA3">
        <w:tc>
          <w:tcPr>
            <w:tcW w:w="901" w:type="dxa"/>
          </w:tcPr>
          <w:p w14:paraId="309C6700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B2836C0" w14:textId="79178FFF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12</w:t>
            </w:r>
          </w:p>
        </w:tc>
        <w:tc>
          <w:tcPr>
            <w:tcW w:w="6797" w:type="dxa"/>
          </w:tcPr>
          <w:p w14:paraId="50C95617" w14:textId="5941592D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319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Aerodrom Brnik</w:t>
            </w:r>
          </w:p>
        </w:tc>
      </w:tr>
      <w:tr w:rsidR="00FA1DA3" w14:paraId="5161FD1A" w14:textId="77777777" w:rsidTr="00FA1DA3">
        <w:tc>
          <w:tcPr>
            <w:tcW w:w="901" w:type="dxa"/>
          </w:tcPr>
          <w:p w14:paraId="4C8A95E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BA5AABD" w14:textId="0C245731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>Sklop 13</w:t>
            </w:r>
          </w:p>
        </w:tc>
        <w:tc>
          <w:tcPr>
            <w:tcW w:w="6797" w:type="dxa"/>
          </w:tcPr>
          <w:p w14:paraId="1D93FD1D" w14:textId="51F68850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746128">
              <w:rPr>
                <w:rFonts w:cs="Arial"/>
              </w:rPr>
              <w:t xml:space="preserve">306 Obvezne rezerve - Petrol </w:t>
            </w:r>
            <w:proofErr w:type="spellStart"/>
            <w:r w:rsidRPr="00746128">
              <w:rPr>
                <w:rFonts w:cs="Arial"/>
              </w:rPr>
              <w:t>d.d</w:t>
            </w:r>
            <w:proofErr w:type="spellEnd"/>
            <w:r w:rsidRPr="00746128">
              <w:rPr>
                <w:rFonts w:cs="Arial"/>
              </w:rPr>
              <w:t>., Skladišče goriv Lendava</w:t>
            </w:r>
          </w:p>
        </w:tc>
      </w:tr>
      <w:tr w:rsidR="00FA1DA3" w14:paraId="4DDE55D9" w14:textId="77777777" w:rsidTr="00FA1DA3">
        <w:tc>
          <w:tcPr>
            <w:tcW w:w="901" w:type="dxa"/>
          </w:tcPr>
          <w:p w14:paraId="632ED506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6AF230B" w14:textId="0B9B01AB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14</w:t>
            </w:r>
          </w:p>
        </w:tc>
        <w:tc>
          <w:tcPr>
            <w:tcW w:w="6797" w:type="dxa"/>
          </w:tcPr>
          <w:p w14:paraId="57E02AFF" w14:textId="4AAADE19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314, 312, 315 Obvezne rezerve - Nemčija</w:t>
            </w:r>
          </w:p>
        </w:tc>
      </w:tr>
      <w:tr w:rsidR="00FA1DA3" w14:paraId="30B85881" w14:textId="77777777" w:rsidTr="00FA1DA3">
        <w:tc>
          <w:tcPr>
            <w:tcW w:w="901" w:type="dxa"/>
          </w:tcPr>
          <w:p w14:paraId="511FA5F7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462EDEB3" w14:textId="10119CDA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15</w:t>
            </w:r>
          </w:p>
        </w:tc>
        <w:tc>
          <w:tcPr>
            <w:tcW w:w="6797" w:type="dxa"/>
          </w:tcPr>
          <w:p w14:paraId="0F2244DC" w14:textId="0BFA33FC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313 Obvezne rezerve – Nemčija</w:t>
            </w:r>
            <w:r w:rsidR="00E40C30">
              <w:rPr>
                <w:rFonts w:cs="Arial"/>
              </w:rPr>
              <w:t xml:space="preserve"> </w:t>
            </w:r>
            <w:r w:rsidR="00E40C30" w:rsidRPr="00F52A04">
              <w:rPr>
                <w:rFonts w:cs="Arial"/>
              </w:rPr>
              <w:t>–</w:t>
            </w:r>
            <w:r w:rsidRPr="00F52A04">
              <w:rPr>
                <w:rFonts w:cs="Arial"/>
              </w:rPr>
              <w:t xml:space="preserve"> s potresom</w:t>
            </w:r>
          </w:p>
        </w:tc>
      </w:tr>
      <w:tr w:rsidR="00FA1DA3" w14:paraId="1A17FF04" w14:textId="77777777" w:rsidTr="00FA1DA3">
        <w:tc>
          <w:tcPr>
            <w:tcW w:w="901" w:type="dxa"/>
          </w:tcPr>
          <w:p w14:paraId="49238456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7298AD42" w14:textId="5E5F8995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16</w:t>
            </w:r>
          </w:p>
        </w:tc>
        <w:tc>
          <w:tcPr>
            <w:tcW w:w="6797" w:type="dxa"/>
          </w:tcPr>
          <w:p w14:paraId="663BAAE5" w14:textId="68983E3A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316, 318 Obvezne rezerve – Madžarska</w:t>
            </w:r>
          </w:p>
        </w:tc>
      </w:tr>
      <w:tr w:rsidR="00FA1DA3" w14:paraId="6ECEB572" w14:textId="77777777" w:rsidTr="00FA1DA3">
        <w:tc>
          <w:tcPr>
            <w:tcW w:w="901" w:type="dxa"/>
          </w:tcPr>
          <w:p w14:paraId="5D764D0A" w14:textId="77777777" w:rsidR="00FA1DA3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1362" w:type="dxa"/>
          </w:tcPr>
          <w:p w14:paraId="1E766129" w14:textId="78626D82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Sklop 17</w:t>
            </w:r>
          </w:p>
        </w:tc>
        <w:tc>
          <w:tcPr>
            <w:tcW w:w="6797" w:type="dxa"/>
          </w:tcPr>
          <w:p w14:paraId="3E7A2448" w14:textId="5AF7DA92" w:rsidR="00FA1DA3" w:rsidRPr="00ED3EE8" w:rsidRDefault="00FA1DA3" w:rsidP="00FA1DA3">
            <w:pPr>
              <w:tabs>
                <w:tab w:val="left" w:pos="1083"/>
              </w:tabs>
              <w:rPr>
                <w:rFonts w:cs="Arial"/>
              </w:rPr>
            </w:pPr>
            <w:r w:rsidRPr="00F52A04">
              <w:rPr>
                <w:rFonts w:cs="Arial"/>
              </w:rPr>
              <w:t>317 Obvezne rezerve – Madžarska s potresom</w:t>
            </w:r>
          </w:p>
        </w:tc>
      </w:tr>
    </w:tbl>
    <w:p w14:paraId="6A67552A" w14:textId="77777777" w:rsidR="00FA1DA3" w:rsidRDefault="00FA1DA3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1AC3A191" w14:textId="1F9D5540" w:rsidR="00FA1DA3" w:rsidRPr="00614B1D" w:rsidRDefault="00FA1DA3" w:rsidP="00FA1DA3">
      <w:pPr>
        <w:tabs>
          <w:tab w:val="left" w:pos="708"/>
          <w:tab w:val="center" w:pos="4536"/>
          <w:tab w:val="right" w:pos="9072"/>
        </w:tabs>
        <w:rPr>
          <w:b/>
          <w:i/>
        </w:rPr>
      </w:pPr>
      <w:r w:rsidRPr="00614B1D">
        <w:rPr>
          <w:b/>
        </w:rPr>
        <w:t>Prij</w:t>
      </w:r>
      <w:r>
        <w:rPr>
          <w:b/>
        </w:rPr>
        <w:t>ava velja do</w:t>
      </w:r>
      <w:r w:rsidRPr="00FA1DA3">
        <w:rPr>
          <w:b/>
        </w:rPr>
        <w:t xml:space="preserve"> datuma, navedenega v objavi javnega naročila </w:t>
      </w:r>
      <w:r>
        <w:rPr>
          <w:b/>
        </w:rPr>
        <w:t xml:space="preserve">(obvestilu o naročilu) </w:t>
      </w:r>
      <w:r w:rsidRPr="00FA1DA3">
        <w:rPr>
          <w:b/>
        </w:rPr>
        <w:t>na portalu javnih naročil.</w:t>
      </w: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A192D1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»Predračun«, ki bo viden na javnem odpiranju p</w:t>
      </w:r>
      <w:r w:rsidR="00FA1DA3">
        <w:rPr>
          <w:rFonts w:cs="Arial"/>
          <w:i/>
        </w:rPr>
        <w:t>rijav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78977" w14:textId="77777777" w:rsidR="00EC04F8" w:rsidRDefault="00EC04F8">
      <w:r>
        <w:separator/>
      </w:r>
    </w:p>
  </w:endnote>
  <w:endnote w:type="continuationSeparator" w:id="0">
    <w:p w14:paraId="3EA73132" w14:textId="77777777" w:rsidR="00EC04F8" w:rsidRDefault="00EC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8A4B2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E16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E16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7B8E7" w14:textId="77777777" w:rsidR="00EC04F8" w:rsidRDefault="00EC04F8">
      <w:r>
        <w:separator/>
      </w:r>
    </w:p>
  </w:footnote>
  <w:footnote w:type="continuationSeparator" w:id="0">
    <w:p w14:paraId="2CDAA4B6" w14:textId="77777777" w:rsidR="00EC04F8" w:rsidRDefault="00EC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A430D46" w:rsidR="00C0552D" w:rsidRPr="008607A0" w:rsidRDefault="00FA1DA3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1F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213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87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0C3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1DA3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114BCF-16AB-4D2C-B66A-54AE29804DB5}"/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4b5e79a-161e-4f4f-95e3-8c5cd0f50b65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6FD59-B6A9-4C2D-8BF0-1404F7025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236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1735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3</cp:revision>
  <cp:lastPrinted>2016-06-20T06:30:00Z</cp:lastPrinted>
  <dcterms:created xsi:type="dcterms:W3CDTF">2023-05-26T09:27:00Z</dcterms:created>
  <dcterms:modified xsi:type="dcterms:W3CDTF">2023-05-26T09:28:00Z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