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8EB66" w14:textId="77777777" w:rsidR="003823EA" w:rsidRPr="008914BF" w:rsidRDefault="003823EA" w:rsidP="003823EA">
      <w:bookmarkStart w:id="0" w:name="_Hlk133094722"/>
      <w:bookmarkEnd w:id="0"/>
    </w:p>
    <w:p w14:paraId="04AB89C4" w14:textId="77777777" w:rsidR="003823EA" w:rsidRPr="008914BF" w:rsidRDefault="003823EA" w:rsidP="003823EA"/>
    <w:p w14:paraId="43D0D249" w14:textId="77777777" w:rsidR="003823EA" w:rsidRPr="008914BF" w:rsidRDefault="003823EA" w:rsidP="003823EA"/>
    <w:p w14:paraId="3D200932" w14:textId="77777777" w:rsidR="003823EA" w:rsidRDefault="003823EA" w:rsidP="003823EA"/>
    <w:p w14:paraId="110D925E" w14:textId="77777777" w:rsidR="003823EA" w:rsidRDefault="003823EA" w:rsidP="003823EA"/>
    <w:p w14:paraId="50B4D366" w14:textId="77777777" w:rsidR="003823EA" w:rsidRDefault="003823EA" w:rsidP="003823EA"/>
    <w:p w14:paraId="441ED32F" w14:textId="77777777" w:rsidR="003823EA" w:rsidRDefault="003823EA" w:rsidP="003823EA"/>
    <w:p w14:paraId="6D9897D3" w14:textId="77777777" w:rsidR="003823EA" w:rsidRDefault="003823EA" w:rsidP="003823EA"/>
    <w:p w14:paraId="12056D1F" w14:textId="77777777" w:rsidR="003823EA" w:rsidRDefault="003823EA" w:rsidP="003823EA"/>
    <w:p w14:paraId="7537EE4A" w14:textId="77777777" w:rsidR="003823EA" w:rsidRDefault="003823EA" w:rsidP="003823EA"/>
    <w:p w14:paraId="7DBD7747" w14:textId="77777777" w:rsidR="003823EA" w:rsidRDefault="003823EA" w:rsidP="003823EA"/>
    <w:p w14:paraId="6895DC4C" w14:textId="77777777" w:rsidR="003823EA" w:rsidRDefault="003823EA" w:rsidP="003823EA"/>
    <w:p w14:paraId="5831330A" w14:textId="77777777" w:rsidR="003823EA" w:rsidRDefault="003823EA" w:rsidP="003823EA"/>
    <w:p w14:paraId="727FE1E5" w14:textId="77777777" w:rsidR="003823EA" w:rsidRDefault="003823EA" w:rsidP="003823EA"/>
    <w:p w14:paraId="2F09F12C" w14:textId="77777777" w:rsidR="003823EA" w:rsidRPr="008914BF" w:rsidRDefault="003823EA" w:rsidP="003823EA">
      <w:pPr>
        <w:pStyle w:val="Header"/>
        <w:tabs>
          <w:tab w:val="center" w:pos="4678"/>
          <w:tab w:val="right" w:pos="9356"/>
        </w:tabs>
      </w:pPr>
    </w:p>
    <w:tbl>
      <w:tblPr>
        <w:tblW w:w="964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9"/>
        <w:gridCol w:w="334"/>
        <w:gridCol w:w="1241"/>
        <w:gridCol w:w="602"/>
        <w:gridCol w:w="622"/>
        <w:gridCol w:w="794"/>
        <w:gridCol w:w="879"/>
        <w:gridCol w:w="312"/>
        <w:gridCol w:w="312"/>
        <w:gridCol w:w="290"/>
        <w:gridCol w:w="22"/>
        <w:gridCol w:w="312"/>
        <w:gridCol w:w="312"/>
        <w:gridCol w:w="63"/>
        <w:gridCol w:w="142"/>
        <w:gridCol w:w="107"/>
        <w:gridCol w:w="34"/>
        <w:gridCol w:w="278"/>
        <w:gridCol w:w="312"/>
        <w:gridCol w:w="312"/>
        <w:gridCol w:w="232"/>
        <w:gridCol w:w="80"/>
        <w:gridCol w:w="255"/>
        <w:gridCol w:w="57"/>
        <w:gridCol w:w="312"/>
        <w:gridCol w:w="312"/>
        <w:gridCol w:w="227"/>
        <w:gridCol w:w="228"/>
      </w:tblGrid>
      <w:tr w:rsidR="003823EA" w:rsidRPr="008914BF" w14:paraId="74BA5E5D" w14:textId="77777777" w:rsidTr="00760EF8">
        <w:trPr>
          <w:cantSplit/>
          <w:trHeight w:hRule="exact" w:val="284"/>
        </w:trPr>
        <w:tc>
          <w:tcPr>
            <w:tcW w:w="993" w:type="dxa"/>
            <w:gridSpan w:val="2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5FCE0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010" w:type="dxa"/>
            <w:gridSpan w:val="1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2F9A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1A663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71" w:type="dxa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B8E872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3823EA" w:rsidRPr="008914BF" w14:paraId="67F46CEA" w14:textId="77777777" w:rsidTr="00760EF8">
        <w:trPr>
          <w:cantSplit/>
          <w:trHeight w:hRule="exact" w:val="28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306D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0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AB6C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2EB7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C0727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3823EA" w:rsidRPr="008914BF" w14:paraId="7D3C85B6" w14:textId="77777777" w:rsidTr="00760EF8">
        <w:trPr>
          <w:cantSplit/>
          <w:trHeight w:hRule="exact" w:val="28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328A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0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B216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D2FA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90AB5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3823EA" w:rsidRPr="008914BF" w14:paraId="1BFFF073" w14:textId="77777777" w:rsidTr="00760EF8">
        <w:trPr>
          <w:cantSplit/>
          <w:trHeight w:hRule="exact" w:val="28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E28DA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8"/>
                <w:szCs w:val="18"/>
              </w:rPr>
            </w:pPr>
            <w:r w:rsidRPr="008914BF">
              <w:rPr>
                <w:rFonts w:cs="Arial"/>
                <w:sz w:val="12"/>
                <w:szCs w:val="12"/>
              </w:rPr>
              <w:t>Sprememba:</w:t>
            </w:r>
          </w:p>
        </w:tc>
        <w:tc>
          <w:tcPr>
            <w:tcW w:w="601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1274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  <w:sz w:val="18"/>
                <w:szCs w:val="18"/>
              </w:rPr>
            </w:pPr>
            <w:r w:rsidRPr="008914BF">
              <w:rPr>
                <w:rFonts w:cs="Arial"/>
                <w:sz w:val="12"/>
                <w:szCs w:val="12"/>
              </w:rPr>
              <w:t xml:space="preserve">Opis spremembe: </w:t>
            </w: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D4A1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  <w:sz w:val="18"/>
                <w:szCs w:val="18"/>
              </w:rPr>
            </w:pPr>
            <w:r w:rsidRPr="008914BF">
              <w:rPr>
                <w:rFonts w:cs="Arial"/>
                <w:sz w:val="12"/>
                <w:szCs w:val="12"/>
              </w:rPr>
              <w:t xml:space="preserve">Datum </w:t>
            </w:r>
            <w:proofErr w:type="spellStart"/>
            <w:r w:rsidRPr="008914BF">
              <w:rPr>
                <w:rFonts w:cs="Arial"/>
                <w:sz w:val="12"/>
                <w:szCs w:val="12"/>
              </w:rPr>
              <w:t>spr</w:t>
            </w:r>
            <w:proofErr w:type="spellEnd"/>
            <w:r w:rsidRPr="008914BF">
              <w:rPr>
                <w:rFonts w:cs="Arial"/>
                <w:sz w:val="12"/>
                <w:szCs w:val="12"/>
              </w:rPr>
              <w:t xml:space="preserve">.: </w:t>
            </w:r>
          </w:p>
        </w:tc>
        <w:tc>
          <w:tcPr>
            <w:tcW w:w="1471" w:type="dxa"/>
            <w:gridSpan w:val="7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D80A9D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  <w:r w:rsidRPr="008914BF">
              <w:rPr>
                <w:rFonts w:cs="Arial"/>
                <w:sz w:val="12"/>
                <w:szCs w:val="12"/>
              </w:rPr>
              <w:t>Podpis:</w:t>
            </w:r>
          </w:p>
        </w:tc>
      </w:tr>
      <w:tr w:rsidR="003823EA" w:rsidRPr="008914BF" w14:paraId="3BC93CB4" w14:textId="77777777" w:rsidTr="00760EF8">
        <w:trPr>
          <w:cantSplit/>
          <w:trHeight w:hRule="exact" w:val="1131"/>
        </w:trPr>
        <w:tc>
          <w:tcPr>
            <w:tcW w:w="4252" w:type="dxa"/>
            <w:gridSpan w:val="6"/>
            <w:tcBorders>
              <w:left w:val="single" w:sz="12" w:space="0" w:color="auto"/>
            </w:tcBorders>
          </w:tcPr>
          <w:p w14:paraId="44B83BB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40" w:after="80"/>
              <w:rPr>
                <w:rFonts w:cs="Arial"/>
                <w:sz w:val="12"/>
                <w:szCs w:val="12"/>
              </w:rPr>
            </w:pPr>
            <w:r>
              <w:rPr>
                <w:noProof/>
              </w:rPr>
              <w:pict w14:anchorId="1790F24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2050" type="#_x0000_t202" style="position:absolute;left:0;text-align:left;margin-left:93.9pt;margin-top:11.6pt;width:112.85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" filled="f" stroked="f">
                  <v:textbox>
                    <w:txbxContent>
                      <w:p w14:paraId="5E82AD52" w14:textId="77777777" w:rsidR="003823EA" w:rsidRPr="00DC4780" w:rsidRDefault="003823EA" w:rsidP="003823EA">
                        <w:pPr>
                          <w:spacing w:before="0"/>
                          <w:jc w:val="lef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SEL</w:t>
                        </w:r>
                        <w:r w:rsidRPr="00DC4780">
                          <w:rPr>
                            <w:sz w:val="16"/>
                            <w:szCs w:val="16"/>
                          </w:rPr>
                          <w:t xml:space="preserve"> d.o.o., </w:t>
                        </w:r>
                      </w:p>
                      <w:p w14:paraId="56400000" w14:textId="77777777" w:rsidR="003823EA" w:rsidRPr="00DC4780" w:rsidRDefault="003823EA" w:rsidP="003823EA">
                        <w:pPr>
                          <w:spacing w:before="0"/>
                          <w:rPr>
                            <w:sz w:val="16"/>
                            <w:szCs w:val="16"/>
                          </w:rPr>
                        </w:pPr>
                        <w:r w:rsidRPr="00DC4780">
                          <w:rPr>
                            <w:sz w:val="16"/>
                            <w:szCs w:val="16"/>
                          </w:rPr>
                          <w:t>Gorenjska cesta 46</w:t>
                        </w:r>
                      </w:p>
                      <w:p w14:paraId="704CD856" w14:textId="77777777" w:rsidR="003823EA" w:rsidRPr="00F35B6F" w:rsidRDefault="003823EA" w:rsidP="003823EA">
                        <w:pPr>
                          <w:spacing w:before="0"/>
                          <w:rPr>
                            <w:sz w:val="16"/>
                            <w:szCs w:val="16"/>
                          </w:rPr>
                        </w:pPr>
                        <w:r w:rsidRPr="00DC4780">
                          <w:rPr>
                            <w:sz w:val="16"/>
                            <w:szCs w:val="16"/>
                          </w:rPr>
                          <w:t>1215 Medvode</w:t>
                        </w:r>
                      </w:p>
                    </w:txbxContent>
                  </v:textbox>
                </v:shape>
              </w:pict>
            </w:r>
            <w:r w:rsidRPr="008914BF">
              <w:rPr>
                <w:rFonts w:cs="Arial"/>
                <w:sz w:val="12"/>
                <w:szCs w:val="12"/>
              </w:rPr>
              <w:t>Investitor:</w:t>
            </w:r>
          </w:p>
          <w:p w14:paraId="6AD8212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34"/>
              <w:rPr>
                <w:rFonts w:cs="Arial"/>
                <w:sz w:val="20"/>
              </w:rPr>
            </w:pPr>
            <w:r w:rsidRPr="00CA65D8">
              <w:rPr>
                <w:noProof/>
                <w:lang w:eastAsia="sl-SI"/>
              </w:rPr>
              <w:drawing>
                <wp:inline distT="0" distB="0" distL="0" distR="0" wp14:anchorId="6A29E6CA" wp14:editId="6487B264">
                  <wp:extent cx="1139190" cy="417195"/>
                  <wp:effectExtent l="0" t="0" r="0" b="0"/>
                  <wp:docPr id="2" name="Picture 2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19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7C425D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601"/>
              <w:rPr>
                <w:rFonts w:cs="Arial"/>
                <w:sz w:val="20"/>
              </w:rPr>
            </w:pPr>
          </w:p>
        </w:tc>
        <w:tc>
          <w:tcPr>
            <w:tcW w:w="5390" w:type="dxa"/>
            <w:gridSpan w:val="22"/>
            <w:tcBorders>
              <w:right w:val="single" w:sz="18" w:space="0" w:color="auto"/>
            </w:tcBorders>
          </w:tcPr>
          <w:p w14:paraId="3A0AACF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40" w:after="8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Objekt:</w:t>
            </w:r>
          </w:p>
          <w:p w14:paraId="469B89DB" w14:textId="77777777" w:rsidR="003823EA" w:rsidRPr="008914BF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</w:p>
          <w:p w14:paraId="580465FB" w14:textId="77777777" w:rsidR="003823EA" w:rsidRPr="008914BF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  <w:r>
              <w:t>HE MEDVODE</w:t>
            </w:r>
          </w:p>
        </w:tc>
      </w:tr>
      <w:tr w:rsidR="003823EA" w:rsidRPr="008914BF" w14:paraId="2CDC109A" w14:textId="77777777" w:rsidTr="00760EF8">
        <w:trPr>
          <w:cantSplit/>
          <w:trHeight w:hRule="exact" w:val="1031"/>
        </w:trPr>
        <w:tc>
          <w:tcPr>
            <w:tcW w:w="4252" w:type="dxa"/>
            <w:gridSpan w:val="6"/>
            <w:tcBorders>
              <w:left w:val="single" w:sz="12" w:space="0" w:color="auto"/>
            </w:tcBorders>
          </w:tcPr>
          <w:p w14:paraId="322A9C2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40"/>
              <w:rPr>
                <w:rFonts w:cs="Arial"/>
                <w:sz w:val="12"/>
                <w:szCs w:val="12"/>
              </w:rPr>
            </w:pPr>
            <w:r>
              <w:rPr>
                <w:noProof/>
              </w:rPr>
              <w:pict w14:anchorId="2EAA837A">
                <v:shape id="Text Box 14" o:spid="_x0000_s2051" type="#_x0000_t202" style="position:absolute;left:0;text-align:left;margin-left:89.2pt;margin-top:7.45pt;width:112.8pt;height:3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" filled="f" stroked="f">
                  <v:textbox>
                    <w:txbxContent>
                      <w:p w14:paraId="5BE80C05" w14:textId="77777777" w:rsidR="003823EA" w:rsidRPr="00BB352D" w:rsidRDefault="003823EA" w:rsidP="003823EA">
                        <w:pPr>
                          <w:spacing w:before="0"/>
                          <w:jc w:val="lef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Kolektor IGIN d.o.o.</w:t>
                        </w:r>
                        <w:r>
                          <w:rPr>
                            <w:sz w:val="16"/>
                            <w:szCs w:val="16"/>
                          </w:rPr>
                          <w:br/>
                          <w:t>Šlandrova ulica 8b</w:t>
                        </w:r>
                      </w:p>
                      <w:p w14:paraId="7021F07C" w14:textId="77777777" w:rsidR="003823EA" w:rsidRPr="00381976" w:rsidRDefault="003823EA" w:rsidP="003823EA">
                        <w:pPr>
                          <w:spacing w:before="0"/>
                          <w:jc w:val="left"/>
                          <w:rPr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1231 Ljubljana - Črnuče</w:t>
                        </w:r>
                      </w:p>
                    </w:txbxContent>
                  </v:textbox>
                </v:shape>
              </w:pict>
            </w:r>
            <w:r w:rsidRPr="008914BF">
              <w:rPr>
                <w:rFonts w:cs="Arial"/>
                <w:sz w:val="12"/>
                <w:szCs w:val="12"/>
              </w:rPr>
              <w:t xml:space="preserve">Projektant: </w:t>
            </w:r>
          </w:p>
          <w:p w14:paraId="27B5916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</w:p>
          <w:p w14:paraId="7B982BAD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601"/>
              <w:rPr>
                <w:rFonts w:cs="Arial"/>
              </w:rPr>
            </w:pPr>
            <w:r w:rsidRPr="00891798">
              <w:rPr>
                <w:rFonts w:eastAsia="Calibri" w:cs="Arial"/>
                <w:b/>
                <w:noProof/>
                <w:color w:val="00447C"/>
                <w:sz w:val="16"/>
                <w:szCs w:val="16"/>
                <w:lang w:eastAsia="sl-SI"/>
              </w:rPr>
              <w:drawing>
                <wp:anchor distT="0" distB="0" distL="114300" distR="114300" simplePos="0" relativeHeight="251661312" behindDoc="1" locked="0" layoutInCell="1" allowOverlap="1" wp14:anchorId="44D38C75" wp14:editId="02C02E1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71356</wp:posOffset>
                  </wp:positionV>
                  <wp:extent cx="1126490" cy="107315"/>
                  <wp:effectExtent l="0" t="0" r="0" b="0"/>
                  <wp:wrapNone/>
                  <wp:docPr id="3" name="Slika 20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lika 20" descr="Icon&#10;&#10;Description automatically generated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04" t="27405" r="7482" b="25492"/>
                          <a:stretch/>
                        </pic:blipFill>
                        <pic:spPr bwMode="auto">
                          <a:xfrm>
                            <a:off x="0" y="0"/>
                            <a:ext cx="1126490" cy="107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90" w:type="dxa"/>
            <w:gridSpan w:val="22"/>
            <w:tcBorders>
              <w:right w:val="single" w:sz="18" w:space="0" w:color="auto"/>
            </w:tcBorders>
          </w:tcPr>
          <w:p w14:paraId="17D0977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40" w:after="8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Del objekta/sistem:</w:t>
            </w:r>
          </w:p>
          <w:p w14:paraId="384E8CD0" w14:textId="77777777" w:rsidR="003823EA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</w:p>
          <w:p w14:paraId="387CDB55" w14:textId="77777777" w:rsidR="003823EA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6,3 kV STIKALIŠČE</w:t>
            </w:r>
          </w:p>
          <w:p w14:paraId="28F72891" w14:textId="77777777" w:rsidR="003823EA" w:rsidRPr="008914BF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</w:p>
        </w:tc>
      </w:tr>
      <w:tr w:rsidR="003823EA" w:rsidRPr="008914BF" w14:paraId="61742277" w14:textId="77777777" w:rsidTr="00760EF8">
        <w:trPr>
          <w:cantSplit/>
          <w:trHeight w:hRule="exact" w:val="851"/>
        </w:trPr>
        <w:tc>
          <w:tcPr>
            <w:tcW w:w="4252" w:type="dxa"/>
            <w:gridSpan w:val="6"/>
            <w:tcBorders>
              <w:left w:val="single" w:sz="12" w:space="0" w:color="auto"/>
            </w:tcBorders>
          </w:tcPr>
          <w:p w14:paraId="1175BA3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</w:p>
          <w:p w14:paraId="6C749FE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180"/>
              <w:rPr>
                <w:rFonts w:cs="Arial"/>
                <w:sz w:val="20"/>
              </w:rPr>
            </w:pPr>
          </w:p>
        </w:tc>
        <w:tc>
          <w:tcPr>
            <w:tcW w:w="5390" w:type="dxa"/>
            <w:gridSpan w:val="22"/>
            <w:tcBorders>
              <w:right w:val="single" w:sz="18" w:space="0" w:color="auto"/>
            </w:tcBorders>
          </w:tcPr>
          <w:p w14:paraId="512719F0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40" w:after="8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Vrsta načrta/prikaza:</w:t>
            </w:r>
          </w:p>
          <w:p w14:paraId="641AEEDE" w14:textId="77777777" w:rsidR="003823EA" w:rsidRDefault="003823EA" w:rsidP="00760EF8">
            <w:pPr>
              <w:spacing w:before="0"/>
              <w:jc w:val="center"/>
              <w:rPr>
                <w:rFonts w:cs="Arial"/>
                <w:spacing w:val="-16"/>
                <w:sz w:val="20"/>
              </w:rPr>
            </w:pPr>
            <w:r>
              <w:rPr>
                <w:rFonts w:cs="Arial"/>
                <w:spacing w:val="-16"/>
                <w:sz w:val="20"/>
              </w:rPr>
              <w:t>3</w:t>
            </w:r>
            <w:r w:rsidRPr="008914BF">
              <w:rPr>
                <w:rFonts w:cs="Arial"/>
                <w:spacing w:val="-16"/>
                <w:sz w:val="20"/>
              </w:rPr>
              <w:t xml:space="preserve"> NAČRT</w:t>
            </w:r>
            <w:r>
              <w:rPr>
                <w:rFonts w:cs="Arial"/>
                <w:spacing w:val="-16"/>
                <w:sz w:val="20"/>
              </w:rPr>
              <w:t>I S PODROČJA ELEKTROTEHNIKE</w:t>
            </w:r>
          </w:p>
          <w:p w14:paraId="784A9CF4" w14:textId="77777777" w:rsidR="003823EA" w:rsidRPr="008914BF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pacing w:val="-16"/>
                <w:sz w:val="20"/>
              </w:rPr>
              <w:t xml:space="preserve">3.1 </w:t>
            </w:r>
            <w:proofErr w:type="spellStart"/>
            <w:r>
              <w:rPr>
                <w:rFonts w:cs="Arial"/>
                <w:spacing w:val="-16"/>
                <w:sz w:val="20"/>
              </w:rPr>
              <w:t>Elektromontažna</w:t>
            </w:r>
            <w:proofErr w:type="spellEnd"/>
            <w:r>
              <w:rPr>
                <w:rFonts w:cs="Arial"/>
                <w:spacing w:val="-16"/>
                <w:sz w:val="20"/>
              </w:rPr>
              <w:t xml:space="preserve"> dela</w:t>
            </w:r>
          </w:p>
        </w:tc>
      </w:tr>
      <w:tr w:rsidR="003823EA" w:rsidRPr="008914BF" w14:paraId="69B285E0" w14:textId="77777777" w:rsidTr="00760EF8">
        <w:trPr>
          <w:cantSplit/>
          <w:trHeight w:hRule="exact" w:val="369"/>
        </w:trPr>
        <w:tc>
          <w:tcPr>
            <w:tcW w:w="993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29BD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</w:p>
        </w:tc>
        <w:tc>
          <w:tcPr>
            <w:tcW w:w="24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10D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  <w:r w:rsidRPr="008914BF">
              <w:rPr>
                <w:rFonts w:cs="Arial"/>
                <w:sz w:val="12"/>
                <w:szCs w:val="12"/>
              </w:rPr>
              <w:t>Ime in priimek: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5B4E5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proofErr w:type="spellStart"/>
            <w:r w:rsidRPr="008914BF">
              <w:rPr>
                <w:rFonts w:cs="Arial"/>
                <w:sz w:val="12"/>
                <w:szCs w:val="12"/>
              </w:rPr>
              <w:t>Ident</w:t>
            </w:r>
            <w:proofErr w:type="spellEnd"/>
            <w:r w:rsidRPr="008914BF">
              <w:rPr>
                <w:rFonts w:cs="Arial"/>
                <w:sz w:val="12"/>
                <w:szCs w:val="12"/>
              </w:rPr>
              <w:t>. št.:</w:t>
            </w:r>
          </w:p>
        </w:tc>
        <w:tc>
          <w:tcPr>
            <w:tcW w:w="5390" w:type="dxa"/>
            <w:gridSpan w:val="22"/>
            <w:vMerge w:val="restart"/>
            <w:tcBorders>
              <w:right w:val="single" w:sz="18" w:space="0" w:color="auto"/>
            </w:tcBorders>
          </w:tcPr>
          <w:p w14:paraId="21D9115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40" w:after="8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Vsebina risbe (dokumenta):</w:t>
            </w:r>
          </w:p>
          <w:p w14:paraId="1F7BC147" w14:textId="3A86226C" w:rsidR="003823EA" w:rsidRPr="008914BF" w:rsidRDefault="003823EA" w:rsidP="00760EF8">
            <w:pPr>
              <w:spacing w:before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</w:rPr>
              <w:t>3</w:t>
            </w:r>
            <w:r w:rsidRPr="008914BF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4</w:t>
            </w:r>
            <w:r w:rsidRPr="008914B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Tabele tehničnih podatkov</w:t>
            </w:r>
          </w:p>
        </w:tc>
      </w:tr>
      <w:tr w:rsidR="003823EA" w:rsidRPr="008914BF" w14:paraId="44B320B4" w14:textId="77777777" w:rsidTr="00760EF8">
        <w:trPr>
          <w:cantSplit/>
          <w:trHeight w:hRule="exact" w:val="36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CE5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Odgovorni</w:t>
            </w:r>
          </w:p>
          <w:p w14:paraId="65E6FC5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right="-108"/>
              <w:rPr>
                <w:rFonts w:cs="Arial"/>
              </w:rPr>
            </w:pPr>
            <w:r w:rsidRPr="008914BF">
              <w:rPr>
                <w:rFonts w:cs="Arial"/>
                <w:sz w:val="12"/>
                <w:szCs w:val="12"/>
              </w:rPr>
              <w:t>vodja projekta: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089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mag</w:t>
            </w:r>
            <w:r w:rsidRPr="008914BF">
              <w:rPr>
                <w:rFonts w:cs="Arial"/>
                <w:sz w:val="16"/>
                <w:szCs w:val="16"/>
              </w:rPr>
              <w:t xml:space="preserve">. Anton Sirk, </w:t>
            </w:r>
            <w:proofErr w:type="spellStart"/>
            <w:r w:rsidRPr="008914BF">
              <w:rPr>
                <w:rFonts w:cs="Arial"/>
                <w:sz w:val="16"/>
                <w:szCs w:val="16"/>
              </w:rPr>
              <w:t>u.d.i.e</w:t>
            </w:r>
            <w:proofErr w:type="spellEnd"/>
            <w:r w:rsidRPr="008914BF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right w:w="113" w:type="dxa"/>
            </w:tcMar>
            <w:vAlign w:val="center"/>
          </w:tcPr>
          <w:p w14:paraId="7092BD35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-163"/>
              <w:jc w:val="right"/>
              <w:rPr>
                <w:rFonts w:cs="Arial"/>
                <w:sz w:val="16"/>
                <w:szCs w:val="16"/>
              </w:rPr>
            </w:pPr>
            <w:r w:rsidRPr="008914BF">
              <w:rPr>
                <w:rFonts w:cs="Arial"/>
                <w:sz w:val="16"/>
                <w:szCs w:val="16"/>
              </w:rPr>
              <w:t>E-1405</w:t>
            </w:r>
          </w:p>
        </w:tc>
        <w:tc>
          <w:tcPr>
            <w:tcW w:w="5390" w:type="dxa"/>
            <w:gridSpan w:val="22"/>
            <w:vMerge/>
            <w:tcBorders>
              <w:right w:val="single" w:sz="18" w:space="0" w:color="auto"/>
            </w:tcBorders>
          </w:tcPr>
          <w:p w14:paraId="48717C1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</w:tr>
      <w:tr w:rsidR="003823EA" w:rsidRPr="008914BF" w14:paraId="602BB4ED" w14:textId="77777777" w:rsidTr="00760EF8">
        <w:trPr>
          <w:cantSplit/>
          <w:trHeight w:hRule="exact" w:val="36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6DC3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Odgovorni projektant: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998B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mag</w:t>
            </w:r>
            <w:r w:rsidRPr="008914BF">
              <w:rPr>
                <w:rFonts w:cs="Arial"/>
                <w:sz w:val="16"/>
                <w:szCs w:val="16"/>
              </w:rPr>
              <w:t xml:space="preserve">. Anton Sirk, </w:t>
            </w:r>
            <w:proofErr w:type="spellStart"/>
            <w:r w:rsidRPr="008914BF">
              <w:rPr>
                <w:rFonts w:cs="Arial"/>
                <w:sz w:val="16"/>
                <w:szCs w:val="16"/>
              </w:rPr>
              <w:t>u.d.i.e</w:t>
            </w:r>
            <w:proofErr w:type="spellEnd"/>
            <w:r w:rsidRPr="008914BF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right w:w="113" w:type="dxa"/>
            </w:tcMar>
            <w:vAlign w:val="center"/>
          </w:tcPr>
          <w:p w14:paraId="057C632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-163"/>
              <w:jc w:val="right"/>
              <w:rPr>
                <w:rFonts w:cs="Arial"/>
                <w:sz w:val="16"/>
                <w:szCs w:val="16"/>
              </w:rPr>
            </w:pPr>
            <w:r w:rsidRPr="008914BF">
              <w:rPr>
                <w:rFonts w:cs="Arial"/>
                <w:sz w:val="16"/>
                <w:szCs w:val="16"/>
              </w:rPr>
              <w:t>E-1405</w:t>
            </w:r>
          </w:p>
        </w:tc>
        <w:tc>
          <w:tcPr>
            <w:tcW w:w="5390" w:type="dxa"/>
            <w:gridSpan w:val="22"/>
            <w:vMerge/>
            <w:tcBorders>
              <w:right w:val="single" w:sz="18" w:space="0" w:color="auto"/>
            </w:tcBorders>
          </w:tcPr>
          <w:p w14:paraId="0FF5B4F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</w:tr>
      <w:tr w:rsidR="003823EA" w:rsidRPr="008914BF" w14:paraId="0E215F3B" w14:textId="77777777" w:rsidTr="00760EF8">
        <w:trPr>
          <w:cantSplit/>
          <w:trHeight w:hRule="exact" w:val="61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27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right="-108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Sodelavec -</w:t>
            </w:r>
          </w:p>
          <w:p w14:paraId="40A46DBB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projektant: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86DB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Tadej Albreht, </w:t>
            </w:r>
            <w:proofErr w:type="spellStart"/>
            <w:r>
              <w:rPr>
                <w:rFonts w:cs="Arial"/>
                <w:sz w:val="16"/>
                <w:szCs w:val="16"/>
              </w:rPr>
              <w:t>u.</w:t>
            </w:r>
            <w:r w:rsidRPr="008914BF">
              <w:rPr>
                <w:rFonts w:cs="Arial"/>
                <w:sz w:val="16"/>
                <w:szCs w:val="16"/>
              </w:rPr>
              <w:t>d.i.e</w:t>
            </w:r>
            <w:proofErr w:type="spellEnd"/>
            <w:r w:rsidRPr="008914BF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right w:w="113" w:type="dxa"/>
            </w:tcMar>
            <w:vAlign w:val="center"/>
          </w:tcPr>
          <w:p w14:paraId="04CC7D4B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-163"/>
              <w:jc w:val="right"/>
              <w:rPr>
                <w:rFonts w:cs="Arial"/>
                <w:sz w:val="16"/>
                <w:szCs w:val="16"/>
              </w:rPr>
            </w:pPr>
            <w:r w:rsidRPr="008914BF">
              <w:rPr>
                <w:rFonts w:cs="Arial"/>
                <w:sz w:val="16"/>
                <w:szCs w:val="16"/>
              </w:rPr>
              <w:t>E-</w:t>
            </w:r>
            <w:r>
              <w:rPr>
                <w:rFonts w:cs="Arial"/>
                <w:sz w:val="16"/>
                <w:szCs w:val="16"/>
              </w:rPr>
              <w:t>2219</w:t>
            </w:r>
          </w:p>
        </w:tc>
        <w:tc>
          <w:tcPr>
            <w:tcW w:w="879" w:type="dxa"/>
            <w:vAlign w:val="center"/>
          </w:tcPr>
          <w:p w14:paraId="33EF51EE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hanging="107"/>
              <w:jc w:val="right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Vrsta projekta:</w:t>
            </w:r>
          </w:p>
        </w:tc>
        <w:tc>
          <w:tcPr>
            <w:tcW w:w="914" w:type="dxa"/>
            <w:gridSpan w:val="3"/>
            <w:vAlign w:val="center"/>
          </w:tcPr>
          <w:p w14:paraId="7F26ED53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68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DZR</w:t>
            </w:r>
          </w:p>
        </w:tc>
        <w:tc>
          <w:tcPr>
            <w:tcW w:w="709" w:type="dxa"/>
            <w:gridSpan w:val="4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136B8F80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2"/>
                <w:szCs w:val="12"/>
              </w:rPr>
            </w:pPr>
            <w:r w:rsidRPr="008914BF">
              <w:rPr>
                <w:rFonts w:cs="Arial"/>
                <w:sz w:val="12"/>
                <w:szCs w:val="12"/>
              </w:rPr>
              <w:t>Številka projekta</w:t>
            </w:r>
          </w:p>
        </w:tc>
        <w:tc>
          <w:tcPr>
            <w:tcW w:w="2888" w:type="dxa"/>
            <w:gridSpan w:val="14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6CEF3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left"/>
              <w:rPr>
                <w:rFonts w:cs="Arial"/>
                <w:sz w:val="20"/>
              </w:rPr>
            </w:pPr>
            <w:r w:rsidRPr="008914BF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</w:rPr>
              <w:t>A-001479</w:t>
            </w:r>
          </w:p>
        </w:tc>
      </w:tr>
      <w:tr w:rsidR="003823EA" w:rsidRPr="008914BF" w14:paraId="713F255E" w14:textId="77777777" w:rsidTr="00760EF8">
        <w:trPr>
          <w:cantSplit/>
          <w:trHeight w:hRule="exact" w:val="31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14F1CE5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right="-108"/>
              <w:rPr>
                <w:rFonts w:cs="Arial"/>
              </w:rPr>
            </w:pPr>
            <w:r w:rsidRPr="008914BF">
              <w:rPr>
                <w:rFonts w:cs="Arial"/>
                <w:sz w:val="12"/>
                <w:szCs w:val="12"/>
              </w:rPr>
              <w:t>Obdelal: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45B7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Tadej Albreht, </w:t>
            </w:r>
            <w:proofErr w:type="spellStart"/>
            <w:r>
              <w:rPr>
                <w:rFonts w:cs="Arial"/>
                <w:sz w:val="16"/>
                <w:szCs w:val="16"/>
              </w:rPr>
              <w:t>u.</w:t>
            </w:r>
            <w:r w:rsidRPr="008914BF">
              <w:rPr>
                <w:rFonts w:cs="Arial"/>
                <w:sz w:val="16"/>
                <w:szCs w:val="16"/>
              </w:rPr>
              <w:t>d.i.e</w:t>
            </w:r>
            <w:proofErr w:type="spellEnd"/>
            <w:r w:rsidRPr="008914BF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right w:w="113" w:type="dxa"/>
            </w:tcMar>
            <w:vAlign w:val="center"/>
          </w:tcPr>
          <w:p w14:paraId="7F0537F2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ind w:left="-163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E-2219</w:t>
            </w: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064031B5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  <w:r w:rsidRPr="008914BF">
              <w:rPr>
                <w:rFonts w:cs="Arial"/>
                <w:sz w:val="12"/>
                <w:szCs w:val="12"/>
              </w:rPr>
              <w:t>Klas. oznaka:</w:t>
            </w:r>
          </w:p>
        </w:tc>
        <w:tc>
          <w:tcPr>
            <w:tcW w:w="312" w:type="dxa"/>
            <w:tcBorders>
              <w:bottom w:val="nil"/>
              <w:right w:val="nil"/>
            </w:tcBorders>
            <w:vAlign w:val="bottom"/>
          </w:tcPr>
          <w:p w14:paraId="67BFAAB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3F053700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1BD2E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3476512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3A13A38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20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75368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41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1B9B3A2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1C2D187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312" w:type="dxa"/>
            <w:tcBorders>
              <w:left w:val="nil"/>
              <w:bottom w:val="nil"/>
            </w:tcBorders>
            <w:vAlign w:val="bottom"/>
          </w:tcPr>
          <w:p w14:paraId="0910FD3B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567" w:type="dxa"/>
            <w:gridSpan w:val="3"/>
            <w:tcBorders>
              <w:bottom w:val="nil"/>
              <w:right w:val="nil"/>
            </w:tcBorders>
            <w:vAlign w:val="bottom"/>
          </w:tcPr>
          <w:p w14:paraId="6BCF6C0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  <w:r w:rsidRPr="008914BF">
              <w:rPr>
                <w:rFonts w:cs="Arial"/>
                <w:sz w:val="12"/>
                <w:szCs w:val="12"/>
              </w:rPr>
              <w:t>Stran/ strani:</w:t>
            </w:r>
          </w:p>
        </w:tc>
        <w:tc>
          <w:tcPr>
            <w:tcW w:w="1136" w:type="dxa"/>
            <w:gridSpan w:val="5"/>
            <w:tcBorders>
              <w:left w:val="nil"/>
              <w:bottom w:val="nil"/>
              <w:right w:val="single" w:sz="18" w:space="0" w:color="auto"/>
            </w:tcBorders>
            <w:vAlign w:val="bottom"/>
          </w:tcPr>
          <w:p w14:paraId="0F70B0E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right"/>
              <w:rPr>
                <w:rFonts w:cs="Arial"/>
                <w:sz w:val="20"/>
              </w:rPr>
            </w:pPr>
            <w:r w:rsidRPr="008914BF">
              <w:rPr>
                <w:rFonts w:cs="Arial"/>
                <w:sz w:val="20"/>
              </w:rPr>
              <w:t>1/1</w:t>
            </w:r>
          </w:p>
        </w:tc>
      </w:tr>
      <w:tr w:rsidR="003823EA" w:rsidRPr="008914BF" w14:paraId="7635CDEF" w14:textId="77777777" w:rsidTr="00760EF8">
        <w:trPr>
          <w:cantSplit/>
          <w:trHeight w:hRule="exact" w:val="57"/>
        </w:trPr>
        <w:tc>
          <w:tcPr>
            <w:tcW w:w="993" w:type="dxa"/>
            <w:gridSpan w:val="2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1E8981B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42C312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</w:tcBorders>
            <w:tcMar>
              <w:right w:w="113" w:type="dxa"/>
            </w:tcMar>
          </w:tcPr>
          <w:p w14:paraId="48423EBD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306DB12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right w:val="single" w:sz="4" w:space="0" w:color="auto"/>
            </w:tcBorders>
          </w:tcPr>
          <w:p w14:paraId="7B31EC7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4AC15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E8148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68446D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15EB1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205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E8442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8C00A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02217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</w:tcBorders>
          </w:tcPr>
          <w:p w14:paraId="76CADCC5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1703" w:type="dxa"/>
            <w:gridSpan w:val="8"/>
            <w:tcBorders>
              <w:top w:val="nil"/>
              <w:right w:val="single" w:sz="18" w:space="0" w:color="auto"/>
            </w:tcBorders>
          </w:tcPr>
          <w:p w14:paraId="5F846C2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</w:tr>
      <w:tr w:rsidR="003823EA" w:rsidRPr="008914BF" w14:paraId="5683F3DD" w14:textId="77777777" w:rsidTr="00760EF8">
        <w:trPr>
          <w:cantSplit/>
          <w:trHeight w:hRule="exact" w:val="307"/>
        </w:trPr>
        <w:tc>
          <w:tcPr>
            <w:tcW w:w="659" w:type="dxa"/>
            <w:tcBorders>
              <w:left w:val="single" w:sz="12" w:space="0" w:color="auto"/>
              <w:bottom w:val="nil"/>
              <w:right w:val="nil"/>
            </w:tcBorders>
            <w:vAlign w:val="bottom"/>
          </w:tcPr>
          <w:p w14:paraId="092A4BC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  <w:r w:rsidRPr="008914BF">
              <w:rPr>
                <w:rFonts w:cs="Arial"/>
                <w:sz w:val="12"/>
                <w:szCs w:val="12"/>
              </w:rPr>
              <w:t>Datum izdelave:</w:t>
            </w:r>
          </w:p>
        </w:tc>
        <w:tc>
          <w:tcPr>
            <w:tcW w:w="1575" w:type="dxa"/>
            <w:gridSpan w:val="2"/>
            <w:tcBorders>
              <w:left w:val="nil"/>
              <w:bottom w:val="nil"/>
            </w:tcBorders>
            <w:tcMar>
              <w:right w:w="113" w:type="dxa"/>
            </w:tcMar>
            <w:vAlign w:val="center"/>
          </w:tcPr>
          <w:p w14:paraId="36A8DD6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05/2023</w:t>
            </w:r>
          </w:p>
        </w:tc>
        <w:tc>
          <w:tcPr>
            <w:tcW w:w="602" w:type="dxa"/>
            <w:tcBorders>
              <w:bottom w:val="nil"/>
              <w:right w:val="nil"/>
            </w:tcBorders>
            <w:vAlign w:val="bottom"/>
          </w:tcPr>
          <w:p w14:paraId="07421A9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  <w:r w:rsidRPr="008914BF">
              <w:rPr>
                <w:rFonts w:cs="Arial"/>
                <w:sz w:val="12"/>
                <w:szCs w:val="12"/>
              </w:rPr>
              <w:t>Merilo:</w:t>
            </w:r>
          </w:p>
        </w:tc>
        <w:tc>
          <w:tcPr>
            <w:tcW w:w="1416" w:type="dxa"/>
            <w:gridSpan w:val="2"/>
            <w:tcBorders>
              <w:left w:val="nil"/>
              <w:bottom w:val="nil"/>
            </w:tcBorders>
            <w:tcMar>
              <w:right w:w="113" w:type="dxa"/>
            </w:tcMar>
            <w:vAlign w:val="bottom"/>
          </w:tcPr>
          <w:p w14:paraId="0E032E2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right"/>
              <w:rPr>
                <w:rFonts w:cs="Arial"/>
                <w:sz w:val="20"/>
              </w:rPr>
            </w:pPr>
          </w:p>
        </w:tc>
        <w:tc>
          <w:tcPr>
            <w:tcW w:w="879" w:type="dxa"/>
            <w:tcBorders>
              <w:bottom w:val="nil"/>
            </w:tcBorders>
            <w:vAlign w:val="bottom"/>
          </w:tcPr>
          <w:p w14:paraId="2B0F894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  <w:proofErr w:type="spellStart"/>
            <w:r w:rsidRPr="008914BF">
              <w:rPr>
                <w:rFonts w:cs="Arial"/>
                <w:sz w:val="12"/>
                <w:szCs w:val="12"/>
              </w:rPr>
              <w:t>Ident</w:t>
            </w:r>
            <w:proofErr w:type="spellEnd"/>
            <w:r w:rsidRPr="008914BF">
              <w:rPr>
                <w:rFonts w:cs="Arial"/>
                <w:sz w:val="12"/>
                <w:szCs w:val="12"/>
              </w:rPr>
              <w:t>. oznaka:</w:t>
            </w:r>
          </w:p>
        </w:tc>
        <w:tc>
          <w:tcPr>
            <w:tcW w:w="312" w:type="dxa"/>
            <w:tcBorders>
              <w:bottom w:val="nil"/>
              <w:right w:val="nil"/>
            </w:tcBorders>
            <w:vAlign w:val="bottom"/>
          </w:tcPr>
          <w:p w14:paraId="0E135313" w14:textId="77777777" w:rsidR="003823EA" w:rsidRPr="008914BF" w:rsidRDefault="003823EA" w:rsidP="00760EF8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1666BC4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52728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3C003A0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98R</w:t>
            </w:r>
          </w:p>
        </w:tc>
        <w:tc>
          <w:tcPr>
            <w:tcW w:w="31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6FBECC9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3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E4CE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27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3AA25BD3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</w:rPr>
            </w:pPr>
            <w:r w:rsidRPr="008914BF">
              <w:rPr>
                <w:rFonts w:cs="Arial"/>
              </w:rPr>
              <w:t>-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01A96ED8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5C0E08FE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 w:rsidRPr="008914BF">
              <w:rPr>
                <w:rFonts w:cs="Arial"/>
              </w:rPr>
              <w:t>E</w:t>
            </w:r>
          </w:p>
        </w:tc>
        <w:tc>
          <w:tcPr>
            <w:tcW w:w="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7BDEC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1E49D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-4</w:t>
            </w:r>
          </w:p>
        </w:tc>
        <w:tc>
          <w:tcPr>
            <w:tcW w:w="312" w:type="dxa"/>
            <w:tcBorders>
              <w:left w:val="nil"/>
              <w:bottom w:val="nil"/>
              <w:right w:val="nil"/>
            </w:tcBorders>
            <w:vAlign w:val="bottom"/>
          </w:tcPr>
          <w:p w14:paraId="2D02A26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12" w:type="dxa"/>
            <w:tcBorders>
              <w:left w:val="nil"/>
              <w:bottom w:val="nil"/>
            </w:tcBorders>
            <w:vAlign w:val="bottom"/>
          </w:tcPr>
          <w:p w14:paraId="591C39B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27" w:type="dxa"/>
            <w:tcBorders>
              <w:bottom w:val="nil"/>
              <w:right w:val="nil"/>
            </w:tcBorders>
            <w:vAlign w:val="bottom"/>
          </w:tcPr>
          <w:p w14:paraId="2ADE9FC2" w14:textId="77777777" w:rsidR="003823EA" w:rsidRPr="008914BF" w:rsidRDefault="003823EA" w:rsidP="00760EF8">
            <w:pPr>
              <w:spacing w:before="0"/>
              <w:ind w:left="-23" w:right="-255"/>
              <w:rPr>
                <w:rFonts w:cs="Arial"/>
                <w:b/>
                <w:i/>
              </w:rPr>
            </w:pPr>
            <w:proofErr w:type="spellStart"/>
            <w:r w:rsidRPr="008914BF">
              <w:rPr>
                <w:rFonts w:cs="Arial"/>
                <w:sz w:val="12"/>
                <w:szCs w:val="12"/>
              </w:rPr>
              <w:t>Spr</w:t>
            </w:r>
            <w:proofErr w:type="spellEnd"/>
            <w:r w:rsidRPr="008914BF">
              <w:rPr>
                <w:rFonts w:cs="Arial"/>
                <w:sz w:val="12"/>
                <w:szCs w:val="12"/>
              </w:rPr>
              <w:t>.:</w:t>
            </w:r>
          </w:p>
        </w:tc>
        <w:tc>
          <w:tcPr>
            <w:tcW w:w="228" w:type="dxa"/>
            <w:tcBorders>
              <w:left w:val="nil"/>
              <w:bottom w:val="nil"/>
              <w:right w:val="single" w:sz="18" w:space="0" w:color="auto"/>
            </w:tcBorders>
            <w:vAlign w:val="bottom"/>
          </w:tcPr>
          <w:p w14:paraId="39A3A87F" w14:textId="77777777" w:rsidR="003823EA" w:rsidRPr="008914BF" w:rsidRDefault="003823EA" w:rsidP="00760EF8">
            <w:pPr>
              <w:spacing w:before="0"/>
              <w:ind w:left="-28"/>
              <w:rPr>
                <w:rFonts w:cs="Arial"/>
              </w:rPr>
            </w:pPr>
          </w:p>
        </w:tc>
      </w:tr>
      <w:tr w:rsidR="003823EA" w:rsidRPr="008914BF" w14:paraId="2A1AFF0F" w14:textId="77777777" w:rsidTr="00760EF8">
        <w:trPr>
          <w:cantSplit/>
          <w:trHeight w:hRule="exact" w:val="51"/>
        </w:trPr>
        <w:tc>
          <w:tcPr>
            <w:tcW w:w="2234" w:type="dxa"/>
            <w:gridSpan w:val="3"/>
            <w:tcBorders>
              <w:top w:val="nil"/>
              <w:left w:val="single" w:sz="12" w:space="0" w:color="auto"/>
            </w:tcBorders>
          </w:tcPr>
          <w:p w14:paraId="1F2F5C6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2018" w:type="dxa"/>
            <w:gridSpan w:val="3"/>
            <w:tcBorders>
              <w:top w:val="nil"/>
            </w:tcBorders>
          </w:tcPr>
          <w:p w14:paraId="76F96DB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59F3783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right w:val="single" w:sz="4" w:space="0" w:color="auto"/>
            </w:tcBorders>
          </w:tcPr>
          <w:p w14:paraId="6C58F68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F5A91A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651634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116E81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C92BBF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46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012E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0223EC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290640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FE1A647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B4FA9E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FF2696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782243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</w:tcBorders>
          </w:tcPr>
          <w:p w14:paraId="3DC708AE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  <w:tc>
          <w:tcPr>
            <w:tcW w:w="455" w:type="dxa"/>
            <w:gridSpan w:val="2"/>
            <w:tcBorders>
              <w:top w:val="nil"/>
              <w:right w:val="single" w:sz="18" w:space="0" w:color="auto"/>
            </w:tcBorders>
          </w:tcPr>
          <w:p w14:paraId="17A4D8B9" w14:textId="77777777" w:rsidR="003823EA" w:rsidRPr="008914BF" w:rsidRDefault="003823EA" w:rsidP="00760EF8">
            <w:pPr>
              <w:tabs>
                <w:tab w:val="clear" w:pos="1134"/>
                <w:tab w:val="left" w:pos="1155"/>
              </w:tabs>
              <w:spacing w:before="0"/>
              <w:rPr>
                <w:rFonts w:cs="Arial"/>
                <w:b/>
                <w:i/>
              </w:rPr>
            </w:pPr>
          </w:p>
        </w:tc>
      </w:tr>
    </w:tbl>
    <w:p w14:paraId="68B7B1B9" w14:textId="77777777" w:rsidR="003823EA" w:rsidRDefault="003823EA" w:rsidP="003823EA"/>
    <w:p w14:paraId="07759F86" w14:textId="77777777" w:rsidR="003823EA" w:rsidRDefault="003823EA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  <w:rPr>
          <w:rFonts w:cs="Microsoft Sans Serif"/>
          <w:b/>
          <w:caps/>
          <w:sz w:val="32"/>
          <w:szCs w:val="32"/>
        </w:rPr>
      </w:pPr>
      <w:r>
        <w:rPr>
          <w:rFonts w:cs="Microsoft Sans Serif"/>
          <w:b/>
          <w:caps/>
          <w:sz w:val="32"/>
          <w:szCs w:val="32"/>
        </w:rPr>
        <w:br w:type="page"/>
      </w:r>
    </w:p>
    <w:p w14:paraId="3B5FDBF5" w14:textId="3CF3BBDB" w:rsidR="00DA712C" w:rsidRPr="008B2E52" w:rsidRDefault="003823EA" w:rsidP="00DA712C">
      <w:pPr>
        <w:tabs>
          <w:tab w:val="clear" w:pos="1134"/>
          <w:tab w:val="clear" w:pos="4253"/>
          <w:tab w:val="left" w:pos="0"/>
          <w:tab w:val="left" w:pos="2835"/>
        </w:tabs>
        <w:rPr>
          <w:rFonts w:cs="Microsoft Sans Serif"/>
          <w:b/>
          <w:caps/>
          <w:sz w:val="32"/>
          <w:szCs w:val="32"/>
        </w:rPr>
      </w:pPr>
      <w:r>
        <w:rPr>
          <w:rFonts w:cs="Microsoft Sans Serif"/>
          <w:b/>
          <w:caps/>
          <w:sz w:val="32"/>
          <w:szCs w:val="32"/>
        </w:rPr>
        <w:lastRenderedPageBreak/>
        <w:t>3</w:t>
      </w:r>
      <w:r w:rsidR="00541CD8">
        <w:rPr>
          <w:rFonts w:cs="Microsoft Sans Serif"/>
          <w:b/>
          <w:caps/>
          <w:sz w:val="32"/>
          <w:szCs w:val="32"/>
        </w:rPr>
        <w:t>.</w:t>
      </w:r>
      <w:r>
        <w:rPr>
          <w:rFonts w:cs="Microsoft Sans Serif"/>
          <w:b/>
          <w:caps/>
          <w:sz w:val="32"/>
          <w:szCs w:val="32"/>
        </w:rPr>
        <w:t>4</w:t>
      </w:r>
      <w:r w:rsidR="00CB3930">
        <w:rPr>
          <w:rFonts w:cs="Microsoft Sans Serif"/>
          <w:b/>
          <w:caps/>
          <w:sz w:val="32"/>
          <w:szCs w:val="32"/>
        </w:rPr>
        <w:t xml:space="preserve"> </w:t>
      </w:r>
      <w:r w:rsidR="007E2DD9" w:rsidRPr="008B2E52">
        <w:rPr>
          <w:rFonts w:cs="Microsoft Sans Serif"/>
          <w:b/>
          <w:caps/>
          <w:sz w:val="32"/>
          <w:szCs w:val="32"/>
        </w:rPr>
        <w:t>T</w:t>
      </w:r>
      <w:r w:rsidR="00CE30ED">
        <w:rPr>
          <w:rFonts w:cs="Microsoft Sans Serif"/>
          <w:b/>
          <w:caps/>
          <w:sz w:val="32"/>
          <w:szCs w:val="32"/>
        </w:rPr>
        <w:t>ABELE TEHNIČNIH PODATKOV</w:t>
      </w:r>
    </w:p>
    <w:p w14:paraId="678624DC" w14:textId="77777777" w:rsidR="006F6214" w:rsidRPr="008B2E52" w:rsidRDefault="006F6214" w:rsidP="00CE30ED"/>
    <w:p w14:paraId="20410A7A" w14:textId="77777777" w:rsidR="00DA712C" w:rsidRPr="008B2E52" w:rsidRDefault="00DA712C" w:rsidP="00DA712C">
      <w:pPr>
        <w:rPr>
          <w:rFonts w:cs="Microsoft Sans Serif"/>
          <w:b/>
          <w:bCs/>
          <w:sz w:val="28"/>
          <w:szCs w:val="28"/>
        </w:rPr>
      </w:pPr>
      <w:r w:rsidRPr="008B2E52">
        <w:rPr>
          <w:rFonts w:cs="Microsoft Sans Serif"/>
          <w:b/>
          <w:bCs/>
          <w:sz w:val="28"/>
          <w:szCs w:val="28"/>
        </w:rPr>
        <w:t>VSEBINA:</w:t>
      </w:r>
    </w:p>
    <w:p w14:paraId="7A3BBC24" w14:textId="77777777" w:rsidR="003F75FE" w:rsidRPr="008B2E52" w:rsidRDefault="003F75FE">
      <w:pPr>
        <w:rPr>
          <w:rFonts w:cs="Microsoft Sans Serif"/>
          <w:b/>
          <w:bCs/>
          <w:u w:val="single"/>
        </w:rPr>
      </w:pPr>
    </w:p>
    <w:p w14:paraId="063579A5" w14:textId="77777777" w:rsidR="003823EA" w:rsidRDefault="00B8415A">
      <w:pPr>
        <w:pStyle w:val="TOC1"/>
        <w:tabs>
          <w:tab w:val="left" w:pos="901"/>
          <w:tab w:val="right" w:leader="dot" w:pos="9202"/>
        </w:tabs>
        <w:rPr>
          <w:rFonts w:cs="Microsoft Sans Serif"/>
          <w:b w:val="0"/>
          <w:bCs w:val="0"/>
          <w:caps w:val="0"/>
        </w:rPr>
      </w:pPr>
      <w:r w:rsidRPr="008B2E52">
        <w:rPr>
          <w:rFonts w:cs="Microsoft Sans Serif"/>
          <w:b w:val="0"/>
          <w:bCs w:val="0"/>
          <w:caps w:val="0"/>
        </w:rPr>
        <w:fldChar w:fldCharType="begin"/>
      </w:r>
      <w:r w:rsidR="004B7613" w:rsidRPr="008B2E52">
        <w:rPr>
          <w:rFonts w:cs="Microsoft Sans Serif"/>
          <w:b w:val="0"/>
          <w:bCs w:val="0"/>
          <w:caps w:val="0"/>
        </w:rPr>
        <w:instrText xml:space="preserve"> TOC \o "1-4" \u </w:instrText>
      </w:r>
      <w:r w:rsidRPr="008B2E52">
        <w:rPr>
          <w:rFonts w:cs="Microsoft Sans Serif"/>
          <w:b w:val="0"/>
          <w:bCs w:val="0"/>
          <w:caps w:val="0"/>
        </w:rPr>
        <w:fldChar w:fldCharType="separate"/>
      </w:r>
    </w:p>
    <w:p w14:paraId="0E85C411" w14:textId="195FAB25" w:rsidR="003823EA" w:rsidRDefault="003823EA">
      <w:pPr>
        <w:pStyle w:val="TOC1"/>
        <w:tabs>
          <w:tab w:val="left" w:pos="901"/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  <w:tab/>
      </w:r>
      <w:r>
        <w:rPr>
          <w:noProof/>
        </w:rPr>
        <w:t>SN stikališče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_Toc134612997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BF7C0B" w14:textId="63A6703F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Splošno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_Toc134612998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90690DC" w14:textId="0A0C2F2F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Nazivni podatki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_Toc134612999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EFF9C0" w14:textId="58C63235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Konstrukcija stikališča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4D0C93" w14:textId="7554AECF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Odklopniki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6E8245E" w14:textId="3EDCC0F2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Voziček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2C7F021" w14:textId="745DA417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Ozemljilnik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B5414DB" w14:textId="60A5658B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1.7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Tokovni instrumentni transformatorji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3B0DA7E" w14:textId="410D6551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1.8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Napetostni instrumentni transformatorji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2BAF1CF" w14:textId="2B0E9EC0" w:rsidR="003823EA" w:rsidRDefault="003823EA">
      <w:pPr>
        <w:pStyle w:val="TOC1"/>
        <w:tabs>
          <w:tab w:val="left" w:pos="901"/>
          <w:tab w:val="right" w:leader="dot" w:pos="92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l-SI"/>
        </w:rPr>
        <w:tab/>
      </w:r>
      <w:r>
        <w:rPr>
          <w:noProof/>
        </w:rPr>
        <w:t>SN kabli in kabelski končniki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8DB6A78" w14:textId="52B282F1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Splošno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34903006" w14:textId="45518FE2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SN kabli 300 mm2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A8F1306" w14:textId="17D8097C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2.3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SN kabli 240 mm2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DD99389" w14:textId="77EEA5E8" w:rsidR="003823EA" w:rsidRDefault="003823EA">
      <w:pPr>
        <w:pStyle w:val="TOC2"/>
        <w:tabs>
          <w:tab w:val="right" w:leader="dot" w:pos="9202"/>
        </w:tabs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</w:pPr>
      <w:r>
        <w:rPr>
          <w:noProof/>
        </w:rPr>
        <w:t>2.4</w:t>
      </w:r>
      <w:r>
        <w:rPr>
          <w:rFonts w:asciiTheme="minorHAnsi" w:eastAsiaTheme="minorEastAsia" w:hAnsiTheme="minorHAnsi" w:cstheme="minorBidi"/>
          <w:b w:val="0"/>
          <w:smallCaps w:val="0"/>
          <w:noProof/>
          <w:szCs w:val="22"/>
          <w:lang w:eastAsia="sl-SI"/>
        </w:rPr>
        <w:tab/>
      </w:r>
      <w:r>
        <w:rPr>
          <w:noProof/>
        </w:rPr>
        <w:t>SN kabli 150 mm2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_Toc134613010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6547785A" w14:textId="1EFDDE1E" w:rsidR="0022041E" w:rsidRPr="008B2E52" w:rsidRDefault="00B8415A" w:rsidP="006F6214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</w:pPr>
      <w:r w:rsidRPr="008B2E52">
        <w:rPr>
          <w:rFonts w:cs="Microsoft Sans Serif"/>
          <w:b/>
          <w:bCs/>
          <w:caps/>
          <w:sz w:val="24"/>
        </w:rPr>
        <w:fldChar w:fldCharType="end"/>
      </w:r>
    </w:p>
    <w:p w14:paraId="01E0F19C" w14:textId="77777777" w:rsidR="002A3025" w:rsidRPr="008B2E52" w:rsidRDefault="002A3025" w:rsidP="0022041E">
      <w:pPr>
        <w:sectPr w:rsidR="002A3025" w:rsidRPr="008B2E52" w:rsidSect="005C7442">
          <w:headerReference w:type="default" r:id="rId10"/>
          <w:footerReference w:type="default" r:id="rId11"/>
          <w:pgSz w:w="11906" w:h="16838" w:code="9"/>
          <w:pgMar w:top="1418" w:right="1276" w:bottom="1418" w:left="1418" w:header="284" w:footer="397" w:gutter="0"/>
          <w:cols w:space="708"/>
        </w:sectPr>
      </w:pPr>
    </w:p>
    <w:p w14:paraId="17F1B611" w14:textId="77777777" w:rsidR="00832BB3" w:rsidRPr="008B2E52" w:rsidRDefault="00832BB3" w:rsidP="00832BB3">
      <w:pPr>
        <w:pStyle w:val="Heading1"/>
      </w:pPr>
      <w:bookmarkStart w:id="4" w:name="_Toc418495393"/>
      <w:bookmarkStart w:id="5" w:name="_Toc134612997"/>
      <w:r w:rsidRPr="008B2E52">
        <w:lastRenderedPageBreak/>
        <w:t>SN stikališče</w:t>
      </w:r>
      <w:bookmarkEnd w:id="4"/>
      <w:bookmarkEnd w:id="5"/>
    </w:p>
    <w:p w14:paraId="2EE2775A" w14:textId="77777777" w:rsidR="00832BB3" w:rsidRPr="008B2E52" w:rsidRDefault="00832BB3" w:rsidP="00832BB3">
      <w:pPr>
        <w:pStyle w:val="Heading2"/>
      </w:pPr>
      <w:bookmarkStart w:id="6" w:name="_Toc418495394"/>
      <w:bookmarkStart w:id="7" w:name="_Toc134612998"/>
      <w:r w:rsidRPr="008B2E52">
        <w:t>Splošno</w:t>
      </w:r>
      <w:bookmarkEnd w:id="6"/>
      <w:bookmarkEnd w:id="7"/>
    </w:p>
    <w:tbl>
      <w:tblPr>
        <w:tblW w:w="9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45"/>
        <w:gridCol w:w="992"/>
        <w:gridCol w:w="1559"/>
        <w:gridCol w:w="1819"/>
      </w:tblGrid>
      <w:tr w:rsidR="00832BB3" w:rsidRPr="008B2E52" w14:paraId="50965288" w14:textId="77777777" w:rsidTr="002637CC">
        <w:trPr>
          <w:tblHeader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10994FB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7A5407F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9A7FD6A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CB1849B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138F186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832BB3" w:rsidRPr="008B2E52" w14:paraId="55F3771B" w14:textId="77777777" w:rsidTr="002637CC">
        <w:trPr>
          <w:trHeight w:val="191"/>
          <w:tblHeader/>
        </w:trPr>
        <w:tc>
          <w:tcPr>
            <w:tcW w:w="9190" w:type="dxa"/>
            <w:gridSpan w:val="5"/>
            <w:tcBorders>
              <w:top w:val="single" w:sz="12" w:space="0" w:color="auto"/>
            </w:tcBorders>
          </w:tcPr>
          <w:p w14:paraId="31E915BB" w14:textId="77777777" w:rsidR="00832BB3" w:rsidRPr="008B2E52" w:rsidRDefault="00832BB3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832BB3" w:rsidRPr="008B2E52" w14:paraId="00EB28A1" w14:textId="77777777" w:rsidTr="002637CC">
        <w:tc>
          <w:tcPr>
            <w:tcW w:w="675" w:type="dxa"/>
          </w:tcPr>
          <w:p w14:paraId="782D2E48" w14:textId="77777777" w:rsidR="00832BB3" w:rsidRPr="008B2E52" w:rsidRDefault="00832BB3" w:rsidP="002637CC">
            <w:pPr>
              <w:jc w:val="right"/>
            </w:pPr>
            <w:r w:rsidRPr="008B2E52">
              <w:t>1</w:t>
            </w:r>
          </w:p>
        </w:tc>
        <w:tc>
          <w:tcPr>
            <w:tcW w:w="4145" w:type="dxa"/>
          </w:tcPr>
          <w:p w14:paraId="78557A70" w14:textId="77777777" w:rsidR="00832BB3" w:rsidRPr="008B2E52" w:rsidRDefault="00832BB3" w:rsidP="002637CC">
            <w:pPr>
              <w:jc w:val="left"/>
            </w:pPr>
            <w:r w:rsidRPr="008B2E52">
              <w:t>Proizvajalec</w:t>
            </w:r>
          </w:p>
        </w:tc>
        <w:tc>
          <w:tcPr>
            <w:tcW w:w="992" w:type="dxa"/>
          </w:tcPr>
          <w:p w14:paraId="02470551" w14:textId="77777777" w:rsidR="00832BB3" w:rsidRPr="008B2E52" w:rsidRDefault="00832BB3" w:rsidP="002637CC">
            <w:pPr>
              <w:jc w:val="center"/>
            </w:pPr>
            <w:r w:rsidRPr="008B2E52">
              <w:t>-</w:t>
            </w:r>
          </w:p>
        </w:tc>
        <w:tc>
          <w:tcPr>
            <w:tcW w:w="1559" w:type="dxa"/>
          </w:tcPr>
          <w:p w14:paraId="79A393D1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136ABD41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6843D18D" w14:textId="77777777" w:rsidTr="002637CC">
        <w:tc>
          <w:tcPr>
            <w:tcW w:w="675" w:type="dxa"/>
          </w:tcPr>
          <w:p w14:paraId="58825CF0" w14:textId="77777777" w:rsidR="00832BB3" w:rsidRPr="008B2E52" w:rsidRDefault="00832BB3" w:rsidP="002637CC">
            <w:pPr>
              <w:jc w:val="right"/>
            </w:pPr>
            <w:r w:rsidRPr="008B2E52">
              <w:t>2</w:t>
            </w:r>
          </w:p>
        </w:tc>
        <w:tc>
          <w:tcPr>
            <w:tcW w:w="4145" w:type="dxa"/>
          </w:tcPr>
          <w:p w14:paraId="1C3442BA" w14:textId="77777777" w:rsidR="00832BB3" w:rsidRPr="008B2E52" w:rsidRDefault="00832BB3" w:rsidP="002637CC">
            <w:pPr>
              <w:jc w:val="left"/>
            </w:pPr>
            <w:r w:rsidRPr="008B2E52">
              <w:t>Tip</w:t>
            </w:r>
          </w:p>
        </w:tc>
        <w:tc>
          <w:tcPr>
            <w:tcW w:w="992" w:type="dxa"/>
          </w:tcPr>
          <w:p w14:paraId="1BF088DA" w14:textId="77777777" w:rsidR="00832BB3" w:rsidRPr="008B2E52" w:rsidRDefault="00832BB3" w:rsidP="002637CC">
            <w:pPr>
              <w:jc w:val="center"/>
            </w:pPr>
            <w:r w:rsidRPr="008B2E52">
              <w:t>-</w:t>
            </w:r>
          </w:p>
        </w:tc>
        <w:tc>
          <w:tcPr>
            <w:tcW w:w="1559" w:type="dxa"/>
          </w:tcPr>
          <w:p w14:paraId="75BEDE45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3661FD6B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4DD65911" w14:textId="77777777" w:rsidTr="002637CC">
        <w:tc>
          <w:tcPr>
            <w:tcW w:w="675" w:type="dxa"/>
          </w:tcPr>
          <w:p w14:paraId="0CCB0CB4" w14:textId="77777777" w:rsidR="00832BB3" w:rsidRPr="008B2E52" w:rsidRDefault="00832BB3" w:rsidP="002637CC">
            <w:pPr>
              <w:jc w:val="right"/>
            </w:pPr>
            <w:r w:rsidRPr="008B2E52">
              <w:t>3</w:t>
            </w:r>
          </w:p>
        </w:tc>
        <w:tc>
          <w:tcPr>
            <w:tcW w:w="4145" w:type="dxa"/>
          </w:tcPr>
          <w:p w14:paraId="64B3203E" w14:textId="77777777" w:rsidR="00832BB3" w:rsidRPr="008B2E52" w:rsidRDefault="00832BB3" w:rsidP="002637CC">
            <w:pPr>
              <w:jc w:val="left"/>
            </w:pPr>
            <w:r w:rsidRPr="008B2E52">
              <w:t>Država izdelave</w:t>
            </w:r>
          </w:p>
        </w:tc>
        <w:tc>
          <w:tcPr>
            <w:tcW w:w="992" w:type="dxa"/>
          </w:tcPr>
          <w:p w14:paraId="46E8D5F8" w14:textId="77777777" w:rsidR="00832BB3" w:rsidRPr="008B2E52" w:rsidRDefault="00832BB3" w:rsidP="002637CC">
            <w:pPr>
              <w:jc w:val="center"/>
            </w:pPr>
            <w:r w:rsidRPr="008B2E52">
              <w:t>-</w:t>
            </w:r>
          </w:p>
        </w:tc>
        <w:tc>
          <w:tcPr>
            <w:tcW w:w="1559" w:type="dxa"/>
          </w:tcPr>
          <w:p w14:paraId="6D657710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68959732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7E121F5" w14:textId="77777777" w:rsidTr="002637CC">
        <w:tc>
          <w:tcPr>
            <w:tcW w:w="675" w:type="dxa"/>
          </w:tcPr>
          <w:p w14:paraId="3323BD57" w14:textId="77777777" w:rsidR="00832BB3" w:rsidRPr="008B2E52" w:rsidRDefault="00832BB3" w:rsidP="002637CC">
            <w:pPr>
              <w:jc w:val="right"/>
            </w:pPr>
            <w:r w:rsidRPr="008B2E52">
              <w:t>4</w:t>
            </w:r>
          </w:p>
        </w:tc>
        <w:tc>
          <w:tcPr>
            <w:tcW w:w="4145" w:type="dxa"/>
          </w:tcPr>
          <w:p w14:paraId="7D23761D" w14:textId="77777777" w:rsidR="00832BB3" w:rsidRPr="008B2E52" w:rsidRDefault="00832BB3" w:rsidP="002637CC">
            <w:pPr>
              <w:jc w:val="left"/>
            </w:pPr>
            <w:r w:rsidRPr="008B2E52">
              <w:t>Montaža</w:t>
            </w:r>
          </w:p>
        </w:tc>
        <w:tc>
          <w:tcPr>
            <w:tcW w:w="992" w:type="dxa"/>
          </w:tcPr>
          <w:p w14:paraId="547729A0" w14:textId="77777777" w:rsidR="00832BB3" w:rsidRPr="008B2E52" w:rsidRDefault="00832BB3" w:rsidP="002637CC">
            <w:pPr>
              <w:jc w:val="center"/>
            </w:pPr>
            <w:r w:rsidRPr="008B2E52">
              <w:t>-</w:t>
            </w:r>
          </w:p>
        </w:tc>
        <w:tc>
          <w:tcPr>
            <w:tcW w:w="1559" w:type="dxa"/>
          </w:tcPr>
          <w:p w14:paraId="7A84B8F6" w14:textId="77777777" w:rsidR="00832BB3" w:rsidRPr="008B2E52" w:rsidRDefault="00832BB3" w:rsidP="002637CC">
            <w:pPr>
              <w:jc w:val="center"/>
            </w:pPr>
            <w:r w:rsidRPr="008B2E52">
              <w:t>notranja</w:t>
            </w:r>
          </w:p>
        </w:tc>
        <w:tc>
          <w:tcPr>
            <w:tcW w:w="1819" w:type="dxa"/>
          </w:tcPr>
          <w:p w14:paraId="50B8AD67" w14:textId="77777777" w:rsidR="00832BB3" w:rsidRPr="008B2E52" w:rsidRDefault="00832BB3" w:rsidP="002637CC">
            <w:pPr>
              <w:jc w:val="center"/>
            </w:pPr>
          </w:p>
        </w:tc>
      </w:tr>
    </w:tbl>
    <w:p w14:paraId="72E0902A" w14:textId="77777777" w:rsidR="00832BB3" w:rsidRPr="008B2E52" w:rsidRDefault="00832BB3" w:rsidP="00832BB3">
      <w:pPr>
        <w:pStyle w:val="Heading2"/>
      </w:pPr>
      <w:bookmarkStart w:id="8" w:name="_Toc418495395"/>
      <w:bookmarkStart w:id="9" w:name="_Toc134612999"/>
      <w:r w:rsidRPr="008B2E52">
        <w:t>Nazivni podatki</w:t>
      </w:r>
      <w:bookmarkEnd w:id="8"/>
      <w:bookmarkEnd w:id="9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133"/>
        <w:gridCol w:w="991"/>
        <w:gridCol w:w="1575"/>
        <w:gridCol w:w="1841"/>
      </w:tblGrid>
      <w:tr w:rsidR="00832BB3" w:rsidRPr="008B2E52" w14:paraId="165F5E5F" w14:textId="77777777" w:rsidTr="00832BB3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C078522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1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78B3627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2A956F9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5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57A825F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7E8505A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832BB3" w:rsidRPr="008B2E52" w14:paraId="0EAB1D5C" w14:textId="77777777" w:rsidTr="002637CC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63B41589" w14:textId="77777777" w:rsidR="00832BB3" w:rsidRPr="008B2E52" w:rsidRDefault="00832BB3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832BB3" w:rsidRPr="008B2E52" w14:paraId="5BA1009F" w14:textId="77777777" w:rsidTr="00832BB3">
        <w:tc>
          <w:tcPr>
            <w:tcW w:w="674" w:type="dxa"/>
          </w:tcPr>
          <w:p w14:paraId="55921E2C" w14:textId="77777777" w:rsidR="00832BB3" w:rsidRPr="008B2E52" w:rsidRDefault="00832BB3" w:rsidP="002637CC">
            <w:pPr>
              <w:jc w:val="right"/>
            </w:pPr>
            <w:r w:rsidRPr="008B2E52">
              <w:t>1</w:t>
            </w:r>
          </w:p>
        </w:tc>
        <w:tc>
          <w:tcPr>
            <w:tcW w:w="4133" w:type="dxa"/>
            <w:vAlign w:val="bottom"/>
          </w:tcPr>
          <w:p w14:paraId="619C7053" w14:textId="77777777" w:rsidR="00832BB3" w:rsidRPr="008B2E52" w:rsidRDefault="00832BB3" w:rsidP="002637CC">
            <w:pPr>
              <w:jc w:val="left"/>
            </w:pPr>
            <w:r w:rsidRPr="008B2E52">
              <w:t>Nazivna omrežna napetost</w:t>
            </w:r>
          </w:p>
        </w:tc>
        <w:tc>
          <w:tcPr>
            <w:tcW w:w="991" w:type="dxa"/>
            <w:vAlign w:val="bottom"/>
          </w:tcPr>
          <w:p w14:paraId="498E0109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575" w:type="dxa"/>
            <w:vAlign w:val="bottom"/>
          </w:tcPr>
          <w:p w14:paraId="67CA8AC9" w14:textId="7857BB11" w:rsidR="00832BB3" w:rsidRPr="008B2E52" w:rsidRDefault="00FC0D08" w:rsidP="002637CC">
            <w:pPr>
              <w:jc w:val="center"/>
            </w:pPr>
            <w:r>
              <w:t>6,3</w:t>
            </w:r>
          </w:p>
        </w:tc>
        <w:tc>
          <w:tcPr>
            <w:tcW w:w="1841" w:type="dxa"/>
            <w:vAlign w:val="bottom"/>
          </w:tcPr>
          <w:p w14:paraId="603B3D06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9FF4A76" w14:textId="77777777" w:rsidTr="00832BB3">
        <w:tc>
          <w:tcPr>
            <w:tcW w:w="674" w:type="dxa"/>
          </w:tcPr>
          <w:p w14:paraId="4AA1ADC0" w14:textId="77777777" w:rsidR="00832BB3" w:rsidRPr="008B2E52" w:rsidRDefault="00832BB3" w:rsidP="002637CC">
            <w:pPr>
              <w:jc w:val="right"/>
            </w:pPr>
            <w:r w:rsidRPr="008B2E52">
              <w:t>2</w:t>
            </w:r>
          </w:p>
        </w:tc>
        <w:tc>
          <w:tcPr>
            <w:tcW w:w="4133" w:type="dxa"/>
            <w:vAlign w:val="bottom"/>
          </w:tcPr>
          <w:p w14:paraId="37937E5C" w14:textId="77777777" w:rsidR="00832BB3" w:rsidRPr="008B2E52" w:rsidRDefault="00832BB3" w:rsidP="002637CC">
            <w:pPr>
              <w:jc w:val="left"/>
            </w:pPr>
            <w:r w:rsidRPr="008B2E52">
              <w:t>Nazivna napetost naprave</w:t>
            </w:r>
          </w:p>
        </w:tc>
        <w:tc>
          <w:tcPr>
            <w:tcW w:w="991" w:type="dxa"/>
            <w:vAlign w:val="bottom"/>
          </w:tcPr>
          <w:p w14:paraId="30636092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575" w:type="dxa"/>
            <w:vAlign w:val="bottom"/>
          </w:tcPr>
          <w:p w14:paraId="6F7C9003" w14:textId="6610E4EA" w:rsidR="00832BB3" w:rsidRPr="008B2E52" w:rsidRDefault="00832BB3" w:rsidP="002637CC">
            <w:pPr>
              <w:jc w:val="center"/>
            </w:pPr>
            <w:r>
              <w:t>1</w:t>
            </w:r>
            <w:r w:rsidR="002F317F">
              <w:t>2</w:t>
            </w:r>
          </w:p>
        </w:tc>
        <w:tc>
          <w:tcPr>
            <w:tcW w:w="1841" w:type="dxa"/>
            <w:vAlign w:val="bottom"/>
          </w:tcPr>
          <w:p w14:paraId="18ADAE2A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73C87B44" w14:textId="77777777" w:rsidTr="00832BB3">
        <w:tc>
          <w:tcPr>
            <w:tcW w:w="674" w:type="dxa"/>
          </w:tcPr>
          <w:p w14:paraId="31D87C77" w14:textId="77777777" w:rsidR="00832BB3" w:rsidRPr="008B2E52" w:rsidRDefault="00832BB3" w:rsidP="002637CC">
            <w:pPr>
              <w:jc w:val="right"/>
            </w:pPr>
            <w:r w:rsidRPr="008B2E52">
              <w:t>3</w:t>
            </w:r>
          </w:p>
        </w:tc>
        <w:tc>
          <w:tcPr>
            <w:tcW w:w="4133" w:type="dxa"/>
            <w:vAlign w:val="bottom"/>
          </w:tcPr>
          <w:p w14:paraId="592BB4C6" w14:textId="77777777" w:rsidR="00832BB3" w:rsidRPr="008B2E52" w:rsidRDefault="00832BB3" w:rsidP="002637CC">
            <w:pPr>
              <w:jc w:val="left"/>
            </w:pPr>
            <w:r w:rsidRPr="008B2E52">
              <w:t>Nazivna stopnja izolacije</w:t>
            </w:r>
          </w:p>
        </w:tc>
        <w:tc>
          <w:tcPr>
            <w:tcW w:w="991" w:type="dxa"/>
            <w:vAlign w:val="bottom"/>
          </w:tcPr>
          <w:p w14:paraId="7CC2FE12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75" w:type="dxa"/>
            <w:vAlign w:val="bottom"/>
          </w:tcPr>
          <w:p w14:paraId="5F99F930" w14:textId="77777777" w:rsidR="00832BB3" w:rsidRPr="008B2E52" w:rsidRDefault="00832BB3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841" w:type="dxa"/>
            <w:vAlign w:val="bottom"/>
          </w:tcPr>
          <w:p w14:paraId="30F9A1FF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AFE7AF0" w14:textId="77777777" w:rsidTr="00832BB3">
        <w:tc>
          <w:tcPr>
            <w:tcW w:w="674" w:type="dxa"/>
          </w:tcPr>
          <w:p w14:paraId="6D2DD26A" w14:textId="77777777" w:rsidR="00832BB3" w:rsidRPr="008B2E52" w:rsidRDefault="00832BB3" w:rsidP="002637CC">
            <w:pPr>
              <w:jc w:val="right"/>
            </w:pPr>
            <w:r w:rsidRPr="008B2E52">
              <w:t>4</w:t>
            </w:r>
          </w:p>
        </w:tc>
        <w:tc>
          <w:tcPr>
            <w:tcW w:w="4133" w:type="dxa"/>
            <w:vAlign w:val="bottom"/>
          </w:tcPr>
          <w:p w14:paraId="11EE304F" w14:textId="77777777" w:rsidR="00832BB3" w:rsidRPr="008B2E52" w:rsidRDefault="00832BB3" w:rsidP="002637CC">
            <w:pPr>
              <w:jc w:val="left"/>
            </w:pPr>
            <w:r w:rsidRPr="008B2E52">
              <w:t>Nazivna frekvenca</w:t>
            </w:r>
          </w:p>
        </w:tc>
        <w:tc>
          <w:tcPr>
            <w:tcW w:w="991" w:type="dxa"/>
            <w:vAlign w:val="bottom"/>
          </w:tcPr>
          <w:p w14:paraId="79C00DA7" w14:textId="77777777" w:rsidR="00832BB3" w:rsidRPr="008B2E52" w:rsidRDefault="00832BB3" w:rsidP="002637CC">
            <w:pPr>
              <w:jc w:val="center"/>
            </w:pPr>
            <w:r w:rsidRPr="008B2E52">
              <w:t>Hz</w:t>
            </w:r>
          </w:p>
        </w:tc>
        <w:tc>
          <w:tcPr>
            <w:tcW w:w="1575" w:type="dxa"/>
            <w:vAlign w:val="bottom"/>
          </w:tcPr>
          <w:p w14:paraId="57D8C065" w14:textId="77777777" w:rsidR="00832BB3" w:rsidRPr="008B2E52" w:rsidRDefault="00832BB3" w:rsidP="002637CC">
            <w:pPr>
              <w:jc w:val="center"/>
            </w:pPr>
            <w:r w:rsidRPr="008B2E52">
              <w:t>50</w:t>
            </w:r>
          </w:p>
        </w:tc>
        <w:tc>
          <w:tcPr>
            <w:tcW w:w="1841" w:type="dxa"/>
            <w:vAlign w:val="bottom"/>
          </w:tcPr>
          <w:p w14:paraId="3159BEEE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575F9D9" w14:textId="77777777" w:rsidTr="00832BB3">
        <w:tc>
          <w:tcPr>
            <w:tcW w:w="674" w:type="dxa"/>
          </w:tcPr>
          <w:p w14:paraId="6FBF3827" w14:textId="77777777" w:rsidR="00832BB3" w:rsidRPr="008B2E52" w:rsidRDefault="00832BB3" w:rsidP="002637CC">
            <w:pPr>
              <w:jc w:val="right"/>
            </w:pPr>
            <w:r w:rsidRPr="008B2E52">
              <w:t>5</w:t>
            </w:r>
          </w:p>
        </w:tc>
        <w:tc>
          <w:tcPr>
            <w:tcW w:w="4133" w:type="dxa"/>
            <w:vAlign w:val="bottom"/>
          </w:tcPr>
          <w:p w14:paraId="15DA30BF" w14:textId="77777777" w:rsidR="00832BB3" w:rsidRPr="008B2E52" w:rsidRDefault="00832BB3" w:rsidP="002637CC">
            <w:pPr>
              <w:jc w:val="left"/>
            </w:pPr>
            <w:r w:rsidRPr="008B2E52">
              <w:t>Nazivni trajni tok obratovanja zbiralk pri temperaturi okolice 40°C</w:t>
            </w:r>
          </w:p>
        </w:tc>
        <w:tc>
          <w:tcPr>
            <w:tcW w:w="991" w:type="dxa"/>
            <w:vAlign w:val="bottom"/>
          </w:tcPr>
          <w:p w14:paraId="6E8CDD89" w14:textId="77777777" w:rsidR="00832BB3" w:rsidRPr="008B2E52" w:rsidRDefault="00832BB3" w:rsidP="002637CC">
            <w:pPr>
              <w:jc w:val="center"/>
            </w:pPr>
            <w:r w:rsidRPr="008B2E52">
              <w:t>A</w:t>
            </w:r>
          </w:p>
        </w:tc>
        <w:tc>
          <w:tcPr>
            <w:tcW w:w="1575" w:type="dxa"/>
            <w:vAlign w:val="bottom"/>
          </w:tcPr>
          <w:p w14:paraId="2D1BBBEB" w14:textId="2AE31085" w:rsidR="00832BB3" w:rsidRPr="008B2E52" w:rsidRDefault="00832BB3" w:rsidP="002637CC">
            <w:pPr>
              <w:jc w:val="center"/>
            </w:pPr>
            <w:r w:rsidRPr="008B2E52">
              <w:t>≥</w:t>
            </w:r>
            <w:r w:rsidR="00FC0D08">
              <w:t>3150</w:t>
            </w:r>
          </w:p>
        </w:tc>
        <w:tc>
          <w:tcPr>
            <w:tcW w:w="1841" w:type="dxa"/>
            <w:vAlign w:val="bottom"/>
          </w:tcPr>
          <w:p w14:paraId="1C04F69F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6A9365AD" w14:textId="77777777" w:rsidTr="00832BB3">
        <w:tc>
          <w:tcPr>
            <w:tcW w:w="674" w:type="dxa"/>
          </w:tcPr>
          <w:p w14:paraId="19FEA345" w14:textId="77777777" w:rsidR="00832BB3" w:rsidRPr="008B2E52" w:rsidRDefault="00832BB3" w:rsidP="002637CC">
            <w:pPr>
              <w:jc w:val="right"/>
            </w:pPr>
            <w:r w:rsidRPr="008B2E52">
              <w:t>6</w:t>
            </w:r>
          </w:p>
        </w:tc>
        <w:tc>
          <w:tcPr>
            <w:tcW w:w="4133" w:type="dxa"/>
            <w:vAlign w:val="bottom"/>
          </w:tcPr>
          <w:p w14:paraId="58CA52B3" w14:textId="77777777" w:rsidR="00832BB3" w:rsidRPr="008B2E52" w:rsidRDefault="00832BB3" w:rsidP="002637CC">
            <w:pPr>
              <w:jc w:val="left"/>
            </w:pPr>
            <w:r w:rsidRPr="008B2E52">
              <w:t>Nazivna zdržne napetosti pri 50 Hz, 1 min</w:t>
            </w:r>
          </w:p>
        </w:tc>
        <w:tc>
          <w:tcPr>
            <w:tcW w:w="991" w:type="dxa"/>
            <w:vAlign w:val="bottom"/>
          </w:tcPr>
          <w:p w14:paraId="64D3858D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575" w:type="dxa"/>
            <w:vAlign w:val="bottom"/>
          </w:tcPr>
          <w:p w14:paraId="21B75AF9" w14:textId="77777777" w:rsidR="00832BB3" w:rsidRPr="008B2E52" w:rsidRDefault="00C84591" w:rsidP="002637CC">
            <w:pPr>
              <w:jc w:val="center"/>
            </w:pPr>
            <w:r>
              <w:t>28</w:t>
            </w:r>
          </w:p>
        </w:tc>
        <w:tc>
          <w:tcPr>
            <w:tcW w:w="1841" w:type="dxa"/>
            <w:vAlign w:val="bottom"/>
          </w:tcPr>
          <w:p w14:paraId="1229D9C0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1C45BC42" w14:textId="77777777" w:rsidTr="00832BB3">
        <w:tc>
          <w:tcPr>
            <w:tcW w:w="674" w:type="dxa"/>
            <w:tcBorders>
              <w:top w:val="single" w:sz="2" w:space="0" w:color="auto"/>
            </w:tcBorders>
          </w:tcPr>
          <w:p w14:paraId="33B09044" w14:textId="77777777" w:rsidR="00832BB3" w:rsidRPr="008B2E52" w:rsidRDefault="00832BB3" w:rsidP="002637CC">
            <w:pPr>
              <w:jc w:val="right"/>
            </w:pPr>
            <w:r w:rsidRPr="008B2E52">
              <w:t>7</w:t>
            </w:r>
          </w:p>
        </w:tc>
        <w:tc>
          <w:tcPr>
            <w:tcW w:w="4133" w:type="dxa"/>
            <w:tcBorders>
              <w:top w:val="single" w:sz="2" w:space="0" w:color="auto"/>
            </w:tcBorders>
            <w:vAlign w:val="bottom"/>
          </w:tcPr>
          <w:p w14:paraId="179B4231" w14:textId="77777777" w:rsidR="00832BB3" w:rsidRPr="008B2E52" w:rsidRDefault="00832BB3" w:rsidP="00C84591">
            <w:pPr>
              <w:jc w:val="left"/>
            </w:pPr>
            <w:r w:rsidRPr="008B2E52">
              <w:t xml:space="preserve">Nazivna zdržne </w:t>
            </w:r>
            <w:proofErr w:type="spellStart"/>
            <w:r w:rsidRPr="008B2E52">
              <w:t>atm</w:t>
            </w:r>
            <w:proofErr w:type="spellEnd"/>
            <w:r w:rsidRPr="008B2E52">
              <w:t xml:space="preserve">. </w:t>
            </w:r>
            <w:proofErr w:type="spellStart"/>
            <w:r w:rsidR="00C84591">
              <w:t>p</w:t>
            </w:r>
            <w:r w:rsidRPr="008B2E52">
              <w:t>renap</w:t>
            </w:r>
            <w:proofErr w:type="spellEnd"/>
            <w:r w:rsidRPr="008B2E52">
              <w:t xml:space="preserve">. 1,2/50 </w:t>
            </w:r>
            <w:proofErr w:type="spellStart"/>
            <w:r w:rsidRPr="008B2E52">
              <w:t>μs</w:t>
            </w:r>
            <w:proofErr w:type="spellEnd"/>
          </w:p>
        </w:tc>
        <w:tc>
          <w:tcPr>
            <w:tcW w:w="991" w:type="dxa"/>
            <w:tcBorders>
              <w:top w:val="single" w:sz="2" w:space="0" w:color="auto"/>
            </w:tcBorders>
            <w:vAlign w:val="bottom"/>
          </w:tcPr>
          <w:p w14:paraId="3A472233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575" w:type="dxa"/>
            <w:tcBorders>
              <w:top w:val="single" w:sz="2" w:space="0" w:color="auto"/>
            </w:tcBorders>
            <w:vAlign w:val="bottom"/>
          </w:tcPr>
          <w:p w14:paraId="55F7D48B" w14:textId="77777777" w:rsidR="00832BB3" w:rsidRPr="008B2E52" w:rsidRDefault="00C84591" w:rsidP="002637CC">
            <w:pPr>
              <w:jc w:val="center"/>
            </w:pPr>
            <w:r>
              <w:t>75</w:t>
            </w:r>
          </w:p>
        </w:tc>
        <w:tc>
          <w:tcPr>
            <w:tcW w:w="1841" w:type="dxa"/>
            <w:tcBorders>
              <w:top w:val="single" w:sz="2" w:space="0" w:color="auto"/>
            </w:tcBorders>
            <w:vAlign w:val="bottom"/>
          </w:tcPr>
          <w:p w14:paraId="1FA1C66B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DAB1F98" w14:textId="77777777" w:rsidTr="00832BB3">
        <w:tc>
          <w:tcPr>
            <w:tcW w:w="674" w:type="dxa"/>
          </w:tcPr>
          <w:p w14:paraId="3A53EB18" w14:textId="77777777" w:rsidR="00832BB3" w:rsidRPr="008B2E52" w:rsidRDefault="00832BB3" w:rsidP="002637CC">
            <w:pPr>
              <w:jc w:val="right"/>
            </w:pPr>
            <w:r w:rsidRPr="008B2E52">
              <w:t>8</w:t>
            </w:r>
          </w:p>
        </w:tc>
        <w:tc>
          <w:tcPr>
            <w:tcW w:w="4133" w:type="dxa"/>
            <w:vAlign w:val="bottom"/>
          </w:tcPr>
          <w:p w14:paraId="406EDD9F" w14:textId="77777777" w:rsidR="00832BB3" w:rsidRPr="008B2E52" w:rsidRDefault="00832BB3" w:rsidP="002637CC">
            <w:pPr>
              <w:jc w:val="left"/>
            </w:pPr>
            <w:r w:rsidRPr="008B2E52">
              <w:t>Nazivna preizkusna napetost na sekundarnih tokokrogih</w:t>
            </w:r>
          </w:p>
        </w:tc>
        <w:tc>
          <w:tcPr>
            <w:tcW w:w="991" w:type="dxa"/>
            <w:vAlign w:val="bottom"/>
          </w:tcPr>
          <w:p w14:paraId="7838F7CC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575" w:type="dxa"/>
            <w:vAlign w:val="bottom"/>
          </w:tcPr>
          <w:p w14:paraId="3C87418C" w14:textId="77777777" w:rsidR="00832BB3" w:rsidRPr="008B2E52" w:rsidRDefault="00832BB3" w:rsidP="002637CC">
            <w:pPr>
              <w:jc w:val="center"/>
            </w:pPr>
            <w:r w:rsidRPr="008B2E52">
              <w:t>2</w:t>
            </w:r>
          </w:p>
        </w:tc>
        <w:tc>
          <w:tcPr>
            <w:tcW w:w="1841" w:type="dxa"/>
            <w:vAlign w:val="bottom"/>
          </w:tcPr>
          <w:p w14:paraId="2BEA7C31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E544F53" w14:textId="77777777" w:rsidTr="00832BB3">
        <w:tc>
          <w:tcPr>
            <w:tcW w:w="674" w:type="dxa"/>
          </w:tcPr>
          <w:p w14:paraId="08E7E21D" w14:textId="77777777" w:rsidR="00832BB3" w:rsidRPr="008B2E52" w:rsidRDefault="00832BB3" w:rsidP="002637CC">
            <w:pPr>
              <w:jc w:val="right"/>
            </w:pPr>
            <w:r w:rsidRPr="008B2E52">
              <w:t>9</w:t>
            </w:r>
          </w:p>
        </w:tc>
        <w:tc>
          <w:tcPr>
            <w:tcW w:w="4133" w:type="dxa"/>
            <w:vAlign w:val="bottom"/>
          </w:tcPr>
          <w:p w14:paraId="42DA287C" w14:textId="77777777" w:rsidR="00832BB3" w:rsidRPr="008B2E52" w:rsidRDefault="00832BB3" w:rsidP="002637CC">
            <w:pPr>
              <w:jc w:val="left"/>
            </w:pPr>
            <w:r w:rsidRPr="008B2E52">
              <w:t xml:space="preserve">Nazivni kratkotrajni zdržni tok </w:t>
            </w:r>
            <w:proofErr w:type="spellStart"/>
            <w:r w:rsidRPr="008B2E52">
              <w:t>I</w:t>
            </w:r>
            <w:r w:rsidRPr="008B2E52">
              <w:rPr>
                <w:vertAlign w:val="subscript"/>
              </w:rPr>
              <w:t>k</w:t>
            </w:r>
            <w:proofErr w:type="spellEnd"/>
            <w:r w:rsidRPr="008B2E52">
              <w:t xml:space="preserve"> (3 s):</w:t>
            </w:r>
          </w:p>
        </w:tc>
        <w:tc>
          <w:tcPr>
            <w:tcW w:w="991" w:type="dxa"/>
            <w:vAlign w:val="bottom"/>
          </w:tcPr>
          <w:p w14:paraId="464FEE7E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75" w:type="dxa"/>
            <w:vAlign w:val="bottom"/>
          </w:tcPr>
          <w:p w14:paraId="037D42A0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41" w:type="dxa"/>
            <w:vAlign w:val="bottom"/>
          </w:tcPr>
          <w:p w14:paraId="7771A859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CDE9E2A" w14:textId="77777777" w:rsidTr="00832BB3">
        <w:tc>
          <w:tcPr>
            <w:tcW w:w="674" w:type="dxa"/>
          </w:tcPr>
          <w:p w14:paraId="6373F9B1" w14:textId="77777777" w:rsidR="00832BB3" w:rsidRPr="008B2E52" w:rsidRDefault="00832BB3" w:rsidP="002637CC">
            <w:pPr>
              <w:jc w:val="right"/>
            </w:pPr>
          </w:p>
        </w:tc>
        <w:tc>
          <w:tcPr>
            <w:tcW w:w="4133" w:type="dxa"/>
            <w:vAlign w:val="bottom"/>
          </w:tcPr>
          <w:p w14:paraId="733EF3A2" w14:textId="77777777" w:rsidR="00832BB3" w:rsidRPr="008B2E52" w:rsidRDefault="00832BB3" w:rsidP="002637C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 w:rsidRPr="008B2E52">
              <w:t>pri 10 kV</w:t>
            </w:r>
          </w:p>
        </w:tc>
        <w:tc>
          <w:tcPr>
            <w:tcW w:w="991" w:type="dxa"/>
            <w:vAlign w:val="bottom"/>
          </w:tcPr>
          <w:p w14:paraId="5115831D" w14:textId="77777777" w:rsidR="00832BB3" w:rsidRPr="008B2E52" w:rsidRDefault="00832BB3" w:rsidP="002637CC">
            <w:pPr>
              <w:jc w:val="center"/>
            </w:pPr>
            <w:proofErr w:type="spellStart"/>
            <w:r w:rsidRPr="008B2E52">
              <w:t>kA</w:t>
            </w:r>
            <w:proofErr w:type="spellEnd"/>
          </w:p>
        </w:tc>
        <w:tc>
          <w:tcPr>
            <w:tcW w:w="1575" w:type="dxa"/>
            <w:vAlign w:val="bottom"/>
          </w:tcPr>
          <w:p w14:paraId="4153D3B7" w14:textId="76C60964" w:rsidR="00832BB3" w:rsidRPr="008B2E52" w:rsidRDefault="00832BB3" w:rsidP="002637CC">
            <w:pPr>
              <w:jc w:val="center"/>
            </w:pPr>
            <w:r>
              <w:t>≥</w:t>
            </w:r>
            <w:r w:rsidR="00FC0D08">
              <w:t>50</w:t>
            </w:r>
          </w:p>
        </w:tc>
        <w:tc>
          <w:tcPr>
            <w:tcW w:w="1841" w:type="dxa"/>
            <w:vAlign w:val="bottom"/>
          </w:tcPr>
          <w:p w14:paraId="47EDE7B3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E881D1F" w14:textId="77777777" w:rsidTr="00832BB3">
        <w:tc>
          <w:tcPr>
            <w:tcW w:w="674" w:type="dxa"/>
          </w:tcPr>
          <w:p w14:paraId="3734E229" w14:textId="77777777" w:rsidR="00832BB3" w:rsidRPr="008B2E52" w:rsidRDefault="00832BB3" w:rsidP="002637CC">
            <w:pPr>
              <w:jc w:val="right"/>
            </w:pPr>
            <w:r w:rsidRPr="008B2E52">
              <w:t>10</w:t>
            </w:r>
          </w:p>
        </w:tc>
        <w:tc>
          <w:tcPr>
            <w:tcW w:w="4133" w:type="dxa"/>
            <w:vAlign w:val="bottom"/>
          </w:tcPr>
          <w:p w14:paraId="02D4FE10" w14:textId="77777777" w:rsidR="00832BB3" w:rsidRPr="008B2E52" w:rsidRDefault="00832BB3" w:rsidP="002637CC">
            <w:pPr>
              <w:jc w:val="left"/>
            </w:pPr>
            <w:r w:rsidRPr="008B2E52">
              <w:t xml:space="preserve">Kratkostični udarni tok </w:t>
            </w:r>
            <w:proofErr w:type="spellStart"/>
            <w:r w:rsidRPr="008B2E52">
              <w:t>I</w:t>
            </w:r>
            <w:r w:rsidRPr="008B2E52">
              <w:rPr>
                <w:vertAlign w:val="subscript"/>
              </w:rPr>
              <w:t>p</w:t>
            </w:r>
            <w:proofErr w:type="spellEnd"/>
            <w:r w:rsidRPr="008B2E52">
              <w:t>:</w:t>
            </w:r>
          </w:p>
        </w:tc>
        <w:tc>
          <w:tcPr>
            <w:tcW w:w="991" w:type="dxa"/>
            <w:vAlign w:val="bottom"/>
          </w:tcPr>
          <w:p w14:paraId="40236402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75" w:type="dxa"/>
            <w:vAlign w:val="bottom"/>
          </w:tcPr>
          <w:p w14:paraId="28C08369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41" w:type="dxa"/>
            <w:vAlign w:val="bottom"/>
          </w:tcPr>
          <w:p w14:paraId="7C7E2616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715602F6" w14:textId="77777777" w:rsidTr="00832BB3">
        <w:tc>
          <w:tcPr>
            <w:tcW w:w="674" w:type="dxa"/>
          </w:tcPr>
          <w:p w14:paraId="16D1DCF2" w14:textId="77777777" w:rsidR="00832BB3" w:rsidRPr="008B2E52" w:rsidRDefault="00832BB3" w:rsidP="002637CC">
            <w:pPr>
              <w:jc w:val="right"/>
            </w:pPr>
          </w:p>
        </w:tc>
        <w:tc>
          <w:tcPr>
            <w:tcW w:w="4133" w:type="dxa"/>
            <w:vAlign w:val="bottom"/>
          </w:tcPr>
          <w:p w14:paraId="0C15E99D" w14:textId="77777777" w:rsidR="00832BB3" w:rsidRPr="008B2E52" w:rsidRDefault="00832BB3" w:rsidP="002637C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 w:rsidRPr="008B2E52">
              <w:t>pri 10 kV</w:t>
            </w:r>
          </w:p>
        </w:tc>
        <w:tc>
          <w:tcPr>
            <w:tcW w:w="991" w:type="dxa"/>
            <w:vAlign w:val="bottom"/>
          </w:tcPr>
          <w:p w14:paraId="3FAFDA44" w14:textId="77777777" w:rsidR="00832BB3" w:rsidRPr="008B2E52" w:rsidRDefault="00832BB3" w:rsidP="002637CC">
            <w:pPr>
              <w:jc w:val="center"/>
            </w:pPr>
            <w:proofErr w:type="spellStart"/>
            <w:r w:rsidRPr="008B2E52">
              <w:t>kA</w:t>
            </w:r>
            <w:proofErr w:type="spellEnd"/>
          </w:p>
        </w:tc>
        <w:tc>
          <w:tcPr>
            <w:tcW w:w="1575" w:type="dxa"/>
            <w:vAlign w:val="bottom"/>
          </w:tcPr>
          <w:p w14:paraId="58553F50" w14:textId="5D2F38B8" w:rsidR="00832BB3" w:rsidRPr="008B2E52" w:rsidRDefault="00832BB3" w:rsidP="002637CC">
            <w:pPr>
              <w:jc w:val="center"/>
            </w:pPr>
            <w:r w:rsidRPr="008B2E52">
              <w:t>≥</w:t>
            </w:r>
            <w:r w:rsidR="00FC0D08">
              <w:t>125</w:t>
            </w:r>
          </w:p>
        </w:tc>
        <w:tc>
          <w:tcPr>
            <w:tcW w:w="1841" w:type="dxa"/>
            <w:vAlign w:val="bottom"/>
          </w:tcPr>
          <w:p w14:paraId="596ACD62" w14:textId="77777777" w:rsidR="00832BB3" w:rsidRPr="008B2E52" w:rsidRDefault="00832BB3" w:rsidP="002637CC">
            <w:pPr>
              <w:jc w:val="center"/>
            </w:pPr>
          </w:p>
        </w:tc>
      </w:tr>
    </w:tbl>
    <w:p w14:paraId="31952525" w14:textId="77777777" w:rsidR="00B8750D" w:rsidRDefault="00B8750D" w:rsidP="00B8750D">
      <w:bookmarkStart w:id="10" w:name="_Toc418495396"/>
    </w:p>
    <w:p w14:paraId="4D6C6527" w14:textId="77777777" w:rsidR="00B8750D" w:rsidRDefault="00B8750D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  <w:rPr>
          <w:b/>
          <w:smallCaps/>
        </w:rPr>
      </w:pPr>
      <w:r>
        <w:br w:type="page"/>
      </w:r>
    </w:p>
    <w:p w14:paraId="5818FCC9" w14:textId="41BEBD2E" w:rsidR="00832BB3" w:rsidRPr="008B2E52" w:rsidRDefault="00832BB3" w:rsidP="00832BB3">
      <w:pPr>
        <w:pStyle w:val="Heading2"/>
      </w:pPr>
      <w:bookmarkStart w:id="11" w:name="_Toc134613000"/>
      <w:r w:rsidRPr="008B2E52">
        <w:lastRenderedPageBreak/>
        <w:t>Konstrukcija stikališča</w:t>
      </w:r>
      <w:bookmarkEnd w:id="10"/>
      <w:bookmarkEnd w:id="11"/>
    </w:p>
    <w:tbl>
      <w:tblPr>
        <w:tblW w:w="9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45"/>
        <w:gridCol w:w="992"/>
        <w:gridCol w:w="1559"/>
        <w:gridCol w:w="1819"/>
      </w:tblGrid>
      <w:tr w:rsidR="00832BB3" w:rsidRPr="008B2E52" w14:paraId="16B9DFFF" w14:textId="77777777" w:rsidTr="002637CC">
        <w:trPr>
          <w:tblHeader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1A68203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BD68281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F5991C3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A39CC44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65E323A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832BB3" w:rsidRPr="008B2E52" w14:paraId="7F3833AF" w14:textId="77777777" w:rsidTr="002637CC">
        <w:trPr>
          <w:trHeight w:val="191"/>
          <w:tblHeader/>
        </w:trPr>
        <w:tc>
          <w:tcPr>
            <w:tcW w:w="9190" w:type="dxa"/>
            <w:gridSpan w:val="5"/>
            <w:tcBorders>
              <w:top w:val="single" w:sz="12" w:space="0" w:color="auto"/>
            </w:tcBorders>
          </w:tcPr>
          <w:p w14:paraId="73D2F61A" w14:textId="77777777" w:rsidR="00832BB3" w:rsidRPr="008B2E52" w:rsidRDefault="00832BB3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832BB3" w:rsidRPr="008B2E52" w14:paraId="6BB2DF9B" w14:textId="77777777" w:rsidTr="002637CC">
        <w:tc>
          <w:tcPr>
            <w:tcW w:w="675" w:type="dxa"/>
          </w:tcPr>
          <w:p w14:paraId="2A23C4AD" w14:textId="77777777" w:rsidR="00832BB3" w:rsidRPr="008B2E52" w:rsidRDefault="00832BB3" w:rsidP="002637CC">
            <w:pPr>
              <w:jc w:val="right"/>
            </w:pPr>
            <w:r w:rsidRPr="008B2E52">
              <w:t>1</w:t>
            </w:r>
          </w:p>
        </w:tc>
        <w:tc>
          <w:tcPr>
            <w:tcW w:w="4145" w:type="dxa"/>
            <w:vAlign w:val="bottom"/>
          </w:tcPr>
          <w:p w14:paraId="393CDD51" w14:textId="77777777" w:rsidR="00832BB3" w:rsidRPr="008B2E52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 w:rsidRPr="008B2E52">
              <w:rPr>
                <w:rFonts w:ascii="Verdana" w:hAnsi="Verdana"/>
              </w:rPr>
              <w:t>Tip materiala ohišja</w:t>
            </w:r>
          </w:p>
        </w:tc>
        <w:tc>
          <w:tcPr>
            <w:tcW w:w="992" w:type="dxa"/>
            <w:vAlign w:val="bottom"/>
          </w:tcPr>
          <w:p w14:paraId="6F03364D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69472BEB" w14:textId="77777777" w:rsidR="00832BB3" w:rsidRPr="008B2E52" w:rsidRDefault="00832BB3" w:rsidP="002637CC">
            <w:pPr>
              <w:jc w:val="center"/>
            </w:pPr>
            <w:proofErr w:type="spellStart"/>
            <w:r>
              <w:t>AlZn</w:t>
            </w:r>
            <w:proofErr w:type="spellEnd"/>
          </w:p>
        </w:tc>
        <w:tc>
          <w:tcPr>
            <w:tcW w:w="1819" w:type="dxa"/>
          </w:tcPr>
          <w:p w14:paraId="6A6CD1A0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2C2E46C8" w14:textId="77777777" w:rsidTr="002637CC">
        <w:tc>
          <w:tcPr>
            <w:tcW w:w="675" w:type="dxa"/>
          </w:tcPr>
          <w:p w14:paraId="48394082" w14:textId="77777777" w:rsidR="00832BB3" w:rsidRPr="008B2E52" w:rsidRDefault="00832BB3" w:rsidP="002637CC">
            <w:pPr>
              <w:jc w:val="right"/>
            </w:pPr>
            <w:r w:rsidRPr="008B2E52">
              <w:t>2</w:t>
            </w:r>
          </w:p>
        </w:tc>
        <w:tc>
          <w:tcPr>
            <w:tcW w:w="4145" w:type="dxa"/>
            <w:vAlign w:val="bottom"/>
          </w:tcPr>
          <w:p w14:paraId="576C972A" w14:textId="77777777" w:rsidR="00832BB3" w:rsidRPr="008B2E52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 w:rsidRPr="008B2E52">
              <w:rPr>
                <w:rFonts w:ascii="Verdana" w:hAnsi="Verdana"/>
              </w:rPr>
              <w:t>Barva</w:t>
            </w:r>
          </w:p>
        </w:tc>
        <w:tc>
          <w:tcPr>
            <w:tcW w:w="992" w:type="dxa"/>
            <w:vAlign w:val="bottom"/>
          </w:tcPr>
          <w:p w14:paraId="7BEFFB39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4085B929" w14:textId="77777777" w:rsidR="00832BB3" w:rsidRPr="008B2E52" w:rsidRDefault="00832BB3" w:rsidP="002637CC">
            <w:pPr>
              <w:jc w:val="center"/>
            </w:pPr>
            <w:r>
              <w:t>RAL 7035</w:t>
            </w:r>
          </w:p>
        </w:tc>
        <w:tc>
          <w:tcPr>
            <w:tcW w:w="1819" w:type="dxa"/>
          </w:tcPr>
          <w:p w14:paraId="651D32AF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770FAE8" w14:textId="77777777" w:rsidTr="002637CC">
        <w:tc>
          <w:tcPr>
            <w:tcW w:w="675" w:type="dxa"/>
          </w:tcPr>
          <w:p w14:paraId="065E2D05" w14:textId="77777777" w:rsidR="00832BB3" w:rsidRPr="008B2E52" w:rsidRDefault="00832BB3" w:rsidP="002637CC">
            <w:pPr>
              <w:jc w:val="right"/>
            </w:pPr>
            <w:r>
              <w:t>3</w:t>
            </w:r>
          </w:p>
        </w:tc>
        <w:tc>
          <w:tcPr>
            <w:tcW w:w="4145" w:type="dxa"/>
            <w:vAlign w:val="bottom"/>
          </w:tcPr>
          <w:p w14:paraId="65F1BB6E" w14:textId="77777777" w:rsidR="00832BB3" w:rsidRPr="008B2E52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Širina celice</w:t>
            </w:r>
          </w:p>
        </w:tc>
        <w:tc>
          <w:tcPr>
            <w:tcW w:w="992" w:type="dxa"/>
            <w:vAlign w:val="bottom"/>
          </w:tcPr>
          <w:p w14:paraId="05B06805" w14:textId="77777777" w:rsidR="00832BB3" w:rsidRPr="008B2E52" w:rsidRDefault="00832BB3" w:rsidP="002637CC">
            <w:pPr>
              <w:jc w:val="center"/>
            </w:pPr>
            <w:r>
              <w:t>mm</w:t>
            </w:r>
          </w:p>
        </w:tc>
        <w:tc>
          <w:tcPr>
            <w:tcW w:w="1559" w:type="dxa"/>
            <w:vAlign w:val="bottom"/>
          </w:tcPr>
          <w:p w14:paraId="5B93415C" w14:textId="75E4F24C" w:rsidR="00832BB3" w:rsidRPr="00C71D51" w:rsidRDefault="00FC0D08" w:rsidP="00832BB3">
            <w:pPr>
              <w:jc w:val="center"/>
            </w:pPr>
            <w:r>
              <w:t>≤1000</w:t>
            </w:r>
          </w:p>
        </w:tc>
        <w:tc>
          <w:tcPr>
            <w:tcW w:w="1819" w:type="dxa"/>
          </w:tcPr>
          <w:p w14:paraId="3B3F5371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27220C38" w14:textId="77777777" w:rsidTr="002637CC">
        <w:tc>
          <w:tcPr>
            <w:tcW w:w="675" w:type="dxa"/>
          </w:tcPr>
          <w:p w14:paraId="14565C7E" w14:textId="77777777" w:rsidR="00832BB3" w:rsidRPr="008B2E52" w:rsidRDefault="00832BB3" w:rsidP="002637CC">
            <w:pPr>
              <w:jc w:val="right"/>
            </w:pPr>
            <w:r>
              <w:t>4</w:t>
            </w:r>
          </w:p>
        </w:tc>
        <w:tc>
          <w:tcPr>
            <w:tcW w:w="4145" w:type="dxa"/>
            <w:vAlign w:val="bottom"/>
          </w:tcPr>
          <w:p w14:paraId="502708D1" w14:textId="77777777" w:rsidR="00832BB3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Višina celice</w:t>
            </w:r>
          </w:p>
        </w:tc>
        <w:tc>
          <w:tcPr>
            <w:tcW w:w="992" w:type="dxa"/>
            <w:vAlign w:val="bottom"/>
          </w:tcPr>
          <w:p w14:paraId="048A18DD" w14:textId="77777777" w:rsidR="00832BB3" w:rsidRDefault="00832BB3" w:rsidP="002637CC">
            <w:pPr>
              <w:jc w:val="center"/>
            </w:pPr>
            <w:r>
              <w:t>mm</w:t>
            </w:r>
          </w:p>
        </w:tc>
        <w:tc>
          <w:tcPr>
            <w:tcW w:w="1559" w:type="dxa"/>
            <w:vAlign w:val="bottom"/>
          </w:tcPr>
          <w:p w14:paraId="40E88F15" w14:textId="6B303994" w:rsidR="00832BB3" w:rsidRDefault="00832BB3" w:rsidP="00832BB3">
            <w:pPr>
              <w:jc w:val="center"/>
            </w:pPr>
          </w:p>
        </w:tc>
        <w:tc>
          <w:tcPr>
            <w:tcW w:w="1819" w:type="dxa"/>
          </w:tcPr>
          <w:p w14:paraId="34C5E655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3814ABB5" w14:textId="77777777" w:rsidTr="002637CC">
        <w:tc>
          <w:tcPr>
            <w:tcW w:w="675" w:type="dxa"/>
          </w:tcPr>
          <w:p w14:paraId="603B82CE" w14:textId="77777777" w:rsidR="00832BB3" w:rsidRPr="008B2E52" w:rsidRDefault="00832BB3" w:rsidP="002637CC">
            <w:pPr>
              <w:jc w:val="right"/>
            </w:pPr>
            <w:r>
              <w:t>5</w:t>
            </w:r>
          </w:p>
        </w:tc>
        <w:tc>
          <w:tcPr>
            <w:tcW w:w="4145" w:type="dxa"/>
            <w:vAlign w:val="bottom"/>
          </w:tcPr>
          <w:p w14:paraId="6615F718" w14:textId="77777777" w:rsidR="00832BB3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Globina celice</w:t>
            </w:r>
          </w:p>
        </w:tc>
        <w:tc>
          <w:tcPr>
            <w:tcW w:w="992" w:type="dxa"/>
            <w:vAlign w:val="bottom"/>
          </w:tcPr>
          <w:p w14:paraId="73B540E3" w14:textId="77777777" w:rsidR="00832BB3" w:rsidRDefault="00832BB3" w:rsidP="002637CC">
            <w:pPr>
              <w:jc w:val="center"/>
            </w:pPr>
            <w:r>
              <w:t>mm</w:t>
            </w:r>
          </w:p>
        </w:tc>
        <w:tc>
          <w:tcPr>
            <w:tcW w:w="1559" w:type="dxa"/>
            <w:vAlign w:val="bottom"/>
          </w:tcPr>
          <w:p w14:paraId="0B873742" w14:textId="341DD93A" w:rsidR="00832BB3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5D5F9CF1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5B8B8E28" w14:textId="77777777" w:rsidTr="002637CC">
        <w:tc>
          <w:tcPr>
            <w:tcW w:w="675" w:type="dxa"/>
          </w:tcPr>
          <w:p w14:paraId="0C0C16A6" w14:textId="77777777" w:rsidR="00832BB3" w:rsidRPr="008B2E52" w:rsidRDefault="00832BB3" w:rsidP="002637CC">
            <w:pPr>
              <w:jc w:val="right"/>
            </w:pPr>
            <w:r>
              <w:t>6</w:t>
            </w:r>
          </w:p>
        </w:tc>
        <w:tc>
          <w:tcPr>
            <w:tcW w:w="4145" w:type="dxa"/>
            <w:vAlign w:val="bottom"/>
          </w:tcPr>
          <w:p w14:paraId="46CD9441" w14:textId="77777777" w:rsidR="00832BB3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Namestitev celic ob steno</w:t>
            </w:r>
          </w:p>
        </w:tc>
        <w:tc>
          <w:tcPr>
            <w:tcW w:w="992" w:type="dxa"/>
            <w:vAlign w:val="bottom"/>
          </w:tcPr>
          <w:p w14:paraId="57BD530F" w14:textId="77777777" w:rsidR="00832BB3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1528514D" w14:textId="77777777" w:rsidR="00832BB3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46C3AB33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1CB36726" w14:textId="77777777" w:rsidTr="002637CC">
        <w:tc>
          <w:tcPr>
            <w:tcW w:w="675" w:type="dxa"/>
          </w:tcPr>
          <w:p w14:paraId="13D96B14" w14:textId="77777777" w:rsidR="00832BB3" w:rsidRPr="008B2E52" w:rsidRDefault="00832BB3" w:rsidP="002637CC">
            <w:pPr>
              <w:jc w:val="right"/>
            </w:pPr>
            <w:r>
              <w:t>7</w:t>
            </w:r>
          </w:p>
        </w:tc>
        <w:tc>
          <w:tcPr>
            <w:tcW w:w="4145" w:type="dxa"/>
            <w:vAlign w:val="bottom"/>
          </w:tcPr>
          <w:p w14:paraId="16ED89E0" w14:textId="77777777" w:rsidR="00832BB3" w:rsidRPr="008B2E52" w:rsidRDefault="00832BB3" w:rsidP="002637CC">
            <w:pPr>
              <w:pStyle w:val="StyleLeft0cm"/>
              <w:spacing w:before="120"/>
              <w:rPr>
                <w:rFonts w:ascii="Verdana" w:hAnsi="Verdana"/>
              </w:rPr>
            </w:pPr>
            <w:r w:rsidRPr="008B2E52">
              <w:rPr>
                <w:rFonts w:ascii="Verdana" w:hAnsi="Verdana"/>
              </w:rPr>
              <w:t>Skupna teža celotnega SN stikališča</w:t>
            </w:r>
          </w:p>
        </w:tc>
        <w:tc>
          <w:tcPr>
            <w:tcW w:w="992" w:type="dxa"/>
            <w:vAlign w:val="bottom"/>
          </w:tcPr>
          <w:p w14:paraId="31CF2547" w14:textId="77777777" w:rsidR="00832BB3" w:rsidRPr="008B2E52" w:rsidRDefault="00832BB3" w:rsidP="002637CC">
            <w:pPr>
              <w:jc w:val="center"/>
            </w:pPr>
            <w:r w:rsidRPr="008B2E52">
              <w:t>kg</w:t>
            </w:r>
          </w:p>
        </w:tc>
        <w:tc>
          <w:tcPr>
            <w:tcW w:w="1559" w:type="dxa"/>
            <w:vAlign w:val="bottom"/>
          </w:tcPr>
          <w:p w14:paraId="72D5D288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0FFA9F06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AB32294" w14:textId="77777777" w:rsidTr="002637CC">
        <w:tc>
          <w:tcPr>
            <w:tcW w:w="675" w:type="dxa"/>
          </w:tcPr>
          <w:p w14:paraId="2988D899" w14:textId="77777777" w:rsidR="00832BB3" w:rsidRPr="008B2E52" w:rsidRDefault="00832BB3" w:rsidP="002637CC">
            <w:pPr>
              <w:jc w:val="right"/>
            </w:pPr>
            <w:r>
              <w:t>8</w:t>
            </w:r>
          </w:p>
        </w:tc>
        <w:tc>
          <w:tcPr>
            <w:tcW w:w="4145" w:type="dxa"/>
            <w:vAlign w:val="bottom"/>
          </w:tcPr>
          <w:p w14:paraId="01EA3D7A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 w:rsidRPr="008B2E52">
              <w:t>Skupna dolžina celotnega stikališča</w:t>
            </w:r>
          </w:p>
        </w:tc>
        <w:tc>
          <w:tcPr>
            <w:tcW w:w="992" w:type="dxa"/>
            <w:vAlign w:val="bottom"/>
          </w:tcPr>
          <w:p w14:paraId="12452746" w14:textId="77777777" w:rsidR="00832BB3" w:rsidRPr="008B2E52" w:rsidRDefault="00832BB3" w:rsidP="002637CC">
            <w:pPr>
              <w:jc w:val="center"/>
            </w:pPr>
            <w:r w:rsidRPr="008B2E52">
              <w:t>m</w:t>
            </w:r>
          </w:p>
        </w:tc>
        <w:tc>
          <w:tcPr>
            <w:tcW w:w="1559" w:type="dxa"/>
            <w:vAlign w:val="bottom"/>
          </w:tcPr>
          <w:p w14:paraId="02005385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819" w:type="dxa"/>
          </w:tcPr>
          <w:p w14:paraId="6190CA70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374263A5" w14:textId="77777777" w:rsidTr="002637CC">
        <w:tc>
          <w:tcPr>
            <w:tcW w:w="675" w:type="dxa"/>
          </w:tcPr>
          <w:p w14:paraId="154243DC" w14:textId="77777777" w:rsidR="00832BB3" w:rsidRPr="008B2E52" w:rsidRDefault="00832BB3" w:rsidP="002637CC">
            <w:pPr>
              <w:jc w:val="right"/>
            </w:pPr>
            <w:r>
              <w:t>9</w:t>
            </w:r>
          </w:p>
        </w:tc>
        <w:tc>
          <w:tcPr>
            <w:tcW w:w="4145" w:type="dxa"/>
            <w:vAlign w:val="bottom"/>
          </w:tcPr>
          <w:p w14:paraId="2A321C53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>Izvedba mehanskih blokad</w:t>
            </w:r>
          </w:p>
        </w:tc>
        <w:tc>
          <w:tcPr>
            <w:tcW w:w="992" w:type="dxa"/>
            <w:vAlign w:val="bottom"/>
          </w:tcPr>
          <w:p w14:paraId="5F7567FA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3622DB21" w14:textId="77777777" w:rsidR="00832BB3" w:rsidRPr="008B2E52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723D5DBF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3DC9A7B4" w14:textId="77777777" w:rsidTr="002637CC">
        <w:tc>
          <w:tcPr>
            <w:tcW w:w="675" w:type="dxa"/>
          </w:tcPr>
          <w:p w14:paraId="08F58324" w14:textId="77777777" w:rsidR="00832BB3" w:rsidRPr="008B2E52" w:rsidRDefault="00832BB3" w:rsidP="002637CC">
            <w:pPr>
              <w:jc w:val="right"/>
            </w:pPr>
            <w:r>
              <w:t>10</w:t>
            </w:r>
          </w:p>
        </w:tc>
        <w:tc>
          <w:tcPr>
            <w:tcW w:w="4145" w:type="dxa"/>
            <w:vAlign w:val="bottom"/>
          </w:tcPr>
          <w:p w14:paraId="4DB4B985" w14:textId="77777777" w:rsidR="00832BB3" w:rsidRPr="00AA34D6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>Položajna signalizacija stikalnih aparatov (na sprednji strani celice na slepi shemi)</w:t>
            </w:r>
          </w:p>
        </w:tc>
        <w:tc>
          <w:tcPr>
            <w:tcW w:w="992" w:type="dxa"/>
            <w:vAlign w:val="bottom"/>
          </w:tcPr>
          <w:p w14:paraId="293DFB0F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49D53CD3" w14:textId="77777777" w:rsidR="00832BB3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148B4458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60F901F0" w14:textId="77777777" w:rsidTr="002637CC">
        <w:tc>
          <w:tcPr>
            <w:tcW w:w="675" w:type="dxa"/>
          </w:tcPr>
          <w:p w14:paraId="7C338605" w14:textId="77777777" w:rsidR="00832BB3" w:rsidRDefault="00832BB3" w:rsidP="002637CC">
            <w:pPr>
              <w:jc w:val="right"/>
            </w:pPr>
            <w:r>
              <w:t>11</w:t>
            </w:r>
          </w:p>
        </w:tc>
        <w:tc>
          <w:tcPr>
            <w:tcW w:w="4145" w:type="dxa"/>
            <w:vAlign w:val="bottom"/>
          </w:tcPr>
          <w:p w14:paraId="5FA961A7" w14:textId="77777777" w:rsidR="00832BB3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 xml:space="preserve">Izolirane </w:t>
            </w:r>
            <w:proofErr w:type="spellStart"/>
            <w:r>
              <w:t>skozniške</w:t>
            </w:r>
            <w:proofErr w:type="spellEnd"/>
            <w:r>
              <w:t xml:space="preserve"> pregrade v </w:t>
            </w:r>
            <w:proofErr w:type="spellStart"/>
            <w:r>
              <w:t>zbiralničnem</w:t>
            </w:r>
            <w:proofErr w:type="spellEnd"/>
            <w:r>
              <w:t xml:space="preserve"> prostoru med celicami</w:t>
            </w:r>
          </w:p>
        </w:tc>
        <w:tc>
          <w:tcPr>
            <w:tcW w:w="992" w:type="dxa"/>
            <w:vAlign w:val="bottom"/>
          </w:tcPr>
          <w:p w14:paraId="00143CFB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23741F95" w14:textId="77777777" w:rsidR="00832BB3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38EC6C06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452E6AFA" w14:textId="77777777" w:rsidTr="002637CC">
        <w:tc>
          <w:tcPr>
            <w:tcW w:w="675" w:type="dxa"/>
          </w:tcPr>
          <w:p w14:paraId="4BCC3345" w14:textId="77777777" w:rsidR="00832BB3" w:rsidRPr="008B2E52" w:rsidRDefault="00832BB3" w:rsidP="002637CC">
            <w:pPr>
              <w:jc w:val="right"/>
            </w:pPr>
            <w:r>
              <w:t>12</w:t>
            </w:r>
          </w:p>
        </w:tc>
        <w:tc>
          <w:tcPr>
            <w:tcW w:w="4145" w:type="dxa"/>
            <w:vAlign w:val="bottom"/>
          </w:tcPr>
          <w:p w14:paraId="73D7CB29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 w:rsidRPr="00AA34D6">
              <w:t>Certifikat o preizkusu celic v EU</w:t>
            </w:r>
          </w:p>
        </w:tc>
        <w:tc>
          <w:tcPr>
            <w:tcW w:w="992" w:type="dxa"/>
            <w:vAlign w:val="bottom"/>
          </w:tcPr>
          <w:p w14:paraId="3899CFB8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7FC28800" w14:textId="77777777" w:rsidR="00832BB3" w:rsidRPr="008B2E52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64E8771C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1681B1AE" w14:textId="77777777" w:rsidTr="002637CC">
        <w:tc>
          <w:tcPr>
            <w:tcW w:w="675" w:type="dxa"/>
          </w:tcPr>
          <w:p w14:paraId="20CAD1B0" w14:textId="77777777" w:rsidR="00832BB3" w:rsidRPr="008B2E52" w:rsidRDefault="00832BB3" w:rsidP="002637CC">
            <w:pPr>
              <w:jc w:val="right"/>
            </w:pPr>
            <w:r>
              <w:t>13</w:t>
            </w:r>
          </w:p>
        </w:tc>
        <w:tc>
          <w:tcPr>
            <w:tcW w:w="4145" w:type="dxa"/>
            <w:vAlign w:val="bottom"/>
          </w:tcPr>
          <w:p w14:paraId="1FDB10C0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>Kategorija po IEC 612271-200</w:t>
            </w:r>
          </w:p>
        </w:tc>
        <w:tc>
          <w:tcPr>
            <w:tcW w:w="992" w:type="dxa"/>
            <w:vAlign w:val="bottom"/>
          </w:tcPr>
          <w:p w14:paraId="321E57FD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51224E44" w14:textId="77777777" w:rsidR="00832BB3" w:rsidRPr="008B2E52" w:rsidRDefault="00832BB3" w:rsidP="002637CC">
            <w:pPr>
              <w:jc w:val="center"/>
            </w:pPr>
            <w:r>
              <w:t>LSC 2B, PM</w:t>
            </w:r>
          </w:p>
        </w:tc>
        <w:tc>
          <w:tcPr>
            <w:tcW w:w="1819" w:type="dxa"/>
          </w:tcPr>
          <w:p w14:paraId="2C2159E0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3584DFA7" w14:textId="77777777" w:rsidTr="002637CC">
        <w:tc>
          <w:tcPr>
            <w:tcW w:w="675" w:type="dxa"/>
          </w:tcPr>
          <w:p w14:paraId="088A28BF" w14:textId="77777777" w:rsidR="00832BB3" w:rsidRPr="008B2E52" w:rsidRDefault="00832BB3" w:rsidP="002637CC">
            <w:pPr>
              <w:jc w:val="right"/>
            </w:pPr>
            <w:r>
              <w:t>14</w:t>
            </w:r>
          </w:p>
        </w:tc>
        <w:tc>
          <w:tcPr>
            <w:tcW w:w="4145" w:type="dxa"/>
            <w:vAlign w:val="bottom"/>
          </w:tcPr>
          <w:p w14:paraId="3749D445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>Stopnja zaščite celice po IEC 62271-200</w:t>
            </w:r>
          </w:p>
        </w:tc>
        <w:tc>
          <w:tcPr>
            <w:tcW w:w="992" w:type="dxa"/>
            <w:vAlign w:val="bottom"/>
          </w:tcPr>
          <w:p w14:paraId="26612D57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79152703" w14:textId="77777777" w:rsidR="00832BB3" w:rsidRPr="008B2E52" w:rsidRDefault="00832BB3" w:rsidP="002637CC">
            <w:pPr>
              <w:jc w:val="center"/>
            </w:pPr>
            <w:r>
              <w:t>IP 4X</w:t>
            </w:r>
          </w:p>
        </w:tc>
        <w:tc>
          <w:tcPr>
            <w:tcW w:w="1819" w:type="dxa"/>
          </w:tcPr>
          <w:p w14:paraId="3B869813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193F3E18" w14:textId="77777777" w:rsidTr="002637CC">
        <w:tc>
          <w:tcPr>
            <w:tcW w:w="675" w:type="dxa"/>
          </w:tcPr>
          <w:p w14:paraId="4584DFD6" w14:textId="77777777" w:rsidR="00832BB3" w:rsidRPr="008B2E52" w:rsidRDefault="00832BB3" w:rsidP="002637CC">
            <w:pPr>
              <w:jc w:val="right"/>
            </w:pPr>
            <w:r>
              <w:t>15</w:t>
            </w:r>
          </w:p>
        </w:tc>
        <w:tc>
          <w:tcPr>
            <w:tcW w:w="4145" w:type="dxa"/>
            <w:vAlign w:val="bottom"/>
          </w:tcPr>
          <w:p w14:paraId="158BEA3D" w14:textId="77777777" w:rsidR="00832BB3" w:rsidRPr="008B2E52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 xml:space="preserve">Odpornost na notranji oblok po </w:t>
            </w:r>
            <w:r w:rsidRPr="003A3E32">
              <w:t>IEC62271</w:t>
            </w:r>
          </w:p>
        </w:tc>
        <w:tc>
          <w:tcPr>
            <w:tcW w:w="992" w:type="dxa"/>
            <w:vAlign w:val="bottom"/>
          </w:tcPr>
          <w:p w14:paraId="33A5E34D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7E0DE333" w14:textId="77777777" w:rsidR="00832BB3" w:rsidRPr="008B2E52" w:rsidRDefault="00832BB3" w:rsidP="002637CC">
            <w:pPr>
              <w:jc w:val="center"/>
            </w:pPr>
            <w:r>
              <w:t>IAC A FLR</w:t>
            </w:r>
          </w:p>
        </w:tc>
        <w:tc>
          <w:tcPr>
            <w:tcW w:w="1819" w:type="dxa"/>
          </w:tcPr>
          <w:p w14:paraId="75D220BF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0EE52DD0" w14:textId="77777777" w:rsidTr="002637CC">
        <w:tc>
          <w:tcPr>
            <w:tcW w:w="675" w:type="dxa"/>
          </w:tcPr>
          <w:p w14:paraId="2A3DD831" w14:textId="77777777" w:rsidR="00832BB3" w:rsidRDefault="00832BB3" w:rsidP="002637CC">
            <w:pPr>
              <w:jc w:val="right"/>
            </w:pPr>
            <w:r>
              <w:t>16</w:t>
            </w:r>
          </w:p>
        </w:tc>
        <w:tc>
          <w:tcPr>
            <w:tcW w:w="4145" w:type="dxa"/>
            <w:vAlign w:val="bottom"/>
          </w:tcPr>
          <w:p w14:paraId="219B8F7E" w14:textId="77777777" w:rsidR="00832BB3" w:rsidRDefault="00832BB3" w:rsidP="002637CC">
            <w:p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jc w:val="left"/>
            </w:pPr>
            <w:r>
              <w:t>Indikator napetosti v vseh fazah v vsaki celici</w:t>
            </w:r>
          </w:p>
        </w:tc>
        <w:tc>
          <w:tcPr>
            <w:tcW w:w="992" w:type="dxa"/>
            <w:vAlign w:val="bottom"/>
          </w:tcPr>
          <w:p w14:paraId="67DC9762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559" w:type="dxa"/>
            <w:vAlign w:val="bottom"/>
          </w:tcPr>
          <w:p w14:paraId="14A876CD" w14:textId="77777777" w:rsidR="00832BB3" w:rsidRDefault="00832BB3" w:rsidP="002637CC">
            <w:pPr>
              <w:jc w:val="center"/>
            </w:pPr>
            <w:r>
              <w:t>DA</w:t>
            </w:r>
          </w:p>
        </w:tc>
        <w:tc>
          <w:tcPr>
            <w:tcW w:w="1819" w:type="dxa"/>
          </w:tcPr>
          <w:p w14:paraId="1DE2550A" w14:textId="77777777" w:rsidR="00832BB3" w:rsidRPr="008B2E52" w:rsidRDefault="00832BB3" w:rsidP="002637CC">
            <w:pPr>
              <w:jc w:val="center"/>
            </w:pPr>
          </w:p>
        </w:tc>
      </w:tr>
    </w:tbl>
    <w:p w14:paraId="091B3B7D" w14:textId="77777777" w:rsidR="00832BB3" w:rsidRDefault="00832BB3" w:rsidP="00832BB3">
      <w:pPr>
        <w:pStyle w:val="Heading2"/>
      </w:pPr>
      <w:bookmarkStart w:id="12" w:name="_Toc418495397"/>
      <w:bookmarkStart w:id="13" w:name="_Toc134613001"/>
      <w:r>
        <w:t>Odklopniki</w:t>
      </w:r>
      <w:bookmarkEnd w:id="12"/>
      <w:bookmarkEnd w:id="13"/>
    </w:p>
    <w:tbl>
      <w:tblPr>
        <w:tblW w:w="9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3"/>
        <w:gridCol w:w="982"/>
        <w:gridCol w:w="1715"/>
        <w:gridCol w:w="1796"/>
      </w:tblGrid>
      <w:tr w:rsidR="00832BB3" w:rsidRPr="008B2E52" w14:paraId="633C7887" w14:textId="77777777" w:rsidTr="002637CC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4C5E35A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6AFF5B2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7718D34" w14:textId="77777777" w:rsidR="00832BB3" w:rsidRPr="008B2E52" w:rsidRDefault="00832BB3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A42A7B5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7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A289DD9" w14:textId="77777777" w:rsidR="00832BB3" w:rsidRPr="008B2E52" w:rsidRDefault="00832BB3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832BB3" w:rsidRPr="008B2E52" w14:paraId="7A030051" w14:textId="77777777" w:rsidTr="002637CC">
        <w:trPr>
          <w:trHeight w:val="191"/>
          <w:tblHeader/>
        </w:trPr>
        <w:tc>
          <w:tcPr>
            <w:tcW w:w="9190" w:type="dxa"/>
            <w:gridSpan w:val="5"/>
            <w:tcBorders>
              <w:top w:val="single" w:sz="12" w:space="0" w:color="auto"/>
            </w:tcBorders>
          </w:tcPr>
          <w:p w14:paraId="21E8C60F" w14:textId="77777777" w:rsidR="00832BB3" w:rsidRPr="008B2E52" w:rsidRDefault="00832BB3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832BB3" w:rsidRPr="008B2E52" w14:paraId="1D93E7A1" w14:textId="77777777" w:rsidTr="002637CC">
        <w:tc>
          <w:tcPr>
            <w:tcW w:w="674" w:type="dxa"/>
          </w:tcPr>
          <w:p w14:paraId="60301F95" w14:textId="77777777" w:rsidR="00832BB3" w:rsidRPr="008B2E52" w:rsidRDefault="00832BB3" w:rsidP="002637CC">
            <w:pPr>
              <w:jc w:val="right"/>
            </w:pPr>
            <w:r>
              <w:t>1</w:t>
            </w:r>
          </w:p>
        </w:tc>
        <w:tc>
          <w:tcPr>
            <w:tcW w:w="4023" w:type="dxa"/>
            <w:vAlign w:val="bottom"/>
          </w:tcPr>
          <w:p w14:paraId="31387038" w14:textId="77777777" w:rsidR="00832BB3" w:rsidRDefault="00832BB3" w:rsidP="002637CC">
            <w:pPr>
              <w:jc w:val="left"/>
            </w:pPr>
            <w:r>
              <w:t>Proizvajalec</w:t>
            </w:r>
          </w:p>
        </w:tc>
        <w:tc>
          <w:tcPr>
            <w:tcW w:w="982" w:type="dxa"/>
            <w:vAlign w:val="bottom"/>
          </w:tcPr>
          <w:p w14:paraId="5D35ED0F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8D434AF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96" w:type="dxa"/>
          </w:tcPr>
          <w:p w14:paraId="7FF60E6A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31D351C9" w14:textId="77777777" w:rsidTr="002637CC">
        <w:tc>
          <w:tcPr>
            <w:tcW w:w="674" w:type="dxa"/>
          </w:tcPr>
          <w:p w14:paraId="4E29CD5A" w14:textId="77777777" w:rsidR="00832BB3" w:rsidRPr="008B2E52" w:rsidRDefault="00832BB3" w:rsidP="002637CC">
            <w:pPr>
              <w:jc w:val="right"/>
            </w:pPr>
            <w:r>
              <w:t>2</w:t>
            </w:r>
          </w:p>
        </w:tc>
        <w:tc>
          <w:tcPr>
            <w:tcW w:w="4023" w:type="dxa"/>
            <w:vAlign w:val="bottom"/>
          </w:tcPr>
          <w:p w14:paraId="34B7C293" w14:textId="77777777" w:rsidR="00832BB3" w:rsidRPr="008B2E52" w:rsidRDefault="00832BB3" w:rsidP="002637CC">
            <w:pPr>
              <w:jc w:val="left"/>
            </w:pPr>
            <w:r>
              <w:t>Oznaka odklopnika pri proizvajalcu</w:t>
            </w:r>
          </w:p>
        </w:tc>
        <w:tc>
          <w:tcPr>
            <w:tcW w:w="982" w:type="dxa"/>
            <w:vAlign w:val="bottom"/>
          </w:tcPr>
          <w:p w14:paraId="08B042D2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D00155A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96" w:type="dxa"/>
          </w:tcPr>
          <w:p w14:paraId="37401E33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1BC00F46" w14:textId="77777777" w:rsidTr="002637CC">
        <w:tc>
          <w:tcPr>
            <w:tcW w:w="674" w:type="dxa"/>
          </w:tcPr>
          <w:p w14:paraId="12F55BE5" w14:textId="77777777" w:rsidR="00832BB3" w:rsidRPr="008B2E52" w:rsidRDefault="00832BB3" w:rsidP="002637CC">
            <w:pPr>
              <w:jc w:val="right"/>
            </w:pPr>
            <w:r>
              <w:t>3</w:t>
            </w:r>
          </w:p>
        </w:tc>
        <w:tc>
          <w:tcPr>
            <w:tcW w:w="4023" w:type="dxa"/>
            <w:vAlign w:val="bottom"/>
          </w:tcPr>
          <w:p w14:paraId="69D32BCB" w14:textId="77777777" w:rsidR="00832BB3" w:rsidRPr="008B2E52" w:rsidRDefault="00832BB3" w:rsidP="002637CC">
            <w:r>
              <w:t>N</w:t>
            </w:r>
            <w:r w:rsidRPr="008B2E52">
              <w:t>azivna napetost naprave</w:t>
            </w:r>
          </w:p>
        </w:tc>
        <w:tc>
          <w:tcPr>
            <w:tcW w:w="982" w:type="dxa"/>
            <w:vAlign w:val="bottom"/>
          </w:tcPr>
          <w:p w14:paraId="6543EF26" w14:textId="77777777" w:rsidR="00832BB3" w:rsidRPr="008B2E52" w:rsidRDefault="00832BB3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7A3A6DED" w14:textId="77777777" w:rsidR="00832BB3" w:rsidRPr="008B2E52" w:rsidRDefault="00832BB3" w:rsidP="002637CC">
            <w:pPr>
              <w:jc w:val="center"/>
            </w:pPr>
            <w:r>
              <w:t>10,5</w:t>
            </w:r>
          </w:p>
        </w:tc>
        <w:tc>
          <w:tcPr>
            <w:tcW w:w="1796" w:type="dxa"/>
          </w:tcPr>
          <w:p w14:paraId="2E98173B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4F292142" w14:textId="77777777" w:rsidTr="002637CC">
        <w:tc>
          <w:tcPr>
            <w:tcW w:w="674" w:type="dxa"/>
          </w:tcPr>
          <w:p w14:paraId="3216A5EE" w14:textId="77777777" w:rsidR="00832BB3" w:rsidRPr="008B2E52" w:rsidRDefault="00832BB3" w:rsidP="002637CC">
            <w:pPr>
              <w:jc w:val="right"/>
            </w:pPr>
            <w:r>
              <w:t>4</w:t>
            </w:r>
          </w:p>
        </w:tc>
        <w:tc>
          <w:tcPr>
            <w:tcW w:w="4023" w:type="dxa"/>
            <w:vAlign w:val="bottom"/>
          </w:tcPr>
          <w:p w14:paraId="29E86977" w14:textId="77777777" w:rsidR="00832BB3" w:rsidRPr="008B2E52" w:rsidRDefault="00832BB3" w:rsidP="002637CC">
            <w:r>
              <w:t>N</w:t>
            </w:r>
            <w:r w:rsidRPr="008B2E52">
              <w:t>azivna stopnja izolacije</w:t>
            </w:r>
          </w:p>
        </w:tc>
        <w:tc>
          <w:tcPr>
            <w:tcW w:w="982" w:type="dxa"/>
            <w:vAlign w:val="bottom"/>
          </w:tcPr>
          <w:p w14:paraId="5422B114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1F0249B" w14:textId="77777777" w:rsidR="00832BB3" w:rsidRPr="008B2E52" w:rsidRDefault="00832BB3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796" w:type="dxa"/>
          </w:tcPr>
          <w:p w14:paraId="04B92E12" w14:textId="77777777" w:rsidR="00832BB3" w:rsidRPr="008B2E52" w:rsidRDefault="00832BB3" w:rsidP="002637CC">
            <w:pPr>
              <w:jc w:val="center"/>
            </w:pPr>
          </w:p>
        </w:tc>
      </w:tr>
      <w:tr w:rsidR="00832BB3" w:rsidRPr="008B2E52" w14:paraId="24ED49B2" w14:textId="77777777" w:rsidTr="002637CC">
        <w:tc>
          <w:tcPr>
            <w:tcW w:w="674" w:type="dxa"/>
          </w:tcPr>
          <w:p w14:paraId="77EDCE12" w14:textId="77777777" w:rsidR="00832BB3" w:rsidRPr="008B2E52" w:rsidRDefault="00832BB3" w:rsidP="002637CC">
            <w:pPr>
              <w:jc w:val="right"/>
            </w:pPr>
            <w:r>
              <w:t>5</w:t>
            </w:r>
          </w:p>
        </w:tc>
        <w:tc>
          <w:tcPr>
            <w:tcW w:w="4023" w:type="dxa"/>
            <w:vAlign w:val="bottom"/>
          </w:tcPr>
          <w:p w14:paraId="7907745C" w14:textId="77777777" w:rsidR="00832BB3" w:rsidRPr="008B2E52" w:rsidRDefault="00832BB3" w:rsidP="002637CC">
            <w:r>
              <w:t>N</w:t>
            </w:r>
            <w:r w:rsidRPr="008B2E52">
              <w:t>azivni tok</w:t>
            </w:r>
          </w:p>
        </w:tc>
        <w:tc>
          <w:tcPr>
            <w:tcW w:w="982" w:type="dxa"/>
            <w:vAlign w:val="bottom"/>
          </w:tcPr>
          <w:p w14:paraId="2E07D5F3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DA78DBC" w14:textId="77777777" w:rsidR="00832BB3" w:rsidRPr="008B2E52" w:rsidRDefault="00832BB3" w:rsidP="002637CC">
            <w:pPr>
              <w:jc w:val="center"/>
            </w:pPr>
          </w:p>
        </w:tc>
        <w:tc>
          <w:tcPr>
            <w:tcW w:w="1796" w:type="dxa"/>
          </w:tcPr>
          <w:p w14:paraId="1FF569EC" w14:textId="77777777" w:rsidR="00832BB3" w:rsidRPr="008B2E52" w:rsidRDefault="00832BB3" w:rsidP="002637CC">
            <w:pPr>
              <w:jc w:val="center"/>
            </w:pPr>
          </w:p>
        </w:tc>
      </w:tr>
      <w:tr w:rsidR="00E36E1A" w:rsidRPr="008B2E52" w14:paraId="362D3B8D" w14:textId="77777777" w:rsidTr="002637CC">
        <w:tc>
          <w:tcPr>
            <w:tcW w:w="674" w:type="dxa"/>
          </w:tcPr>
          <w:p w14:paraId="3E30E5AA" w14:textId="77777777" w:rsidR="00E36E1A" w:rsidRDefault="00E36E1A" w:rsidP="002637CC">
            <w:pPr>
              <w:jc w:val="right"/>
            </w:pPr>
          </w:p>
        </w:tc>
        <w:tc>
          <w:tcPr>
            <w:tcW w:w="4023" w:type="dxa"/>
            <w:vAlign w:val="bottom"/>
          </w:tcPr>
          <w:p w14:paraId="74E786D7" w14:textId="4596CF16" w:rsidR="00E36E1A" w:rsidRPr="008B2E52" w:rsidRDefault="00E36E1A" w:rsidP="002637C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</w:t>
            </w:r>
            <w:r w:rsidR="00FC0D08">
              <w:t>LA01, =ALA02, =ALA03, =ALA04, =ALA05, =ALA14, =ALA15, =ALA16, =ALA17, =ALA18</w:t>
            </w:r>
          </w:p>
        </w:tc>
        <w:tc>
          <w:tcPr>
            <w:tcW w:w="982" w:type="dxa"/>
            <w:vAlign w:val="bottom"/>
          </w:tcPr>
          <w:p w14:paraId="712CEF5F" w14:textId="77777777" w:rsidR="00E36E1A" w:rsidRPr="008B2E52" w:rsidRDefault="00E36E1A" w:rsidP="002637CC">
            <w:pPr>
              <w:jc w:val="center"/>
            </w:pPr>
            <w:r w:rsidRPr="008B2E52">
              <w:t>A</w:t>
            </w:r>
          </w:p>
        </w:tc>
        <w:tc>
          <w:tcPr>
            <w:tcW w:w="1715" w:type="dxa"/>
            <w:vAlign w:val="bottom"/>
          </w:tcPr>
          <w:p w14:paraId="63E806B9" w14:textId="172F0CED" w:rsidR="00E36E1A" w:rsidRPr="008B2E52" w:rsidRDefault="00E36E1A" w:rsidP="002637CC">
            <w:pPr>
              <w:jc w:val="center"/>
            </w:pPr>
            <w:r w:rsidRPr="008B2E52">
              <w:t>≥</w:t>
            </w:r>
            <w:r w:rsidR="00FC0D08">
              <w:t>1250</w:t>
            </w:r>
          </w:p>
        </w:tc>
        <w:tc>
          <w:tcPr>
            <w:tcW w:w="1796" w:type="dxa"/>
          </w:tcPr>
          <w:p w14:paraId="5756C0BF" w14:textId="77777777" w:rsidR="00E36E1A" w:rsidRPr="008B2E52" w:rsidRDefault="00E36E1A" w:rsidP="002637CC">
            <w:pPr>
              <w:jc w:val="center"/>
            </w:pPr>
          </w:p>
        </w:tc>
      </w:tr>
      <w:tr w:rsidR="00E36E1A" w:rsidRPr="008B2E52" w14:paraId="3277EF9A" w14:textId="77777777" w:rsidTr="002637CC">
        <w:tc>
          <w:tcPr>
            <w:tcW w:w="674" w:type="dxa"/>
          </w:tcPr>
          <w:p w14:paraId="005253BD" w14:textId="77777777" w:rsidR="00E36E1A" w:rsidRDefault="00E36E1A" w:rsidP="002637CC">
            <w:pPr>
              <w:jc w:val="right"/>
            </w:pPr>
          </w:p>
        </w:tc>
        <w:tc>
          <w:tcPr>
            <w:tcW w:w="4023" w:type="dxa"/>
            <w:vAlign w:val="bottom"/>
          </w:tcPr>
          <w:p w14:paraId="71632005" w14:textId="7F09722F" w:rsidR="00E36E1A" w:rsidRPr="008B2E52" w:rsidRDefault="00E36E1A" w:rsidP="002637C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 xml:space="preserve">Celice </w:t>
            </w:r>
            <w:r w:rsidR="00FC0D08">
              <w:t>=ALA06, =ALA13</w:t>
            </w:r>
          </w:p>
        </w:tc>
        <w:tc>
          <w:tcPr>
            <w:tcW w:w="982" w:type="dxa"/>
            <w:vAlign w:val="bottom"/>
          </w:tcPr>
          <w:p w14:paraId="02D06006" w14:textId="77777777" w:rsidR="00E36E1A" w:rsidRPr="008B2E52" w:rsidRDefault="00E36E1A" w:rsidP="002637CC">
            <w:pPr>
              <w:jc w:val="center"/>
            </w:pPr>
            <w:r>
              <w:t>A</w:t>
            </w:r>
          </w:p>
        </w:tc>
        <w:tc>
          <w:tcPr>
            <w:tcW w:w="1715" w:type="dxa"/>
            <w:vAlign w:val="bottom"/>
          </w:tcPr>
          <w:p w14:paraId="0F007FF4" w14:textId="58F1B659" w:rsidR="00E36E1A" w:rsidRPr="008B2E52" w:rsidRDefault="00E36E1A" w:rsidP="002637CC">
            <w:pPr>
              <w:jc w:val="center"/>
            </w:pPr>
            <w:r>
              <w:t>≥</w:t>
            </w:r>
            <w:r w:rsidR="00FC0D08">
              <w:t>2000</w:t>
            </w:r>
          </w:p>
        </w:tc>
        <w:tc>
          <w:tcPr>
            <w:tcW w:w="1796" w:type="dxa"/>
          </w:tcPr>
          <w:p w14:paraId="213968D8" w14:textId="77777777" w:rsidR="00E36E1A" w:rsidRPr="008B2E52" w:rsidRDefault="00E36E1A" w:rsidP="002637CC">
            <w:pPr>
              <w:jc w:val="center"/>
            </w:pPr>
          </w:p>
        </w:tc>
      </w:tr>
      <w:tr w:rsidR="00FC0D08" w:rsidRPr="008B2E52" w14:paraId="2D59FEC2" w14:textId="77777777" w:rsidTr="002637CC">
        <w:tc>
          <w:tcPr>
            <w:tcW w:w="674" w:type="dxa"/>
          </w:tcPr>
          <w:p w14:paraId="63E592BE" w14:textId="77777777" w:rsidR="00FC0D08" w:rsidRDefault="00FC0D08" w:rsidP="00FC0D08">
            <w:pPr>
              <w:jc w:val="right"/>
            </w:pPr>
          </w:p>
        </w:tc>
        <w:tc>
          <w:tcPr>
            <w:tcW w:w="4023" w:type="dxa"/>
            <w:vAlign w:val="bottom"/>
          </w:tcPr>
          <w:p w14:paraId="793B63E7" w14:textId="166B07AD" w:rsidR="00FC0D08" w:rsidRDefault="00FC0D08" w:rsidP="00FC0D08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=ALA07, =ALA09, =ALA12</w:t>
            </w:r>
          </w:p>
        </w:tc>
        <w:tc>
          <w:tcPr>
            <w:tcW w:w="982" w:type="dxa"/>
            <w:vAlign w:val="bottom"/>
          </w:tcPr>
          <w:p w14:paraId="76748FCC" w14:textId="330EA3AA" w:rsidR="00FC0D08" w:rsidRDefault="00FC0D08" w:rsidP="00FC0D08">
            <w:pPr>
              <w:jc w:val="center"/>
            </w:pPr>
            <w:r>
              <w:t>A</w:t>
            </w:r>
          </w:p>
        </w:tc>
        <w:tc>
          <w:tcPr>
            <w:tcW w:w="1715" w:type="dxa"/>
            <w:vAlign w:val="bottom"/>
          </w:tcPr>
          <w:p w14:paraId="70BD811D" w14:textId="0CCB60DB" w:rsidR="00FC0D08" w:rsidRDefault="00FC0D08" w:rsidP="00FC0D08">
            <w:pPr>
              <w:jc w:val="center"/>
            </w:pPr>
            <w:r>
              <w:t>≥3150</w:t>
            </w:r>
          </w:p>
        </w:tc>
        <w:tc>
          <w:tcPr>
            <w:tcW w:w="1796" w:type="dxa"/>
          </w:tcPr>
          <w:p w14:paraId="310F270E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3A87E5BE" w14:textId="77777777" w:rsidTr="002637CC">
        <w:tc>
          <w:tcPr>
            <w:tcW w:w="674" w:type="dxa"/>
            <w:tcBorders>
              <w:top w:val="single" w:sz="2" w:space="0" w:color="auto"/>
            </w:tcBorders>
          </w:tcPr>
          <w:p w14:paraId="71BBD2E7" w14:textId="4D67FF4A" w:rsidR="00FC0D08" w:rsidRPr="008B2E52" w:rsidRDefault="00277A7C" w:rsidP="00FC0D08">
            <w:pPr>
              <w:jc w:val="right"/>
            </w:pPr>
            <w:r>
              <w:t>6</w:t>
            </w:r>
          </w:p>
        </w:tc>
        <w:tc>
          <w:tcPr>
            <w:tcW w:w="4023" w:type="dxa"/>
            <w:tcBorders>
              <w:top w:val="single" w:sz="2" w:space="0" w:color="auto"/>
            </w:tcBorders>
            <w:vAlign w:val="bottom"/>
          </w:tcPr>
          <w:p w14:paraId="4D96DB3B" w14:textId="64D79711" w:rsidR="00FC0D08" w:rsidRPr="008B2E52" w:rsidRDefault="00FC0D08" w:rsidP="00FC0D08">
            <w:r>
              <w:t>N</w:t>
            </w:r>
            <w:r w:rsidRPr="008B2E52">
              <w:t xml:space="preserve">azivni kratkotrajni zdržni tok </w:t>
            </w:r>
            <w:proofErr w:type="spellStart"/>
            <w:r w:rsidRPr="008B2E52">
              <w:t>I</w:t>
            </w:r>
            <w:r w:rsidRPr="008B2E52">
              <w:rPr>
                <w:vertAlign w:val="subscript"/>
              </w:rPr>
              <w:t>k</w:t>
            </w:r>
            <w:proofErr w:type="spellEnd"/>
            <w:r w:rsidRPr="008B2E52">
              <w:t xml:space="preserve"> (3 s) pri </w:t>
            </w:r>
            <w:r>
              <w:t>6,3</w:t>
            </w:r>
            <w:r w:rsidRPr="008B2E52">
              <w:t xml:space="preserve"> kV</w:t>
            </w:r>
          </w:p>
        </w:tc>
        <w:tc>
          <w:tcPr>
            <w:tcW w:w="982" w:type="dxa"/>
            <w:tcBorders>
              <w:top w:val="single" w:sz="2" w:space="0" w:color="auto"/>
            </w:tcBorders>
            <w:vAlign w:val="bottom"/>
          </w:tcPr>
          <w:p w14:paraId="2F655541" w14:textId="77777777" w:rsidR="00FC0D08" w:rsidRPr="008B2E52" w:rsidRDefault="00FC0D08" w:rsidP="00FC0D08">
            <w:pPr>
              <w:jc w:val="center"/>
            </w:pPr>
            <w:proofErr w:type="spellStart"/>
            <w:r w:rsidRPr="008B2E52">
              <w:t>kA</w:t>
            </w:r>
            <w:proofErr w:type="spellEnd"/>
          </w:p>
        </w:tc>
        <w:tc>
          <w:tcPr>
            <w:tcW w:w="1715" w:type="dxa"/>
            <w:tcBorders>
              <w:top w:val="single" w:sz="2" w:space="0" w:color="auto"/>
            </w:tcBorders>
            <w:vAlign w:val="bottom"/>
          </w:tcPr>
          <w:p w14:paraId="5D846AE4" w14:textId="0CFF7F7C" w:rsidR="00FC0D08" w:rsidRPr="008B2E52" w:rsidRDefault="00FC0D08" w:rsidP="00FC0D08">
            <w:pPr>
              <w:jc w:val="center"/>
            </w:pPr>
            <w:r>
              <w:t>≥50</w:t>
            </w:r>
          </w:p>
        </w:tc>
        <w:tc>
          <w:tcPr>
            <w:tcW w:w="1796" w:type="dxa"/>
            <w:tcBorders>
              <w:top w:val="single" w:sz="2" w:space="0" w:color="auto"/>
            </w:tcBorders>
          </w:tcPr>
          <w:p w14:paraId="3C058339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36A1EC0C" w14:textId="77777777" w:rsidTr="002637CC">
        <w:tc>
          <w:tcPr>
            <w:tcW w:w="674" w:type="dxa"/>
            <w:tcBorders>
              <w:top w:val="single" w:sz="2" w:space="0" w:color="auto"/>
            </w:tcBorders>
          </w:tcPr>
          <w:p w14:paraId="0A85812B" w14:textId="4D6548E6" w:rsidR="00FC0D08" w:rsidRDefault="00277A7C" w:rsidP="00FC0D08">
            <w:pPr>
              <w:jc w:val="right"/>
            </w:pPr>
            <w:r>
              <w:t>7</w:t>
            </w:r>
          </w:p>
        </w:tc>
        <w:tc>
          <w:tcPr>
            <w:tcW w:w="4023" w:type="dxa"/>
            <w:tcBorders>
              <w:top w:val="single" w:sz="2" w:space="0" w:color="auto"/>
            </w:tcBorders>
          </w:tcPr>
          <w:p w14:paraId="3EB90B9D" w14:textId="77777777" w:rsidR="00FC0D08" w:rsidRDefault="00FC0D08" w:rsidP="00FC0D08">
            <w:pPr>
              <w:jc w:val="left"/>
            </w:pPr>
            <w:r>
              <w:t>Tip odklopnika</w:t>
            </w:r>
          </w:p>
        </w:tc>
        <w:tc>
          <w:tcPr>
            <w:tcW w:w="982" w:type="dxa"/>
            <w:tcBorders>
              <w:top w:val="single" w:sz="2" w:space="0" w:color="auto"/>
            </w:tcBorders>
            <w:vAlign w:val="bottom"/>
          </w:tcPr>
          <w:p w14:paraId="5BFF5A54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tcBorders>
              <w:top w:val="single" w:sz="2" w:space="0" w:color="auto"/>
            </w:tcBorders>
            <w:vAlign w:val="bottom"/>
          </w:tcPr>
          <w:p w14:paraId="6E392F9D" w14:textId="1592C003" w:rsidR="00FC0D08" w:rsidRDefault="00FC0D08" w:rsidP="00FC0D08">
            <w:pPr>
              <w:jc w:val="center"/>
            </w:pPr>
          </w:p>
        </w:tc>
        <w:tc>
          <w:tcPr>
            <w:tcW w:w="1796" w:type="dxa"/>
            <w:tcBorders>
              <w:top w:val="single" w:sz="2" w:space="0" w:color="auto"/>
            </w:tcBorders>
          </w:tcPr>
          <w:p w14:paraId="22E497D8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7BDD05B2" w14:textId="77777777" w:rsidTr="00B8750D">
        <w:tc>
          <w:tcPr>
            <w:tcW w:w="674" w:type="dxa"/>
            <w:tcBorders>
              <w:top w:val="single" w:sz="2" w:space="0" w:color="auto"/>
            </w:tcBorders>
          </w:tcPr>
          <w:p w14:paraId="0F2F129F" w14:textId="77777777" w:rsidR="00FC0D08" w:rsidRDefault="00FC0D08" w:rsidP="00FC0D08">
            <w:pPr>
              <w:jc w:val="right"/>
            </w:pPr>
          </w:p>
        </w:tc>
        <w:tc>
          <w:tcPr>
            <w:tcW w:w="4023" w:type="dxa"/>
            <w:tcBorders>
              <w:top w:val="single" w:sz="2" w:space="0" w:color="auto"/>
            </w:tcBorders>
            <w:vAlign w:val="bottom"/>
          </w:tcPr>
          <w:p w14:paraId="1BEA19A2" w14:textId="7855BDA7" w:rsidR="00FC0D08" w:rsidRDefault="00FC0D08" w:rsidP="00FC0D08">
            <w:pPr>
              <w:jc w:val="left"/>
            </w:pPr>
            <w:r>
              <w:t xml:space="preserve">Celice =ALA01, =ALA02, =ALA03, =ALA04, =ALA05, </w:t>
            </w:r>
            <w:r w:rsidR="00277A7C">
              <w:t xml:space="preserve">=ALA09, </w:t>
            </w:r>
            <w:r>
              <w:t>=ALA14, =ALA15, =ALA16, =ALA17, =ALA18</w:t>
            </w:r>
          </w:p>
        </w:tc>
        <w:tc>
          <w:tcPr>
            <w:tcW w:w="982" w:type="dxa"/>
            <w:tcBorders>
              <w:top w:val="single" w:sz="2" w:space="0" w:color="auto"/>
            </w:tcBorders>
            <w:vAlign w:val="bottom"/>
          </w:tcPr>
          <w:p w14:paraId="7EE61458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tcBorders>
              <w:top w:val="single" w:sz="2" w:space="0" w:color="auto"/>
            </w:tcBorders>
            <w:vAlign w:val="bottom"/>
          </w:tcPr>
          <w:p w14:paraId="5BA77285" w14:textId="74402B34" w:rsidR="00FC0D08" w:rsidRDefault="00FC0D08" w:rsidP="00FC0D08">
            <w:pPr>
              <w:jc w:val="center"/>
            </w:pPr>
            <w:r>
              <w:t xml:space="preserve">Vakuumski, na </w:t>
            </w:r>
            <w:proofErr w:type="spellStart"/>
            <w:r>
              <w:t>izvlačljivem</w:t>
            </w:r>
            <w:proofErr w:type="spellEnd"/>
            <w:r>
              <w:t xml:space="preserve"> vozičku</w:t>
            </w:r>
          </w:p>
        </w:tc>
        <w:tc>
          <w:tcPr>
            <w:tcW w:w="1796" w:type="dxa"/>
            <w:tcBorders>
              <w:top w:val="single" w:sz="2" w:space="0" w:color="auto"/>
            </w:tcBorders>
          </w:tcPr>
          <w:p w14:paraId="41E15094" w14:textId="77777777" w:rsidR="00FC0D08" w:rsidRPr="008B2E52" w:rsidRDefault="00FC0D08" w:rsidP="00FC0D08">
            <w:pPr>
              <w:jc w:val="center"/>
            </w:pPr>
          </w:p>
        </w:tc>
      </w:tr>
      <w:tr w:rsidR="00277A7C" w:rsidRPr="008B2E52" w14:paraId="433B45A8" w14:textId="77777777" w:rsidTr="00B8750D">
        <w:tc>
          <w:tcPr>
            <w:tcW w:w="674" w:type="dxa"/>
            <w:tcBorders>
              <w:top w:val="single" w:sz="2" w:space="0" w:color="auto"/>
            </w:tcBorders>
          </w:tcPr>
          <w:p w14:paraId="4F19F4F2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top w:val="single" w:sz="2" w:space="0" w:color="auto"/>
            </w:tcBorders>
            <w:vAlign w:val="bottom"/>
          </w:tcPr>
          <w:p w14:paraId="31D6D2B0" w14:textId="2334D1D8" w:rsidR="00277A7C" w:rsidRDefault="00277A7C" w:rsidP="00277A7C">
            <w:pPr>
              <w:jc w:val="left"/>
            </w:pPr>
            <w:r>
              <w:t>Celice =ALA06, =ALA07, =ALA12, =ALA13</w:t>
            </w:r>
          </w:p>
        </w:tc>
        <w:tc>
          <w:tcPr>
            <w:tcW w:w="982" w:type="dxa"/>
            <w:tcBorders>
              <w:top w:val="single" w:sz="2" w:space="0" w:color="auto"/>
            </w:tcBorders>
            <w:vAlign w:val="bottom"/>
          </w:tcPr>
          <w:p w14:paraId="195D7D8F" w14:textId="77777777" w:rsidR="00277A7C" w:rsidRPr="008B2E52" w:rsidRDefault="00277A7C" w:rsidP="00277A7C">
            <w:pPr>
              <w:jc w:val="center"/>
            </w:pPr>
          </w:p>
        </w:tc>
        <w:tc>
          <w:tcPr>
            <w:tcW w:w="1715" w:type="dxa"/>
            <w:tcBorders>
              <w:top w:val="single" w:sz="2" w:space="0" w:color="auto"/>
            </w:tcBorders>
            <w:vAlign w:val="bottom"/>
          </w:tcPr>
          <w:p w14:paraId="32A6A5B3" w14:textId="52069E0A" w:rsidR="00277A7C" w:rsidRDefault="00277A7C" w:rsidP="00277A7C">
            <w:pPr>
              <w:jc w:val="center"/>
            </w:pPr>
            <w:r>
              <w:t>Generatorski</w:t>
            </w:r>
            <w:r w:rsidRPr="00692700">
              <w:rPr>
                <w:b/>
                <w:bCs/>
                <w:u w:val="single"/>
              </w:rPr>
              <w:t xml:space="preserve"> standard </w:t>
            </w:r>
            <w:r w:rsidRPr="00277A7C">
              <w:rPr>
                <w:b/>
                <w:bCs/>
                <w:u w:val="single"/>
              </w:rPr>
              <w:t>IEC/IEEE 62271-37-013</w:t>
            </w:r>
            <w:r>
              <w:t xml:space="preserve">, vakuumski, na </w:t>
            </w:r>
            <w:proofErr w:type="spellStart"/>
            <w:r>
              <w:t>izvlačljivem</w:t>
            </w:r>
            <w:proofErr w:type="spellEnd"/>
            <w:r>
              <w:t xml:space="preserve"> vozičku, </w:t>
            </w:r>
          </w:p>
        </w:tc>
        <w:tc>
          <w:tcPr>
            <w:tcW w:w="1796" w:type="dxa"/>
            <w:tcBorders>
              <w:top w:val="single" w:sz="2" w:space="0" w:color="auto"/>
            </w:tcBorders>
          </w:tcPr>
          <w:p w14:paraId="3E2F9A32" w14:textId="77777777" w:rsidR="00277A7C" w:rsidRPr="008B2E52" w:rsidRDefault="00277A7C" w:rsidP="00277A7C">
            <w:pPr>
              <w:jc w:val="center"/>
            </w:pPr>
          </w:p>
        </w:tc>
      </w:tr>
      <w:tr w:rsidR="00FC0D08" w:rsidRPr="008B2E52" w14:paraId="42351A3A" w14:textId="77777777" w:rsidTr="002637CC">
        <w:tc>
          <w:tcPr>
            <w:tcW w:w="674" w:type="dxa"/>
          </w:tcPr>
          <w:p w14:paraId="7CE95322" w14:textId="44A0E21F" w:rsidR="00FC0D08" w:rsidRPr="008B2E52" w:rsidRDefault="00277A7C" w:rsidP="00FC0D08">
            <w:pPr>
              <w:jc w:val="right"/>
            </w:pPr>
            <w:r>
              <w:t>8</w:t>
            </w:r>
          </w:p>
        </w:tc>
        <w:tc>
          <w:tcPr>
            <w:tcW w:w="4023" w:type="dxa"/>
            <w:vAlign w:val="bottom"/>
          </w:tcPr>
          <w:p w14:paraId="1E274A32" w14:textId="77777777" w:rsidR="00FC0D08" w:rsidRPr="008B2E52" w:rsidRDefault="00FC0D08" w:rsidP="00FC0D08">
            <w:r>
              <w:t>P</w:t>
            </w:r>
            <w:r w:rsidRPr="008B2E52">
              <w:t>ogon odklopnika</w:t>
            </w:r>
          </w:p>
        </w:tc>
        <w:tc>
          <w:tcPr>
            <w:tcW w:w="982" w:type="dxa"/>
            <w:vAlign w:val="bottom"/>
          </w:tcPr>
          <w:p w14:paraId="645629F7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894E5B6" w14:textId="77777777" w:rsidR="00FC0D08" w:rsidRPr="008B2E52" w:rsidRDefault="00FC0D08" w:rsidP="00FC0D08">
            <w:pPr>
              <w:jc w:val="center"/>
            </w:pPr>
            <w:proofErr w:type="spellStart"/>
            <w:r w:rsidRPr="008B2E52">
              <w:t>elektromot</w:t>
            </w:r>
            <w:proofErr w:type="spellEnd"/>
            <w:r w:rsidRPr="008B2E52">
              <w:t>.</w:t>
            </w:r>
          </w:p>
        </w:tc>
        <w:tc>
          <w:tcPr>
            <w:tcW w:w="1796" w:type="dxa"/>
          </w:tcPr>
          <w:p w14:paraId="633D500E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1CB7516E" w14:textId="77777777" w:rsidTr="002637CC">
        <w:tc>
          <w:tcPr>
            <w:tcW w:w="674" w:type="dxa"/>
          </w:tcPr>
          <w:p w14:paraId="0A3C078E" w14:textId="1DA829D2" w:rsidR="00FC0D08" w:rsidRPr="008B2E52" w:rsidRDefault="00277A7C" w:rsidP="00FC0D08">
            <w:pPr>
              <w:jc w:val="right"/>
            </w:pPr>
            <w:r>
              <w:t>9</w:t>
            </w:r>
          </w:p>
        </w:tc>
        <w:tc>
          <w:tcPr>
            <w:tcW w:w="4023" w:type="dxa"/>
            <w:vAlign w:val="bottom"/>
          </w:tcPr>
          <w:p w14:paraId="3BFA75F4" w14:textId="77777777" w:rsidR="00FC0D08" w:rsidRPr="008B2E52" w:rsidRDefault="00FC0D08" w:rsidP="00FC0D08">
            <w:r>
              <w:t>P</w:t>
            </w:r>
            <w:r w:rsidRPr="008B2E52">
              <w:t>ogonska napetost odklopnika</w:t>
            </w:r>
          </w:p>
        </w:tc>
        <w:tc>
          <w:tcPr>
            <w:tcW w:w="982" w:type="dxa"/>
            <w:vAlign w:val="bottom"/>
          </w:tcPr>
          <w:p w14:paraId="128BE14B" w14:textId="77777777" w:rsidR="00FC0D08" w:rsidRPr="008B2E52" w:rsidRDefault="00FC0D08" w:rsidP="00FC0D08">
            <w:pPr>
              <w:jc w:val="center"/>
            </w:pPr>
            <w:r>
              <w:t>V DC</w:t>
            </w:r>
          </w:p>
        </w:tc>
        <w:tc>
          <w:tcPr>
            <w:tcW w:w="1715" w:type="dxa"/>
            <w:vAlign w:val="bottom"/>
          </w:tcPr>
          <w:p w14:paraId="1B4EB0F2" w14:textId="2566B7C3" w:rsidR="00FC0D08" w:rsidRPr="008B2E52" w:rsidRDefault="00277A7C" w:rsidP="00FC0D08">
            <w:pPr>
              <w:jc w:val="center"/>
            </w:pPr>
            <w:r>
              <w:t>22</w:t>
            </w:r>
            <w:r w:rsidR="00FC0D08" w:rsidRPr="008B2E52">
              <w:t>0</w:t>
            </w:r>
          </w:p>
        </w:tc>
        <w:tc>
          <w:tcPr>
            <w:tcW w:w="1796" w:type="dxa"/>
          </w:tcPr>
          <w:p w14:paraId="34E6FE52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6105B714" w14:textId="77777777" w:rsidTr="002637CC">
        <w:tc>
          <w:tcPr>
            <w:tcW w:w="674" w:type="dxa"/>
          </w:tcPr>
          <w:p w14:paraId="3FBBA0EF" w14:textId="121DFBC3" w:rsidR="00FC0D08" w:rsidRPr="008B2E52" w:rsidRDefault="00FC0D08" w:rsidP="00FC0D08">
            <w:pPr>
              <w:jc w:val="right"/>
            </w:pPr>
            <w:r>
              <w:t>1</w:t>
            </w:r>
            <w:r w:rsidR="00277A7C">
              <w:t>0</w:t>
            </w:r>
          </w:p>
        </w:tc>
        <w:tc>
          <w:tcPr>
            <w:tcW w:w="4023" w:type="dxa"/>
            <w:vAlign w:val="bottom"/>
          </w:tcPr>
          <w:p w14:paraId="1C19BE9A" w14:textId="77777777" w:rsidR="00FC0D08" w:rsidRPr="008B2E52" w:rsidRDefault="00FC0D08" w:rsidP="00FC0D08">
            <w:r>
              <w:t>Š</w:t>
            </w:r>
            <w:r w:rsidRPr="008B2E52">
              <w:t>tevilo vklopnih tuljav</w:t>
            </w:r>
          </w:p>
        </w:tc>
        <w:tc>
          <w:tcPr>
            <w:tcW w:w="982" w:type="dxa"/>
            <w:vAlign w:val="bottom"/>
          </w:tcPr>
          <w:p w14:paraId="22B1E241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D4195F5" w14:textId="77777777" w:rsidR="00FC0D08" w:rsidRPr="008B2E52" w:rsidRDefault="00FC0D08" w:rsidP="00FC0D08">
            <w:pPr>
              <w:jc w:val="center"/>
            </w:pPr>
            <w:r w:rsidRPr="008B2E52">
              <w:t>1</w:t>
            </w:r>
          </w:p>
        </w:tc>
        <w:tc>
          <w:tcPr>
            <w:tcW w:w="1796" w:type="dxa"/>
          </w:tcPr>
          <w:p w14:paraId="78229046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23085464" w14:textId="77777777" w:rsidTr="002637CC">
        <w:tc>
          <w:tcPr>
            <w:tcW w:w="674" w:type="dxa"/>
          </w:tcPr>
          <w:p w14:paraId="334D589A" w14:textId="541D999F" w:rsidR="00FC0D08" w:rsidRPr="008B2E52" w:rsidRDefault="00FC0D08" w:rsidP="00FC0D08">
            <w:pPr>
              <w:jc w:val="right"/>
            </w:pPr>
            <w:r>
              <w:t>1</w:t>
            </w:r>
            <w:r w:rsidR="00277A7C">
              <w:t>1</w:t>
            </w:r>
          </w:p>
        </w:tc>
        <w:tc>
          <w:tcPr>
            <w:tcW w:w="4023" w:type="dxa"/>
            <w:vAlign w:val="bottom"/>
          </w:tcPr>
          <w:p w14:paraId="394CD9B9" w14:textId="77777777" w:rsidR="00FC0D08" w:rsidRPr="008B2E52" w:rsidRDefault="00FC0D08" w:rsidP="00FC0D08">
            <w:r>
              <w:t>Š</w:t>
            </w:r>
            <w:r w:rsidRPr="008B2E52">
              <w:t>tevilo izklopnih tuljav</w:t>
            </w:r>
          </w:p>
        </w:tc>
        <w:tc>
          <w:tcPr>
            <w:tcW w:w="982" w:type="dxa"/>
            <w:vAlign w:val="bottom"/>
          </w:tcPr>
          <w:p w14:paraId="54495683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C88C44C" w14:textId="77777777" w:rsidR="00FC0D08" w:rsidRPr="008B2E52" w:rsidRDefault="00FC0D08" w:rsidP="00FC0D08">
            <w:pPr>
              <w:jc w:val="center"/>
            </w:pPr>
            <w:r w:rsidRPr="008B2E52">
              <w:t>2</w:t>
            </w:r>
          </w:p>
        </w:tc>
        <w:tc>
          <w:tcPr>
            <w:tcW w:w="1796" w:type="dxa"/>
          </w:tcPr>
          <w:p w14:paraId="45DF4FE1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52585B4A" w14:textId="77777777" w:rsidTr="002637CC">
        <w:tc>
          <w:tcPr>
            <w:tcW w:w="674" w:type="dxa"/>
          </w:tcPr>
          <w:p w14:paraId="119A3827" w14:textId="2C4F49C1" w:rsidR="00277A7C" w:rsidRPr="008B2E52" w:rsidRDefault="00FC0D08" w:rsidP="00277A7C">
            <w:pPr>
              <w:jc w:val="right"/>
            </w:pPr>
            <w:r>
              <w:t>1</w:t>
            </w:r>
            <w:r w:rsidR="00277A7C">
              <w:t>2</w:t>
            </w:r>
          </w:p>
        </w:tc>
        <w:tc>
          <w:tcPr>
            <w:tcW w:w="4023" w:type="dxa"/>
            <w:vAlign w:val="bottom"/>
          </w:tcPr>
          <w:p w14:paraId="6468F001" w14:textId="77777777" w:rsidR="00FC0D08" w:rsidRDefault="00FC0D08" w:rsidP="00FC0D08">
            <w:proofErr w:type="spellStart"/>
            <w:r>
              <w:t>Podnapetostna</w:t>
            </w:r>
            <w:proofErr w:type="spellEnd"/>
            <w:r>
              <w:t xml:space="preserve"> tuljava v =AKA02</w:t>
            </w:r>
          </w:p>
        </w:tc>
        <w:tc>
          <w:tcPr>
            <w:tcW w:w="982" w:type="dxa"/>
            <w:vAlign w:val="bottom"/>
          </w:tcPr>
          <w:p w14:paraId="28CC4D47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0BD5A62" w14:textId="77777777" w:rsidR="00FC0D08" w:rsidRPr="008B2E52" w:rsidRDefault="00FC0D08" w:rsidP="00FC0D08">
            <w:pPr>
              <w:jc w:val="center"/>
            </w:pPr>
            <w:r>
              <w:t>1</w:t>
            </w:r>
          </w:p>
        </w:tc>
        <w:tc>
          <w:tcPr>
            <w:tcW w:w="1796" w:type="dxa"/>
          </w:tcPr>
          <w:p w14:paraId="3B414748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7CCEA686" w14:textId="77777777" w:rsidTr="002637CC">
        <w:tc>
          <w:tcPr>
            <w:tcW w:w="674" w:type="dxa"/>
          </w:tcPr>
          <w:p w14:paraId="22B30053" w14:textId="72B0B320" w:rsidR="00FC0D08" w:rsidRPr="008B2E52" w:rsidRDefault="00FC0D08" w:rsidP="00FC0D08">
            <w:pPr>
              <w:jc w:val="right"/>
            </w:pPr>
            <w:r>
              <w:t>1</w:t>
            </w:r>
            <w:r w:rsidR="00277A7C">
              <w:t>3</w:t>
            </w:r>
          </w:p>
        </w:tc>
        <w:tc>
          <w:tcPr>
            <w:tcW w:w="4023" w:type="dxa"/>
            <w:vAlign w:val="bottom"/>
          </w:tcPr>
          <w:p w14:paraId="48202CD8" w14:textId="77777777" w:rsidR="00FC0D08" w:rsidRPr="008B2E52" w:rsidRDefault="00FC0D08" w:rsidP="00FC0D08">
            <w:r>
              <w:t>N</w:t>
            </w:r>
            <w:r w:rsidRPr="008B2E52">
              <w:t>apetost vklopnih in izklopnih tuljav</w:t>
            </w:r>
          </w:p>
        </w:tc>
        <w:tc>
          <w:tcPr>
            <w:tcW w:w="982" w:type="dxa"/>
            <w:vAlign w:val="bottom"/>
          </w:tcPr>
          <w:p w14:paraId="15653942" w14:textId="77777777" w:rsidR="00FC0D08" w:rsidRPr="008B2E52" w:rsidRDefault="00FC0D08" w:rsidP="00FC0D08">
            <w:pPr>
              <w:jc w:val="center"/>
            </w:pPr>
            <w:r w:rsidRPr="008B2E52">
              <w:t>V DC</w:t>
            </w:r>
          </w:p>
        </w:tc>
        <w:tc>
          <w:tcPr>
            <w:tcW w:w="1715" w:type="dxa"/>
            <w:vAlign w:val="bottom"/>
          </w:tcPr>
          <w:p w14:paraId="675243D5" w14:textId="2DCACBCC" w:rsidR="00FC0D08" w:rsidRPr="008B2E52" w:rsidRDefault="00277A7C" w:rsidP="00FC0D08">
            <w:pPr>
              <w:jc w:val="center"/>
            </w:pPr>
            <w:r>
              <w:t>22</w:t>
            </w:r>
            <w:r w:rsidR="00FC0D08" w:rsidRPr="008B2E52">
              <w:t>0</w:t>
            </w:r>
          </w:p>
        </w:tc>
        <w:tc>
          <w:tcPr>
            <w:tcW w:w="1796" w:type="dxa"/>
          </w:tcPr>
          <w:p w14:paraId="5A013EAF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0E885626" w14:textId="77777777" w:rsidTr="002637CC">
        <w:tc>
          <w:tcPr>
            <w:tcW w:w="674" w:type="dxa"/>
          </w:tcPr>
          <w:p w14:paraId="1ED7528D" w14:textId="21F0E90B" w:rsidR="00FC0D08" w:rsidRPr="008B2E52" w:rsidRDefault="00FC0D08" w:rsidP="00FC0D08">
            <w:pPr>
              <w:jc w:val="right"/>
            </w:pPr>
            <w:r>
              <w:t>1</w:t>
            </w:r>
            <w:r w:rsidR="00277A7C">
              <w:t>4</w:t>
            </w:r>
          </w:p>
        </w:tc>
        <w:tc>
          <w:tcPr>
            <w:tcW w:w="4023" w:type="dxa"/>
            <w:vAlign w:val="bottom"/>
          </w:tcPr>
          <w:p w14:paraId="4586A60B" w14:textId="77777777" w:rsidR="00FC0D08" w:rsidRPr="008B2E52" w:rsidRDefault="00FC0D08" w:rsidP="00FC0D08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NO kontaktov</w:t>
            </w:r>
          </w:p>
        </w:tc>
        <w:tc>
          <w:tcPr>
            <w:tcW w:w="982" w:type="dxa"/>
            <w:vAlign w:val="bottom"/>
          </w:tcPr>
          <w:p w14:paraId="599CBE06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D32D7B3" w14:textId="77777777" w:rsidR="00FC0D08" w:rsidRPr="008B2E52" w:rsidRDefault="00FC0D08" w:rsidP="00FC0D08">
            <w:pPr>
              <w:jc w:val="center"/>
            </w:pPr>
            <w:r>
              <w:t>8</w:t>
            </w:r>
          </w:p>
        </w:tc>
        <w:tc>
          <w:tcPr>
            <w:tcW w:w="1796" w:type="dxa"/>
          </w:tcPr>
          <w:p w14:paraId="5289E0F7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5097DE51" w14:textId="77777777" w:rsidTr="002637CC">
        <w:tc>
          <w:tcPr>
            <w:tcW w:w="674" w:type="dxa"/>
          </w:tcPr>
          <w:p w14:paraId="1F5DB14B" w14:textId="69FC3686" w:rsidR="00FC0D08" w:rsidRDefault="00FC0D08" w:rsidP="00FC0D08">
            <w:pPr>
              <w:jc w:val="right"/>
            </w:pPr>
            <w:r>
              <w:t>1</w:t>
            </w:r>
            <w:r w:rsidR="00277A7C">
              <w:t>5</w:t>
            </w:r>
          </w:p>
        </w:tc>
        <w:tc>
          <w:tcPr>
            <w:tcW w:w="4023" w:type="dxa"/>
            <w:vAlign w:val="bottom"/>
          </w:tcPr>
          <w:p w14:paraId="68675AA4" w14:textId="77777777" w:rsidR="00FC0D08" w:rsidRPr="008B2E52" w:rsidRDefault="00FC0D08" w:rsidP="00FC0D08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NC kontaktov</w:t>
            </w:r>
          </w:p>
        </w:tc>
        <w:tc>
          <w:tcPr>
            <w:tcW w:w="982" w:type="dxa"/>
            <w:vAlign w:val="bottom"/>
          </w:tcPr>
          <w:p w14:paraId="600D41F5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7A841EC" w14:textId="7354FD0B" w:rsidR="00FC0D08" w:rsidRPr="008B2E52" w:rsidRDefault="00CA37D8" w:rsidP="00FC0D08">
            <w:pPr>
              <w:jc w:val="center"/>
            </w:pPr>
            <w:r>
              <w:t>8</w:t>
            </w:r>
          </w:p>
        </w:tc>
        <w:tc>
          <w:tcPr>
            <w:tcW w:w="1796" w:type="dxa"/>
          </w:tcPr>
          <w:p w14:paraId="0CF5E67C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284C3B99" w14:textId="77777777" w:rsidTr="002637CC">
        <w:tc>
          <w:tcPr>
            <w:tcW w:w="674" w:type="dxa"/>
          </w:tcPr>
          <w:p w14:paraId="6D3896E6" w14:textId="10AB40D5" w:rsidR="00FC0D08" w:rsidRDefault="00FC0D08" w:rsidP="00FC0D08">
            <w:pPr>
              <w:jc w:val="right"/>
            </w:pPr>
            <w:r>
              <w:t>1</w:t>
            </w:r>
            <w:r w:rsidR="00277A7C">
              <w:t>6</w:t>
            </w:r>
          </w:p>
        </w:tc>
        <w:tc>
          <w:tcPr>
            <w:tcW w:w="4023" w:type="dxa"/>
            <w:vAlign w:val="bottom"/>
          </w:tcPr>
          <w:p w14:paraId="2F01EEB7" w14:textId="77777777" w:rsidR="00FC0D08" w:rsidRPr="008B2E52" w:rsidRDefault="00FC0D08" w:rsidP="00FC0D08">
            <w:r>
              <w:t>Š</w:t>
            </w:r>
            <w:r w:rsidRPr="008B2E52">
              <w:t>tevilo trenutnih kontaktov</w:t>
            </w:r>
          </w:p>
        </w:tc>
        <w:tc>
          <w:tcPr>
            <w:tcW w:w="982" w:type="dxa"/>
            <w:vAlign w:val="bottom"/>
          </w:tcPr>
          <w:p w14:paraId="782FB160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8B4BA57" w14:textId="77777777" w:rsidR="00FC0D08" w:rsidRPr="008B2E52" w:rsidRDefault="00FC0D08" w:rsidP="00FC0D08">
            <w:pPr>
              <w:jc w:val="center"/>
            </w:pPr>
            <w:r w:rsidRPr="008B2E52">
              <w:t>1</w:t>
            </w:r>
          </w:p>
        </w:tc>
        <w:tc>
          <w:tcPr>
            <w:tcW w:w="1796" w:type="dxa"/>
          </w:tcPr>
          <w:p w14:paraId="285D8F39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58E95B61" w14:textId="77777777" w:rsidTr="002637CC">
        <w:tc>
          <w:tcPr>
            <w:tcW w:w="674" w:type="dxa"/>
          </w:tcPr>
          <w:p w14:paraId="0F9737C6" w14:textId="6104ACC7" w:rsidR="00FC0D08" w:rsidRDefault="00FC0D08" w:rsidP="00FC0D08">
            <w:pPr>
              <w:jc w:val="right"/>
            </w:pPr>
            <w:r>
              <w:t>1</w:t>
            </w:r>
            <w:r w:rsidR="00277A7C">
              <w:t>7</w:t>
            </w:r>
          </w:p>
        </w:tc>
        <w:tc>
          <w:tcPr>
            <w:tcW w:w="4023" w:type="dxa"/>
            <w:vAlign w:val="bottom"/>
          </w:tcPr>
          <w:p w14:paraId="37435C94" w14:textId="77777777" w:rsidR="00FC0D08" w:rsidRPr="008B2E52" w:rsidRDefault="00FC0D08" w:rsidP="00FC0D08">
            <w:r>
              <w:t>N</w:t>
            </w:r>
            <w:r w:rsidRPr="008B2E52">
              <w:t>azivna napetost kontaktov</w:t>
            </w:r>
          </w:p>
        </w:tc>
        <w:tc>
          <w:tcPr>
            <w:tcW w:w="982" w:type="dxa"/>
            <w:vAlign w:val="bottom"/>
          </w:tcPr>
          <w:p w14:paraId="2E4375B4" w14:textId="77777777" w:rsidR="00FC0D08" w:rsidRPr="008B2E52" w:rsidRDefault="00FC0D08" w:rsidP="00FC0D08">
            <w:pPr>
              <w:jc w:val="center"/>
            </w:pPr>
            <w:r w:rsidRPr="008B2E52">
              <w:t>V DC</w:t>
            </w:r>
          </w:p>
        </w:tc>
        <w:tc>
          <w:tcPr>
            <w:tcW w:w="1715" w:type="dxa"/>
            <w:vAlign w:val="bottom"/>
          </w:tcPr>
          <w:p w14:paraId="6D074F5B" w14:textId="34C645DE" w:rsidR="00FC0D08" w:rsidRPr="008B2E52" w:rsidRDefault="00277A7C" w:rsidP="00FC0D08">
            <w:pPr>
              <w:jc w:val="center"/>
            </w:pPr>
            <w:r>
              <w:t>22</w:t>
            </w:r>
            <w:r w:rsidR="00FC0D08" w:rsidRPr="008B2E52">
              <w:t>0</w:t>
            </w:r>
          </w:p>
        </w:tc>
        <w:tc>
          <w:tcPr>
            <w:tcW w:w="1796" w:type="dxa"/>
          </w:tcPr>
          <w:p w14:paraId="4C7C5583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6B2C091C" w14:textId="77777777" w:rsidTr="002637CC">
        <w:tc>
          <w:tcPr>
            <w:tcW w:w="674" w:type="dxa"/>
          </w:tcPr>
          <w:p w14:paraId="0B637B72" w14:textId="44CC9A7C" w:rsidR="00FC0D08" w:rsidRDefault="00FC0D08" w:rsidP="00FC0D08">
            <w:pPr>
              <w:jc w:val="right"/>
            </w:pPr>
            <w:r>
              <w:t>1</w:t>
            </w:r>
            <w:r w:rsidR="00277A7C">
              <w:t>8</w:t>
            </w:r>
          </w:p>
        </w:tc>
        <w:tc>
          <w:tcPr>
            <w:tcW w:w="4023" w:type="dxa"/>
            <w:vAlign w:val="bottom"/>
          </w:tcPr>
          <w:p w14:paraId="02838AC7" w14:textId="77777777" w:rsidR="00FC0D08" w:rsidRPr="008B2E52" w:rsidRDefault="00FC0D08" w:rsidP="00FC0D08">
            <w:proofErr w:type="spellStart"/>
            <w:r>
              <w:t>K</w:t>
            </w:r>
            <w:r w:rsidRPr="008B2E52">
              <w:t>onektor</w:t>
            </w:r>
            <w:proofErr w:type="spellEnd"/>
            <w:r w:rsidRPr="008B2E52">
              <w:t xml:space="preserve"> za povezavo z odklopnikom</w:t>
            </w:r>
          </w:p>
        </w:tc>
        <w:tc>
          <w:tcPr>
            <w:tcW w:w="982" w:type="dxa"/>
            <w:vAlign w:val="bottom"/>
          </w:tcPr>
          <w:p w14:paraId="0B6F96EA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2FD3F57" w14:textId="77777777" w:rsidR="00FC0D08" w:rsidRPr="008B2E52" w:rsidRDefault="00FC0D08" w:rsidP="00FC0D08">
            <w:pPr>
              <w:jc w:val="center"/>
            </w:pPr>
            <w:r w:rsidRPr="008B2E52">
              <w:t>DA</w:t>
            </w:r>
          </w:p>
        </w:tc>
        <w:tc>
          <w:tcPr>
            <w:tcW w:w="1796" w:type="dxa"/>
          </w:tcPr>
          <w:p w14:paraId="5873BD25" w14:textId="77777777" w:rsidR="00FC0D08" w:rsidRPr="008B2E52" w:rsidRDefault="00FC0D08" w:rsidP="00FC0D08">
            <w:pPr>
              <w:jc w:val="center"/>
            </w:pPr>
          </w:p>
        </w:tc>
      </w:tr>
      <w:tr w:rsidR="00FC0D08" w:rsidRPr="008B2E52" w14:paraId="142BF9FE" w14:textId="77777777" w:rsidTr="002637CC">
        <w:tc>
          <w:tcPr>
            <w:tcW w:w="674" w:type="dxa"/>
          </w:tcPr>
          <w:p w14:paraId="13665AC1" w14:textId="15506533" w:rsidR="00FC0D08" w:rsidRPr="009141BE" w:rsidRDefault="00277A7C" w:rsidP="00FC0D08">
            <w:pPr>
              <w:jc w:val="right"/>
            </w:pPr>
            <w:r>
              <w:t>19</w:t>
            </w:r>
          </w:p>
        </w:tc>
        <w:tc>
          <w:tcPr>
            <w:tcW w:w="4023" w:type="dxa"/>
            <w:vAlign w:val="bottom"/>
          </w:tcPr>
          <w:p w14:paraId="58B46106" w14:textId="77777777" w:rsidR="00FC0D08" w:rsidRPr="008B2E52" w:rsidRDefault="00FC0D08" w:rsidP="00FC0D08">
            <w:r>
              <w:t>R</w:t>
            </w:r>
            <w:r w:rsidRPr="008B2E52">
              <w:t>očni vklop in izklop odklopnika</w:t>
            </w:r>
          </w:p>
        </w:tc>
        <w:tc>
          <w:tcPr>
            <w:tcW w:w="982" w:type="dxa"/>
            <w:vAlign w:val="bottom"/>
          </w:tcPr>
          <w:p w14:paraId="1AFB04E4" w14:textId="77777777" w:rsidR="00FC0D08" w:rsidRPr="008B2E52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AF74CE9" w14:textId="77777777" w:rsidR="00FC0D08" w:rsidRPr="008B2E52" w:rsidRDefault="00FC0D08" w:rsidP="00FC0D08">
            <w:pPr>
              <w:jc w:val="center"/>
            </w:pPr>
            <w:r w:rsidRPr="008B2E52">
              <w:t>DA</w:t>
            </w:r>
          </w:p>
        </w:tc>
        <w:tc>
          <w:tcPr>
            <w:tcW w:w="1796" w:type="dxa"/>
          </w:tcPr>
          <w:p w14:paraId="6C4E5551" w14:textId="77777777" w:rsidR="00FC0D08" w:rsidRPr="008B2E52" w:rsidRDefault="00FC0D08" w:rsidP="00FC0D08">
            <w:pPr>
              <w:jc w:val="center"/>
            </w:pPr>
          </w:p>
        </w:tc>
      </w:tr>
      <w:tr w:rsidR="00FC0D08" w:rsidRPr="009141BE" w14:paraId="1E6AF8F2" w14:textId="77777777" w:rsidTr="002637CC">
        <w:tc>
          <w:tcPr>
            <w:tcW w:w="674" w:type="dxa"/>
          </w:tcPr>
          <w:p w14:paraId="76223899" w14:textId="675C869A" w:rsidR="00FC0D08" w:rsidRPr="00AD2466" w:rsidRDefault="00FC0D08" w:rsidP="00FC0D08">
            <w:pPr>
              <w:jc w:val="right"/>
            </w:pPr>
            <w:r w:rsidRPr="00AD2466">
              <w:t>2</w:t>
            </w:r>
            <w:r w:rsidR="00277A7C">
              <w:t>0</w:t>
            </w:r>
          </w:p>
        </w:tc>
        <w:tc>
          <w:tcPr>
            <w:tcW w:w="4023" w:type="dxa"/>
            <w:vAlign w:val="bottom"/>
          </w:tcPr>
          <w:p w14:paraId="19E22FAF" w14:textId="77777777" w:rsidR="00FC0D08" w:rsidRPr="009141BE" w:rsidRDefault="00FC0D08" w:rsidP="00FC0D08">
            <w:r w:rsidRPr="009141BE">
              <w:t>Zaliti poli (</w:t>
            </w:r>
            <w:proofErr w:type="spellStart"/>
            <w:r w:rsidRPr="009141BE">
              <w:t>Embedded</w:t>
            </w:r>
            <w:proofErr w:type="spellEnd"/>
            <w:r w:rsidRPr="009141BE">
              <w:t xml:space="preserve"> pole)</w:t>
            </w:r>
          </w:p>
        </w:tc>
        <w:tc>
          <w:tcPr>
            <w:tcW w:w="982" w:type="dxa"/>
            <w:vAlign w:val="bottom"/>
          </w:tcPr>
          <w:p w14:paraId="154C07D8" w14:textId="77777777" w:rsidR="00FC0D08" w:rsidRPr="009141BE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0D5B6F2" w14:textId="77777777" w:rsidR="00FC0D08" w:rsidRPr="009141BE" w:rsidRDefault="00FC0D08" w:rsidP="00FC0D08">
            <w:pPr>
              <w:jc w:val="center"/>
            </w:pPr>
            <w:r w:rsidRPr="009141BE">
              <w:t>DA</w:t>
            </w:r>
          </w:p>
        </w:tc>
        <w:tc>
          <w:tcPr>
            <w:tcW w:w="1796" w:type="dxa"/>
          </w:tcPr>
          <w:p w14:paraId="41D834B6" w14:textId="77777777" w:rsidR="00FC0D08" w:rsidRPr="009141BE" w:rsidRDefault="00FC0D08" w:rsidP="00FC0D08">
            <w:pPr>
              <w:jc w:val="center"/>
            </w:pPr>
          </w:p>
        </w:tc>
      </w:tr>
      <w:tr w:rsidR="00FC0D08" w:rsidRPr="009141BE" w14:paraId="34DC2478" w14:textId="77777777" w:rsidTr="002637CC">
        <w:tc>
          <w:tcPr>
            <w:tcW w:w="674" w:type="dxa"/>
          </w:tcPr>
          <w:p w14:paraId="08DD12B1" w14:textId="2A833D2E" w:rsidR="00FC0D08" w:rsidRPr="00ED689A" w:rsidRDefault="00FC0D08" w:rsidP="00FC0D08">
            <w:pPr>
              <w:jc w:val="right"/>
            </w:pPr>
            <w:r w:rsidRPr="00ED689A">
              <w:lastRenderedPageBreak/>
              <w:t>2</w:t>
            </w:r>
            <w:r w:rsidR="00277A7C">
              <w:t>1</w:t>
            </w:r>
          </w:p>
        </w:tc>
        <w:tc>
          <w:tcPr>
            <w:tcW w:w="4023" w:type="dxa"/>
            <w:vAlign w:val="bottom"/>
          </w:tcPr>
          <w:p w14:paraId="2422BB50" w14:textId="77777777" w:rsidR="00FC0D08" w:rsidRPr="00AD2466" w:rsidRDefault="00FC0D08" w:rsidP="00FC0D08">
            <w:r w:rsidRPr="00AD2466">
              <w:t>Število izklopov pri nazivnem toku</w:t>
            </w:r>
          </w:p>
        </w:tc>
        <w:tc>
          <w:tcPr>
            <w:tcW w:w="982" w:type="dxa"/>
            <w:vAlign w:val="bottom"/>
          </w:tcPr>
          <w:p w14:paraId="6378A994" w14:textId="77777777" w:rsidR="00FC0D08" w:rsidRPr="00AD2466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70E717A" w14:textId="51300DC3" w:rsidR="00FC0D08" w:rsidRPr="00AD2466" w:rsidRDefault="00FC0D08" w:rsidP="00FC0D08">
            <w:pPr>
              <w:jc w:val="center"/>
            </w:pPr>
            <w:r>
              <w:t>3</w:t>
            </w:r>
            <w:r w:rsidRPr="00AD2466">
              <w:t>0.000</w:t>
            </w:r>
          </w:p>
        </w:tc>
        <w:tc>
          <w:tcPr>
            <w:tcW w:w="1796" w:type="dxa"/>
          </w:tcPr>
          <w:p w14:paraId="70241F92" w14:textId="77777777" w:rsidR="00FC0D08" w:rsidRPr="009141BE" w:rsidRDefault="00FC0D08" w:rsidP="00FC0D08">
            <w:pPr>
              <w:jc w:val="center"/>
            </w:pPr>
          </w:p>
        </w:tc>
      </w:tr>
      <w:tr w:rsidR="00FC0D08" w:rsidRPr="008B2E52" w14:paraId="779E590E" w14:textId="77777777" w:rsidTr="002637CC">
        <w:tc>
          <w:tcPr>
            <w:tcW w:w="674" w:type="dxa"/>
          </w:tcPr>
          <w:p w14:paraId="7C6FCFF4" w14:textId="17802205" w:rsidR="00FC0D08" w:rsidRPr="00ED689A" w:rsidRDefault="00FC0D08" w:rsidP="00FC0D08">
            <w:pPr>
              <w:jc w:val="right"/>
            </w:pPr>
            <w:r w:rsidRPr="00ED689A">
              <w:t>2</w:t>
            </w:r>
            <w:r w:rsidR="00277A7C">
              <w:t>2</w:t>
            </w:r>
          </w:p>
        </w:tc>
        <w:tc>
          <w:tcPr>
            <w:tcW w:w="4023" w:type="dxa"/>
            <w:vAlign w:val="bottom"/>
          </w:tcPr>
          <w:p w14:paraId="6889C4F7" w14:textId="77777777" w:rsidR="00FC0D08" w:rsidRPr="00ED689A" w:rsidRDefault="00FC0D08" w:rsidP="00FC0D08">
            <w:r w:rsidRPr="00ED689A">
              <w:t>Število izklopov pri nazivnem kratkostičnem toku</w:t>
            </w:r>
          </w:p>
        </w:tc>
        <w:tc>
          <w:tcPr>
            <w:tcW w:w="982" w:type="dxa"/>
            <w:vAlign w:val="bottom"/>
          </w:tcPr>
          <w:p w14:paraId="0856255B" w14:textId="77777777" w:rsidR="00FC0D08" w:rsidRPr="00ED689A" w:rsidRDefault="00FC0D08" w:rsidP="00FC0D08">
            <w:pPr>
              <w:jc w:val="center"/>
            </w:pPr>
          </w:p>
        </w:tc>
        <w:tc>
          <w:tcPr>
            <w:tcW w:w="1715" w:type="dxa"/>
            <w:vAlign w:val="bottom"/>
          </w:tcPr>
          <w:p w14:paraId="6BE3BD91" w14:textId="2DD1CD71" w:rsidR="00FC0D08" w:rsidRPr="00ED689A" w:rsidRDefault="00FC0D08" w:rsidP="00FC0D08">
            <w:pPr>
              <w:jc w:val="center"/>
            </w:pPr>
            <w:r>
              <w:t xml:space="preserve">Min </w:t>
            </w:r>
            <w:r w:rsidRPr="00ED689A">
              <w:t>50</w:t>
            </w:r>
          </w:p>
        </w:tc>
        <w:tc>
          <w:tcPr>
            <w:tcW w:w="1796" w:type="dxa"/>
          </w:tcPr>
          <w:p w14:paraId="1AEC55A5" w14:textId="77777777" w:rsidR="00FC0D08" w:rsidRPr="008B2E52" w:rsidRDefault="00FC0D08" w:rsidP="00FC0D08">
            <w:pPr>
              <w:jc w:val="center"/>
            </w:pPr>
          </w:p>
        </w:tc>
      </w:tr>
    </w:tbl>
    <w:p w14:paraId="10CB5E2F" w14:textId="77777777" w:rsidR="00261CA1" w:rsidRDefault="00261CA1" w:rsidP="00261CA1">
      <w:pPr>
        <w:pStyle w:val="Heading2"/>
      </w:pPr>
      <w:bookmarkStart w:id="14" w:name="_Toc418495398"/>
      <w:bookmarkStart w:id="15" w:name="_Toc134613002"/>
      <w:r>
        <w:t>Voziček</w:t>
      </w:r>
      <w:bookmarkEnd w:id="14"/>
      <w:bookmarkEnd w:id="15"/>
    </w:p>
    <w:tbl>
      <w:tblPr>
        <w:tblW w:w="9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3"/>
        <w:gridCol w:w="982"/>
        <w:gridCol w:w="1715"/>
        <w:gridCol w:w="1796"/>
      </w:tblGrid>
      <w:tr w:rsidR="00261CA1" w:rsidRPr="008B2E52" w14:paraId="7F518C56" w14:textId="77777777" w:rsidTr="002637CC">
        <w:trPr>
          <w:tblHeader/>
        </w:trPr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4E8DA5C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40DD87B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236D774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CF43EC6" w14:textId="77777777" w:rsidR="00261CA1" w:rsidRPr="008B2E52" w:rsidRDefault="00261CA1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11936A1" w14:textId="77777777" w:rsidR="00261CA1" w:rsidRPr="008B2E52" w:rsidRDefault="00261CA1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261CA1" w:rsidRPr="008B2E52" w14:paraId="6904FC78" w14:textId="77777777" w:rsidTr="002637CC">
        <w:trPr>
          <w:trHeight w:val="191"/>
          <w:tblHeader/>
        </w:trPr>
        <w:tc>
          <w:tcPr>
            <w:tcW w:w="919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681B4E0" w14:textId="77777777" w:rsidR="00261CA1" w:rsidRPr="008B2E52" w:rsidRDefault="00261CA1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261CA1" w:rsidRPr="008B2E52" w14:paraId="052F353A" w14:textId="77777777" w:rsidTr="002637CC">
        <w:tc>
          <w:tcPr>
            <w:tcW w:w="674" w:type="dxa"/>
            <w:tcBorders>
              <w:left w:val="single" w:sz="12" w:space="0" w:color="auto"/>
            </w:tcBorders>
          </w:tcPr>
          <w:p w14:paraId="7F56749C" w14:textId="77777777" w:rsidR="00261CA1" w:rsidRPr="008B2E52" w:rsidRDefault="00261CA1" w:rsidP="002637CC">
            <w:pPr>
              <w:jc w:val="right"/>
            </w:pPr>
            <w:r>
              <w:t>1</w:t>
            </w:r>
          </w:p>
        </w:tc>
        <w:tc>
          <w:tcPr>
            <w:tcW w:w="4023" w:type="dxa"/>
            <w:vAlign w:val="bottom"/>
          </w:tcPr>
          <w:p w14:paraId="32C48FE4" w14:textId="77777777" w:rsidR="00261CA1" w:rsidRPr="008B2E52" w:rsidRDefault="00261CA1" w:rsidP="002637CC">
            <w:r>
              <w:t>N</w:t>
            </w:r>
            <w:r w:rsidRPr="008B2E52">
              <w:t>azivna napetost naprave</w:t>
            </w:r>
          </w:p>
        </w:tc>
        <w:tc>
          <w:tcPr>
            <w:tcW w:w="982" w:type="dxa"/>
            <w:vAlign w:val="bottom"/>
          </w:tcPr>
          <w:p w14:paraId="39D0E430" w14:textId="77777777" w:rsidR="00261CA1" w:rsidRPr="008B2E52" w:rsidRDefault="00261CA1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1DCECE6C" w14:textId="1E71A9E3" w:rsidR="00261CA1" w:rsidRPr="008B2E52" w:rsidRDefault="00261CA1" w:rsidP="002637CC">
            <w:pPr>
              <w:jc w:val="center"/>
            </w:pPr>
            <w:r>
              <w:t>1</w:t>
            </w:r>
            <w:r w:rsidR="002F317F">
              <w:t>2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14:paraId="21D1B591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0F2ABFF9" w14:textId="77777777" w:rsidTr="002637CC">
        <w:tc>
          <w:tcPr>
            <w:tcW w:w="674" w:type="dxa"/>
            <w:tcBorders>
              <w:left w:val="single" w:sz="12" w:space="0" w:color="auto"/>
            </w:tcBorders>
          </w:tcPr>
          <w:p w14:paraId="7F19925C" w14:textId="77777777" w:rsidR="00261CA1" w:rsidRPr="008B2E52" w:rsidRDefault="00261CA1" w:rsidP="002637CC">
            <w:pPr>
              <w:jc w:val="right"/>
            </w:pPr>
            <w:r>
              <w:t>2</w:t>
            </w:r>
          </w:p>
        </w:tc>
        <w:tc>
          <w:tcPr>
            <w:tcW w:w="4023" w:type="dxa"/>
            <w:vAlign w:val="bottom"/>
          </w:tcPr>
          <w:p w14:paraId="1310DEA4" w14:textId="77777777" w:rsidR="00261CA1" w:rsidRPr="008B2E52" w:rsidRDefault="00261CA1" w:rsidP="002637CC">
            <w:r>
              <w:t>N</w:t>
            </w:r>
            <w:r w:rsidRPr="008B2E52">
              <w:t>azivna stopnja izolacije</w:t>
            </w:r>
          </w:p>
        </w:tc>
        <w:tc>
          <w:tcPr>
            <w:tcW w:w="982" w:type="dxa"/>
            <w:vAlign w:val="bottom"/>
          </w:tcPr>
          <w:p w14:paraId="0939FFF1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11C632C" w14:textId="77777777" w:rsidR="00261CA1" w:rsidRPr="008B2E52" w:rsidRDefault="00261CA1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14:paraId="09153F51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7F374CB8" w14:textId="77777777" w:rsidTr="002637CC">
        <w:tc>
          <w:tcPr>
            <w:tcW w:w="674" w:type="dxa"/>
            <w:tcBorders>
              <w:left w:val="single" w:sz="12" w:space="0" w:color="auto"/>
            </w:tcBorders>
          </w:tcPr>
          <w:p w14:paraId="76137A1D" w14:textId="77777777" w:rsidR="00261CA1" w:rsidRPr="008B2E52" w:rsidRDefault="00261CA1" w:rsidP="002637CC">
            <w:pPr>
              <w:jc w:val="right"/>
            </w:pPr>
            <w:r>
              <w:t>3</w:t>
            </w:r>
          </w:p>
        </w:tc>
        <w:tc>
          <w:tcPr>
            <w:tcW w:w="4023" w:type="dxa"/>
            <w:vAlign w:val="bottom"/>
          </w:tcPr>
          <w:p w14:paraId="64408F63" w14:textId="77777777" w:rsidR="00261CA1" w:rsidRPr="008B2E52" w:rsidRDefault="00261CA1" w:rsidP="002637CC">
            <w:r>
              <w:t>N</w:t>
            </w:r>
            <w:r w:rsidRPr="008B2E52">
              <w:t>azivni tok</w:t>
            </w:r>
          </w:p>
        </w:tc>
        <w:tc>
          <w:tcPr>
            <w:tcW w:w="982" w:type="dxa"/>
            <w:vAlign w:val="bottom"/>
          </w:tcPr>
          <w:p w14:paraId="1BC9B5B0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44BE9EB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14:paraId="0F59B311" w14:textId="77777777" w:rsidR="00261CA1" w:rsidRPr="008B2E52" w:rsidRDefault="00261CA1" w:rsidP="002637CC">
            <w:pPr>
              <w:jc w:val="center"/>
            </w:pPr>
          </w:p>
        </w:tc>
      </w:tr>
      <w:tr w:rsidR="00277A7C" w:rsidRPr="008B2E52" w14:paraId="4295426F" w14:textId="77777777" w:rsidTr="002637CC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7871BDE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4D236" w14:textId="7AB1A2C8" w:rsidR="00277A7C" w:rsidRPr="008B2E52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=ALA01, =ALA02, =ALA03, =ALA04, =ALA05, =ALA14, =ALA15, =ALA16, =ALA17, =ALA18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15529" w14:textId="336F8AE0" w:rsidR="00277A7C" w:rsidRPr="008B2E52" w:rsidRDefault="00277A7C" w:rsidP="00277A7C">
            <w:pPr>
              <w:jc w:val="center"/>
            </w:pPr>
            <w:r w:rsidRPr="008B2E52">
              <w:t>A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CBCD2" w14:textId="0F82F194" w:rsidR="00277A7C" w:rsidRPr="008B2E52" w:rsidRDefault="00277A7C" w:rsidP="00277A7C">
            <w:pPr>
              <w:jc w:val="center"/>
            </w:pPr>
            <w:r w:rsidRPr="008B2E52">
              <w:t>≥</w:t>
            </w:r>
            <w:r>
              <w:t>1250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947D3D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6688C34B" w14:textId="77777777" w:rsidTr="002637CC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CE4E809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7B42" w14:textId="2D7A7D9A" w:rsidR="00277A7C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=ALA06, =ALA13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37295" w14:textId="4F3157AF" w:rsidR="00277A7C" w:rsidRDefault="00277A7C" w:rsidP="00277A7C">
            <w:pPr>
              <w:jc w:val="center"/>
            </w:pPr>
            <w:r>
              <w:t>A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FB5A5" w14:textId="32FDAD24" w:rsidR="00277A7C" w:rsidRDefault="00277A7C" w:rsidP="00277A7C">
            <w:pPr>
              <w:jc w:val="center"/>
            </w:pPr>
            <w:r>
              <w:t>≥2000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8238E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215BE4BF" w14:textId="77777777" w:rsidTr="002637CC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35AE31D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7B571" w14:textId="48E80C61" w:rsidR="00277A7C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=ALA07, =ALA09, =ALA12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64BB" w14:textId="092FB7F6" w:rsidR="00277A7C" w:rsidRDefault="00277A7C" w:rsidP="00277A7C">
            <w:pPr>
              <w:jc w:val="center"/>
            </w:pPr>
            <w:r>
              <w:t>A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D01A5" w14:textId="06B1203A" w:rsidR="00277A7C" w:rsidRDefault="00277A7C" w:rsidP="00277A7C">
            <w:pPr>
              <w:jc w:val="center"/>
            </w:pPr>
            <w:r>
              <w:t>≥3150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8506A0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76D81C12" w14:textId="77777777" w:rsidTr="002637CC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14:paraId="73227BC8" w14:textId="77777777" w:rsidR="00277A7C" w:rsidRPr="008B2E52" w:rsidRDefault="00277A7C" w:rsidP="00277A7C">
            <w:pPr>
              <w:jc w:val="right"/>
            </w:pPr>
            <w:r>
              <w:t>4</w:t>
            </w:r>
          </w:p>
        </w:tc>
        <w:tc>
          <w:tcPr>
            <w:tcW w:w="4023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0CF3913C" w14:textId="5F5A8599" w:rsidR="00277A7C" w:rsidRPr="008B2E52" w:rsidRDefault="00277A7C" w:rsidP="00277A7C">
            <w:r>
              <w:t>N</w:t>
            </w:r>
            <w:r w:rsidRPr="008B2E52">
              <w:t xml:space="preserve">azivni kratkotrajni zdržni tok </w:t>
            </w:r>
            <w:proofErr w:type="spellStart"/>
            <w:r w:rsidRPr="008B2E52">
              <w:t>I</w:t>
            </w:r>
            <w:r w:rsidRPr="008B2E52">
              <w:rPr>
                <w:vertAlign w:val="subscript"/>
              </w:rPr>
              <w:t>k</w:t>
            </w:r>
            <w:proofErr w:type="spellEnd"/>
            <w:r w:rsidRPr="008B2E52">
              <w:t xml:space="preserve"> (3 s) pri </w:t>
            </w:r>
            <w:r>
              <w:t>6,3</w:t>
            </w:r>
            <w:r w:rsidRPr="008B2E52">
              <w:t xml:space="preserve"> kV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77175BB9" w14:textId="3722B3CA" w:rsidR="00277A7C" w:rsidRPr="008B2E52" w:rsidRDefault="00277A7C" w:rsidP="00277A7C">
            <w:pPr>
              <w:jc w:val="center"/>
            </w:pPr>
            <w:proofErr w:type="spellStart"/>
            <w:r w:rsidRPr="008B2E52">
              <w:t>kA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5626B97F" w14:textId="56A7FFE7" w:rsidR="00277A7C" w:rsidRPr="008B2E52" w:rsidRDefault="00277A7C" w:rsidP="00277A7C">
            <w:pPr>
              <w:jc w:val="center"/>
            </w:pPr>
            <w:r>
              <w:t>≥50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6A72F8E" w14:textId="77777777" w:rsidR="00277A7C" w:rsidRPr="008B2E52" w:rsidRDefault="00277A7C" w:rsidP="00277A7C">
            <w:pPr>
              <w:jc w:val="center"/>
            </w:pPr>
          </w:p>
        </w:tc>
      </w:tr>
      <w:tr w:rsidR="00261CA1" w:rsidRPr="008B2E52" w14:paraId="7902713B" w14:textId="77777777" w:rsidTr="002637CC">
        <w:tc>
          <w:tcPr>
            <w:tcW w:w="674" w:type="dxa"/>
            <w:tcBorders>
              <w:top w:val="single" w:sz="2" w:space="0" w:color="auto"/>
              <w:left w:val="single" w:sz="12" w:space="0" w:color="auto"/>
            </w:tcBorders>
          </w:tcPr>
          <w:p w14:paraId="394AD4AE" w14:textId="5AE2E323" w:rsidR="00261CA1" w:rsidRDefault="00277A7C" w:rsidP="002637CC">
            <w:pPr>
              <w:jc w:val="right"/>
            </w:pPr>
            <w:r>
              <w:t>5</w:t>
            </w:r>
          </w:p>
        </w:tc>
        <w:tc>
          <w:tcPr>
            <w:tcW w:w="4023" w:type="dxa"/>
            <w:tcBorders>
              <w:top w:val="single" w:sz="2" w:space="0" w:color="auto"/>
            </w:tcBorders>
          </w:tcPr>
          <w:p w14:paraId="06CDE717" w14:textId="77777777" w:rsidR="00261CA1" w:rsidRDefault="00261CA1" w:rsidP="002637CC">
            <w:pPr>
              <w:jc w:val="left"/>
            </w:pPr>
            <w:r>
              <w:t>Položaji vozička</w:t>
            </w:r>
          </w:p>
        </w:tc>
        <w:tc>
          <w:tcPr>
            <w:tcW w:w="982" w:type="dxa"/>
            <w:tcBorders>
              <w:top w:val="single" w:sz="2" w:space="0" w:color="auto"/>
            </w:tcBorders>
            <w:vAlign w:val="bottom"/>
          </w:tcPr>
          <w:p w14:paraId="24270299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tcBorders>
              <w:top w:val="single" w:sz="2" w:space="0" w:color="auto"/>
            </w:tcBorders>
            <w:vAlign w:val="bottom"/>
          </w:tcPr>
          <w:p w14:paraId="079B65A0" w14:textId="77777777" w:rsidR="00261CA1" w:rsidRDefault="00261CA1" w:rsidP="002637CC">
            <w:pPr>
              <w:jc w:val="center"/>
            </w:pPr>
            <w:r>
              <w:t>Delovni/ testni</w:t>
            </w:r>
          </w:p>
        </w:tc>
        <w:tc>
          <w:tcPr>
            <w:tcW w:w="1796" w:type="dxa"/>
            <w:tcBorders>
              <w:top w:val="single" w:sz="2" w:space="0" w:color="auto"/>
              <w:right w:val="single" w:sz="12" w:space="0" w:color="auto"/>
            </w:tcBorders>
          </w:tcPr>
          <w:p w14:paraId="6F966DE2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4AB4AF7A" w14:textId="77777777" w:rsidTr="002637CC">
        <w:tc>
          <w:tcPr>
            <w:tcW w:w="674" w:type="dxa"/>
            <w:tcBorders>
              <w:left w:val="single" w:sz="12" w:space="0" w:color="auto"/>
            </w:tcBorders>
          </w:tcPr>
          <w:p w14:paraId="6DBEE7A1" w14:textId="5C225F32" w:rsidR="00261CA1" w:rsidRPr="008B2E52" w:rsidRDefault="00277A7C" w:rsidP="002637CC">
            <w:pPr>
              <w:jc w:val="right"/>
            </w:pPr>
            <w:r>
              <w:t>6</w:t>
            </w:r>
          </w:p>
        </w:tc>
        <w:tc>
          <w:tcPr>
            <w:tcW w:w="4023" w:type="dxa"/>
            <w:vAlign w:val="bottom"/>
          </w:tcPr>
          <w:p w14:paraId="4FC90DCA" w14:textId="77777777" w:rsidR="00261CA1" w:rsidRPr="008B2E52" w:rsidRDefault="00261CA1" w:rsidP="002637CC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NO kontaktov</w:t>
            </w:r>
          </w:p>
        </w:tc>
        <w:tc>
          <w:tcPr>
            <w:tcW w:w="982" w:type="dxa"/>
            <w:vAlign w:val="bottom"/>
          </w:tcPr>
          <w:p w14:paraId="6F22D36D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615DCA8" w14:textId="77777777" w:rsidR="00261CA1" w:rsidRPr="008B2E52" w:rsidRDefault="00261CA1" w:rsidP="002637CC">
            <w:pPr>
              <w:jc w:val="center"/>
            </w:pPr>
            <w:r>
              <w:t>4</w:t>
            </w:r>
          </w:p>
        </w:tc>
        <w:tc>
          <w:tcPr>
            <w:tcW w:w="1796" w:type="dxa"/>
            <w:tcBorders>
              <w:right w:val="single" w:sz="12" w:space="0" w:color="auto"/>
            </w:tcBorders>
          </w:tcPr>
          <w:p w14:paraId="2FBEEDC7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67E2FBED" w14:textId="77777777" w:rsidTr="002637CC">
        <w:tc>
          <w:tcPr>
            <w:tcW w:w="674" w:type="dxa"/>
            <w:tcBorders>
              <w:left w:val="single" w:sz="12" w:space="0" w:color="auto"/>
              <w:bottom w:val="single" w:sz="4" w:space="0" w:color="auto"/>
            </w:tcBorders>
          </w:tcPr>
          <w:p w14:paraId="10BCC067" w14:textId="0F6C9DDB" w:rsidR="00261CA1" w:rsidRPr="008B2E52" w:rsidRDefault="00277A7C" w:rsidP="002637CC">
            <w:pPr>
              <w:jc w:val="right"/>
            </w:pPr>
            <w:r>
              <w:t>7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vAlign w:val="bottom"/>
          </w:tcPr>
          <w:p w14:paraId="342DE42B" w14:textId="77777777" w:rsidR="00261CA1" w:rsidRPr="008B2E52" w:rsidRDefault="00261CA1" w:rsidP="002637CC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NC kontaktov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5F971AAA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vAlign w:val="bottom"/>
          </w:tcPr>
          <w:p w14:paraId="42E6CBD1" w14:textId="77777777" w:rsidR="00261CA1" w:rsidRPr="008B2E52" w:rsidRDefault="00261CA1" w:rsidP="002637CC">
            <w:pPr>
              <w:jc w:val="center"/>
            </w:pPr>
            <w:r>
              <w:t>4</w:t>
            </w:r>
          </w:p>
        </w:tc>
        <w:tc>
          <w:tcPr>
            <w:tcW w:w="1796" w:type="dxa"/>
            <w:tcBorders>
              <w:bottom w:val="single" w:sz="4" w:space="0" w:color="auto"/>
              <w:right w:val="single" w:sz="12" w:space="0" w:color="auto"/>
            </w:tcBorders>
          </w:tcPr>
          <w:p w14:paraId="2B25E585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5735A2DE" w14:textId="77777777" w:rsidTr="002637CC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9E7A06C" w14:textId="2D998904" w:rsidR="00261CA1" w:rsidRDefault="00277A7C" w:rsidP="002637CC">
            <w:pPr>
              <w:jc w:val="right"/>
            </w:pPr>
            <w:r>
              <w:t>8</w:t>
            </w:r>
          </w:p>
        </w:tc>
        <w:tc>
          <w:tcPr>
            <w:tcW w:w="402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602033D" w14:textId="77777777" w:rsidR="00261CA1" w:rsidRPr="008B2E52" w:rsidRDefault="00261CA1" w:rsidP="002637CC">
            <w:r>
              <w:t>N</w:t>
            </w:r>
            <w:r w:rsidRPr="008B2E52">
              <w:t>azivna napetost kontaktov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2F0E2" w14:textId="77777777" w:rsidR="00261CA1" w:rsidRPr="008B2E52" w:rsidRDefault="00261CA1" w:rsidP="002637CC">
            <w:pPr>
              <w:jc w:val="center"/>
            </w:pPr>
            <w:r w:rsidRPr="008B2E52">
              <w:t>V DC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1FF102" w14:textId="3CF2771B" w:rsidR="00261CA1" w:rsidRPr="008B2E52" w:rsidRDefault="00277A7C" w:rsidP="002637CC">
            <w:pPr>
              <w:jc w:val="center"/>
            </w:pPr>
            <w:r>
              <w:t>22</w:t>
            </w:r>
            <w:r w:rsidR="00261CA1" w:rsidRPr="008B2E52">
              <w:t>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6DAA93" w14:textId="77777777" w:rsidR="00261CA1" w:rsidRPr="008B2E52" w:rsidRDefault="00261CA1" w:rsidP="002637CC">
            <w:pPr>
              <w:jc w:val="center"/>
            </w:pPr>
          </w:p>
        </w:tc>
      </w:tr>
    </w:tbl>
    <w:p w14:paraId="3FB5F3D8" w14:textId="77777777" w:rsidR="00261CA1" w:rsidRDefault="00261CA1" w:rsidP="00261CA1">
      <w:pPr>
        <w:pStyle w:val="Heading2"/>
      </w:pPr>
      <w:bookmarkStart w:id="16" w:name="_Toc418495399"/>
      <w:bookmarkStart w:id="17" w:name="_Toc134613003"/>
      <w:proofErr w:type="spellStart"/>
      <w:r>
        <w:t>Ozemljilnik</w:t>
      </w:r>
      <w:bookmarkEnd w:id="16"/>
      <w:bookmarkEnd w:id="17"/>
      <w:proofErr w:type="spellEnd"/>
    </w:p>
    <w:tbl>
      <w:tblPr>
        <w:tblW w:w="9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3"/>
        <w:gridCol w:w="982"/>
        <w:gridCol w:w="1715"/>
        <w:gridCol w:w="1796"/>
      </w:tblGrid>
      <w:tr w:rsidR="00261CA1" w:rsidRPr="008B2E52" w14:paraId="246852E1" w14:textId="77777777" w:rsidTr="002637CC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2586D1A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55E4ACC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D685179" w14:textId="77777777" w:rsidR="00261CA1" w:rsidRPr="008B2E52" w:rsidRDefault="00261CA1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60A4EDF" w14:textId="77777777" w:rsidR="00261CA1" w:rsidRPr="008B2E52" w:rsidRDefault="00261CA1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7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4809888" w14:textId="77777777" w:rsidR="00261CA1" w:rsidRPr="008B2E52" w:rsidRDefault="00261CA1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261CA1" w:rsidRPr="008B2E52" w14:paraId="291ADB93" w14:textId="77777777" w:rsidTr="002637CC">
        <w:trPr>
          <w:trHeight w:val="191"/>
          <w:tblHeader/>
        </w:trPr>
        <w:tc>
          <w:tcPr>
            <w:tcW w:w="9190" w:type="dxa"/>
            <w:gridSpan w:val="5"/>
            <w:tcBorders>
              <w:top w:val="single" w:sz="12" w:space="0" w:color="auto"/>
            </w:tcBorders>
          </w:tcPr>
          <w:p w14:paraId="5140416D" w14:textId="77777777" w:rsidR="00261CA1" w:rsidRPr="008B2E52" w:rsidRDefault="00261CA1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261CA1" w:rsidRPr="008B2E52" w14:paraId="0A1E7E55" w14:textId="77777777" w:rsidTr="002637CC">
        <w:tc>
          <w:tcPr>
            <w:tcW w:w="674" w:type="dxa"/>
          </w:tcPr>
          <w:p w14:paraId="06665C3D" w14:textId="77777777" w:rsidR="00261CA1" w:rsidRPr="008B2E52" w:rsidRDefault="00261CA1" w:rsidP="002637CC">
            <w:pPr>
              <w:jc w:val="right"/>
            </w:pPr>
            <w:r>
              <w:t>1</w:t>
            </w:r>
          </w:p>
        </w:tc>
        <w:tc>
          <w:tcPr>
            <w:tcW w:w="4023" w:type="dxa"/>
            <w:vAlign w:val="bottom"/>
          </w:tcPr>
          <w:p w14:paraId="1FED4EBA" w14:textId="77777777" w:rsidR="00261CA1" w:rsidRPr="008B2E52" w:rsidRDefault="00261CA1" w:rsidP="002637CC">
            <w:r>
              <w:t>N</w:t>
            </w:r>
            <w:r w:rsidRPr="008B2E52">
              <w:t>azivna napetost naprave</w:t>
            </w:r>
          </w:p>
        </w:tc>
        <w:tc>
          <w:tcPr>
            <w:tcW w:w="982" w:type="dxa"/>
            <w:vAlign w:val="bottom"/>
          </w:tcPr>
          <w:p w14:paraId="6DF202BE" w14:textId="77777777" w:rsidR="00261CA1" w:rsidRPr="008B2E52" w:rsidRDefault="00261CA1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786036AB" w14:textId="11AE0DD2" w:rsidR="00261CA1" w:rsidRPr="008B2E52" w:rsidRDefault="00C378FF" w:rsidP="002637CC">
            <w:pPr>
              <w:jc w:val="center"/>
            </w:pPr>
            <w:r>
              <w:t>1</w:t>
            </w:r>
            <w:r w:rsidR="002F317F">
              <w:t>2</w:t>
            </w:r>
          </w:p>
        </w:tc>
        <w:tc>
          <w:tcPr>
            <w:tcW w:w="1796" w:type="dxa"/>
          </w:tcPr>
          <w:p w14:paraId="1E1E43DF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49C3A3AE" w14:textId="77777777" w:rsidTr="002637CC">
        <w:tc>
          <w:tcPr>
            <w:tcW w:w="674" w:type="dxa"/>
          </w:tcPr>
          <w:p w14:paraId="4EE13ED2" w14:textId="77777777" w:rsidR="00261CA1" w:rsidRPr="008B2E52" w:rsidRDefault="00261CA1" w:rsidP="002637CC">
            <w:pPr>
              <w:jc w:val="right"/>
            </w:pPr>
            <w:r>
              <w:t>2</w:t>
            </w:r>
          </w:p>
        </w:tc>
        <w:tc>
          <w:tcPr>
            <w:tcW w:w="4023" w:type="dxa"/>
            <w:vAlign w:val="bottom"/>
          </w:tcPr>
          <w:p w14:paraId="3233E41E" w14:textId="77777777" w:rsidR="00261CA1" w:rsidRPr="008B2E52" w:rsidRDefault="00261CA1" w:rsidP="002637CC">
            <w:r>
              <w:t>N</w:t>
            </w:r>
            <w:r w:rsidRPr="008B2E52">
              <w:t>azivna stopnja izolacije</w:t>
            </w:r>
          </w:p>
        </w:tc>
        <w:tc>
          <w:tcPr>
            <w:tcW w:w="982" w:type="dxa"/>
            <w:vAlign w:val="bottom"/>
          </w:tcPr>
          <w:p w14:paraId="0BC326F9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8BACA4A" w14:textId="77777777" w:rsidR="00261CA1" w:rsidRPr="008B2E52" w:rsidRDefault="00C378FF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796" w:type="dxa"/>
          </w:tcPr>
          <w:p w14:paraId="10EF5CB1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180A348F" w14:textId="77777777" w:rsidTr="002637CC">
        <w:tc>
          <w:tcPr>
            <w:tcW w:w="674" w:type="dxa"/>
          </w:tcPr>
          <w:p w14:paraId="716B1895" w14:textId="77777777" w:rsidR="00261CA1" w:rsidRPr="008B2E52" w:rsidRDefault="00261CA1" w:rsidP="002637CC">
            <w:pPr>
              <w:jc w:val="right"/>
            </w:pPr>
            <w:r>
              <w:t>4</w:t>
            </w:r>
          </w:p>
        </w:tc>
        <w:tc>
          <w:tcPr>
            <w:tcW w:w="4023" w:type="dxa"/>
            <w:vAlign w:val="bottom"/>
          </w:tcPr>
          <w:p w14:paraId="349B0C2F" w14:textId="77777777" w:rsidR="00261CA1" w:rsidRPr="008B2E52" w:rsidRDefault="00261CA1" w:rsidP="002637CC">
            <w:r>
              <w:t>N</w:t>
            </w:r>
            <w:r w:rsidRPr="008B2E52">
              <w:t>azivni tok</w:t>
            </w:r>
          </w:p>
        </w:tc>
        <w:tc>
          <w:tcPr>
            <w:tcW w:w="982" w:type="dxa"/>
            <w:vAlign w:val="bottom"/>
          </w:tcPr>
          <w:p w14:paraId="3B2F2AE3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B8D08B4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96" w:type="dxa"/>
          </w:tcPr>
          <w:p w14:paraId="0C93AAC0" w14:textId="77777777" w:rsidR="00261CA1" w:rsidRPr="008B2E52" w:rsidRDefault="00261CA1" w:rsidP="002637CC">
            <w:pPr>
              <w:jc w:val="center"/>
            </w:pPr>
          </w:p>
        </w:tc>
      </w:tr>
      <w:tr w:rsidR="00277A7C" w:rsidRPr="008B2E52" w14:paraId="07DD232B" w14:textId="77777777" w:rsidTr="002637CC">
        <w:tc>
          <w:tcPr>
            <w:tcW w:w="674" w:type="dxa"/>
          </w:tcPr>
          <w:p w14:paraId="5A8F1D40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vAlign w:val="bottom"/>
          </w:tcPr>
          <w:p w14:paraId="3F620F25" w14:textId="22EAD8D3" w:rsidR="00277A7C" w:rsidRPr="008B2E52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=ALA01, =ALA02, =ALA03, =ALA04, =ALA05, =ALA14, =ALA15, =ALA16, =ALA17, =ALA18</w:t>
            </w:r>
          </w:p>
        </w:tc>
        <w:tc>
          <w:tcPr>
            <w:tcW w:w="982" w:type="dxa"/>
            <w:vAlign w:val="bottom"/>
          </w:tcPr>
          <w:p w14:paraId="2FEBD1B0" w14:textId="078E47FA" w:rsidR="00277A7C" w:rsidRPr="008B2E52" w:rsidRDefault="00277A7C" w:rsidP="00277A7C">
            <w:pPr>
              <w:jc w:val="center"/>
            </w:pPr>
            <w:r w:rsidRPr="008B2E52">
              <w:t>A</w:t>
            </w:r>
          </w:p>
        </w:tc>
        <w:tc>
          <w:tcPr>
            <w:tcW w:w="1715" w:type="dxa"/>
            <w:vAlign w:val="bottom"/>
          </w:tcPr>
          <w:p w14:paraId="04D81F36" w14:textId="5F3B66F6" w:rsidR="00277A7C" w:rsidRPr="008B2E52" w:rsidRDefault="00277A7C" w:rsidP="00277A7C">
            <w:pPr>
              <w:jc w:val="center"/>
            </w:pPr>
            <w:r w:rsidRPr="008B2E52">
              <w:t>≥</w:t>
            </w:r>
            <w:r>
              <w:t>1250</w:t>
            </w:r>
          </w:p>
        </w:tc>
        <w:tc>
          <w:tcPr>
            <w:tcW w:w="1796" w:type="dxa"/>
          </w:tcPr>
          <w:p w14:paraId="72321F06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523B6612" w14:textId="77777777" w:rsidTr="002637CC">
        <w:tc>
          <w:tcPr>
            <w:tcW w:w="674" w:type="dxa"/>
            <w:tcBorders>
              <w:bottom w:val="single" w:sz="4" w:space="0" w:color="auto"/>
            </w:tcBorders>
          </w:tcPr>
          <w:p w14:paraId="499AD102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bottom w:val="single" w:sz="4" w:space="0" w:color="auto"/>
            </w:tcBorders>
            <w:vAlign w:val="bottom"/>
          </w:tcPr>
          <w:p w14:paraId="53510FE5" w14:textId="1C1EDBCD" w:rsidR="00277A7C" w:rsidRPr="008B2E52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=ALA06, =ALA13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67DB99AF" w14:textId="2EDE75A3" w:rsidR="00277A7C" w:rsidRPr="008B2E52" w:rsidRDefault="00277A7C" w:rsidP="00277A7C">
            <w:pPr>
              <w:jc w:val="center"/>
            </w:pPr>
            <w:r>
              <w:t>A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bottom"/>
          </w:tcPr>
          <w:p w14:paraId="6EA3B214" w14:textId="52FDE077" w:rsidR="00277A7C" w:rsidRPr="008B2E52" w:rsidRDefault="00277A7C" w:rsidP="00277A7C">
            <w:pPr>
              <w:jc w:val="center"/>
            </w:pPr>
            <w:r>
              <w:t>≥2000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14:paraId="18F38B80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6FD0C70F" w14:textId="77777777" w:rsidTr="002637CC">
        <w:tc>
          <w:tcPr>
            <w:tcW w:w="674" w:type="dxa"/>
            <w:tcBorders>
              <w:bottom w:val="single" w:sz="4" w:space="0" w:color="auto"/>
            </w:tcBorders>
          </w:tcPr>
          <w:p w14:paraId="404DC01A" w14:textId="77777777" w:rsidR="00277A7C" w:rsidRDefault="00277A7C" w:rsidP="00277A7C">
            <w:pPr>
              <w:jc w:val="right"/>
            </w:pPr>
          </w:p>
        </w:tc>
        <w:tc>
          <w:tcPr>
            <w:tcW w:w="4023" w:type="dxa"/>
            <w:tcBorders>
              <w:bottom w:val="single" w:sz="4" w:space="0" w:color="auto"/>
            </w:tcBorders>
            <w:vAlign w:val="bottom"/>
          </w:tcPr>
          <w:p w14:paraId="01CF77DF" w14:textId="70991D74" w:rsidR="00277A7C" w:rsidRDefault="00277A7C" w:rsidP="00277A7C">
            <w:pPr>
              <w:numPr>
                <w:ilvl w:val="0"/>
                <w:numId w:val="9"/>
              </w:numPr>
              <w:tabs>
                <w:tab w:val="clear" w:pos="1134"/>
                <w:tab w:val="clear" w:pos="4253"/>
                <w:tab w:val="clear" w:pos="5103"/>
                <w:tab w:val="clear" w:pos="6946"/>
                <w:tab w:val="clear" w:pos="7797"/>
              </w:tabs>
              <w:ind w:hanging="289"/>
              <w:jc w:val="left"/>
            </w:pPr>
            <w:r>
              <w:t>Celice =ALA07, =ALA09, =ALA12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0F3651FF" w14:textId="3D0BDE61" w:rsidR="00277A7C" w:rsidRDefault="00277A7C" w:rsidP="00277A7C">
            <w:pPr>
              <w:jc w:val="center"/>
            </w:pPr>
            <w:r>
              <w:t>A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bottom"/>
          </w:tcPr>
          <w:p w14:paraId="31F46F05" w14:textId="0B5F172B" w:rsidR="00277A7C" w:rsidRDefault="00277A7C" w:rsidP="00277A7C">
            <w:pPr>
              <w:jc w:val="center"/>
            </w:pPr>
            <w:r>
              <w:t>≥3150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14:paraId="0953D2F5" w14:textId="77777777" w:rsidR="00277A7C" w:rsidRPr="008B2E52" w:rsidRDefault="00277A7C" w:rsidP="00277A7C">
            <w:pPr>
              <w:jc w:val="center"/>
            </w:pPr>
          </w:p>
        </w:tc>
      </w:tr>
      <w:tr w:rsidR="00277A7C" w:rsidRPr="008B2E52" w14:paraId="3DCFAB50" w14:textId="77777777" w:rsidTr="002637CC">
        <w:tc>
          <w:tcPr>
            <w:tcW w:w="674" w:type="dxa"/>
            <w:tcBorders>
              <w:top w:val="single" w:sz="4" w:space="0" w:color="auto"/>
              <w:bottom w:val="single" w:sz="2" w:space="0" w:color="auto"/>
            </w:tcBorders>
          </w:tcPr>
          <w:p w14:paraId="4BC79FB3" w14:textId="77777777" w:rsidR="00277A7C" w:rsidRPr="008B2E52" w:rsidRDefault="00277A7C" w:rsidP="00277A7C">
            <w:pPr>
              <w:jc w:val="right"/>
            </w:pPr>
            <w:r>
              <w:t>6</w:t>
            </w:r>
          </w:p>
        </w:tc>
        <w:tc>
          <w:tcPr>
            <w:tcW w:w="4023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444663BA" w14:textId="2EA6A027" w:rsidR="00277A7C" w:rsidRPr="008B2E52" w:rsidRDefault="00277A7C" w:rsidP="00277A7C">
            <w:r>
              <w:t>N</w:t>
            </w:r>
            <w:r w:rsidRPr="008B2E52">
              <w:t xml:space="preserve">azivni kratkotrajni zdržni tok </w:t>
            </w:r>
            <w:proofErr w:type="spellStart"/>
            <w:r w:rsidRPr="008B2E52">
              <w:t>I</w:t>
            </w:r>
            <w:r w:rsidRPr="008B2E52">
              <w:rPr>
                <w:vertAlign w:val="subscript"/>
              </w:rPr>
              <w:t>k</w:t>
            </w:r>
            <w:proofErr w:type="spellEnd"/>
            <w:r w:rsidRPr="008B2E52">
              <w:t xml:space="preserve"> (3 s) pri </w:t>
            </w:r>
            <w:r>
              <w:t>6,3</w:t>
            </w:r>
            <w:r w:rsidRPr="008B2E52">
              <w:t xml:space="preserve"> kV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5B6CBE45" w14:textId="3CAA633A" w:rsidR="00277A7C" w:rsidRPr="008B2E52" w:rsidRDefault="00277A7C" w:rsidP="00277A7C">
            <w:pPr>
              <w:jc w:val="center"/>
            </w:pPr>
            <w:proofErr w:type="spellStart"/>
            <w:r w:rsidRPr="008B2E52">
              <w:t>kA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bottom w:val="single" w:sz="2" w:space="0" w:color="auto"/>
            </w:tcBorders>
            <w:vAlign w:val="bottom"/>
          </w:tcPr>
          <w:p w14:paraId="75CC45E3" w14:textId="6C976DBF" w:rsidR="00277A7C" w:rsidRPr="008B2E52" w:rsidRDefault="00277A7C" w:rsidP="00277A7C">
            <w:pPr>
              <w:jc w:val="center"/>
            </w:pPr>
            <w:r>
              <w:t>≥50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2" w:space="0" w:color="auto"/>
            </w:tcBorders>
          </w:tcPr>
          <w:p w14:paraId="38A21A17" w14:textId="77777777" w:rsidR="00277A7C" w:rsidRPr="008B2E52" w:rsidRDefault="00277A7C" w:rsidP="00277A7C">
            <w:pPr>
              <w:jc w:val="center"/>
            </w:pPr>
          </w:p>
        </w:tc>
      </w:tr>
      <w:tr w:rsidR="00261CA1" w:rsidRPr="008B2E52" w14:paraId="1E240BF6" w14:textId="77777777" w:rsidTr="002637CC">
        <w:tc>
          <w:tcPr>
            <w:tcW w:w="674" w:type="dxa"/>
          </w:tcPr>
          <w:p w14:paraId="3F3DFCE3" w14:textId="08004D31" w:rsidR="00261CA1" w:rsidRPr="008B2E52" w:rsidRDefault="00277A7C" w:rsidP="002637CC">
            <w:pPr>
              <w:jc w:val="right"/>
            </w:pPr>
            <w:r>
              <w:t>7</w:t>
            </w:r>
          </w:p>
        </w:tc>
        <w:tc>
          <w:tcPr>
            <w:tcW w:w="4023" w:type="dxa"/>
            <w:vAlign w:val="bottom"/>
          </w:tcPr>
          <w:p w14:paraId="481B5CD1" w14:textId="77777777" w:rsidR="00261CA1" w:rsidRPr="008B2E52" w:rsidRDefault="00261CA1" w:rsidP="002637CC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NO kontaktov</w:t>
            </w:r>
          </w:p>
        </w:tc>
        <w:tc>
          <w:tcPr>
            <w:tcW w:w="982" w:type="dxa"/>
            <w:vAlign w:val="bottom"/>
          </w:tcPr>
          <w:p w14:paraId="5CC49B49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7D8625CB" w14:textId="77777777" w:rsidR="00261CA1" w:rsidRPr="008B2E52" w:rsidRDefault="00261CA1" w:rsidP="002637CC">
            <w:pPr>
              <w:jc w:val="center"/>
            </w:pPr>
            <w:r>
              <w:t>5</w:t>
            </w:r>
          </w:p>
        </w:tc>
        <w:tc>
          <w:tcPr>
            <w:tcW w:w="1796" w:type="dxa"/>
          </w:tcPr>
          <w:p w14:paraId="1E64DAA1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45FF59B9" w14:textId="77777777" w:rsidTr="002637CC">
        <w:tc>
          <w:tcPr>
            <w:tcW w:w="674" w:type="dxa"/>
          </w:tcPr>
          <w:p w14:paraId="67EB9C0E" w14:textId="60EB7462" w:rsidR="00261CA1" w:rsidRPr="008B2E52" w:rsidRDefault="00277A7C" w:rsidP="002637CC">
            <w:pPr>
              <w:jc w:val="right"/>
            </w:pPr>
            <w:r>
              <w:t>8</w:t>
            </w:r>
          </w:p>
        </w:tc>
        <w:tc>
          <w:tcPr>
            <w:tcW w:w="4023" w:type="dxa"/>
            <w:vAlign w:val="bottom"/>
          </w:tcPr>
          <w:p w14:paraId="54CEAE0F" w14:textId="77777777" w:rsidR="00261CA1" w:rsidRPr="008B2E52" w:rsidRDefault="00261CA1" w:rsidP="002637CC">
            <w:r>
              <w:t>Š</w:t>
            </w:r>
            <w:r w:rsidRPr="008B2E52">
              <w:t xml:space="preserve">tevilo </w:t>
            </w:r>
            <w:proofErr w:type="spellStart"/>
            <w:r w:rsidRPr="008B2E52">
              <w:t>pomož</w:t>
            </w:r>
            <w:proofErr w:type="spellEnd"/>
            <w:r w:rsidRPr="008B2E52">
              <w:t>. NC kontaktov</w:t>
            </w:r>
          </w:p>
        </w:tc>
        <w:tc>
          <w:tcPr>
            <w:tcW w:w="982" w:type="dxa"/>
            <w:vAlign w:val="bottom"/>
          </w:tcPr>
          <w:p w14:paraId="17F861A6" w14:textId="77777777" w:rsidR="00261CA1" w:rsidRPr="008B2E52" w:rsidRDefault="00261CA1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EC6DBDF" w14:textId="77777777" w:rsidR="00261CA1" w:rsidRPr="008B2E52" w:rsidRDefault="00261CA1" w:rsidP="002637CC">
            <w:pPr>
              <w:jc w:val="center"/>
            </w:pPr>
            <w:r>
              <w:t>5</w:t>
            </w:r>
          </w:p>
        </w:tc>
        <w:tc>
          <w:tcPr>
            <w:tcW w:w="1796" w:type="dxa"/>
          </w:tcPr>
          <w:p w14:paraId="1DEDC731" w14:textId="77777777" w:rsidR="00261CA1" w:rsidRPr="008B2E52" w:rsidRDefault="00261CA1" w:rsidP="002637CC">
            <w:pPr>
              <w:jc w:val="center"/>
            </w:pPr>
          </w:p>
        </w:tc>
      </w:tr>
      <w:tr w:rsidR="00261CA1" w:rsidRPr="008B2E52" w14:paraId="7FC5FC7C" w14:textId="77777777" w:rsidTr="002637CC">
        <w:tc>
          <w:tcPr>
            <w:tcW w:w="674" w:type="dxa"/>
          </w:tcPr>
          <w:p w14:paraId="7021ED83" w14:textId="2FD77ECF" w:rsidR="00261CA1" w:rsidRDefault="00277A7C" w:rsidP="002637CC">
            <w:pPr>
              <w:jc w:val="right"/>
            </w:pPr>
            <w:r>
              <w:t>9</w:t>
            </w:r>
          </w:p>
        </w:tc>
        <w:tc>
          <w:tcPr>
            <w:tcW w:w="4023" w:type="dxa"/>
            <w:vAlign w:val="bottom"/>
          </w:tcPr>
          <w:p w14:paraId="60A1BC97" w14:textId="77777777" w:rsidR="00261CA1" w:rsidRPr="008B2E52" w:rsidRDefault="00261CA1" w:rsidP="002637CC">
            <w:r>
              <w:t>N</w:t>
            </w:r>
            <w:r w:rsidRPr="008B2E52">
              <w:t>azivna napetost kontaktov</w:t>
            </w:r>
          </w:p>
        </w:tc>
        <w:tc>
          <w:tcPr>
            <w:tcW w:w="982" w:type="dxa"/>
            <w:vAlign w:val="bottom"/>
          </w:tcPr>
          <w:p w14:paraId="37CCCC64" w14:textId="77777777" w:rsidR="00261CA1" w:rsidRPr="008B2E52" w:rsidRDefault="00261CA1" w:rsidP="002637CC">
            <w:pPr>
              <w:jc w:val="center"/>
            </w:pPr>
            <w:r w:rsidRPr="008B2E52">
              <w:t>V DC</w:t>
            </w:r>
          </w:p>
        </w:tc>
        <w:tc>
          <w:tcPr>
            <w:tcW w:w="1715" w:type="dxa"/>
            <w:vAlign w:val="bottom"/>
          </w:tcPr>
          <w:p w14:paraId="46C9E282" w14:textId="0984D187" w:rsidR="00261CA1" w:rsidRPr="008B2E52" w:rsidRDefault="00CA37D8" w:rsidP="002637CC">
            <w:pPr>
              <w:jc w:val="center"/>
            </w:pPr>
            <w:r>
              <w:t>22</w:t>
            </w:r>
            <w:r w:rsidR="00261CA1" w:rsidRPr="008B2E52">
              <w:t>0</w:t>
            </w:r>
          </w:p>
        </w:tc>
        <w:tc>
          <w:tcPr>
            <w:tcW w:w="1796" w:type="dxa"/>
          </w:tcPr>
          <w:p w14:paraId="4A036852" w14:textId="77777777" w:rsidR="00261CA1" w:rsidRPr="008B2E52" w:rsidRDefault="00261CA1" w:rsidP="002637CC">
            <w:pPr>
              <w:jc w:val="center"/>
            </w:pPr>
          </w:p>
        </w:tc>
      </w:tr>
    </w:tbl>
    <w:p w14:paraId="6974140F" w14:textId="3B91FF50" w:rsidR="00C378FF" w:rsidRDefault="00C378FF" w:rsidP="00C378FF">
      <w:pPr>
        <w:pStyle w:val="Heading2"/>
      </w:pPr>
      <w:bookmarkStart w:id="18" w:name="_Toc418495400"/>
      <w:bookmarkStart w:id="19" w:name="_Toc134613004"/>
      <w:r>
        <w:t>Tokovni instrumentni transformatorji</w:t>
      </w:r>
      <w:bookmarkEnd w:id="18"/>
      <w:bookmarkEnd w:id="19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1"/>
        <w:gridCol w:w="983"/>
        <w:gridCol w:w="1715"/>
        <w:gridCol w:w="1796"/>
        <w:gridCol w:w="25"/>
      </w:tblGrid>
      <w:tr w:rsidR="00C378FF" w:rsidRPr="008B2E52" w14:paraId="43906F38" w14:textId="77777777" w:rsidTr="002637CC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5327CC3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CE8FB3E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0FB280E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E3C7335" w14:textId="77777777" w:rsidR="00C378FF" w:rsidRPr="008B2E52" w:rsidRDefault="00C378FF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01C9517" w14:textId="77777777" w:rsidR="00C378FF" w:rsidRPr="008B2E52" w:rsidRDefault="00C378FF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C378FF" w:rsidRPr="008B2E52" w14:paraId="16935E2F" w14:textId="77777777" w:rsidTr="002637CC">
        <w:trPr>
          <w:trHeight w:val="191"/>
          <w:tblHeader/>
        </w:trPr>
        <w:tc>
          <w:tcPr>
            <w:tcW w:w="9214" w:type="dxa"/>
            <w:gridSpan w:val="6"/>
            <w:tcBorders>
              <w:top w:val="single" w:sz="12" w:space="0" w:color="auto"/>
            </w:tcBorders>
          </w:tcPr>
          <w:p w14:paraId="17078559" w14:textId="77777777" w:rsidR="00C378FF" w:rsidRPr="008B2E52" w:rsidRDefault="00C378FF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C378FF" w:rsidRPr="008B2E52" w14:paraId="5E2FDD69" w14:textId="77777777" w:rsidTr="002637CC">
        <w:trPr>
          <w:gridAfter w:val="1"/>
          <w:wAfter w:w="25" w:type="dxa"/>
        </w:trPr>
        <w:tc>
          <w:tcPr>
            <w:tcW w:w="674" w:type="dxa"/>
          </w:tcPr>
          <w:p w14:paraId="2E90E30E" w14:textId="77777777" w:rsidR="00C378FF" w:rsidRPr="008B2E52" w:rsidRDefault="00C378FF" w:rsidP="002637CC">
            <w:pPr>
              <w:jc w:val="right"/>
            </w:pPr>
            <w:r>
              <w:t>1</w:t>
            </w:r>
          </w:p>
        </w:tc>
        <w:tc>
          <w:tcPr>
            <w:tcW w:w="4021" w:type="dxa"/>
            <w:vAlign w:val="bottom"/>
          </w:tcPr>
          <w:p w14:paraId="0763497C" w14:textId="77777777" w:rsidR="00C378FF" w:rsidRDefault="00C378FF" w:rsidP="002637CC">
            <w:pPr>
              <w:jc w:val="left"/>
            </w:pPr>
            <w:r>
              <w:t>Proizvajalec</w:t>
            </w:r>
          </w:p>
        </w:tc>
        <w:tc>
          <w:tcPr>
            <w:tcW w:w="983" w:type="dxa"/>
            <w:vAlign w:val="bottom"/>
          </w:tcPr>
          <w:p w14:paraId="0706D2C5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2BD0964D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96" w:type="dxa"/>
          </w:tcPr>
          <w:p w14:paraId="7C22CD6E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5B3F0E58" w14:textId="77777777" w:rsidTr="002637CC">
        <w:trPr>
          <w:gridAfter w:val="1"/>
          <w:wAfter w:w="25" w:type="dxa"/>
        </w:trPr>
        <w:tc>
          <w:tcPr>
            <w:tcW w:w="674" w:type="dxa"/>
          </w:tcPr>
          <w:p w14:paraId="6D4DE713" w14:textId="77777777" w:rsidR="00C378FF" w:rsidRPr="008B2E52" w:rsidRDefault="00C378FF" w:rsidP="002637CC">
            <w:pPr>
              <w:jc w:val="right"/>
            </w:pPr>
            <w:r>
              <w:t>2</w:t>
            </w:r>
          </w:p>
        </w:tc>
        <w:tc>
          <w:tcPr>
            <w:tcW w:w="4021" w:type="dxa"/>
            <w:vAlign w:val="bottom"/>
          </w:tcPr>
          <w:p w14:paraId="60A6AD40" w14:textId="77777777" w:rsidR="00C378FF" w:rsidRPr="008B2E52" w:rsidRDefault="00C378FF" w:rsidP="002637CC">
            <w:pPr>
              <w:jc w:val="left"/>
            </w:pPr>
            <w:r>
              <w:t>Oznaka TIT pri proizvajalcu</w:t>
            </w:r>
          </w:p>
        </w:tc>
        <w:tc>
          <w:tcPr>
            <w:tcW w:w="983" w:type="dxa"/>
            <w:vAlign w:val="bottom"/>
          </w:tcPr>
          <w:p w14:paraId="75515912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4CD30C29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96" w:type="dxa"/>
          </w:tcPr>
          <w:p w14:paraId="57866E37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2227ACE1" w14:textId="77777777" w:rsidTr="002637CC">
        <w:tc>
          <w:tcPr>
            <w:tcW w:w="674" w:type="dxa"/>
          </w:tcPr>
          <w:p w14:paraId="1D16220F" w14:textId="77777777" w:rsidR="00C378FF" w:rsidRPr="008B2E52" w:rsidRDefault="00C378FF" w:rsidP="002637CC">
            <w:pPr>
              <w:jc w:val="right"/>
            </w:pPr>
            <w:r>
              <w:t>3</w:t>
            </w:r>
          </w:p>
        </w:tc>
        <w:tc>
          <w:tcPr>
            <w:tcW w:w="4021" w:type="dxa"/>
            <w:vAlign w:val="bottom"/>
          </w:tcPr>
          <w:p w14:paraId="752555FD" w14:textId="77777777" w:rsidR="00C378FF" w:rsidRPr="008B2E52" w:rsidRDefault="00C378FF" w:rsidP="002637CC">
            <w:pPr>
              <w:jc w:val="left"/>
            </w:pPr>
            <w:r w:rsidRPr="008B2E52">
              <w:t>Nazivna omrežna napetost</w:t>
            </w:r>
          </w:p>
        </w:tc>
        <w:tc>
          <w:tcPr>
            <w:tcW w:w="983" w:type="dxa"/>
            <w:vAlign w:val="bottom"/>
          </w:tcPr>
          <w:p w14:paraId="3460C21F" w14:textId="77777777" w:rsidR="00C378FF" w:rsidRPr="008B2E52" w:rsidRDefault="00C378FF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7F03F8CC" w14:textId="133DCCFE" w:rsidR="00C378FF" w:rsidRPr="008B2E52" w:rsidRDefault="00277A7C" w:rsidP="002637CC">
            <w:pPr>
              <w:jc w:val="center"/>
            </w:pPr>
            <w:r>
              <w:t>6,3</w:t>
            </w:r>
          </w:p>
        </w:tc>
        <w:tc>
          <w:tcPr>
            <w:tcW w:w="1821" w:type="dxa"/>
            <w:gridSpan w:val="2"/>
            <w:vAlign w:val="bottom"/>
          </w:tcPr>
          <w:p w14:paraId="566CACA2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7E7846E4" w14:textId="77777777" w:rsidTr="002637CC">
        <w:tc>
          <w:tcPr>
            <w:tcW w:w="674" w:type="dxa"/>
          </w:tcPr>
          <w:p w14:paraId="671FE809" w14:textId="77777777" w:rsidR="00C378FF" w:rsidRPr="008B2E52" w:rsidRDefault="00C378FF" w:rsidP="002637CC">
            <w:pPr>
              <w:jc w:val="right"/>
            </w:pPr>
            <w:r>
              <w:t>4</w:t>
            </w:r>
          </w:p>
        </w:tc>
        <w:tc>
          <w:tcPr>
            <w:tcW w:w="4021" w:type="dxa"/>
            <w:vAlign w:val="bottom"/>
          </w:tcPr>
          <w:p w14:paraId="4E15993B" w14:textId="77777777" w:rsidR="00C378FF" w:rsidRPr="008B2E52" w:rsidRDefault="00C378FF" w:rsidP="002637CC">
            <w:pPr>
              <w:jc w:val="left"/>
            </w:pPr>
            <w:r w:rsidRPr="008B2E52">
              <w:t>Nazivna napetost naprave</w:t>
            </w:r>
          </w:p>
        </w:tc>
        <w:tc>
          <w:tcPr>
            <w:tcW w:w="983" w:type="dxa"/>
            <w:vAlign w:val="bottom"/>
          </w:tcPr>
          <w:p w14:paraId="2DA43EDB" w14:textId="77777777" w:rsidR="00C378FF" w:rsidRPr="008B2E52" w:rsidRDefault="00C378FF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110C29E8" w14:textId="7C264EA2" w:rsidR="00C378FF" w:rsidRPr="008B2E52" w:rsidRDefault="00C378FF" w:rsidP="002637CC">
            <w:pPr>
              <w:jc w:val="center"/>
            </w:pPr>
            <w:r w:rsidRPr="008B2E52">
              <w:t>1</w:t>
            </w:r>
            <w:r w:rsidR="002F317F">
              <w:t>2</w:t>
            </w:r>
          </w:p>
        </w:tc>
        <w:tc>
          <w:tcPr>
            <w:tcW w:w="1821" w:type="dxa"/>
            <w:gridSpan w:val="2"/>
            <w:vAlign w:val="bottom"/>
          </w:tcPr>
          <w:p w14:paraId="1AB074A9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729021C9" w14:textId="77777777" w:rsidTr="002637CC">
        <w:tc>
          <w:tcPr>
            <w:tcW w:w="674" w:type="dxa"/>
          </w:tcPr>
          <w:p w14:paraId="67448E50" w14:textId="77777777" w:rsidR="00C378FF" w:rsidRPr="008B2E52" w:rsidRDefault="00C378FF" w:rsidP="002637CC">
            <w:pPr>
              <w:jc w:val="right"/>
            </w:pPr>
            <w:r>
              <w:t>5</w:t>
            </w:r>
          </w:p>
        </w:tc>
        <w:tc>
          <w:tcPr>
            <w:tcW w:w="4021" w:type="dxa"/>
            <w:vAlign w:val="bottom"/>
          </w:tcPr>
          <w:p w14:paraId="4C148C12" w14:textId="77777777" w:rsidR="00C378FF" w:rsidRPr="008B2E52" w:rsidRDefault="00C378FF" w:rsidP="002637CC">
            <w:pPr>
              <w:jc w:val="left"/>
            </w:pPr>
            <w:r w:rsidRPr="008B2E52">
              <w:t>Nazivna stopnja izolacije</w:t>
            </w:r>
          </w:p>
        </w:tc>
        <w:tc>
          <w:tcPr>
            <w:tcW w:w="983" w:type="dxa"/>
            <w:vAlign w:val="bottom"/>
          </w:tcPr>
          <w:p w14:paraId="4B4E75CA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C09ABC3" w14:textId="77777777" w:rsidR="00C378FF" w:rsidRPr="008B2E52" w:rsidRDefault="00C378FF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821" w:type="dxa"/>
            <w:gridSpan w:val="2"/>
            <w:vAlign w:val="bottom"/>
          </w:tcPr>
          <w:p w14:paraId="3A0F2877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7F3D8BDF" w14:textId="77777777" w:rsidTr="002637CC">
        <w:tc>
          <w:tcPr>
            <w:tcW w:w="674" w:type="dxa"/>
          </w:tcPr>
          <w:p w14:paraId="1E6D23F1" w14:textId="77777777" w:rsidR="00C378FF" w:rsidRPr="008B2E52" w:rsidRDefault="00C378FF" w:rsidP="002637CC">
            <w:pPr>
              <w:jc w:val="right"/>
            </w:pPr>
            <w:r>
              <w:t>6</w:t>
            </w:r>
          </w:p>
        </w:tc>
        <w:tc>
          <w:tcPr>
            <w:tcW w:w="4021" w:type="dxa"/>
            <w:vAlign w:val="bottom"/>
          </w:tcPr>
          <w:p w14:paraId="5C089B35" w14:textId="77777777" w:rsidR="00C378FF" w:rsidRPr="008B2E52" w:rsidRDefault="00C378FF" w:rsidP="002637CC">
            <w:pPr>
              <w:jc w:val="left"/>
            </w:pPr>
            <w:r w:rsidRPr="008B2E52">
              <w:t>Nazivna frekvenca</w:t>
            </w:r>
          </w:p>
        </w:tc>
        <w:tc>
          <w:tcPr>
            <w:tcW w:w="983" w:type="dxa"/>
            <w:vAlign w:val="bottom"/>
          </w:tcPr>
          <w:p w14:paraId="5137251B" w14:textId="77777777" w:rsidR="00C378FF" w:rsidRPr="008B2E52" w:rsidRDefault="00C378FF" w:rsidP="002637CC">
            <w:pPr>
              <w:jc w:val="center"/>
            </w:pPr>
            <w:r w:rsidRPr="008B2E52">
              <w:t>Hz</w:t>
            </w:r>
          </w:p>
        </w:tc>
        <w:tc>
          <w:tcPr>
            <w:tcW w:w="1715" w:type="dxa"/>
            <w:vAlign w:val="bottom"/>
          </w:tcPr>
          <w:p w14:paraId="4B976961" w14:textId="77777777" w:rsidR="00C378FF" w:rsidRPr="008B2E52" w:rsidRDefault="00C378FF" w:rsidP="002637CC">
            <w:pPr>
              <w:jc w:val="center"/>
            </w:pPr>
            <w:r w:rsidRPr="008B2E52">
              <w:t>50</w:t>
            </w:r>
          </w:p>
        </w:tc>
        <w:tc>
          <w:tcPr>
            <w:tcW w:w="1821" w:type="dxa"/>
            <w:gridSpan w:val="2"/>
            <w:vAlign w:val="bottom"/>
          </w:tcPr>
          <w:p w14:paraId="0AB28FA6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2C97251D" w14:textId="77777777" w:rsidTr="002637CC">
        <w:tc>
          <w:tcPr>
            <w:tcW w:w="674" w:type="dxa"/>
          </w:tcPr>
          <w:p w14:paraId="772BEF88" w14:textId="77777777" w:rsidR="00C378FF" w:rsidRDefault="00C378FF" w:rsidP="002637CC">
            <w:pPr>
              <w:jc w:val="right"/>
            </w:pPr>
            <w:r>
              <w:t>7</w:t>
            </w:r>
          </w:p>
        </w:tc>
        <w:tc>
          <w:tcPr>
            <w:tcW w:w="4021" w:type="dxa"/>
            <w:vAlign w:val="bottom"/>
          </w:tcPr>
          <w:p w14:paraId="6B91289E" w14:textId="77777777" w:rsidR="00C378FF" w:rsidRPr="008B2E52" w:rsidRDefault="00C378FF" w:rsidP="002637CC">
            <w:pPr>
              <w:jc w:val="left"/>
            </w:pPr>
            <w:r>
              <w:t xml:space="preserve">Sekundarno </w:t>
            </w:r>
            <w:proofErr w:type="spellStart"/>
            <w:r>
              <w:t>prevezljivi</w:t>
            </w:r>
            <w:proofErr w:type="spellEnd"/>
          </w:p>
        </w:tc>
        <w:tc>
          <w:tcPr>
            <w:tcW w:w="983" w:type="dxa"/>
            <w:vAlign w:val="bottom"/>
          </w:tcPr>
          <w:p w14:paraId="3AD02B1D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5F12B8CC" w14:textId="77777777" w:rsidR="00C378FF" w:rsidRPr="008B2E52" w:rsidRDefault="00C378FF" w:rsidP="002637CC">
            <w:pPr>
              <w:jc w:val="center"/>
            </w:pPr>
            <w:r>
              <w:t>DA</w:t>
            </w:r>
          </w:p>
        </w:tc>
        <w:tc>
          <w:tcPr>
            <w:tcW w:w="1821" w:type="dxa"/>
            <w:gridSpan w:val="2"/>
            <w:vAlign w:val="bottom"/>
          </w:tcPr>
          <w:p w14:paraId="6C484BF7" w14:textId="77777777" w:rsidR="00C378FF" w:rsidRPr="008B2E52" w:rsidRDefault="00C378FF" w:rsidP="002637CC">
            <w:pPr>
              <w:jc w:val="center"/>
            </w:pPr>
          </w:p>
        </w:tc>
      </w:tr>
    </w:tbl>
    <w:p w14:paraId="3D77900B" w14:textId="77777777" w:rsidR="00C378FF" w:rsidRDefault="00C378FF" w:rsidP="00C378FF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</w:pPr>
    </w:p>
    <w:p w14:paraId="2EDDCCEA" w14:textId="51F8C927" w:rsidR="00C378FF" w:rsidRDefault="00C378FF" w:rsidP="00C378FF">
      <w:r>
        <w:t xml:space="preserve">TIT </w:t>
      </w:r>
      <w:r w:rsidR="00277A7C">
        <w:t>100</w:t>
      </w:r>
      <w:r>
        <w:t>/</w:t>
      </w:r>
      <w:r w:rsidR="00277A7C">
        <w:t>1</w:t>
      </w:r>
      <w:r>
        <w:t>/</w:t>
      </w:r>
      <w:r w:rsidR="00277A7C">
        <w:t>1</w:t>
      </w:r>
      <w:r>
        <w:t>/</w:t>
      </w:r>
      <w:r w:rsidR="00277A7C">
        <w:t>1</w:t>
      </w:r>
      <w:r>
        <w:t xml:space="preserve"> A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378FF" w:rsidRPr="009D6387" w14:paraId="15494705" w14:textId="77777777" w:rsidTr="002637CC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0E0AFB76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65D9829" w14:textId="77777777" w:rsidR="00C378FF" w:rsidRPr="009D6387" w:rsidRDefault="00C378FF" w:rsidP="002637CC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FA342DF" w14:textId="77777777" w:rsidR="00C378FF" w:rsidRPr="009D6387" w:rsidRDefault="00C378FF" w:rsidP="002637CC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378FF" w:rsidRPr="009D6387" w14:paraId="0A231C60" w14:textId="77777777" w:rsidTr="002637CC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373654C6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3A5EEE1F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6E1EBF5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042607E6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4209B9A1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378FF" w:rsidRPr="009D6387" w14:paraId="53BB864B" w14:textId="77777777" w:rsidTr="002637CC">
        <w:tc>
          <w:tcPr>
            <w:tcW w:w="1558" w:type="dxa"/>
            <w:tcBorders>
              <w:top w:val="single" w:sz="12" w:space="0" w:color="auto"/>
            </w:tcBorders>
          </w:tcPr>
          <w:p w14:paraId="00043BE9" w14:textId="77777777" w:rsidR="00C378FF" w:rsidRPr="009D6387" w:rsidRDefault="00C378FF" w:rsidP="002637CC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3D7B137D" w14:textId="5049C325" w:rsidR="00C378FF" w:rsidRPr="009D6387" w:rsidRDefault="00971A07" w:rsidP="002637CC">
            <w:pPr>
              <w:rPr>
                <w:szCs w:val="22"/>
              </w:rPr>
            </w:pPr>
            <w:r>
              <w:rPr>
                <w:szCs w:val="22"/>
              </w:rPr>
              <w:t>5</w:t>
            </w:r>
            <w:r w:rsidR="00C378FF">
              <w:rPr>
                <w:szCs w:val="22"/>
              </w:rPr>
              <w:t xml:space="preserve">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5A784F1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6A3F3C7" w14:textId="76E32076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0,</w:t>
            </w:r>
            <w:r w:rsidR="00277A7C">
              <w:rPr>
                <w:szCs w:val="22"/>
              </w:rPr>
              <w:t>2s</w:t>
            </w:r>
            <w:r>
              <w:rPr>
                <w:szCs w:val="22"/>
              </w:rPr>
              <w:t xml:space="preserve">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ACC1E85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  <w:tr w:rsidR="00C378FF" w:rsidRPr="009D6387" w14:paraId="6A5037FA" w14:textId="77777777" w:rsidTr="002637CC">
        <w:tc>
          <w:tcPr>
            <w:tcW w:w="1558" w:type="dxa"/>
          </w:tcPr>
          <w:p w14:paraId="5C1BCB01" w14:textId="77777777" w:rsidR="00C378FF" w:rsidRPr="009D6387" w:rsidRDefault="00C378FF" w:rsidP="002637CC">
            <w:pPr>
              <w:rPr>
                <w:szCs w:val="22"/>
              </w:rPr>
            </w:pPr>
            <w:r w:rsidRPr="009D6387"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3147C473" w14:textId="38D04473" w:rsidR="00C378FF" w:rsidRPr="009D6387" w:rsidRDefault="00971A07" w:rsidP="002637CC">
            <w:pPr>
              <w:rPr>
                <w:szCs w:val="22"/>
              </w:rPr>
            </w:pPr>
            <w:r>
              <w:rPr>
                <w:szCs w:val="22"/>
              </w:rPr>
              <w:t>5</w:t>
            </w:r>
            <w:r w:rsidR="00C378FF">
              <w:rPr>
                <w:szCs w:val="22"/>
              </w:rPr>
              <w:t xml:space="preserve"> VA</w:t>
            </w:r>
          </w:p>
        </w:tc>
        <w:tc>
          <w:tcPr>
            <w:tcW w:w="1559" w:type="dxa"/>
          </w:tcPr>
          <w:p w14:paraId="29483683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5260050C" w14:textId="60D21FA1" w:rsidR="00C378FF" w:rsidRPr="009D6387" w:rsidRDefault="00277A7C" w:rsidP="002637CC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</w:tcPr>
          <w:p w14:paraId="48AE85CF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  <w:tr w:rsidR="00C378FF" w:rsidRPr="009D6387" w14:paraId="187C4978" w14:textId="77777777" w:rsidTr="002637CC">
        <w:tc>
          <w:tcPr>
            <w:tcW w:w="1558" w:type="dxa"/>
          </w:tcPr>
          <w:p w14:paraId="22807399" w14:textId="77777777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3. jedro</w:t>
            </w:r>
          </w:p>
        </w:tc>
        <w:tc>
          <w:tcPr>
            <w:tcW w:w="1558" w:type="dxa"/>
          </w:tcPr>
          <w:p w14:paraId="34DF7F23" w14:textId="03881F7E" w:rsidR="00C378FF" w:rsidRPr="009D6387" w:rsidRDefault="00277A7C" w:rsidP="002637CC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  <w:r w:rsidR="00971A07">
              <w:rPr>
                <w:szCs w:val="22"/>
              </w:rPr>
              <w:t>5</w:t>
            </w:r>
            <w:r w:rsidR="00C378FF">
              <w:rPr>
                <w:szCs w:val="22"/>
              </w:rPr>
              <w:t xml:space="preserve"> VA</w:t>
            </w:r>
          </w:p>
        </w:tc>
        <w:tc>
          <w:tcPr>
            <w:tcW w:w="1559" w:type="dxa"/>
          </w:tcPr>
          <w:p w14:paraId="7D1D3149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63F8B9F9" w14:textId="77777777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58037A6B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</w:tbl>
    <w:p w14:paraId="731B37F7" w14:textId="289F99B1" w:rsidR="00C378FF" w:rsidRDefault="00C378FF" w:rsidP="00C378FF"/>
    <w:p w14:paraId="370954CE" w14:textId="77777777" w:rsidR="00277A7C" w:rsidRDefault="00277A7C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</w:pPr>
      <w:r>
        <w:br w:type="page"/>
      </w:r>
    </w:p>
    <w:p w14:paraId="32C76062" w14:textId="4AA2081A" w:rsidR="00277A7C" w:rsidRDefault="00277A7C" w:rsidP="00277A7C">
      <w:r>
        <w:lastRenderedPageBreak/>
        <w:t>TIT 250/1/1/1 A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277A7C" w:rsidRPr="009D6387" w14:paraId="7052186D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25C959C8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88620C1" w14:textId="77777777" w:rsidR="00277A7C" w:rsidRPr="009D6387" w:rsidRDefault="00277A7C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CA35074" w14:textId="77777777" w:rsidR="00277A7C" w:rsidRPr="009D6387" w:rsidRDefault="00277A7C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277A7C" w:rsidRPr="009D6387" w14:paraId="47EF2087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188006D6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0292EF53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9F403BD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01405989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1CB78828" w14:textId="77777777" w:rsidR="00277A7C" w:rsidRPr="009D6387" w:rsidRDefault="00277A7C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277A7C" w:rsidRPr="009D6387" w14:paraId="530709B3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3BBFB0A6" w14:textId="77777777" w:rsidR="00277A7C" w:rsidRPr="009D6387" w:rsidRDefault="00277A7C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43E8AB1E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FF97D6E" w14:textId="77777777" w:rsidR="00277A7C" w:rsidRPr="009D6387" w:rsidRDefault="00277A7C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14DD581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20488F6" w14:textId="77777777" w:rsidR="00277A7C" w:rsidRPr="009D6387" w:rsidRDefault="00277A7C" w:rsidP="0030173F">
            <w:pPr>
              <w:rPr>
                <w:szCs w:val="22"/>
              </w:rPr>
            </w:pPr>
          </w:p>
        </w:tc>
      </w:tr>
      <w:tr w:rsidR="00277A7C" w:rsidRPr="009D6387" w14:paraId="756C21FB" w14:textId="77777777" w:rsidTr="0030173F">
        <w:tc>
          <w:tcPr>
            <w:tcW w:w="1558" w:type="dxa"/>
          </w:tcPr>
          <w:p w14:paraId="500C0B0B" w14:textId="77777777" w:rsidR="00277A7C" w:rsidRPr="009D6387" w:rsidRDefault="00277A7C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791077DD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</w:tcPr>
          <w:p w14:paraId="07D35572" w14:textId="77777777" w:rsidR="00277A7C" w:rsidRPr="009D6387" w:rsidRDefault="00277A7C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5181A924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</w:tcPr>
          <w:p w14:paraId="7642A2CA" w14:textId="77777777" w:rsidR="00277A7C" w:rsidRPr="009D6387" w:rsidRDefault="00277A7C" w:rsidP="0030173F">
            <w:pPr>
              <w:rPr>
                <w:szCs w:val="22"/>
              </w:rPr>
            </w:pPr>
          </w:p>
        </w:tc>
      </w:tr>
      <w:tr w:rsidR="00277A7C" w:rsidRPr="009D6387" w14:paraId="1F99341E" w14:textId="77777777" w:rsidTr="0030173F">
        <w:tc>
          <w:tcPr>
            <w:tcW w:w="1558" w:type="dxa"/>
          </w:tcPr>
          <w:p w14:paraId="50608B1A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3. jedro</w:t>
            </w:r>
          </w:p>
        </w:tc>
        <w:tc>
          <w:tcPr>
            <w:tcW w:w="1558" w:type="dxa"/>
          </w:tcPr>
          <w:p w14:paraId="22C53419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15 VA</w:t>
            </w:r>
          </w:p>
        </w:tc>
        <w:tc>
          <w:tcPr>
            <w:tcW w:w="1559" w:type="dxa"/>
          </w:tcPr>
          <w:p w14:paraId="026C59C9" w14:textId="77777777" w:rsidR="00277A7C" w:rsidRPr="009D6387" w:rsidRDefault="00277A7C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11BD1810" w14:textId="77777777" w:rsidR="00277A7C" w:rsidRPr="009D6387" w:rsidRDefault="00277A7C" w:rsidP="0030173F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1E50DF74" w14:textId="77777777" w:rsidR="00277A7C" w:rsidRPr="009D6387" w:rsidRDefault="00277A7C" w:rsidP="0030173F">
            <w:pPr>
              <w:rPr>
                <w:szCs w:val="22"/>
              </w:rPr>
            </w:pPr>
          </w:p>
        </w:tc>
      </w:tr>
    </w:tbl>
    <w:p w14:paraId="0DD7E196" w14:textId="3B9B76F2" w:rsidR="00277A7C" w:rsidRDefault="00277A7C" w:rsidP="00C378FF"/>
    <w:p w14:paraId="60525141" w14:textId="7EFC7310" w:rsidR="00CA37D8" w:rsidRDefault="00CA37D8" w:rsidP="00CA37D8">
      <w:r>
        <w:t>TIT 500/1/1/1 A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A37D8" w:rsidRPr="009D6387" w14:paraId="05450F11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51040F3E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23C99531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76D4036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A37D8" w:rsidRPr="009D6387" w14:paraId="275865C7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455FC289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05B6E6ED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4C5CDD1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43759BD9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11E8B445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A37D8" w:rsidRPr="009D6387" w14:paraId="4F01F1D3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05454B4E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4E6691CD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FF45497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B5E0D01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225CBA3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055455EA" w14:textId="77777777" w:rsidTr="0030173F">
        <w:tc>
          <w:tcPr>
            <w:tcW w:w="1558" w:type="dxa"/>
          </w:tcPr>
          <w:p w14:paraId="18A6FBAE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5911F563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</w:tcPr>
          <w:p w14:paraId="20FFB321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0C87BC81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</w:tcPr>
          <w:p w14:paraId="4E57473A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04E9BC27" w14:textId="77777777" w:rsidTr="0030173F">
        <w:tc>
          <w:tcPr>
            <w:tcW w:w="1558" w:type="dxa"/>
          </w:tcPr>
          <w:p w14:paraId="0F709D52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3. jedro</w:t>
            </w:r>
          </w:p>
        </w:tc>
        <w:tc>
          <w:tcPr>
            <w:tcW w:w="1558" w:type="dxa"/>
          </w:tcPr>
          <w:p w14:paraId="6E5005D0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15 VA</w:t>
            </w:r>
          </w:p>
        </w:tc>
        <w:tc>
          <w:tcPr>
            <w:tcW w:w="1559" w:type="dxa"/>
          </w:tcPr>
          <w:p w14:paraId="0EFBF127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725F30EB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48E499B6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</w:tbl>
    <w:p w14:paraId="562EE69F" w14:textId="5584CB94" w:rsidR="00CA37D8" w:rsidRDefault="00CA37D8" w:rsidP="00C378FF"/>
    <w:p w14:paraId="2610B4AE" w14:textId="00C9064A" w:rsidR="00CA37D8" w:rsidRDefault="00CA37D8" w:rsidP="00CA37D8">
      <w:r>
        <w:t>TIT 1500/1/1/1 A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A37D8" w:rsidRPr="009D6387" w14:paraId="02A180E5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69F03C5E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048D517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5239F42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A37D8" w:rsidRPr="009D6387" w14:paraId="14AC6954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08DA8379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41F267DD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0B876EE2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5B583FB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7F9510A4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A37D8" w:rsidRPr="009D6387" w14:paraId="550ED4DA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355177D5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116F08B0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BAD0766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801CE7C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85B63C2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6D692D58" w14:textId="77777777" w:rsidTr="0030173F">
        <w:tc>
          <w:tcPr>
            <w:tcW w:w="1558" w:type="dxa"/>
          </w:tcPr>
          <w:p w14:paraId="3508A50F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27B0FF93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</w:tcPr>
          <w:p w14:paraId="4C497D0C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3A4F1C9C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</w:tcPr>
          <w:p w14:paraId="0809720E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45799AC6" w14:textId="77777777" w:rsidTr="0030173F">
        <w:tc>
          <w:tcPr>
            <w:tcW w:w="1558" w:type="dxa"/>
          </w:tcPr>
          <w:p w14:paraId="76FD73E3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3. jedro</w:t>
            </w:r>
          </w:p>
        </w:tc>
        <w:tc>
          <w:tcPr>
            <w:tcW w:w="1558" w:type="dxa"/>
          </w:tcPr>
          <w:p w14:paraId="7453D375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15 VA</w:t>
            </w:r>
          </w:p>
        </w:tc>
        <w:tc>
          <w:tcPr>
            <w:tcW w:w="1559" w:type="dxa"/>
          </w:tcPr>
          <w:p w14:paraId="4EE4236B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212F99B6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3A28ACCA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</w:tbl>
    <w:p w14:paraId="65336C27" w14:textId="77777777" w:rsidR="00CA37D8" w:rsidRDefault="00CA37D8" w:rsidP="00CA37D8"/>
    <w:p w14:paraId="6D8A33AF" w14:textId="44D92F01" w:rsidR="00CA37D8" w:rsidRDefault="00CA37D8" w:rsidP="00CA37D8">
      <w:r>
        <w:t>TIT 2500/1/1/1/1 A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A37D8" w:rsidRPr="009D6387" w14:paraId="1402EB4E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69EDB65C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F79D5F1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60115551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A37D8" w:rsidRPr="009D6387" w14:paraId="462097C3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4F09D1DF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46C53D3D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17CB3636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9EB826B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0AF723AF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A37D8" w:rsidRPr="009D6387" w14:paraId="4D37BB8E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6B6AED9A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002A1E04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ACE36AC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4145FAC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CA6FCAA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707423E4" w14:textId="77777777" w:rsidTr="0030173F">
        <w:tc>
          <w:tcPr>
            <w:tcW w:w="1558" w:type="dxa"/>
          </w:tcPr>
          <w:p w14:paraId="6E232075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54A11B98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</w:tcPr>
          <w:p w14:paraId="43AC700F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4953C11F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</w:tcPr>
          <w:p w14:paraId="2D249BA7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555FCB5E" w14:textId="77777777" w:rsidTr="0030173F">
        <w:tc>
          <w:tcPr>
            <w:tcW w:w="1558" w:type="dxa"/>
          </w:tcPr>
          <w:p w14:paraId="3291D3F2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3. jedro</w:t>
            </w:r>
          </w:p>
        </w:tc>
        <w:tc>
          <w:tcPr>
            <w:tcW w:w="1558" w:type="dxa"/>
          </w:tcPr>
          <w:p w14:paraId="1F7CB6F8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15 VA</w:t>
            </w:r>
          </w:p>
        </w:tc>
        <w:tc>
          <w:tcPr>
            <w:tcW w:w="1559" w:type="dxa"/>
          </w:tcPr>
          <w:p w14:paraId="0E840996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7A706986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458D3610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37DE018F" w14:textId="77777777" w:rsidTr="0030173F">
        <w:tc>
          <w:tcPr>
            <w:tcW w:w="1558" w:type="dxa"/>
          </w:tcPr>
          <w:p w14:paraId="7F94C3B4" w14:textId="3882C9FF" w:rsidR="00CA37D8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4. jedro</w:t>
            </w:r>
          </w:p>
        </w:tc>
        <w:tc>
          <w:tcPr>
            <w:tcW w:w="1558" w:type="dxa"/>
          </w:tcPr>
          <w:p w14:paraId="0924B9F8" w14:textId="3BAE9CE2" w:rsidR="00CA37D8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30 VA</w:t>
            </w:r>
          </w:p>
        </w:tc>
        <w:tc>
          <w:tcPr>
            <w:tcW w:w="1559" w:type="dxa"/>
          </w:tcPr>
          <w:p w14:paraId="60FF1005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3416811C" w14:textId="3A11BCCD" w:rsidR="00CA37D8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10P10</w:t>
            </w:r>
          </w:p>
        </w:tc>
        <w:tc>
          <w:tcPr>
            <w:tcW w:w="1559" w:type="dxa"/>
          </w:tcPr>
          <w:p w14:paraId="5E63DB39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</w:tbl>
    <w:p w14:paraId="5709C0E5" w14:textId="77777777" w:rsidR="00CA37D8" w:rsidRDefault="00CA37D8" w:rsidP="00CA37D8"/>
    <w:p w14:paraId="7A8471E9" w14:textId="77777777" w:rsidR="00CA37D8" w:rsidRDefault="00CA37D8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</w:pPr>
      <w:r>
        <w:br w:type="page"/>
      </w:r>
    </w:p>
    <w:p w14:paraId="2FB9C25A" w14:textId="6B5E3613" w:rsidR="00CA37D8" w:rsidRDefault="00CA37D8" w:rsidP="00CA37D8">
      <w:r>
        <w:lastRenderedPageBreak/>
        <w:t>TIT 3000/1/1 A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A37D8" w:rsidRPr="009D6387" w14:paraId="3A368D1F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0461B62A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Jedro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3962277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21B51014" w14:textId="77777777" w:rsidR="00CA37D8" w:rsidRPr="009D6387" w:rsidRDefault="00CA37D8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A37D8" w:rsidRPr="009D6387" w14:paraId="14208DE1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59D0A2C8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3401C3F3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42C70D54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957375D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1F3E18C" w14:textId="77777777" w:rsidR="00CA37D8" w:rsidRPr="009D6387" w:rsidRDefault="00CA37D8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A37D8" w:rsidRPr="009D6387" w14:paraId="6A3F6AD9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3FEFB84C" w14:textId="77777777" w:rsidR="00CA37D8" w:rsidRPr="009D6387" w:rsidRDefault="00CA37D8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>1. jedro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6A7E00FE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EF8F1C0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F5F5F04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0,2s FS5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8CCF77D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  <w:tr w:rsidR="00CA37D8" w:rsidRPr="009D6387" w14:paraId="4C6825CF" w14:textId="77777777" w:rsidTr="0030173F">
        <w:tc>
          <w:tcPr>
            <w:tcW w:w="1558" w:type="dxa"/>
          </w:tcPr>
          <w:p w14:paraId="07CBCED2" w14:textId="6AEB4613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2. jedro</w:t>
            </w:r>
          </w:p>
        </w:tc>
        <w:tc>
          <w:tcPr>
            <w:tcW w:w="1558" w:type="dxa"/>
          </w:tcPr>
          <w:p w14:paraId="30CA0091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15 VA</w:t>
            </w:r>
          </w:p>
        </w:tc>
        <w:tc>
          <w:tcPr>
            <w:tcW w:w="1559" w:type="dxa"/>
          </w:tcPr>
          <w:p w14:paraId="50848FF2" w14:textId="77777777" w:rsidR="00CA37D8" w:rsidRPr="009D6387" w:rsidRDefault="00CA37D8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08930584" w14:textId="77777777" w:rsidR="00CA37D8" w:rsidRPr="009D6387" w:rsidRDefault="00CA37D8" w:rsidP="0030173F">
            <w:pPr>
              <w:rPr>
                <w:szCs w:val="22"/>
              </w:rPr>
            </w:pPr>
            <w:r>
              <w:rPr>
                <w:szCs w:val="22"/>
              </w:rPr>
              <w:t>5P10</w:t>
            </w:r>
          </w:p>
        </w:tc>
        <w:tc>
          <w:tcPr>
            <w:tcW w:w="1559" w:type="dxa"/>
          </w:tcPr>
          <w:p w14:paraId="0B476130" w14:textId="77777777" w:rsidR="00CA37D8" w:rsidRPr="009D6387" w:rsidRDefault="00CA37D8" w:rsidP="0030173F">
            <w:pPr>
              <w:rPr>
                <w:szCs w:val="22"/>
              </w:rPr>
            </w:pPr>
          </w:p>
        </w:tc>
      </w:tr>
    </w:tbl>
    <w:p w14:paraId="70BDD2FF" w14:textId="77777777" w:rsidR="00CA37D8" w:rsidRDefault="00CA37D8" w:rsidP="00C378FF"/>
    <w:p w14:paraId="1D73A6DB" w14:textId="77777777" w:rsidR="00C378FF" w:rsidRDefault="00C378FF" w:rsidP="00C378FF">
      <w:pPr>
        <w:pStyle w:val="Heading2"/>
      </w:pPr>
      <w:bookmarkStart w:id="20" w:name="_Toc418495401"/>
      <w:bookmarkStart w:id="21" w:name="_Toc134613005"/>
      <w:r>
        <w:t>Napetostni instrumentni transformatorji</w:t>
      </w:r>
      <w:bookmarkEnd w:id="20"/>
      <w:bookmarkEnd w:id="21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1"/>
        <w:gridCol w:w="983"/>
        <w:gridCol w:w="1715"/>
        <w:gridCol w:w="1796"/>
        <w:gridCol w:w="25"/>
      </w:tblGrid>
      <w:tr w:rsidR="00C378FF" w:rsidRPr="008B2E52" w14:paraId="003E5662" w14:textId="77777777" w:rsidTr="002637CC">
        <w:trPr>
          <w:tblHeader/>
        </w:trPr>
        <w:tc>
          <w:tcPr>
            <w:tcW w:w="6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8D4D820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8744926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9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02704A8" w14:textId="77777777" w:rsidR="00C378FF" w:rsidRPr="008B2E52" w:rsidRDefault="00C378FF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3EA704E" w14:textId="77777777" w:rsidR="00C378FF" w:rsidRPr="008B2E52" w:rsidRDefault="00C378FF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2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3E340EB" w14:textId="77777777" w:rsidR="00C378FF" w:rsidRPr="008B2E52" w:rsidRDefault="00C378FF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C378FF" w:rsidRPr="008B2E52" w14:paraId="66FBB8BA" w14:textId="77777777" w:rsidTr="002637CC">
        <w:trPr>
          <w:trHeight w:val="191"/>
          <w:tblHeader/>
        </w:trPr>
        <w:tc>
          <w:tcPr>
            <w:tcW w:w="9214" w:type="dxa"/>
            <w:gridSpan w:val="6"/>
            <w:tcBorders>
              <w:top w:val="single" w:sz="12" w:space="0" w:color="auto"/>
            </w:tcBorders>
          </w:tcPr>
          <w:p w14:paraId="7284AD5D" w14:textId="77777777" w:rsidR="00C378FF" w:rsidRPr="008B2E52" w:rsidRDefault="00C378FF" w:rsidP="002637CC">
            <w:pPr>
              <w:spacing w:before="0"/>
              <w:rPr>
                <w:sz w:val="12"/>
                <w:szCs w:val="12"/>
              </w:rPr>
            </w:pPr>
          </w:p>
        </w:tc>
      </w:tr>
      <w:tr w:rsidR="00C378FF" w:rsidRPr="008B2E52" w14:paraId="50B8DDA4" w14:textId="77777777" w:rsidTr="002637CC">
        <w:trPr>
          <w:gridAfter w:val="1"/>
          <w:wAfter w:w="25" w:type="dxa"/>
        </w:trPr>
        <w:tc>
          <w:tcPr>
            <w:tcW w:w="674" w:type="dxa"/>
          </w:tcPr>
          <w:p w14:paraId="61EAAE08" w14:textId="77777777" w:rsidR="00C378FF" w:rsidRPr="008B2E52" w:rsidRDefault="00C378FF" w:rsidP="002637CC">
            <w:pPr>
              <w:jc w:val="right"/>
            </w:pPr>
            <w:r>
              <w:t>1</w:t>
            </w:r>
          </w:p>
        </w:tc>
        <w:tc>
          <w:tcPr>
            <w:tcW w:w="4021" w:type="dxa"/>
            <w:vAlign w:val="bottom"/>
          </w:tcPr>
          <w:p w14:paraId="0323496B" w14:textId="77777777" w:rsidR="00C378FF" w:rsidRDefault="00C378FF" w:rsidP="002637CC">
            <w:pPr>
              <w:jc w:val="left"/>
            </w:pPr>
            <w:r>
              <w:t>Proizvajalec</w:t>
            </w:r>
          </w:p>
        </w:tc>
        <w:tc>
          <w:tcPr>
            <w:tcW w:w="983" w:type="dxa"/>
            <w:vAlign w:val="bottom"/>
          </w:tcPr>
          <w:p w14:paraId="7BC43F8C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32C6C81C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96" w:type="dxa"/>
          </w:tcPr>
          <w:p w14:paraId="0EF7BA75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3892F60A" w14:textId="77777777" w:rsidTr="002637CC">
        <w:trPr>
          <w:gridAfter w:val="1"/>
          <w:wAfter w:w="25" w:type="dxa"/>
        </w:trPr>
        <w:tc>
          <w:tcPr>
            <w:tcW w:w="674" w:type="dxa"/>
          </w:tcPr>
          <w:p w14:paraId="5F1BACD3" w14:textId="77777777" w:rsidR="00C378FF" w:rsidRPr="008B2E52" w:rsidRDefault="00C378FF" w:rsidP="002637CC">
            <w:pPr>
              <w:jc w:val="right"/>
            </w:pPr>
            <w:r>
              <w:t>2</w:t>
            </w:r>
          </w:p>
        </w:tc>
        <w:tc>
          <w:tcPr>
            <w:tcW w:w="4021" w:type="dxa"/>
            <w:vAlign w:val="bottom"/>
          </w:tcPr>
          <w:p w14:paraId="43C20919" w14:textId="77777777" w:rsidR="00C378FF" w:rsidRPr="008B2E52" w:rsidRDefault="00C378FF" w:rsidP="002637CC">
            <w:pPr>
              <w:jc w:val="left"/>
            </w:pPr>
            <w:r>
              <w:t>Oznaka NIT pri proizvajalcu</w:t>
            </w:r>
          </w:p>
        </w:tc>
        <w:tc>
          <w:tcPr>
            <w:tcW w:w="983" w:type="dxa"/>
            <w:vAlign w:val="bottom"/>
          </w:tcPr>
          <w:p w14:paraId="05E3D3E2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104449BD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96" w:type="dxa"/>
          </w:tcPr>
          <w:p w14:paraId="26CD99D3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1B3CC935" w14:textId="77777777" w:rsidTr="002637CC">
        <w:tc>
          <w:tcPr>
            <w:tcW w:w="674" w:type="dxa"/>
          </w:tcPr>
          <w:p w14:paraId="78F5B4EC" w14:textId="77777777" w:rsidR="00C378FF" w:rsidRPr="008B2E52" w:rsidRDefault="00C378FF" w:rsidP="002637CC">
            <w:pPr>
              <w:jc w:val="right"/>
            </w:pPr>
            <w:r>
              <w:t>3</w:t>
            </w:r>
          </w:p>
        </w:tc>
        <w:tc>
          <w:tcPr>
            <w:tcW w:w="4021" w:type="dxa"/>
            <w:vAlign w:val="bottom"/>
          </w:tcPr>
          <w:p w14:paraId="052AB308" w14:textId="77777777" w:rsidR="00C378FF" w:rsidRPr="008B2E52" w:rsidRDefault="00C378FF" w:rsidP="002637CC">
            <w:pPr>
              <w:jc w:val="left"/>
            </w:pPr>
            <w:r w:rsidRPr="008B2E52">
              <w:t>Nazivna omrežna napetost</w:t>
            </w:r>
          </w:p>
        </w:tc>
        <w:tc>
          <w:tcPr>
            <w:tcW w:w="983" w:type="dxa"/>
            <w:vAlign w:val="bottom"/>
          </w:tcPr>
          <w:p w14:paraId="5222DF98" w14:textId="77777777" w:rsidR="00C378FF" w:rsidRPr="008B2E52" w:rsidRDefault="00C378FF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1EE8B212" w14:textId="6676B915" w:rsidR="00C378FF" w:rsidRPr="008B2E52" w:rsidRDefault="00C378FF" w:rsidP="002637CC">
            <w:pPr>
              <w:jc w:val="center"/>
            </w:pPr>
          </w:p>
        </w:tc>
        <w:tc>
          <w:tcPr>
            <w:tcW w:w="1821" w:type="dxa"/>
            <w:gridSpan w:val="2"/>
            <w:vAlign w:val="bottom"/>
          </w:tcPr>
          <w:p w14:paraId="60042CEF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4ED9760D" w14:textId="77777777" w:rsidTr="002637CC">
        <w:tc>
          <w:tcPr>
            <w:tcW w:w="674" w:type="dxa"/>
          </w:tcPr>
          <w:p w14:paraId="05FFBDD0" w14:textId="77777777" w:rsidR="00C378FF" w:rsidRPr="008B2E52" w:rsidRDefault="00C378FF" w:rsidP="002637CC">
            <w:pPr>
              <w:jc w:val="right"/>
            </w:pPr>
            <w:r>
              <w:t>4</w:t>
            </w:r>
          </w:p>
        </w:tc>
        <w:tc>
          <w:tcPr>
            <w:tcW w:w="4021" w:type="dxa"/>
            <w:vAlign w:val="bottom"/>
          </w:tcPr>
          <w:p w14:paraId="3F2199F2" w14:textId="77777777" w:rsidR="00C378FF" w:rsidRPr="008B2E52" w:rsidRDefault="00C378FF" w:rsidP="002637CC">
            <w:pPr>
              <w:jc w:val="left"/>
            </w:pPr>
            <w:r w:rsidRPr="008B2E52">
              <w:t>Nazivna napetost naprave</w:t>
            </w:r>
          </w:p>
        </w:tc>
        <w:tc>
          <w:tcPr>
            <w:tcW w:w="983" w:type="dxa"/>
            <w:vAlign w:val="bottom"/>
          </w:tcPr>
          <w:p w14:paraId="071BBA66" w14:textId="77777777" w:rsidR="00C378FF" w:rsidRPr="008B2E52" w:rsidRDefault="00C378FF" w:rsidP="002637CC">
            <w:pPr>
              <w:jc w:val="center"/>
            </w:pPr>
            <w:r w:rsidRPr="008B2E52">
              <w:t>kV</w:t>
            </w:r>
          </w:p>
        </w:tc>
        <w:tc>
          <w:tcPr>
            <w:tcW w:w="1715" w:type="dxa"/>
            <w:vAlign w:val="bottom"/>
          </w:tcPr>
          <w:p w14:paraId="4DCA9A98" w14:textId="47B498AE" w:rsidR="00C378FF" w:rsidRPr="008B2E52" w:rsidRDefault="00D65DCE" w:rsidP="002637CC">
            <w:pPr>
              <w:jc w:val="center"/>
            </w:pPr>
            <w:r>
              <w:t>6,3</w:t>
            </w:r>
          </w:p>
        </w:tc>
        <w:tc>
          <w:tcPr>
            <w:tcW w:w="1821" w:type="dxa"/>
            <w:gridSpan w:val="2"/>
            <w:vAlign w:val="bottom"/>
          </w:tcPr>
          <w:p w14:paraId="70999441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2B323338" w14:textId="77777777" w:rsidTr="002637CC">
        <w:tc>
          <w:tcPr>
            <w:tcW w:w="674" w:type="dxa"/>
          </w:tcPr>
          <w:p w14:paraId="0792B50E" w14:textId="77777777" w:rsidR="00C378FF" w:rsidRPr="008B2E52" w:rsidRDefault="00C378FF" w:rsidP="002637CC">
            <w:pPr>
              <w:jc w:val="right"/>
            </w:pPr>
            <w:r>
              <w:t>5</w:t>
            </w:r>
          </w:p>
        </w:tc>
        <w:tc>
          <w:tcPr>
            <w:tcW w:w="4021" w:type="dxa"/>
            <w:vAlign w:val="bottom"/>
          </w:tcPr>
          <w:p w14:paraId="223895E2" w14:textId="77777777" w:rsidR="00C378FF" w:rsidRPr="008B2E52" w:rsidRDefault="00C378FF" w:rsidP="002637CC">
            <w:pPr>
              <w:jc w:val="left"/>
            </w:pPr>
            <w:r w:rsidRPr="008B2E52">
              <w:t>Nazivna stopnja izolacije</w:t>
            </w:r>
          </w:p>
        </w:tc>
        <w:tc>
          <w:tcPr>
            <w:tcW w:w="983" w:type="dxa"/>
            <w:vAlign w:val="bottom"/>
          </w:tcPr>
          <w:p w14:paraId="6FDAB0A0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33B6ECCD" w14:textId="77777777" w:rsidR="00C378FF" w:rsidRPr="008B2E52" w:rsidRDefault="00C378FF" w:rsidP="002637CC">
            <w:pPr>
              <w:jc w:val="center"/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821" w:type="dxa"/>
            <w:gridSpan w:val="2"/>
            <w:vAlign w:val="bottom"/>
          </w:tcPr>
          <w:p w14:paraId="0BA745EC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10F8B039" w14:textId="77777777" w:rsidTr="002637CC">
        <w:tc>
          <w:tcPr>
            <w:tcW w:w="674" w:type="dxa"/>
          </w:tcPr>
          <w:p w14:paraId="3FE3C5EF" w14:textId="77777777" w:rsidR="00C378FF" w:rsidRPr="008B2E52" w:rsidRDefault="00C378FF" w:rsidP="002637CC">
            <w:pPr>
              <w:jc w:val="right"/>
            </w:pPr>
            <w:r>
              <w:t>6</w:t>
            </w:r>
          </w:p>
        </w:tc>
        <w:tc>
          <w:tcPr>
            <w:tcW w:w="4021" w:type="dxa"/>
            <w:vAlign w:val="bottom"/>
          </w:tcPr>
          <w:p w14:paraId="202D2C74" w14:textId="77777777" w:rsidR="00C378FF" w:rsidRPr="008B2E52" w:rsidRDefault="00C378FF" w:rsidP="002637CC">
            <w:pPr>
              <w:jc w:val="left"/>
            </w:pPr>
            <w:r w:rsidRPr="008B2E52">
              <w:t>Nazivna frekvenca</w:t>
            </w:r>
          </w:p>
        </w:tc>
        <w:tc>
          <w:tcPr>
            <w:tcW w:w="983" w:type="dxa"/>
            <w:vAlign w:val="bottom"/>
          </w:tcPr>
          <w:p w14:paraId="000F34B0" w14:textId="77777777" w:rsidR="00C378FF" w:rsidRPr="008B2E52" w:rsidRDefault="00C378FF" w:rsidP="002637CC">
            <w:pPr>
              <w:jc w:val="center"/>
            </w:pPr>
            <w:r w:rsidRPr="008B2E52">
              <w:t>Hz</w:t>
            </w:r>
          </w:p>
        </w:tc>
        <w:tc>
          <w:tcPr>
            <w:tcW w:w="1715" w:type="dxa"/>
            <w:vAlign w:val="bottom"/>
          </w:tcPr>
          <w:p w14:paraId="6264EF8B" w14:textId="77777777" w:rsidR="00C378FF" w:rsidRPr="008B2E52" w:rsidRDefault="00C378FF" w:rsidP="002637CC">
            <w:pPr>
              <w:jc w:val="center"/>
            </w:pPr>
            <w:r w:rsidRPr="008B2E52">
              <w:t>50</w:t>
            </w:r>
          </w:p>
        </w:tc>
        <w:tc>
          <w:tcPr>
            <w:tcW w:w="1821" w:type="dxa"/>
            <w:gridSpan w:val="2"/>
            <w:vAlign w:val="bottom"/>
          </w:tcPr>
          <w:p w14:paraId="55469CC2" w14:textId="77777777" w:rsidR="00C378FF" w:rsidRPr="008B2E52" w:rsidRDefault="00C378FF" w:rsidP="002637CC">
            <w:pPr>
              <w:jc w:val="center"/>
            </w:pPr>
          </w:p>
        </w:tc>
      </w:tr>
      <w:tr w:rsidR="00C378FF" w:rsidRPr="008B2E52" w14:paraId="5CCC296D" w14:textId="77777777" w:rsidTr="002637CC">
        <w:tc>
          <w:tcPr>
            <w:tcW w:w="674" w:type="dxa"/>
          </w:tcPr>
          <w:p w14:paraId="2F8D23D8" w14:textId="77777777" w:rsidR="00C378FF" w:rsidRDefault="00C378FF" w:rsidP="002637CC">
            <w:pPr>
              <w:jc w:val="right"/>
            </w:pPr>
            <w:r>
              <w:t>8</w:t>
            </w:r>
          </w:p>
        </w:tc>
        <w:tc>
          <w:tcPr>
            <w:tcW w:w="4021" w:type="dxa"/>
            <w:vAlign w:val="bottom"/>
          </w:tcPr>
          <w:p w14:paraId="54A4E498" w14:textId="77777777" w:rsidR="00C378FF" w:rsidRDefault="00C378FF" w:rsidP="002637CC">
            <w:pPr>
              <w:jc w:val="left"/>
            </w:pPr>
            <w:r>
              <w:t>Primarna varovalka</w:t>
            </w:r>
          </w:p>
        </w:tc>
        <w:tc>
          <w:tcPr>
            <w:tcW w:w="983" w:type="dxa"/>
            <w:vAlign w:val="bottom"/>
          </w:tcPr>
          <w:p w14:paraId="54E26DDD" w14:textId="77777777" w:rsidR="00C378FF" w:rsidRPr="008B2E52" w:rsidRDefault="00C378FF" w:rsidP="002637CC">
            <w:pPr>
              <w:jc w:val="center"/>
            </w:pPr>
          </w:p>
        </w:tc>
        <w:tc>
          <w:tcPr>
            <w:tcW w:w="1715" w:type="dxa"/>
            <w:vAlign w:val="bottom"/>
          </w:tcPr>
          <w:p w14:paraId="0D9D9E8A" w14:textId="77777777" w:rsidR="00C378FF" w:rsidRDefault="00C378FF" w:rsidP="002637CC">
            <w:pPr>
              <w:jc w:val="center"/>
            </w:pPr>
            <w:r>
              <w:t>DA</w:t>
            </w:r>
          </w:p>
        </w:tc>
        <w:tc>
          <w:tcPr>
            <w:tcW w:w="1821" w:type="dxa"/>
            <w:gridSpan w:val="2"/>
            <w:vAlign w:val="bottom"/>
          </w:tcPr>
          <w:p w14:paraId="72D7D325" w14:textId="77777777" w:rsidR="00C378FF" w:rsidRPr="008B2E52" w:rsidRDefault="00C378FF" w:rsidP="002637CC">
            <w:pPr>
              <w:jc w:val="center"/>
            </w:pPr>
          </w:p>
        </w:tc>
      </w:tr>
    </w:tbl>
    <w:p w14:paraId="1F5E2586" w14:textId="77777777" w:rsidR="00C378FF" w:rsidRDefault="00C378FF" w:rsidP="00C378FF"/>
    <w:p w14:paraId="79D240DF" w14:textId="05D302AA" w:rsidR="00C378FF" w:rsidRDefault="00C378FF" w:rsidP="00C378FF">
      <w:r>
        <w:t xml:space="preserve">NIT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kV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C378FF" w:rsidRPr="009D6387" w14:paraId="3BF12140" w14:textId="77777777" w:rsidTr="002637CC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120F97E3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Navitje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7B429017" w14:textId="77777777" w:rsidR="00C378FF" w:rsidRPr="009D6387" w:rsidRDefault="00C378FF" w:rsidP="002637CC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39EBE23" w14:textId="77777777" w:rsidR="00C378FF" w:rsidRPr="009D6387" w:rsidRDefault="00C378FF" w:rsidP="002637CC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C378FF" w:rsidRPr="009D6387" w14:paraId="45E369D3" w14:textId="77777777" w:rsidTr="002637CC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2C957A9B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7D8D446D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2F870BAD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AD7ABE9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EEAEF18" w14:textId="77777777" w:rsidR="00C378FF" w:rsidRPr="009D6387" w:rsidRDefault="00C378FF" w:rsidP="002637CC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C378FF" w:rsidRPr="009D6387" w14:paraId="3A7590E0" w14:textId="77777777" w:rsidTr="002637CC">
        <w:tc>
          <w:tcPr>
            <w:tcW w:w="1558" w:type="dxa"/>
            <w:tcBorders>
              <w:top w:val="single" w:sz="12" w:space="0" w:color="auto"/>
            </w:tcBorders>
          </w:tcPr>
          <w:p w14:paraId="405F921A" w14:textId="77777777" w:rsidR="00C378FF" w:rsidRPr="009D6387" w:rsidRDefault="00C378FF" w:rsidP="002637CC">
            <w:pPr>
              <w:rPr>
                <w:szCs w:val="22"/>
              </w:rPr>
            </w:pPr>
            <w:r w:rsidRPr="009D6387">
              <w:rPr>
                <w:szCs w:val="22"/>
              </w:rPr>
              <w:t xml:space="preserve">1. </w:t>
            </w:r>
            <w:r>
              <w:rPr>
                <w:szCs w:val="22"/>
              </w:rPr>
              <w:t>navitje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2D74D01B" w14:textId="7B4E2D8D" w:rsidR="00C378FF" w:rsidRPr="009D6387" w:rsidRDefault="00D65DCE" w:rsidP="002637CC">
            <w:pPr>
              <w:rPr>
                <w:szCs w:val="22"/>
              </w:rPr>
            </w:pPr>
            <w:r>
              <w:rPr>
                <w:szCs w:val="22"/>
              </w:rPr>
              <w:t>30</w:t>
            </w:r>
            <w:r w:rsidR="00C378FF">
              <w:rPr>
                <w:szCs w:val="22"/>
              </w:rPr>
              <w:t xml:space="preserve">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5605B6B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CA0203E" w14:textId="7FFD17F3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0,</w:t>
            </w:r>
            <w:r w:rsidR="00D65DCE">
              <w:rPr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601B47A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  <w:tr w:rsidR="00C378FF" w:rsidRPr="009D6387" w14:paraId="7D4897E8" w14:textId="77777777" w:rsidTr="002637CC">
        <w:tc>
          <w:tcPr>
            <w:tcW w:w="1558" w:type="dxa"/>
          </w:tcPr>
          <w:p w14:paraId="4B43B239" w14:textId="77777777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2. navitje</w:t>
            </w:r>
          </w:p>
        </w:tc>
        <w:tc>
          <w:tcPr>
            <w:tcW w:w="1558" w:type="dxa"/>
          </w:tcPr>
          <w:p w14:paraId="7F190E2B" w14:textId="7C7A7F84" w:rsidR="00C378FF" w:rsidRPr="009D6387" w:rsidRDefault="00D65DCE" w:rsidP="002637CC">
            <w:pPr>
              <w:rPr>
                <w:szCs w:val="22"/>
              </w:rPr>
            </w:pPr>
            <w:r>
              <w:rPr>
                <w:szCs w:val="22"/>
              </w:rPr>
              <w:t>30</w:t>
            </w:r>
            <w:r w:rsidR="00C378FF">
              <w:rPr>
                <w:szCs w:val="22"/>
              </w:rPr>
              <w:t xml:space="preserve"> VA</w:t>
            </w:r>
          </w:p>
        </w:tc>
        <w:tc>
          <w:tcPr>
            <w:tcW w:w="1559" w:type="dxa"/>
          </w:tcPr>
          <w:p w14:paraId="7F41832D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0F52436C" w14:textId="511981AC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0,</w:t>
            </w:r>
            <w:r w:rsidR="00D65DCE">
              <w:rPr>
                <w:szCs w:val="22"/>
              </w:rPr>
              <w:t>2</w:t>
            </w:r>
            <w:r>
              <w:rPr>
                <w:szCs w:val="22"/>
              </w:rPr>
              <w:t>/3P</w:t>
            </w:r>
          </w:p>
        </w:tc>
        <w:tc>
          <w:tcPr>
            <w:tcW w:w="1559" w:type="dxa"/>
          </w:tcPr>
          <w:p w14:paraId="61F13344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  <w:tr w:rsidR="00C378FF" w:rsidRPr="009D6387" w14:paraId="23E5D352" w14:textId="77777777" w:rsidTr="002637CC">
        <w:tc>
          <w:tcPr>
            <w:tcW w:w="1558" w:type="dxa"/>
          </w:tcPr>
          <w:p w14:paraId="64F8A82C" w14:textId="77777777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3. navitje</w:t>
            </w:r>
          </w:p>
        </w:tc>
        <w:tc>
          <w:tcPr>
            <w:tcW w:w="1558" w:type="dxa"/>
          </w:tcPr>
          <w:p w14:paraId="32589ACB" w14:textId="5512C04F" w:rsidR="00C378FF" w:rsidRPr="009D6387" w:rsidRDefault="00C378FF" w:rsidP="002637CC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  <w:r w:rsidR="00D65DCE">
              <w:rPr>
                <w:szCs w:val="22"/>
              </w:rPr>
              <w:t>00</w:t>
            </w:r>
            <w:r>
              <w:rPr>
                <w:szCs w:val="22"/>
              </w:rPr>
              <w:t xml:space="preserve"> VA</w:t>
            </w:r>
          </w:p>
        </w:tc>
        <w:tc>
          <w:tcPr>
            <w:tcW w:w="1559" w:type="dxa"/>
          </w:tcPr>
          <w:p w14:paraId="0C372C6D" w14:textId="77777777" w:rsidR="00C378FF" w:rsidRPr="009D6387" w:rsidRDefault="00C378FF" w:rsidP="002637CC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3BAFFA6F" w14:textId="72DFD96F" w:rsidR="00C378FF" w:rsidRPr="009D6387" w:rsidRDefault="00D65DCE" w:rsidP="00C378FF">
            <w:pPr>
              <w:rPr>
                <w:szCs w:val="22"/>
              </w:rPr>
            </w:pPr>
            <w:r>
              <w:rPr>
                <w:szCs w:val="22"/>
              </w:rPr>
              <w:t>6</w:t>
            </w:r>
            <w:r w:rsidR="00C378FF">
              <w:rPr>
                <w:szCs w:val="22"/>
              </w:rPr>
              <w:t>P</w:t>
            </w:r>
          </w:p>
        </w:tc>
        <w:tc>
          <w:tcPr>
            <w:tcW w:w="1559" w:type="dxa"/>
          </w:tcPr>
          <w:p w14:paraId="69274DF0" w14:textId="77777777" w:rsidR="00C378FF" w:rsidRPr="009D6387" w:rsidRDefault="00C378FF" w:rsidP="002637CC">
            <w:pPr>
              <w:rPr>
                <w:szCs w:val="22"/>
              </w:rPr>
            </w:pPr>
          </w:p>
        </w:tc>
      </w:tr>
    </w:tbl>
    <w:p w14:paraId="42E8B02E" w14:textId="7812E88D" w:rsidR="00C378FF" w:rsidRDefault="00C378FF" w:rsidP="00C378FF"/>
    <w:p w14:paraId="5A6F9904" w14:textId="5755D8D4" w:rsidR="00D65DCE" w:rsidRDefault="00D65DCE" w:rsidP="00D65DCE">
      <w:r>
        <w:t xml:space="preserve">NIT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/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8B2E52">
        <w:t xml:space="preserve"> </w:t>
      </w:r>
      <w:r>
        <w:t>kV</w:t>
      </w: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9"/>
        <w:gridCol w:w="1559"/>
      </w:tblGrid>
      <w:tr w:rsidR="00D65DCE" w:rsidRPr="009D6387" w14:paraId="5F6AD59A" w14:textId="77777777" w:rsidTr="0030173F">
        <w:tc>
          <w:tcPr>
            <w:tcW w:w="1558" w:type="dxa"/>
            <w:tcBorders>
              <w:top w:val="single" w:sz="12" w:space="0" w:color="auto"/>
              <w:bottom w:val="single" w:sz="4" w:space="0" w:color="auto"/>
            </w:tcBorders>
          </w:tcPr>
          <w:p w14:paraId="064E230C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Navitje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7EA328BF" w14:textId="77777777" w:rsidR="00D65DCE" w:rsidRPr="009D6387" w:rsidRDefault="00D65DCE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Moč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45F19BA" w14:textId="77777777" w:rsidR="00D65DCE" w:rsidRPr="009D6387" w:rsidRDefault="00D65DCE" w:rsidP="0030173F">
            <w:pPr>
              <w:jc w:val="center"/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Razred</w:t>
            </w:r>
          </w:p>
        </w:tc>
      </w:tr>
      <w:tr w:rsidR="00D65DCE" w:rsidRPr="009D6387" w14:paraId="58BE07A0" w14:textId="77777777" w:rsidTr="0030173F"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20915767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02D2D7D3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DAE5F1D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583D4D8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Zahtevana vrednost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3D89563C" w14:textId="77777777" w:rsidR="00D65DCE" w:rsidRPr="009D6387" w:rsidRDefault="00D65DCE" w:rsidP="0030173F">
            <w:pPr>
              <w:rPr>
                <w:b/>
                <w:sz w:val="18"/>
                <w:szCs w:val="18"/>
              </w:rPr>
            </w:pPr>
            <w:r w:rsidRPr="009D6387">
              <w:rPr>
                <w:b/>
                <w:sz w:val="18"/>
                <w:szCs w:val="18"/>
              </w:rPr>
              <w:t>Ponudbena vrednost</w:t>
            </w:r>
          </w:p>
        </w:tc>
      </w:tr>
      <w:tr w:rsidR="00D65DCE" w:rsidRPr="009D6387" w14:paraId="017E3849" w14:textId="77777777" w:rsidTr="0030173F">
        <w:tc>
          <w:tcPr>
            <w:tcW w:w="1558" w:type="dxa"/>
            <w:tcBorders>
              <w:top w:val="single" w:sz="12" w:space="0" w:color="auto"/>
            </w:tcBorders>
          </w:tcPr>
          <w:p w14:paraId="0D375813" w14:textId="77777777" w:rsidR="00D65DCE" w:rsidRPr="009D6387" w:rsidRDefault="00D65DCE" w:rsidP="0030173F">
            <w:pPr>
              <w:rPr>
                <w:szCs w:val="22"/>
              </w:rPr>
            </w:pPr>
            <w:r w:rsidRPr="009D6387">
              <w:rPr>
                <w:szCs w:val="22"/>
              </w:rPr>
              <w:t xml:space="preserve">1. </w:t>
            </w:r>
            <w:r>
              <w:rPr>
                <w:szCs w:val="22"/>
              </w:rPr>
              <w:t>navitje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1F3A874D" w14:textId="77777777" w:rsidR="00D65DCE" w:rsidRPr="009D6387" w:rsidRDefault="00D65DCE" w:rsidP="0030173F">
            <w:pPr>
              <w:rPr>
                <w:szCs w:val="22"/>
              </w:rPr>
            </w:pPr>
            <w:r>
              <w:rPr>
                <w:szCs w:val="22"/>
              </w:rPr>
              <w:t>30 VA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36569DE" w14:textId="77777777" w:rsidR="00D65DCE" w:rsidRPr="009D6387" w:rsidRDefault="00D65DCE" w:rsidP="0030173F">
            <w:pPr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49B3BC6" w14:textId="4F45CD50" w:rsidR="00D65DCE" w:rsidRPr="009D6387" w:rsidRDefault="00D65DCE" w:rsidP="0030173F">
            <w:pPr>
              <w:rPr>
                <w:szCs w:val="22"/>
              </w:rPr>
            </w:pPr>
            <w:r>
              <w:rPr>
                <w:szCs w:val="22"/>
              </w:rPr>
              <w:t>0,2/3P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250D167" w14:textId="77777777" w:rsidR="00D65DCE" w:rsidRPr="009D6387" w:rsidRDefault="00D65DCE" w:rsidP="0030173F">
            <w:pPr>
              <w:rPr>
                <w:szCs w:val="22"/>
              </w:rPr>
            </w:pPr>
          </w:p>
        </w:tc>
      </w:tr>
      <w:tr w:rsidR="00D65DCE" w:rsidRPr="009D6387" w14:paraId="61599153" w14:textId="77777777" w:rsidTr="0030173F">
        <w:tc>
          <w:tcPr>
            <w:tcW w:w="1558" w:type="dxa"/>
          </w:tcPr>
          <w:p w14:paraId="7FD6B2F0" w14:textId="7704CCFD" w:rsidR="00D65DCE" w:rsidRPr="009D6387" w:rsidRDefault="00D65DCE" w:rsidP="0030173F">
            <w:pPr>
              <w:rPr>
                <w:szCs w:val="22"/>
              </w:rPr>
            </w:pPr>
            <w:r>
              <w:rPr>
                <w:szCs w:val="22"/>
              </w:rPr>
              <w:t>2. navitje</w:t>
            </w:r>
          </w:p>
        </w:tc>
        <w:tc>
          <w:tcPr>
            <w:tcW w:w="1558" w:type="dxa"/>
          </w:tcPr>
          <w:p w14:paraId="6A9BA0F0" w14:textId="23747D52" w:rsidR="00D65DCE" w:rsidRPr="009D6387" w:rsidRDefault="00D65DCE" w:rsidP="0030173F">
            <w:pPr>
              <w:rPr>
                <w:szCs w:val="22"/>
              </w:rPr>
            </w:pPr>
            <w:r>
              <w:rPr>
                <w:szCs w:val="22"/>
              </w:rPr>
              <w:t>30 VA</w:t>
            </w:r>
          </w:p>
        </w:tc>
        <w:tc>
          <w:tcPr>
            <w:tcW w:w="1559" w:type="dxa"/>
          </w:tcPr>
          <w:p w14:paraId="6F7A0BD9" w14:textId="77777777" w:rsidR="00D65DCE" w:rsidRPr="009D6387" w:rsidRDefault="00D65DCE" w:rsidP="0030173F">
            <w:pPr>
              <w:rPr>
                <w:szCs w:val="22"/>
              </w:rPr>
            </w:pPr>
          </w:p>
        </w:tc>
        <w:tc>
          <w:tcPr>
            <w:tcW w:w="1559" w:type="dxa"/>
          </w:tcPr>
          <w:p w14:paraId="38257CEB" w14:textId="7172AD75" w:rsidR="00D65DCE" w:rsidRPr="009D6387" w:rsidRDefault="00D65DCE" w:rsidP="0030173F">
            <w:pPr>
              <w:rPr>
                <w:szCs w:val="22"/>
              </w:rPr>
            </w:pPr>
            <w:r>
              <w:rPr>
                <w:szCs w:val="22"/>
              </w:rPr>
              <w:t>0,2/3P</w:t>
            </w:r>
          </w:p>
        </w:tc>
        <w:tc>
          <w:tcPr>
            <w:tcW w:w="1559" w:type="dxa"/>
          </w:tcPr>
          <w:p w14:paraId="11360B3B" w14:textId="77777777" w:rsidR="00D65DCE" w:rsidRPr="009D6387" w:rsidRDefault="00D65DCE" w:rsidP="0030173F">
            <w:pPr>
              <w:rPr>
                <w:szCs w:val="22"/>
              </w:rPr>
            </w:pPr>
          </w:p>
        </w:tc>
      </w:tr>
    </w:tbl>
    <w:p w14:paraId="08706216" w14:textId="77777777" w:rsidR="00D65DCE" w:rsidRDefault="00D65DCE" w:rsidP="00C378FF"/>
    <w:p w14:paraId="73BBA1CF" w14:textId="77777777" w:rsidR="002637CC" w:rsidRPr="008B2E52" w:rsidRDefault="002637CC" w:rsidP="002637CC">
      <w:pPr>
        <w:pStyle w:val="Heading1"/>
      </w:pPr>
      <w:bookmarkStart w:id="22" w:name="_Toc418495416"/>
      <w:bookmarkStart w:id="23" w:name="_Toc134613006"/>
      <w:r w:rsidRPr="008B2E52">
        <w:lastRenderedPageBreak/>
        <w:t>SN kabli in kabelski končniki</w:t>
      </w:r>
      <w:bookmarkEnd w:id="22"/>
      <w:bookmarkEnd w:id="23"/>
    </w:p>
    <w:p w14:paraId="003B7EE2" w14:textId="77777777" w:rsidR="002637CC" w:rsidRPr="008B2E52" w:rsidRDefault="002637CC" w:rsidP="002637CC">
      <w:pPr>
        <w:pStyle w:val="Heading2"/>
      </w:pPr>
      <w:bookmarkStart w:id="24" w:name="_Toc418495417"/>
      <w:bookmarkStart w:id="25" w:name="_Toc134613007"/>
      <w:r w:rsidRPr="008B2E52">
        <w:t>Splošno</w:t>
      </w:r>
      <w:bookmarkEnd w:id="24"/>
      <w:bookmarkEnd w:id="25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976"/>
        <w:gridCol w:w="1040"/>
        <w:gridCol w:w="1715"/>
        <w:gridCol w:w="1810"/>
      </w:tblGrid>
      <w:tr w:rsidR="002637CC" w:rsidRPr="008B2E52" w14:paraId="0A5A4F3A" w14:textId="77777777" w:rsidTr="002637CC">
        <w:trPr>
          <w:tblHeader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57F612C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39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2BF89E4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9199475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56108A4" w14:textId="77777777" w:rsidR="002637CC" w:rsidRPr="008B2E52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69557E8" w14:textId="77777777" w:rsidR="002637CC" w:rsidRPr="008B2E52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2637CC" w:rsidRPr="008B2E52" w14:paraId="5F1C4EF5" w14:textId="77777777" w:rsidTr="002637CC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459E25C8" w14:textId="77777777" w:rsidR="002637CC" w:rsidRPr="008B2E52" w:rsidRDefault="002637CC" w:rsidP="002637CC">
            <w:pPr>
              <w:spacing w:before="0"/>
              <w:rPr>
                <w:szCs w:val="22"/>
              </w:rPr>
            </w:pPr>
          </w:p>
        </w:tc>
      </w:tr>
      <w:tr w:rsidR="002637CC" w:rsidRPr="008B2E52" w14:paraId="40CEA748" w14:textId="77777777" w:rsidTr="002637CC">
        <w:tc>
          <w:tcPr>
            <w:tcW w:w="673" w:type="dxa"/>
          </w:tcPr>
          <w:p w14:paraId="5C0DFD05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</w:t>
            </w:r>
          </w:p>
        </w:tc>
        <w:tc>
          <w:tcPr>
            <w:tcW w:w="3976" w:type="dxa"/>
            <w:vAlign w:val="bottom"/>
          </w:tcPr>
          <w:p w14:paraId="1FB097DD" w14:textId="77777777" w:rsidR="002637CC" w:rsidRPr="008B2E52" w:rsidRDefault="002637CC" w:rsidP="002637CC">
            <w:pPr>
              <w:jc w:val="left"/>
              <w:rPr>
                <w:szCs w:val="22"/>
              </w:rPr>
            </w:pPr>
            <w:r w:rsidRPr="008B2E52">
              <w:rPr>
                <w:szCs w:val="22"/>
              </w:rPr>
              <w:t>Nazivna stopnja izolacije</w:t>
            </w:r>
          </w:p>
        </w:tc>
        <w:tc>
          <w:tcPr>
            <w:tcW w:w="1040" w:type="dxa"/>
            <w:vAlign w:val="bottom"/>
          </w:tcPr>
          <w:p w14:paraId="54BEB41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331039D7" w14:textId="0674B97A" w:rsidR="002637CC" w:rsidRPr="008B2E52" w:rsidRDefault="00D65DCE" w:rsidP="002637CC">
            <w:pPr>
              <w:jc w:val="center"/>
              <w:rPr>
                <w:szCs w:val="22"/>
              </w:rPr>
            </w:pPr>
            <w:r>
              <w:t>12</w:t>
            </w:r>
            <w:r w:rsidRPr="008B2E52">
              <w:t>LI</w:t>
            </w:r>
            <w:r>
              <w:t>75</w:t>
            </w:r>
            <w:r w:rsidRPr="008B2E52">
              <w:t>AC</w:t>
            </w:r>
            <w:r>
              <w:t>28</w:t>
            </w:r>
          </w:p>
        </w:tc>
        <w:tc>
          <w:tcPr>
            <w:tcW w:w="1810" w:type="dxa"/>
            <w:vAlign w:val="bottom"/>
          </w:tcPr>
          <w:p w14:paraId="1087B24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57D82885" w14:textId="77777777" w:rsidTr="002637CC">
        <w:tc>
          <w:tcPr>
            <w:tcW w:w="673" w:type="dxa"/>
          </w:tcPr>
          <w:p w14:paraId="52F4410F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2</w:t>
            </w:r>
          </w:p>
        </w:tc>
        <w:tc>
          <w:tcPr>
            <w:tcW w:w="3976" w:type="dxa"/>
            <w:vAlign w:val="bottom"/>
          </w:tcPr>
          <w:p w14:paraId="7F70B65C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Nazivna napetost sistema</w:t>
            </w:r>
          </w:p>
        </w:tc>
        <w:tc>
          <w:tcPr>
            <w:tcW w:w="1040" w:type="dxa"/>
            <w:vAlign w:val="bottom"/>
          </w:tcPr>
          <w:p w14:paraId="2210E66D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kV</w:t>
            </w:r>
          </w:p>
        </w:tc>
        <w:tc>
          <w:tcPr>
            <w:tcW w:w="1715" w:type="dxa"/>
            <w:vAlign w:val="bottom"/>
          </w:tcPr>
          <w:p w14:paraId="7D64B8F0" w14:textId="428FFA92" w:rsidR="002637CC" w:rsidRPr="008B2E52" w:rsidRDefault="00D65DCE" w:rsidP="002637C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6,3</w:t>
            </w:r>
          </w:p>
        </w:tc>
        <w:tc>
          <w:tcPr>
            <w:tcW w:w="1810" w:type="dxa"/>
            <w:vAlign w:val="bottom"/>
          </w:tcPr>
          <w:p w14:paraId="1C17CB1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76900C4C" w14:textId="77777777" w:rsidTr="002637CC">
        <w:tc>
          <w:tcPr>
            <w:tcW w:w="673" w:type="dxa"/>
          </w:tcPr>
          <w:p w14:paraId="1A97625E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3</w:t>
            </w:r>
          </w:p>
        </w:tc>
        <w:tc>
          <w:tcPr>
            <w:tcW w:w="3976" w:type="dxa"/>
            <w:vAlign w:val="bottom"/>
          </w:tcPr>
          <w:p w14:paraId="3CA560C7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Maksimalna obratovalna napetost</w:t>
            </w:r>
          </w:p>
        </w:tc>
        <w:tc>
          <w:tcPr>
            <w:tcW w:w="1040" w:type="dxa"/>
            <w:vAlign w:val="bottom"/>
          </w:tcPr>
          <w:p w14:paraId="2F7E87B6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kV</w:t>
            </w:r>
          </w:p>
        </w:tc>
        <w:tc>
          <w:tcPr>
            <w:tcW w:w="1715" w:type="dxa"/>
            <w:vAlign w:val="bottom"/>
          </w:tcPr>
          <w:p w14:paraId="24292DA8" w14:textId="3AAA55D7" w:rsidR="002637CC" w:rsidRPr="008B2E52" w:rsidRDefault="00D65DCE" w:rsidP="002637C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  <w:tc>
          <w:tcPr>
            <w:tcW w:w="1810" w:type="dxa"/>
            <w:vAlign w:val="bottom"/>
          </w:tcPr>
          <w:p w14:paraId="5AC9460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4BF7A503" w14:textId="77777777" w:rsidTr="002637CC">
        <w:tc>
          <w:tcPr>
            <w:tcW w:w="673" w:type="dxa"/>
          </w:tcPr>
          <w:p w14:paraId="0F34C1B0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4</w:t>
            </w:r>
          </w:p>
        </w:tc>
        <w:tc>
          <w:tcPr>
            <w:tcW w:w="3976" w:type="dxa"/>
            <w:vAlign w:val="bottom"/>
          </w:tcPr>
          <w:p w14:paraId="75F73D00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</w:rPr>
              <w:t>Nazivna zdržne napetosti pri 50 Hz, 1 min</w:t>
            </w:r>
          </w:p>
        </w:tc>
        <w:tc>
          <w:tcPr>
            <w:tcW w:w="1040" w:type="dxa"/>
            <w:vAlign w:val="bottom"/>
          </w:tcPr>
          <w:p w14:paraId="28EC0E7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kV</w:t>
            </w:r>
          </w:p>
        </w:tc>
        <w:tc>
          <w:tcPr>
            <w:tcW w:w="1715" w:type="dxa"/>
            <w:vAlign w:val="bottom"/>
          </w:tcPr>
          <w:p w14:paraId="02F34FE3" w14:textId="53D49C18" w:rsidR="002637CC" w:rsidRPr="008B2E52" w:rsidRDefault="00D65DCE" w:rsidP="002637C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28</w:t>
            </w:r>
          </w:p>
        </w:tc>
        <w:tc>
          <w:tcPr>
            <w:tcW w:w="1810" w:type="dxa"/>
            <w:vAlign w:val="bottom"/>
          </w:tcPr>
          <w:p w14:paraId="4B4C5F7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18D83F84" w14:textId="77777777" w:rsidTr="002637CC">
        <w:tc>
          <w:tcPr>
            <w:tcW w:w="673" w:type="dxa"/>
          </w:tcPr>
          <w:p w14:paraId="76823ED3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5</w:t>
            </w:r>
          </w:p>
        </w:tc>
        <w:tc>
          <w:tcPr>
            <w:tcW w:w="3976" w:type="dxa"/>
            <w:vAlign w:val="bottom"/>
          </w:tcPr>
          <w:p w14:paraId="7DB12394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</w:rPr>
              <w:t xml:space="preserve">Nazivna zdržne </w:t>
            </w:r>
            <w:proofErr w:type="spellStart"/>
            <w:r w:rsidRPr="008B2E52">
              <w:rPr>
                <w:rFonts w:ascii="Verdana" w:hAnsi="Verdana"/>
              </w:rPr>
              <w:t>atm</w:t>
            </w:r>
            <w:proofErr w:type="spellEnd"/>
            <w:r w:rsidRPr="008B2E52">
              <w:rPr>
                <w:rFonts w:ascii="Verdana" w:hAnsi="Verdana"/>
              </w:rPr>
              <w:t xml:space="preserve">. </w:t>
            </w:r>
            <w:proofErr w:type="spellStart"/>
            <w:r w:rsidRPr="008B2E52">
              <w:rPr>
                <w:rFonts w:ascii="Verdana" w:hAnsi="Verdana"/>
              </w:rPr>
              <w:t>prenap</w:t>
            </w:r>
            <w:proofErr w:type="spellEnd"/>
            <w:r w:rsidRPr="008B2E52">
              <w:rPr>
                <w:rFonts w:ascii="Verdana" w:hAnsi="Verdana"/>
              </w:rPr>
              <w:t xml:space="preserve">. 1,2/50 </w:t>
            </w:r>
            <w:proofErr w:type="spellStart"/>
            <w:r w:rsidRPr="008B2E52">
              <w:rPr>
                <w:rFonts w:ascii="Verdana" w:hAnsi="Verdana"/>
              </w:rPr>
              <w:t>μs</w:t>
            </w:r>
            <w:proofErr w:type="spellEnd"/>
          </w:p>
        </w:tc>
        <w:tc>
          <w:tcPr>
            <w:tcW w:w="1040" w:type="dxa"/>
            <w:vAlign w:val="bottom"/>
          </w:tcPr>
          <w:p w14:paraId="0FAED99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kV</w:t>
            </w:r>
          </w:p>
        </w:tc>
        <w:tc>
          <w:tcPr>
            <w:tcW w:w="1715" w:type="dxa"/>
            <w:vAlign w:val="bottom"/>
          </w:tcPr>
          <w:p w14:paraId="41DDE380" w14:textId="139014B8" w:rsidR="002637CC" w:rsidRPr="008B2E52" w:rsidRDefault="00D65DCE" w:rsidP="002637C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75</w:t>
            </w:r>
          </w:p>
        </w:tc>
        <w:tc>
          <w:tcPr>
            <w:tcW w:w="1810" w:type="dxa"/>
            <w:vAlign w:val="bottom"/>
          </w:tcPr>
          <w:p w14:paraId="786D6C1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7BA78C19" w14:textId="77777777" w:rsidTr="002637CC">
        <w:tc>
          <w:tcPr>
            <w:tcW w:w="673" w:type="dxa"/>
          </w:tcPr>
          <w:p w14:paraId="3B09755C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6</w:t>
            </w:r>
          </w:p>
        </w:tc>
        <w:tc>
          <w:tcPr>
            <w:tcW w:w="3976" w:type="dxa"/>
            <w:vAlign w:val="bottom"/>
          </w:tcPr>
          <w:p w14:paraId="74E80C0E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Nazivna frekvenca</w:t>
            </w:r>
          </w:p>
        </w:tc>
        <w:tc>
          <w:tcPr>
            <w:tcW w:w="1040" w:type="dxa"/>
            <w:vAlign w:val="bottom"/>
          </w:tcPr>
          <w:p w14:paraId="052379C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Hz</w:t>
            </w:r>
          </w:p>
        </w:tc>
        <w:tc>
          <w:tcPr>
            <w:tcW w:w="1715" w:type="dxa"/>
            <w:vAlign w:val="bottom"/>
          </w:tcPr>
          <w:p w14:paraId="3D03E1D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50</w:t>
            </w:r>
          </w:p>
        </w:tc>
        <w:tc>
          <w:tcPr>
            <w:tcW w:w="1810" w:type="dxa"/>
            <w:vAlign w:val="bottom"/>
          </w:tcPr>
          <w:p w14:paraId="58FCF749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</w:tbl>
    <w:p w14:paraId="7DB8918B" w14:textId="37CBCFC0" w:rsidR="002637CC" w:rsidRPr="008B2E52" w:rsidRDefault="0083386C" w:rsidP="002637CC">
      <w:pPr>
        <w:pStyle w:val="Heading2"/>
      </w:pPr>
      <w:bookmarkStart w:id="26" w:name="_Toc418495419"/>
      <w:bookmarkStart w:id="27" w:name="_Toc134613008"/>
      <w:r>
        <w:t xml:space="preserve">SN kabli </w:t>
      </w:r>
      <w:r w:rsidR="00E36960">
        <w:t>30</w:t>
      </w:r>
      <w:r>
        <w:t>0</w:t>
      </w:r>
      <w:r w:rsidR="002637CC" w:rsidRPr="008B2E52">
        <w:t xml:space="preserve"> mm2</w:t>
      </w:r>
      <w:bookmarkEnd w:id="26"/>
      <w:bookmarkEnd w:id="27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976"/>
        <w:gridCol w:w="1040"/>
        <w:gridCol w:w="1715"/>
        <w:gridCol w:w="1810"/>
      </w:tblGrid>
      <w:tr w:rsidR="002637CC" w:rsidRPr="008B2E52" w14:paraId="772F0A31" w14:textId="77777777" w:rsidTr="002637CC">
        <w:trPr>
          <w:tblHeader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CB4891E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39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4FD150C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C1D3C56" w14:textId="77777777" w:rsidR="002637CC" w:rsidRPr="008B2E52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8A073F4" w14:textId="77777777" w:rsidR="002637CC" w:rsidRPr="008B2E52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E8D20C6" w14:textId="77777777" w:rsidR="002637CC" w:rsidRPr="008B2E52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8B2E52">
              <w:rPr>
                <w:b/>
                <w:sz w:val="18"/>
                <w:szCs w:val="18"/>
              </w:rPr>
              <w:t>Ponudbene vrednosti</w:t>
            </w:r>
          </w:p>
        </w:tc>
      </w:tr>
      <w:tr w:rsidR="002637CC" w:rsidRPr="008B2E52" w14:paraId="3A7E6DF0" w14:textId="77777777" w:rsidTr="002637CC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62A6F7D4" w14:textId="77777777" w:rsidR="002637CC" w:rsidRPr="008B2E52" w:rsidRDefault="002637CC" w:rsidP="002637CC">
            <w:pPr>
              <w:spacing w:before="0"/>
              <w:rPr>
                <w:szCs w:val="22"/>
              </w:rPr>
            </w:pPr>
          </w:p>
        </w:tc>
      </w:tr>
      <w:tr w:rsidR="002637CC" w:rsidRPr="008B2E52" w14:paraId="17AEC7E6" w14:textId="77777777" w:rsidTr="002637CC">
        <w:tc>
          <w:tcPr>
            <w:tcW w:w="673" w:type="dxa"/>
          </w:tcPr>
          <w:p w14:paraId="1F4C5593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</w:t>
            </w:r>
          </w:p>
        </w:tc>
        <w:tc>
          <w:tcPr>
            <w:tcW w:w="3976" w:type="dxa"/>
            <w:vAlign w:val="center"/>
          </w:tcPr>
          <w:p w14:paraId="4E7BA385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Proizvajalec</w:t>
            </w:r>
          </w:p>
        </w:tc>
        <w:tc>
          <w:tcPr>
            <w:tcW w:w="1040" w:type="dxa"/>
          </w:tcPr>
          <w:p w14:paraId="783D0B37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58E43E61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73A03C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069F0AD" w14:textId="77777777" w:rsidTr="002637CC">
        <w:tc>
          <w:tcPr>
            <w:tcW w:w="673" w:type="dxa"/>
          </w:tcPr>
          <w:p w14:paraId="273792A8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2</w:t>
            </w:r>
          </w:p>
        </w:tc>
        <w:tc>
          <w:tcPr>
            <w:tcW w:w="3976" w:type="dxa"/>
          </w:tcPr>
          <w:p w14:paraId="1A01F12E" w14:textId="77777777" w:rsidR="002637CC" w:rsidRPr="008B2E52" w:rsidRDefault="002637CC" w:rsidP="002637CC">
            <w:pPr>
              <w:pStyle w:val="StyleLeft0cm"/>
              <w:spacing w:before="120"/>
              <w:jc w:val="left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Tip</w:t>
            </w:r>
          </w:p>
        </w:tc>
        <w:tc>
          <w:tcPr>
            <w:tcW w:w="1040" w:type="dxa"/>
          </w:tcPr>
          <w:p w14:paraId="578E2363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02F07738" w14:textId="6A70F7B6" w:rsidR="002637CC" w:rsidRPr="008B2E52" w:rsidRDefault="00E36960" w:rsidP="0083386C">
            <w:pPr>
              <w:jc w:val="center"/>
              <w:rPr>
                <w:szCs w:val="22"/>
              </w:rPr>
            </w:pPr>
            <w:r w:rsidRPr="00464C7C">
              <w:t>N2XS</w:t>
            </w:r>
            <w:r>
              <w:t>E</w:t>
            </w:r>
            <w:r w:rsidRPr="00464C7C">
              <w:t xml:space="preserve">Y </w:t>
            </w:r>
            <w:r>
              <w:t>1x300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  <w:r w:rsidRPr="00464C7C">
              <w:t xml:space="preserve"> RM</w:t>
            </w:r>
            <w:r>
              <w:t xml:space="preserve"> 25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</w:p>
        </w:tc>
        <w:tc>
          <w:tcPr>
            <w:tcW w:w="1810" w:type="dxa"/>
            <w:vAlign w:val="bottom"/>
          </w:tcPr>
          <w:p w14:paraId="5E1A422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6947A7F1" w14:textId="77777777" w:rsidTr="002637CC">
        <w:tc>
          <w:tcPr>
            <w:tcW w:w="673" w:type="dxa"/>
          </w:tcPr>
          <w:p w14:paraId="6B42E108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3</w:t>
            </w:r>
          </w:p>
        </w:tc>
        <w:tc>
          <w:tcPr>
            <w:tcW w:w="3976" w:type="dxa"/>
            <w:vAlign w:val="bottom"/>
          </w:tcPr>
          <w:p w14:paraId="7FBFD4FB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Nazivni tok</w:t>
            </w:r>
          </w:p>
        </w:tc>
        <w:tc>
          <w:tcPr>
            <w:tcW w:w="1040" w:type="dxa"/>
            <w:vAlign w:val="bottom"/>
          </w:tcPr>
          <w:p w14:paraId="7D5AA2BB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A</w:t>
            </w:r>
          </w:p>
        </w:tc>
        <w:tc>
          <w:tcPr>
            <w:tcW w:w="1715" w:type="dxa"/>
            <w:vAlign w:val="bottom"/>
          </w:tcPr>
          <w:p w14:paraId="1921E263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3F6AC9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1572E798" w14:textId="77777777" w:rsidTr="002637CC">
        <w:tc>
          <w:tcPr>
            <w:tcW w:w="673" w:type="dxa"/>
          </w:tcPr>
          <w:p w14:paraId="7D02C441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4</w:t>
            </w:r>
          </w:p>
        </w:tc>
        <w:tc>
          <w:tcPr>
            <w:tcW w:w="3976" w:type="dxa"/>
            <w:vAlign w:val="bottom"/>
          </w:tcPr>
          <w:p w14:paraId="6E2FED8B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Način ozemljitve ekrana</w:t>
            </w:r>
          </w:p>
        </w:tc>
        <w:tc>
          <w:tcPr>
            <w:tcW w:w="1040" w:type="dxa"/>
            <w:vAlign w:val="bottom"/>
          </w:tcPr>
          <w:p w14:paraId="3FB8D81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3147E305" w14:textId="714A4BD4" w:rsidR="002637CC" w:rsidRPr="008B2E52" w:rsidRDefault="00E36960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>
              <w:rPr>
                <w:rFonts w:ascii="Verdana" w:hAnsi="Verdana"/>
                <w:szCs w:val="22"/>
              </w:rPr>
              <w:t>dv</w:t>
            </w:r>
            <w:r w:rsidR="002637CC" w:rsidRPr="008B2E52">
              <w:rPr>
                <w:rFonts w:ascii="Verdana" w:hAnsi="Verdana"/>
                <w:szCs w:val="22"/>
              </w:rPr>
              <w:t>ostransko</w:t>
            </w:r>
          </w:p>
        </w:tc>
        <w:tc>
          <w:tcPr>
            <w:tcW w:w="1810" w:type="dxa"/>
            <w:vAlign w:val="bottom"/>
          </w:tcPr>
          <w:p w14:paraId="2DDD14C7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4E0DA29" w14:textId="77777777" w:rsidTr="002637CC">
        <w:tc>
          <w:tcPr>
            <w:tcW w:w="673" w:type="dxa"/>
          </w:tcPr>
          <w:p w14:paraId="742B68C4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5</w:t>
            </w:r>
          </w:p>
        </w:tc>
        <w:tc>
          <w:tcPr>
            <w:tcW w:w="3976" w:type="dxa"/>
            <w:vAlign w:val="bottom"/>
          </w:tcPr>
          <w:p w14:paraId="405F0A09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Skupni redukcijski faktor tokovne obremenitve</w:t>
            </w:r>
          </w:p>
        </w:tc>
        <w:tc>
          <w:tcPr>
            <w:tcW w:w="1040" w:type="dxa"/>
            <w:vAlign w:val="bottom"/>
          </w:tcPr>
          <w:p w14:paraId="1910C53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336B0043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AF5DB0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5F541873" w14:textId="77777777" w:rsidTr="002637CC">
        <w:tc>
          <w:tcPr>
            <w:tcW w:w="673" w:type="dxa"/>
          </w:tcPr>
          <w:p w14:paraId="311E3455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6</w:t>
            </w:r>
          </w:p>
        </w:tc>
        <w:tc>
          <w:tcPr>
            <w:tcW w:w="3976" w:type="dxa"/>
            <w:vAlign w:val="bottom"/>
          </w:tcPr>
          <w:p w14:paraId="6ECA67C2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Presek faznega vodnika</w:t>
            </w:r>
          </w:p>
        </w:tc>
        <w:tc>
          <w:tcPr>
            <w:tcW w:w="1040" w:type="dxa"/>
            <w:vAlign w:val="bottom"/>
          </w:tcPr>
          <w:p w14:paraId="65FB773C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mm</w:t>
            </w:r>
            <w:r w:rsidRPr="008B2E52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7B1A191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3340FDC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400A378D" w14:textId="77777777" w:rsidTr="002637CC">
        <w:tc>
          <w:tcPr>
            <w:tcW w:w="673" w:type="dxa"/>
          </w:tcPr>
          <w:p w14:paraId="383AE239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7</w:t>
            </w:r>
          </w:p>
        </w:tc>
        <w:tc>
          <w:tcPr>
            <w:tcW w:w="3976" w:type="dxa"/>
            <w:vAlign w:val="bottom"/>
          </w:tcPr>
          <w:p w14:paraId="46057481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Presek ekrana kabla</w:t>
            </w:r>
          </w:p>
        </w:tc>
        <w:tc>
          <w:tcPr>
            <w:tcW w:w="1040" w:type="dxa"/>
            <w:vAlign w:val="bottom"/>
          </w:tcPr>
          <w:p w14:paraId="5A5363DC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mm</w:t>
            </w:r>
            <w:r w:rsidRPr="008B2E52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4C2AD772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298192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7E427F6F" w14:textId="77777777" w:rsidTr="002637CC">
        <w:tc>
          <w:tcPr>
            <w:tcW w:w="673" w:type="dxa"/>
          </w:tcPr>
          <w:p w14:paraId="6301E726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8</w:t>
            </w:r>
          </w:p>
        </w:tc>
        <w:tc>
          <w:tcPr>
            <w:tcW w:w="3976" w:type="dxa"/>
            <w:vAlign w:val="bottom"/>
          </w:tcPr>
          <w:p w14:paraId="5B0D8F38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Zunanji premer kabla</w:t>
            </w:r>
          </w:p>
        </w:tc>
        <w:tc>
          <w:tcPr>
            <w:tcW w:w="1040" w:type="dxa"/>
            <w:vAlign w:val="bottom"/>
          </w:tcPr>
          <w:p w14:paraId="323C3F32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4C51319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61E7375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28CB4C44" w14:textId="77777777" w:rsidTr="002637CC">
        <w:tc>
          <w:tcPr>
            <w:tcW w:w="673" w:type="dxa"/>
          </w:tcPr>
          <w:p w14:paraId="581FB112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9</w:t>
            </w:r>
          </w:p>
        </w:tc>
        <w:tc>
          <w:tcPr>
            <w:tcW w:w="3976" w:type="dxa"/>
            <w:vAlign w:val="bottom"/>
          </w:tcPr>
          <w:p w14:paraId="52D8E12B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Nazivni tok tripolnega kratkega stika (1 s)</w:t>
            </w:r>
          </w:p>
        </w:tc>
        <w:tc>
          <w:tcPr>
            <w:tcW w:w="1040" w:type="dxa"/>
            <w:vAlign w:val="bottom"/>
          </w:tcPr>
          <w:p w14:paraId="6543227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8B2E52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5B8DDBA9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6C30D79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4BC5F22B" w14:textId="77777777" w:rsidTr="002637CC">
        <w:tc>
          <w:tcPr>
            <w:tcW w:w="673" w:type="dxa"/>
          </w:tcPr>
          <w:p w14:paraId="1A399E27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10</w:t>
            </w:r>
          </w:p>
        </w:tc>
        <w:tc>
          <w:tcPr>
            <w:tcW w:w="3976" w:type="dxa"/>
            <w:vAlign w:val="bottom"/>
          </w:tcPr>
          <w:p w14:paraId="2F7502A7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Nazivni udarni tok kratkega stika</w:t>
            </w:r>
          </w:p>
        </w:tc>
        <w:tc>
          <w:tcPr>
            <w:tcW w:w="1040" w:type="dxa"/>
            <w:vAlign w:val="bottom"/>
          </w:tcPr>
          <w:p w14:paraId="36F39B42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8B2E52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3A97FD9B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3E8F9D9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038CF045" w14:textId="77777777" w:rsidTr="002637CC">
        <w:tc>
          <w:tcPr>
            <w:tcW w:w="673" w:type="dxa"/>
          </w:tcPr>
          <w:p w14:paraId="03E82AAD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11</w:t>
            </w:r>
          </w:p>
        </w:tc>
        <w:tc>
          <w:tcPr>
            <w:tcW w:w="3976" w:type="dxa"/>
            <w:vAlign w:val="bottom"/>
          </w:tcPr>
          <w:p w14:paraId="7CB9D429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Dovoljena temp. vodnika pri kratkem stiku</w:t>
            </w:r>
          </w:p>
        </w:tc>
        <w:tc>
          <w:tcPr>
            <w:tcW w:w="1040" w:type="dxa"/>
            <w:vAlign w:val="bottom"/>
          </w:tcPr>
          <w:p w14:paraId="000D144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°C</w:t>
            </w:r>
          </w:p>
        </w:tc>
        <w:tc>
          <w:tcPr>
            <w:tcW w:w="1715" w:type="dxa"/>
            <w:vAlign w:val="bottom"/>
          </w:tcPr>
          <w:p w14:paraId="10CF59C9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DB428C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2B0987F" w14:textId="77777777" w:rsidTr="002637CC">
        <w:tc>
          <w:tcPr>
            <w:tcW w:w="673" w:type="dxa"/>
          </w:tcPr>
          <w:p w14:paraId="50EA3B4A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12</w:t>
            </w:r>
          </w:p>
        </w:tc>
        <w:tc>
          <w:tcPr>
            <w:tcW w:w="3976" w:type="dxa"/>
            <w:vAlign w:val="bottom"/>
          </w:tcPr>
          <w:p w14:paraId="44F176E0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Material faznega vodnika</w:t>
            </w:r>
          </w:p>
        </w:tc>
        <w:tc>
          <w:tcPr>
            <w:tcW w:w="1040" w:type="dxa"/>
            <w:vAlign w:val="bottom"/>
          </w:tcPr>
          <w:p w14:paraId="7E6A45E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4E091A58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E44710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D71F176" w14:textId="77777777" w:rsidTr="002637CC">
        <w:tc>
          <w:tcPr>
            <w:tcW w:w="673" w:type="dxa"/>
          </w:tcPr>
          <w:p w14:paraId="3BD70525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13</w:t>
            </w:r>
          </w:p>
        </w:tc>
        <w:tc>
          <w:tcPr>
            <w:tcW w:w="3976" w:type="dxa"/>
            <w:vAlign w:val="bottom"/>
          </w:tcPr>
          <w:p w14:paraId="42ED4172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Material ekrana kabla</w:t>
            </w:r>
          </w:p>
        </w:tc>
        <w:tc>
          <w:tcPr>
            <w:tcW w:w="1040" w:type="dxa"/>
            <w:vAlign w:val="bottom"/>
          </w:tcPr>
          <w:p w14:paraId="22F4869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19DAF51E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FFA3937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7E17B45B" w14:textId="77777777" w:rsidTr="002637CC">
        <w:tc>
          <w:tcPr>
            <w:tcW w:w="673" w:type="dxa"/>
          </w:tcPr>
          <w:p w14:paraId="574906B8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14</w:t>
            </w:r>
          </w:p>
        </w:tc>
        <w:tc>
          <w:tcPr>
            <w:tcW w:w="3976" w:type="dxa"/>
            <w:vAlign w:val="bottom"/>
          </w:tcPr>
          <w:p w14:paraId="2793AC4B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Izolacijski material</w:t>
            </w:r>
          </w:p>
        </w:tc>
        <w:tc>
          <w:tcPr>
            <w:tcW w:w="1040" w:type="dxa"/>
            <w:vAlign w:val="bottom"/>
          </w:tcPr>
          <w:p w14:paraId="67457ED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70206794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XLPE</w:t>
            </w:r>
          </w:p>
        </w:tc>
        <w:tc>
          <w:tcPr>
            <w:tcW w:w="1810" w:type="dxa"/>
            <w:vAlign w:val="bottom"/>
          </w:tcPr>
          <w:p w14:paraId="263298AC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2CB50CE5" w14:textId="77777777" w:rsidTr="002637CC">
        <w:tc>
          <w:tcPr>
            <w:tcW w:w="673" w:type="dxa"/>
          </w:tcPr>
          <w:p w14:paraId="6E6EF7E6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lastRenderedPageBreak/>
              <w:t>15</w:t>
            </w:r>
          </w:p>
        </w:tc>
        <w:tc>
          <w:tcPr>
            <w:tcW w:w="3976" w:type="dxa"/>
            <w:vAlign w:val="bottom"/>
          </w:tcPr>
          <w:p w14:paraId="322921AD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Material zunanjega plašča</w:t>
            </w:r>
          </w:p>
        </w:tc>
        <w:tc>
          <w:tcPr>
            <w:tcW w:w="1040" w:type="dxa"/>
            <w:vAlign w:val="bottom"/>
          </w:tcPr>
          <w:p w14:paraId="6EFDABB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14B131F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PE-HD</w:t>
            </w:r>
          </w:p>
        </w:tc>
        <w:tc>
          <w:tcPr>
            <w:tcW w:w="1810" w:type="dxa"/>
            <w:vAlign w:val="bottom"/>
          </w:tcPr>
          <w:p w14:paraId="6CD7C532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CF3A924" w14:textId="77777777" w:rsidTr="002637CC">
        <w:tc>
          <w:tcPr>
            <w:tcW w:w="673" w:type="dxa"/>
          </w:tcPr>
          <w:p w14:paraId="38BC7F3D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16</w:t>
            </w:r>
          </w:p>
        </w:tc>
        <w:tc>
          <w:tcPr>
            <w:tcW w:w="3976" w:type="dxa"/>
            <w:vAlign w:val="bottom"/>
          </w:tcPr>
          <w:p w14:paraId="326A1D07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Enosmerna upornost kabla pri 20°C</w:t>
            </w:r>
          </w:p>
        </w:tc>
        <w:tc>
          <w:tcPr>
            <w:tcW w:w="1040" w:type="dxa"/>
            <w:vAlign w:val="bottom"/>
          </w:tcPr>
          <w:p w14:paraId="2BE87587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sym w:font="Symbol" w:char="F057"/>
            </w:r>
            <w:r w:rsidRPr="008B2E52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0FF189AC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03B45DB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022D067" w14:textId="77777777" w:rsidTr="002637CC">
        <w:tc>
          <w:tcPr>
            <w:tcW w:w="673" w:type="dxa"/>
          </w:tcPr>
          <w:p w14:paraId="6AACA7F6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17</w:t>
            </w:r>
          </w:p>
        </w:tc>
        <w:tc>
          <w:tcPr>
            <w:tcW w:w="3976" w:type="dxa"/>
            <w:vAlign w:val="bottom"/>
          </w:tcPr>
          <w:p w14:paraId="7CB4790E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Izmenična upornost kabla pri 90°C</w:t>
            </w:r>
          </w:p>
        </w:tc>
        <w:tc>
          <w:tcPr>
            <w:tcW w:w="1040" w:type="dxa"/>
            <w:vAlign w:val="bottom"/>
          </w:tcPr>
          <w:p w14:paraId="3295157C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sym w:font="Symbol" w:char="F057"/>
            </w:r>
            <w:r w:rsidRPr="008B2E52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1C65F237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0E09FC5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3AD9D23F" w14:textId="77777777" w:rsidTr="002637CC">
        <w:tc>
          <w:tcPr>
            <w:tcW w:w="673" w:type="dxa"/>
          </w:tcPr>
          <w:p w14:paraId="42A1D2BD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18</w:t>
            </w:r>
          </w:p>
        </w:tc>
        <w:tc>
          <w:tcPr>
            <w:tcW w:w="3976" w:type="dxa"/>
            <w:vAlign w:val="bottom"/>
          </w:tcPr>
          <w:p w14:paraId="551E75E6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Kapacitivnost kabla</w:t>
            </w:r>
          </w:p>
        </w:tc>
        <w:tc>
          <w:tcPr>
            <w:tcW w:w="1040" w:type="dxa"/>
            <w:vAlign w:val="bottom"/>
          </w:tcPr>
          <w:p w14:paraId="0C9DDF36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sym w:font="Symbol" w:char="F06D"/>
            </w:r>
            <w:r w:rsidRPr="008B2E52">
              <w:rPr>
                <w:szCs w:val="22"/>
              </w:rPr>
              <w:t>F/km</w:t>
            </w:r>
          </w:p>
        </w:tc>
        <w:tc>
          <w:tcPr>
            <w:tcW w:w="1715" w:type="dxa"/>
            <w:vAlign w:val="bottom"/>
          </w:tcPr>
          <w:p w14:paraId="1F88C84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D770A7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53029D49" w14:textId="77777777" w:rsidTr="002637CC">
        <w:tc>
          <w:tcPr>
            <w:tcW w:w="673" w:type="dxa"/>
          </w:tcPr>
          <w:p w14:paraId="51639241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19</w:t>
            </w:r>
          </w:p>
        </w:tc>
        <w:tc>
          <w:tcPr>
            <w:tcW w:w="3976" w:type="dxa"/>
            <w:vAlign w:val="bottom"/>
          </w:tcPr>
          <w:p w14:paraId="73EE9982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Induktivnost kabla</w:t>
            </w:r>
          </w:p>
        </w:tc>
        <w:tc>
          <w:tcPr>
            <w:tcW w:w="1040" w:type="dxa"/>
            <w:vAlign w:val="bottom"/>
          </w:tcPr>
          <w:p w14:paraId="2383FE86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8B2E52">
              <w:rPr>
                <w:szCs w:val="22"/>
              </w:rPr>
              <w:t>mH</w:t>
            </w:r>
            <w:proofErr w:type="spellEnd"/>
            <w:r w:rsidRPr="008B2E52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19C81C8B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CFBCD6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7A61C4C3" w14:textId="77777777" w:rsidTr="002637CC">
        <w:tc>
          <w:tcPr>
            <w:tcW w:w="673" w:type="dxa"/>
          </w:tcPr>
          <w:p w14:paraId="2658E950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20</w:t>
            </w:r>
          </w:p>
        </w:tc>
        <w:tc>
          <w:tcPr>
            <w:tcW w:w="3976" w:type="dxa"/>
            <w:vAlign w:val="bottom"/>
          </w:tcPr>
          <w:p w14:paraId="3BFB7C34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Električne izgube</w:t>
            </w:r>
          </w:p>
        </w:tc>
        <w:tc>
          <w:tcPr>
            <w:tcW w:w="1040" w:type="dxa"/>
            <w:vAlign w:val="bottom"/>
          </w:tcPr>
          <w:p w14:paraId="39D89E13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W/m</w:t>
            </w:r>
          </w:p>
        </w:tc>
        <w:tc>
          <w:tcPr>
            <w:tcW w:w="1715" w:type="dxa"/>
            <w:vAlign w:val="bottom"/>
          </w:tcPr>
          <w:p w14:paraId="463507CF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B795FEB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4B64BFC1" w14:textId="77777777" w:rsidTr="002637CC">
        <w:tc>
          <w:tcPr>
            <w:tcW w:w="673" w:type="dxa"/>
          </w:tcPr>
          <w:p w14:paraId="13C65990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21</w:t>
            </w:r>
          </w:p>
        </w:tc>
        <w:tc>
          <w:tcPr>
            <w:tcW w:w="3976" w:type="dxa"/>
            <w:vAlign w:val="bottom"/>
          </w:tcPr>
          <w:p w14:paraId="3B66B25E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Minimalni upogibni radij pri polaganju</w:t>
            </w:r>
          </w:p>
        </w:tc>
        <w:tc>
          <w:tcPr>
            <w:tcW w:w="1040" w:type="dxa"/>
            <w:vAlign w:val="bottom"/>
          </w:tcPr>
          <w:p w14:paraId="6DD59DCE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3713E9FD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12045605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09E9C6CA" w14:textId="77777777" w:rsidTr="002637CC">
        <w:tc>
          <w:tcPr>
            <w:tcW w:w="673" w:type="dxa"/>
          </w:tcPr>
          <w:p w14:paraId="731D22F5" w14:textId="77777777" w:rsidR="002637CC" w:rsidRPr="008B2E52" w:rsidRDefault="002637CC" w:rsidP="002637CC">
            <w:pPr>
              <w:jc w:val="right"/>
              <w:rPr>
                <w:szCs w:val="22"/>
              </w:rPr>
            </w:pPr>
            <w:r w:rsidRPr="008B2E52">
              <w:rPr>
                <w:szCs w:val="22"/>
              </w:rPr>
              <w:t>22</w:t>
            </w:r>
          </w:p>
        </w:tc>
        <w:tc>
          <w:tcPr>
            <w:tcW w:w="3976" w:type="dxa"/>
            <w:vAlign w:val="bottom"/>
          </w:tcPr>
          <w:p w14:paraId="3FD2F4A9" w14:textId="77777777" w:rsidR="002637CC" w:rsidRPr="008B2E52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8B2E52">
              <w:rPr>
                <w:rFonts w:ascii="Verdana" w:hAnsi="Verdana"/>
                <w:szCs w:val="22"/>
              </w:rPr>
              <w:t>Max. dovoljena natezna sila vodnika</w:t>
            </w:r>
          </w:p>
        </w:tc>
        <w:tc>
          <w:tcPr>
            <w:tcW w:w="1040" w:type="dxa"/>
            <w:vAlign w:val="bottom"/>
          </w:tcPr>
          <w:p w14:paraId="1B00C15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  <w:r w:rsidRPr="008B2E52">
              <w:rPr>
                <w:szCs w:val="22"/>
              </w:rPr>
              <w:t>kN</w:t>
            </w:r>
          </w:p>
        </w:tc>
        <w:tc>
          <w:tcPr>
            <w:tcW w:w="1715" w:type="dxa"/>
            <w:vAlign w:val="bottom"/>
          </w:tcPr>
          <w:p w14:paraId="070657E4" w14:textId="77777777" w:rsidR="002637CC" w:rsidRPr="008B2E52" w:rsidRDefault="002637CC" w:rsidP="002637CC">
            <w:pPr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810" w:type="dxa"/>
            <w:vAlign w:val="bottom"/>
          </w:tcPr>
          <w:p w14:paraId="1966702A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</w:tbl>
    <w:p w14:paraId="687BEA74" w14:textId="77777777" w:rsidR="002637CC" w:rsidRPr="006101A7" w:rsidRDefault="002637CC" w:rsidP="002637CC">
      <w:pPr>
        <w:pStyle w:val="Heading2"/>
      </w:pPr>
      <w:bookmarkStart w:id="28" w:name="_Toc418495420"/>
      <w:bookmarkStart w:id="29" w:name="_Toc134613009"/>
      <w:r w:rsidRPr="006101A7">
        <w:t>SN kabli 240 mm2</w:t>
      </w:r>
      <w:bookmarkEnd w:id="28"/>
      <w:bookmarkEnd w:id="29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976"/>
        <w:gridCol w:w="1040"/>
        <w:gridCol w:w="1715"/>
        <w:gridCol w:w="1810"/>
      </w:tblGrid>
      <w:tr w:rsidR="002637CC" w:rsidRPr="006101A7" w14:paraId="62FBAB6B" w14:textId="77777777" w:rsidTr="002637CC">
        <w:trPr>
          <w:tblHeader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4DE5162" w14:textId="77777777" w:rsidR="002637CC" w:rsidRPr="006101A7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39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FE5165D" w14:textId="77777777" w:rsidR="002637CC" w:rsidRPr="006101A7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297A7B4" w14:textId="77777777" w:rsidR="002637CC" w:rsidRPr="006101A7" w:rsidRDefault="002637CC" w:rsidP="002637CC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F098DE3" w14:textId="77777777" w:rsidR="002637CC" w:rsidRPr="006101A7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C953413" w14:textId="77777777" w:rsidR="002637CC" w:rsidRPr="006101A7" w:rsidRDefault="002637CC" w:rsidP="002637C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Ponudbene vrednosti</w:t>
            </w:r>
          </w:p>
        </w:tc>
      </w:tr>
      <w:tr w:rsidR="002637CC" w:rsidRPr="006101A7" w14:paraId="5D5457E0" w14:textId="77777777" w:rsidTr="002637CC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6BEC2500" w14:textId="77777777" w:rsidR="002637CC" w:rsidRPr="006101A7" w:rsidRDefault="002637CC" w:rsidP="002637CC">
            <w:pPr>
              <w:spacing w:before="0"/>
              <w:rPr>
                <w:szCs w:val="22"/>
              </w:rPr>
            </w:pPr>
          </w:p>
        </w:tc>
      </w:tr>
      <w:tr w:rsidR="002637CC" w:rsidRPr="006101A7" w14:paraId="6C16A4C3" w14:textId="77777777" w:rsidTr="002637CC">
        <w:tc>
          <w:tcPr>
            <w:tcW w:w="673" w:type="dxa"/>
          </w:tcPr>
          <w:p w14:paraId="07BC155A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</w:t>
            </w:r>
          </w:p>
        </w:tc>
        <w:tc>
          <w:tcPr>
            <w:tcW w:w="3976" w:type="dxa"/>
            <w:vAlign w:val="center"/>
          </w:tcPr>
          <w:p w14:paraId="558BE387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Proizvajalec</w:t>
            </w:r>
          </w:p>
        </w:tc>
        <w:tc>
          <w:tcPr>
            <w:tcW w:w="1040" w:type="dxa"/>
          </w:tcPr>
          <w:p w14:paraId="72A496F8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2F409BA2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C9F7349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718D399A" w14:textId="77777777" w:rsidTr="002637CC">
        <w:tc>
          <w:tcPr>
            <w:tcW w:w="673" w:type="dxa"/>
          </w:tcPr>
          <w:p w14:paraId="3BBBC699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</w:t>
            </w:r>
          </w:p>
        </w:tc>
        <w:tc>
          <w:tcPr>
            <w:tcW w:w="3976" w:type="dxa"/>
          </w:tcPr>
          <w:p w14:paraId="2DBEBBDE" w14:textId="77777777" w:rsidR="002637CC" w:rsidRPr="006101A7" w:rsidRDefault="002637CC" w:rsidP="002637CC">
            <w:pPr>
              <w:pStyle w:val="StyleLeft0cm"/>
              <w:spacing w:before="120"/>
              <w:jc w:val="left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Tip</w:t>
            </w:r>
          </w:p>
        </w:tc>
        <w:tc>
          <w:tcPr>
            <w:tcW w:w="1040" w:type="dxa"/>
          </w:tcPr>
          <w:p w14:paraId="0939F6CA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0FBD4D45" w14:textId="7D8E23DB" w:rsidR="002637CC" w:rsidRPr="006101A7" w:rsidRDefault="00E36960" w:rsidP="002637CC">
            <w:pPr>
              <w:jc w:val="center"/>
              <w:rPr>
                <w:szCs w:val="22"/>
              </w:rPr>
            </w:pPr>
            <w:r w:rsidRPr="00464C7C">
              <w:t>N2XS</w:t>
            </w:r>
            <w:r>
              <w:t>E</w:t>
            </w:r>
            <w:r w:rsidRPr="00464C7C">
              <w:t xml:space="preserve">Y </w:t>
            </w:r>
            <w:r>
              <w:t>1x240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  <w:r w:rsidRPr="00464C7C">
              <w:t xml:space="preserve"> RM</w:t>
            </w:r>
            <w:r>
              <w:t xml:space="preserve"> 25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</w:p>
        </w:tc>
        <w:tc>
          <w:tcPr>
            <w:tcW w:w="1810" w:type="dxa"/>
            <w:vAlign w:val="bottom"/>
          </w:tcPr>
          <w:p w14:paraId="6C4A1825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0C7838F1" w14:textId="77777777" w:rsidTr="002637CC">
        <w:tc>
          <w:tcPr>
            <w:tcW w:w="673" w:type="dxa"/>
          </w:tcPr>
          <w:p w14:paraId="51E7B404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3</w:t>
            </w:r>
          </w:p>
        </w:tc>
        <w:tc>
          <w:tcPr>
            <w:tcW w:w="3976" w:type="dxa"/>
            <w:vAlign w:val="bottom"/>
          </w:tcPr>
          <w:p w14:paraId="40F1ED06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tok</w:t>
            </w:r>
          </w:p>
        </w:tc>
        <w:tc>
          <w:tcPr>
            <w:tcW w:w="1040" w:type="dxa"/>
            <w:vAlign w:val="bottom"/>
          </w:tcPr>
          <w:p w14:paraId="1C1EC46A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A</w:t>
            </w:r>
          </w:p>
        </w:tc>
        <w:tc>
          <w:tcPr>
            <w:tcW w:w="1715" w:type="dxa"/>
            <w:vAlign w:val="bottom"/>
          </w:tcPr>
          <w:p w14:paraId="6361EA0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3E5CE2DE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6C35AD52" w14:textId="77777777" w:rsidTr="002637CC">
        <w:tc>
          <w:tcPr>
            <w:tcW w:w="673" w:type="dxa"/>
          </w:tcPr>
          <w:p w14:paraId="7B2D244E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4</w:t>
            </w:r>
          </w:p>
        </w:tc>
        <w:tc>
          <w:tcPr>
            <w:tcW w:w="3976" w:type="dxa"/>
            <w:vAlign w:val="bottom"/>
          </w:tcPr>
          <w:p w14:paraId="0DD6AB5E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Način ozemljitve ekrana</w:t>
            </w:r>
          </w:p>
        </w:tc>
        <w:tc>
          <w:tcPr>
            <w:tcW w:w="1040" w:type="dxa"/>
            <w:vAlign w:val="bottom"/>
          </w:tcPr>
          <w:p w14:paraId="7F78DF5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5B1CA3D5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dvostransko</w:t>
            </w:r>
          </w:p>
        </w:tc>
        <w:tc>
          <w:tcPr>
            <w:tcW w:w="1810" w:type="dxa"/>
            <w:vAlign w:val="bottom"/>
          </w:tcPr>
          <w:p w14:paraId="74C6083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1C3CADE2" w14:textId="77777777" w:rsidTr="002637CC">
        <w:tc>
          <w:tcPr>
            <w:tcW w:w="673" w:type="dxa"/>
          </w:tcPr>
          <w:p w14:paraId="62471B7F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5</w:t>
            </w:r>
          </w:p>
        </w:tc>
        <w:tc>
          <w:tcPr>
            <w:tcW w:w="3976" w:type="dxa"/>
            <w:vAlign w:val="bottom"/>
          </w:tcPr>
          <w:p w14:paraId="5CF6C8F4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Skupni redukcijski faktor tokovne obremenitve</w:t>
            </w:r>
          </w:p>
        </w:tc>
        <w:tc>
          <w:tcPr>
            <w:tcW w:w="1040" w:type="dxa"/>
            <w:vAlign w:val="bottom"/>
          </w:tcPr>
          <w:p w14:paraId="02880F1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38B8702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16B44160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7A974AA6" w14:textId="77777777" w:rsidTr="002637CC">
        <w:tc>
          <w:tcPr>
            <w:tcW w:w="673" w:type="dxa"/>
          </w:tcPr>
          <w:p w14:paraId="5EE77ECE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6</w:t>
            </w:r>
          </w:p>
        </w:tc>
        <w:tc>
          <w:tcPr>
            <w:tcW w:w="3976" w:type="dxa"/>
            <w:vAlign w:val="bottom"/>
          </w:tcPr>
          <w:p w14:paraId="71F89E84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Presek faznega vodnika</w:t>
            </w:r>
          </w:p>
        </w:tc>
        <w:tc>
          <w:tcPr>
            <w:tcW w:w="1040" w:type="dxa"/>
            <w:vAlign w:val="bottom"/>
          </w:tcPr>
          <w:p w14:paraId="69E62D8E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  <w:r w:rsidRPr="006101A7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3E6E8750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3149E307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0A212035" w14:textId="77777777" w:rsidTr="002637CC">
        <w:tc>
          <w:tcPr>
            <w:tcW w:w="673" w:type="dxa"/>
          </w:tcPr>
          <w:p w14:paraId="1917AA9C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7</w:t>
            </w:r>
          </w:p>
        </w:tc>
        <w:tc>
          <w:tcPr>
            <w:tcW w:w="3976" w:type="dxa"/>
            <w:vAlign w:val="bottom"/>
          </w:tcPr>
          <w:p w14:paraId="3BF8D027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Presek ekrana kabla</w:t>
            </w:r>
          </w:p>
        </w:tc>
        <w:tc>
          <w:tcPr>
            <w:tcW w:w="1040" w:type="dxa"/>
            <w:vAlign w:val="bottom"/>
          </w:tcPr>
          <w:p w14:paraId="53564BD2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  <w:r w:rsidRPr="006101A7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30A7A775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AD00A1F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397D61EF" w14:textId="77777777" w:rsidTr="002637CC">
        <w:tc>
          <w:tcPr>
            <w:tcW w:w="673" w:type="dxa"/>
          </w:tcPr>
          <w:p w14:paraId="33DD35AC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8</w:t>
            </w:r>
          </w:p>
        </w:tc>
        <w:tc>
          <w:tcPr>
            <w:tcW w:w="3976" w:type="dxa"/>
            <w:vAlign w:val="bottom"/>
          </w:tcPr>
          <w:p w14:paraId="4860C59A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Zunanji premer kabla</w:t>
            </w:r>
          </w:p>
        </w:tc>
        <w:tc>
          <w:tcPr>
            <w:tcW w:w="1040" w:type="dxa"/>
            <w:vAlign w:val="bottom"/>
          </w:tcPr>
          <w:p w14:paraId="43896EA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0A67B280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7378F33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7852DA9B" w14:textId="77777777" w:rsidTr="002637CC">
        <w:tc>
          <w:tcPr>
            <w:tcW w:w="673" w:type="dxa"/>
          </w:tcPr>
          <w:p w14:paraId="1A22CF77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9</w:t>
            </w:r>
          </w:p>
        </w:tc>
        <w:tc>
          <w:tcPr>
            <w:tcW w:w="3976" w:type="dxa"/>
            <w:vAlign w:val="bottom"/>
          </w:tcPr>
          <w:p w14:paraId="447DC034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tok tripolnega kratkega stika (1 s)</w:t>
            </w:r>
          </w:p>
        </w:tc>
        <w:tc>
          <w:tcPr>
            <w:tcW w:w="1040" w:type="dxa"/>
            <w:vAlign w:val="bottom"/>
          </w:tcPr>
          <w:p w14:paraId="274358AB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5DAD606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F591A4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6124A22E" w14:textId="77777777" w:rsidTr="002637CC">
        <w:tc>
          <w:tcPr>
            <w:tcW w:w="673" w:type="dxa"/>
          </w:tcPr>
          <w:p w14:paraId="1D9955F6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10</w:t>
            </w:r>
          </w:p>
        </w:tc>
        <w:tc>
          <w:tcPr>
            <w:tcW w:w="3976" w:type="dxa"/>
            <w:vAlign w:val="bottom"/>
          </w:tcPr>
          <w:p w14:paraId="1E837657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udarni tok kratkega stika</w:t>
            </w:r>
          </w:p>
        </w:tc>
        <w:tc>
          <w:tcPr>
            <w:tcW w:w="1040" w:type="dxa"/>
            <w:vAlign w:val="bottom"/>
          </w:tcPr>
          <w:p w14:paraId="345FB562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56BE38E8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A9A00FC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55E5E0F3" w14:textId="77777777" w:rsidTr="002637CC">
        <w:tc>
          <w:tcPr>
            <w:tcW w:w="673" w:type="dxa"/>
          </w:tcPr>
          <w:p w14:paraId="556EA85C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11</w:t>
            </w:r>
          </w:p>
        </w:tc>
        <w:tc>
          <w:tcPr>
            <w:tcW w:w="3976" w:type="dxa"/>
            <w:vAlign w:val="bottom"/>
          </w:tcPr>
          <w:p w14:paraId="113DAF9C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Dovoljena temp. vodnika pri kratkem stiku</w:t>
            </w:r>
          </w:p>
        </w:tc>
        <w:tc>
          <w:tcPr>
            <w:tcW w:w="1040" w:type="dxa"/>
            <w:vAlign w:val="bottom"/>
          </w:tcPr>
          <w:p w14:paraId="0686B38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°C</w:t>
            </w:r>
          </w:p>
        </w:tc>
        <w:tc>
          <w:tcPr>
            <w:tcW w:w="1715" w:type="dxa"/>
            <w:vAlign w:val="bottom"/>
          </w:tcPr>
          <w:p w14:paraId="78A17922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65B117AB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685F1D2F" w14:textId="77777777" w:rsidTr="002637CC">
        <w:tc>
          <w:tcPr>
            <w:tcW w:w="673" w:type="dxa"/>
          </w:tcPr>
          <w:p w14:paraId="6EF39E58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12</w:t>
            </w:r>
          </w:p>
        </w:tc>
        <w:tc>
          <w:tcPr>
            <w:tcW w:w="3976" w:type="dxa"/>
            <w:vAlign w:val="bottom"/>
          </w:tcPr>
          <w:p w14:paraId="130E8E88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faznega vodnika</w:t>
            </w:r>
          </w:p>
        </w:tc>
        <w:tc>
          <w:tcPr>
            <w:tcW w:w="1040" w:type="dxa"/>
            <w:vAlign w:val="bottom"/>
          </w:tcPr>
          <w:p w14:paraId="307EB4EC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07EFA073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0EEAFFAC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29B0FCBC" w14:textId="77777777" w:rsidTr="002637CC">
        <w:tc>
          <w:tcPr>
            <w:tcW w:w="673" w:type="dxa"/>
          </w:tcPr>
          <w:p w14:paraId="23EF7AA7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13</w:t>
            </w:r>
          </w:p>
        </w:tc>
        <w:tc>
          <w:tcPr>
            <w:tcW w:w="3976" w:type="dxa"/>
            <w:vAlign w:val="bottom"/>
          </w:tcPr>
          <w:p w14:paraId="354125B2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ekrana kabla</w:t>
            </w:r>
          </w:p>
        </w:tc>
        <w:tc>
          <w:tcPr>
            <w:tcW w:w="1040" w:type="dxa"/>
            <w:vAlign w:val="bottom"/>
          </w:tcPr>
          <w:p w14:paraId="1F4FED0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584473A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5153577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417C5DFF" w14:textId="77777777" w:rsidTr="002637CC">
        <w:tc>
          <w:tcPr>
            <w:tcW w:w="673" w:type="dxa"/>
          </w:tcPr>
          <w:p w14:paraId="05DC7E5C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14</w:t>
            </w:r>
          </w:p>
        </w:tc>
        <w:tc>
          <w:tcPr>
            <w:tcW w:w="3976" w:type="dxa"/>
            <w:vAlign w:val="bottom"/>
          </w:tcPr>
          <w:p w14:paraId="76E83C87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Izolacijski material</w:t>
            </w:r>
          </w:p>
        </w:tc>
        <w:tc>
          <w:tcPr>
            <w:tcW w:w="1040" w:type="dxa"/>
            <w:vAlign w:val="bottom"/>
          </w:tcPr>
          <w:p w14:paraId="4666EE38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75CDB8D3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XLPE</w:t>
            </w:r>
          </w:p>
        </w:tc>
        <w:tc>
          <w:tcPr>
            <w:tcW w:w="1810" w:type="dxa"/>
            <w:vAlign w:val="bottom"/>
          </w:tcPr>
          <w:p w14:paraId="703878BA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18ADA85C" w14:textId="77777777" w:rsidTr="002637CC">
        <w:tc>
          <w:tcPr>
            <w:tcW w:w="673" w:type="dxa"/>
          </w:tcPr>
          <w:p w14:paraId="5B2EE52A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lastRenderedPageBreak/>
              <w:t>15</w:t>
            </w:r>
          </w:p>
        </w:tc>
        <w:tc>
          <w:tcPr>
            <w:tcW w:w="3976" w:type="dxa"/>
            <w:vAlign w:val="bottom"/>
          </w:tcPr>
          <w:p w14:paraId="311A5AD2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zunanjega plašča</w:t>
            </w:r>
          </w:p>
        </w:tc>
        <w:tc>
          <w:tcPr>
            <w:tcW w:w="1040" w:type="dxa"/>
            <w:vAlign w:val="bottom"/>
          </w:tcPr>
          <w:p w14:paraId="5B1AE69B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320DAA9E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PE-HD</w:t>
            </w:r>
          </w:p>
        </w:tc>
        <w:tc>
          <w:tcPr>
            <w:tcW w:w="1810" w:type="dxa"/>
            <w:vAlign w:val="bottom"/>
          </w:tcPr>
          <w:p w14:paraId="51572ED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23A53D8E" w14:textId="77777777" w:rsidTr="002637CC">
        <w:tc>
          <w:tcPr>
            <w:tcW w:w="673" w:type="dxa"/>
          </w:tcPr>
          <w:p w14:paraId="59207D41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16</w:t>
            </w:r>
          </w:p>
        </w:tc>
        <w:tc>
          <w:tcPr>
            <w:tcW w:w="3976" w:type="dxa"/>
            <w:vAlign w:val="bottom"/>
          </w:tcPr>
          <w:p w14:paraId="4E720A6B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Enosmerna upornost kabla pri 20°C</w:t>
            </w:r>
          </w:p>
        </w:tc>
        <w:tc>
          <w:tcPr>
            <w:tcW w:w="1040" w:type="dxa"/>
            <w:vAlign w:val="bottom"/>
          </w:tcPr>
          <w:p w14:paraId="0806829E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57"/>
            </w:r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7CCD8F68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50388D5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1393A382" w14:textId="77777777" w:rsidTr="002637CC">
        <w:tc>
          <w:tcPr>
            <w:tcW w:w="673" w:type="dxa"/>
          </w:tcPr>
          <w:p w14:paraId="153732E7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17</w:t>
            </w:r>
          </w:p>
        </w:tc>
        <w:tc>
          <w:tcPr>
            <w:tcW w:w="3976" w:type="dxa"/>
            <w:vAlign w:val="bottom"/>
          </w:tcPr>
          <w:p w14:paraId="01A871E2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Izmenična upornost kabla pri 90°C</w:t>
            </w:r>
          </w:p>
        </w:tc>
        <w:tc>
          <w:tcPr>
            <w:tcW w:w="1040" w:type="dxa"/>
            <w:vAlign w:val="bottom"/>
          </w:tcPr>
          <w:p w14:paraId="362593CA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57"/>
            </w:r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5AA3780F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C41CE49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58BBF7B7" w14:textId="77777777" w:rsidTr="002637CC">
        <w:tc>
          <w:tcPr>
            <w:tcW w:w="673" w:type="dxa"/>
          </w:tcPr>
          <w:p w14:paraId="21F475AA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18</w:t>
            </w:r>
          </w:p>
        </w:tc>
        <w:tc>
          <w:tcPr>
            <w:tcW w:w="3976" w:type="dxa"/>
            <w:vAlign w:val="bottom"/>
          </w:tcPr>
          <w:p w14:paraId="3A52C084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Kapacitivnost kabla</w:t>
            </w:r>
          </w:p>
        </w:tc>
        <w:tc>
          <w:tcPr>
            <w:tcW w:w="1040" w:type="dxa"/>
            <w:vAlign w:val="bottom"/>
          </w:tcPr>
          <w:p w14:paraId="13B065EB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6D"/>
            </w:r>
            <w:r w:rsidRPr="006101A7">
              <w:rPr>
                <w:szCs w:val="22"/>
              </w:rPr>
              <w:t>F/km</w:t>
            </w:r>
          </w:p>
        </w:tc>
        <w:tc>
          <w:tcPr>
            <w:tcW w:w="1715" w:type="dxa"/>
            <w:vAlign w:val="bottom"/>
          </w:tcPr>
          <w:p w14:paraId="7142934D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219F440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78836AE3" w14:textId="77777777" w:rsidTr="002637CC">
        <w:tc>
          <w:tcPr>
            <w:tcW w:w="673" w:type="dxa"/>
          </w:tcPr>
          <w:p w14:paraId="3E1B17B9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19</w:t>
            </w:r>
          </w:p>
        </w:tc>
        <w:tc>
          <w:tcPr>
            <w:tcW w:w="3976" w:type="dxa"/>
            <w:vAlign w:val="bottom"/>
          </w:tcPr>
          <w:p w14:paraId="3069F1CB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Induktivnost kabla</w:t>
            </w:r>
          </w:p>
        </w:tc>
        <w:tc>
          <w:tcPr>
            <w:tcW w:w="1040" w:type="dxa"/>
            <w:vAlign w:val="bottom"/>
          </w:tcPr>
          <w:p w14:paraId="6B6DCD90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mH</w:t>
            </w:r>
            <w:proofErr w:type="spellEnd"/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6E73FED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303EC0C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6D5E3B6B" w14:textId="77777777" w:rsidTr="002637CC">
        <w:tc>
          <w:tcPr>
            <w:tcW w:w="673" w:type="dxa"/>
          </w:tcPr>
          <w:p w14:paraId="64A88145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20</w:t>
            </w:r>
          </w:p>
        </w:tc>
        <w:tc>
          <w:tcPr>
            <w:tcW w:w="3976" w:type="dxa"/>
            <w:vAlign w:val="bottom"/>
          </w:tcPr>
          <w:p w14:paraId="2F74292E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Električne izgube</w:t>
            </w:r>
          </w:p>
        </w:tc>
        <w:tc>
          <w:tcPr>
            <w:tcW w:w="1040" w:type="dxa"/>
            <w:vAlign w:val="bottom"/>
          </w:tcPr>
          <w:p w14:paraId="165C9FE2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W/m</w:t>
            </w:r>
          </w:p>
        </w:tc>
        <w:tc>
          <w:tcPr>
            <w:tcW w:w="1715" w:type="dxa"/>
            <w:vAlign w:val="bottom"/>
          </w:tcPr>
          <w:p w14:paraId="7A6E503A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508CAEF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6101A7" w14:paraId="2239DF82" w14:textId="77777777" w:rsidTr="002637CC">
        <w:tc>
          <w:tcPr>
            <w:tcW w:w="673" w:type="dxa"/>
          </w:tcPr>
          <w:p w14:paraId="531A56CE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21</w:t>
            </w:r>
          </w:p>
        </w:tc>
        <w:tc>
          <w:tcPr>
            <w:tcW w:w="3976" w:type="dxa"/>
            <w:vAlign w:val="bottom"/>
          </w:tcPr>
          <w:p w14:paraId="3480FC12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Minimalni upogibni radij pri polaganju</w:t>
            </w:r>
          </w:p>
        </w:tc>
        <w:tc>
          <w:tcPr>
            <w:tcW w:w="1040" w:type="dxa"/>
            <w:vAlign w:val="bottom"/>
          </w:tcPr>
          <w:p w14:paraId="53531335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3514BBD6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776C393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</w:tr>
      <w:tr w:rsidR="002637CC" w:rsidRPr="008B2E52" w14:paraId="403DFA24" w14:textId="77777777" w:rsidTr="002637CC">
        <w:tc>
          <w:tcPr>
            <w:tcW w:w="673" w:type="dxa"/>
          </w:tcPr>
          <w:p w14:paraId="21403081" w14:textId="77777777" w:rsidR="002637CC" w:rsidRPr="006101A7" w:rsidRDefault="002637CC" w:rsidP="002637CC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22</w:t>
            </w:r>
          </w:p>
        </w:tc>
        <w:tc>
          <w:tcPr>
            <w:tcW w:w="3976" w:type="dxa"/>
            <w:vAlign w:val="bottom"/>
          </w:tcPr>
          <w:p w14:paraId="36919A22" w14:textId="77777777" w:rsidR="002637CC" w:rsidRPr="006101A7" w:rsidRDefault="002637CC" w:rsidP="002637CC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Max. dovoljena natezna sila vodnika</w:t>
            </w:r>
          </w:p>
        </w:tc>
        <w:tc>
          <w:tcPr>
            <w:tcW w:w="1040" w:type="dxa"/>
            <w:vAlign w:val="bottom"/>
          </w:tcPr>
          <w:p w14:paraId="0AD2D8F4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kN</w:t>
            </w:r>
          </w:p>
        </w:tc>
        <w:tc>
          <w:tcPr>
            <w:tcW w:w="1715" w:type="dxa"/>
            <w:vAlign w:val="bottom"/>
          </w:tcPr>
          <w:p w14:paraId="55D9D0DF" w14:textId="77777777" w:rsidR="002637CC" w:rsidRPr="006101A7" w:rsidRDefault="002637CC" w:rsidP="002637CC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02ED8C0" w14:textId="77777777" w:rsidR="002637CC" w:rsidRPr="008B2E52" w:rsidRDefault="002637CC" w:rsidP="002637CC">
            <w:pPr>
              <w:jc w:val="center"/>
              <w:rPr>
                <w:szCs w:val="22"/>
              </w:rPr>
            </w:pPr>
          </w:p>
        </w:tc>
      </w:tr>
    </w:tbl>
    <w:p w14:paraId="24B2205B" w14:textId="77777777" w:rsidR="002637CC" w:rsidRPr="008B2E52" w:rsidRDefault="002637CC" w:rsidP="002637CC"/>
    <w:p w14:paraId="350C7623" w14:textId="1AD1BAC2" w:rsidR="00E36960" w:rsidRPr="006101A7" w:rsidRDefault="00E36960" w:rsidP="00E36960">
      <w:pPr>
        <w:pStyle w:val="Heading2"/>
      </w:pPr>
      <w:bookmarkStart w:id="30" w:name="_Toc134613010"/>
      <w:r w:rsidRPr="006101A7">
        <w:t xml:space="preserve">SN kabli </w:t>
      </w:r>
      <w:r>
        <w:t>15</w:t>
      </w:r>
      <w:r w:rsidRPr="006101A7">
        <w:t>0 mm2</w:t>
      </w:r>
      <w:bookmarkEnd w:id="30"/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976"/>
        <w:gridCol w:w="1040"/>
        <w:gridCol w:w="1715"/>
        <w:gridCol w:w="1810"/>
      </w:tblGrid>
      <w:tr w:rsidR="00E36960" w:rsidRPr="006101A7" w14:paraId="74822BA9" w14:textId="77777777" w:rsidTr="0030173F">
        <w:trPr>
          <w:tblHeader/>
        </w:trPr>
        <w:tc>
          <w:tcPr>
            <w:tcW w:w="6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A1CE76B" w14:textId="77777777" w:rsidR="00E36960" w:rsidRPr="006101A7" w:rsidRDefault="00E36960" w:rsidP="003017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Poz.</w:t>
            </w:r>
          </w:p>
        </w:tc>
        <w:tc>
          <w:tcPr>
            <w:tcW w:w="39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1E6D163" w14:textId="77777777" w:rsidR="00E36960" w:rsidRPr="006101A7" w:rsidRDefault="00E36960" w:rsidP="003017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EFB6A75" w14:textId="77777777" w:rsidR="00E36960" w:rsidRPr="006101A7" w:rsidRDefault="00E36960" w:rsidP="0030173F">
            <w:pPr>
              <w:spacing w:before="0"/>
              <w:jc w:val="left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Enota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E2FB36A" w14:textId="77777777" w:rsidR="00E36960" w:rsidRPr="006101A7" w:rsidRDefault="00E36960" w:rsidP="003017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Zahtevane vrednosti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702E117" w14:textId="77777777" w:rsidR="00E36960" w:rsidRPr="006101A7" w:rsidRDefault="00E36960" w:rsidP="0030173F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6101A7">
              <w:rPr>
                <w:b/>
                <w:sz w:val="18"/>
                <w:szCs w:val="18"/>
              </w:rPr>
              <w:t>Ponudbene vrednosti</w:t>
            </w:r>
          </w:p>
        </w:tc>
      </w:tr>
      <w:tr w:rsidR="00E36960" w:rsidRPr="006101A7" w14:paraId="4D8BF4FC" w14:textId="77777777" w:rsidTr="0030173F">
        <w:trPr>
          <w:trHeight w:val="191"/>
          <w:tblHeader/>
        </w:trPr>
        <w:tc>
          <w:tcPr>
            <w:tcW w:w="9214" w:type="dxa"/>
            <w:gridSpan w:val="5"/>
            <w:tcBorders>
              <w:top w:val="single" w:sz="12" w:space="0" w:color="auto"/>
            </w:tcBorders>
          </w:tcPr>
          <w:p w14:paraId="40D1D959" w14:textId="77777777" w:rsidR="00E36960" w:rsidRPr="006101A7" w:rsidRDefault="00E36960" w:rsidP="0030173F">
            <w:pPr>
              <w:spacing w:before="0"/>
              <w:rPr>
                <w:szCs w:val="22"/>
              </w:rPr>
            </w:pPr>
          </w:p>
        </w:tc>
      </w:tr>
      <w:tr w:rsidR="00E36960" w:rsidRPr="006101A7" w14:paraId="690D282D" w14:textId="77777777" w:rsidTr="0030173F">
        <w:tc>
          <w:tcPr>
            <w:tcW w:w="673" w:type="dxa"/>
          </w:tcPr>
          <w:p w14:paraId="0D425698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</w:t>
            </w:r>
          </w:p>
        </w:tc>
        <w:tc>
          <w:tcPr>
            <w:tcW w:w="3976" w:type="dxa"/>
            <w:vAlign w:val="center"/>
          </w:tcPr>
          <w:p w14:paraId="4500C00A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Proizvajalec</w:t>
            </w:r>
          </w:p>
        </w:tc>
        <w:tc>
          <w:tcPr>
            <w:tcW w:w="1040" w:type="dxa"/>
          </w:tcPr>
          <w:p w14:paraId="48D409A9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098383EC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15689AF3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42981472" w14:textId="77777777" w:rsidTr="0030173F">
        <w:tc>
          <w:tcPr>
            <w:tcW w:w="673" w:type="dxa"/>
          </w:tcPr>
          <w:p w14:paraId="38CB46A0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</w:t>
            </w:r>
          </w:p>
        </w:tc>
        <w:tc>
          <w:tcPr>
            <w:tcW w:w="3976" w:type="dxa"/>
          </w:tcPr>
          <w:p w14:paraId="696140C3" w14:textId="77777777" w:rsidR="00E36960" w:rsidRPr="006101A7" w:rsidRDefault="00E36960" w:rsidP="0030173F">
            <w:pPr>
              <w:pStyle w:val="StyleLeft0cm"/>
              <w:spacing w:before="120"/>
              <w:jc w:val="left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Tip</w:t>
            </w:r>
          </w:p>
        </w:tc>
        <w:tc>
          <w:tcPr>
            <w:tcW w:w="1040" w:type="dxa"/>
          </w:tcPr>
          <w:p w14:paraId="52FE7478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</w:tcPr>
          <w:p w14:paraId="06C71490" w14:textId="1095520B" w:rsidR="00E36960" w:rsidRPr="006101A7" w:rsidRDefault="00E36960" w:rsidP="0030173F">
            <w:pPr>
              <w:jc w:val="center"/>
              <w:rPr>
                <w:szCs w:val="22"/>
              </w:rPr>
            </w:pPr>
            <w:r w:rsidRPr="00464C7C">
              <w:t>N2XS</w:t>
            </w:r>
            <w:r>
              <w:t>E</w:t>
            </w:r>
            <w:r w:rsidRPr="00464C7C">
              <w:t xml:space="preserve">Y </w:t>
            </w:r>
            <w:r>
              <w:t>1x150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  <w:r w:rsidRPr="00464C7C">
              <w:t xml:space="preserve"> RM</w:t>
            </w:r>
            <w:r>
              <w:t xml:space="preserve"> 25</w:t>
            </w:r>
            <w:r w:rsidRPr="00464C7C">
              <w:t xml:space="preserve"> mm</w:t>
            </w:r>
            <w:r w:rsidRPr="00464C7C">
              <w:rPr>
                <w:vertAlign w:val="superscript"/>
              </w:rPr>
              <w:t>2</w:t>
            </w:r>
          </w:p>
        </w:tc>
        <w:tc>
          <w:tcPr>
            <w:tcW w:w="1810" w:type="dxa"/>
            <w:vAlign w:val="bottom"/>
          </w:tcPr>
          <w:p w14:paraId="1E6C7A2F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2F973E0C" w14:textId="77777777" w:rsidTr="0030173F">
        <w:tc>
          <w:tcPr>
            <w:tcW w:w="673" w:type="dxa"/>
          </w:tcPr>
          <w:p w14:paraId="5F553C2B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3</w:t>
            </w:r>
          </w:p>
        </w:tc>
        <w:tc>
          <w:tcPr>
            <w:tcW w:w="3976" w:type="dxa"/>
            <w:vAlign w:val="bottom"/>
          </w:tcPr>
          <w:p w14:paraId="63F226E5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tok</w:t>
            </w:r>
          </w:p>
        </w:tc>
        <w:tc>
          <w:tcPr>
            <w:tcW w:w="1040" w:type="dxa"/>
            <w:vAlign w:val="bottom"/>
          </w:tcPr>
          <w:p w14:paraId="5BCB00E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A</w:t>
            </w:r>
          </w:p>
        </w:tc>
        <w:tc>
          <w:tcPr>
            <w:tcW w:w="1715" w:type="dxa"/>
            <w:vAlign w:val="bottom"/>
          </w:tcPr>
          <w:p w14:paraId="15EE4C00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1E66AAC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42FBCE68" w14:textId="77777777" w:rsidTr="0030173F">
        <w:tc>
          <w:tcPr>
            <w:tcW w:w="673" w:type="dxa"/>
          </w:tcPr>
          <w:p w14:paraId="58342C0C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4</w:t>
            </w:r>
          </w:p>
        </w:tc>
        <w:tc>
          <w:tcPr>
            <w:tcW w:w="3976" w:type="dxa"/>
            <w:vAlign w:val="bottom"/>
          </w:tcPr>
          <w:p w14:paraId="648AB275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Način ozemljitve ekrana</w:t>
            </w:r>
          </w:p>
        </w:tc>
        <w:tc>
          <w:tcPr>
            <w:tcW w:w="1040" w:type="dxa"/>
            <w:vAlign w:val="bottom"/>
          </w:tcPr>
          <w:p w14:paraId="37ED1423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1D2A5031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dvostransko</w:t>
            </w:r>
          </w:p>
        </w:tc>
        <w:tc>
          <w:tcPr>
            <w:tcW w:w="1810" w:type="dxa"/>
            <w:vAlign w:val="bottom"/>
          </w:tcPr>
          <w:p w14:paraId="7B533A98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2F44AD17" w14:textId="77777777" w:rsidTr="0030173F">
        <w:tc>
          <w:tcPr>
            <w:tcW w:w="673" w:type="dxa"/>
          </w:tcPr>
          <w:p w14:paraId="512A48EB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5</w:t>
            </w:r>
          </w:p>
        </w:tc>
        <w:tc>
          <w:tcPr>
            <w:tcW w:w="3976" w:type="dxa"/>
            <w:vAlign w:val="bottom"/>
          </w:tcPr>
          <w:p w14:paraId="5E3C30BE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Skupni redukcijski faktor tokovne obremenitve</w:t>
            </w:r>
          </w:p>
        </w:tc>
        <w:tc>
          <w:tcPr>
            <w:tcW w:w="1040" w:type="dxa"/>
            <w:vAlign w:val="bottom"/>
          </w:tcPr>
          <w:p w14:paraId="4626CCE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598F98A0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4DF22B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096FE083" w14:textId="77777777" w:rsidTr="0030173F">
        <w:tc>
          <w:tcPr>
            <w:tcW w:w="673" w:type="dxa"/>
          </w:tcPr>
          <w:p w14:paraId="78B10BB7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6</w:t>
            </w:r>
          </w:p>
        </w:tc>
        <w:tc>
          <w:tcPr>
            <w:tcW w:w="3976" w:type="dxa"/>
            <w:vAlign w:val="bottom"/>
          </w:tcPr>
          <w:p w14:paraId="3B1B6CCF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Presek faznega vodnika</w:t>
            </w:r>
          </w:p>
        </w:tc>
        <w:tc>
          <w:tcPr>
            <w:tcW w:w="1040" w:type="dxa"/>
            <w:vAlign w:val="bottom"/>
          </w:tcPr>
          <w:p w14:paraId="262A0875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  <w:r w:rsidRPr="006101A7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3593406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6D1994D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3EBB62A8" w14:textId="77777777" w:rsidTr="0030173F">
        <w:tc>
          <w:tcPr>
            <w:tcW w:w="673" w:type="dxa"/>
          </w:tcPr>
          <w:p w14:paraId="2404C45A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7</w:t>
            </w:r>
          </w:p>
        </w:tc>
        <w:tc>
          <w:tcPr>
            <w:tcW w:w="3976" w:type="dxa"/>
            <w:vAlign w:val="bottom"/>
          </w:tcPr>
          <w:p w14:paraId="65ED8477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Presek ekrana kabla</w:t>
            </w:r>
          </w:p>
        </w:tc>
        <w:tc>
          <w:tcPr>
            <w:tcW w:w="1040" w:type="dxa"/>
            <w:vAlign w:val="bottom"/>
          </w:tcPr>
          <w:p w14:paraId="63FFA5EA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  <w:r w:rsidRPr="006101A7">
              <w:rPr>
                <w:szCs w:val="22"/>
                <w:vertAlign w:val="superscript"/>
              </w:rPr>
              <w:t>2</w:t>
            </w:r>
          </w:p>
        </w:tc>
        <w:tc>
          <w:tcPr>
            <w:tcW w:w="1715" w:type="dxa"/>
            <w:vAlign w:val="bottom"/>
          </w:tcPr>
          <w:p w14:paraId="618CF64B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7D197D9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7F768457" w14:textId="77777777" w:rsidTr="0030173F">
        <w:tc>
          <w:tcPr>
            <w:tcW w:w="673" w:type="dxa"/>
          </w:tcPr>
          <w:p w14:paraId="35C4A691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8</w:t>
            </w:r>
          </w:p>
        </w:tc>
        <w:tc>
          <w:tcPr>
            <w:tcW w:w="3976" w:type="dxa"/>
            <w:vAlign w:val="bottom"/>
          </w:tcPr>
          <w:p w14:paraId="5436D2DB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Zunanji premer kabla</w:t>
            </w:r>
          </w:p>
        </w:tc>
        <w:tc>
          <w:tcPr>
            <w:tcW w:w="1040" w:type="dxa"/>
            <w:vAlign w:val="bottom"/>
          </w:tcPr>
          <w:p w14:paraId="5643EEA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0727675F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0DB54DCE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4853F569" w14:textId="77777777" w:rsidTr="0030173F">
        <w:tc>
          <w:tcPr>
            <w:tcW w:w="673" w:type="dxa"/>
          </w:tcPr>
          <w:p w14:paraId="00BFF9C4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9</w:t>
            </w:r>
          </w:p>
        </w:tc>
        <w:tc>
          <w:tcPr>
            <w:tcW w:w="3976" w:type="dxa"/>
            <w:vAlign w:val="bottom"/>
          </w:tcPr>
          <w:p w14:paraId="5FDD86EE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tok tripolnega kratkega stika (1 s)</w:t>
            </w:r>
          </w:p>
        </w:tc>
        <w:tc>
          <w:tcPr>
            <w:tcW w:w="1040" w:type="dxa"/>
            <w:vAlign w:val="bottom"/>
          </w:tcPr>
          <w:p w14:paraId="508E312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7A01730C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4A77C30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6A32B85D" w14:textId="77777777" w:rsidTr="0030173F">
        <w:tc>
          <w:tcPr>
            <w:tcW w:w="673" w:type="dxa"/>
          </w:tcPr>
          <w:p w14:paraId="57FA8AEB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10</w:t>
            </w:r>
          </w:p>
        </w:tc>
        <w:tc>
          <w:tcPr>
            <w:tcW w:w="3976" w:type="dxa"/>
            <w:vAlign w:val="bottom"/>
          </w:tcPr>
          <w:p w14:paraId="41B0480A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Nazivni udarni tok kratkega stika</w:t>
            </w:r>
          </w:p>
        </w:tc>
        <w:tc>
          <w:tcPr>
            <w:tcW w:w="1040" w:type="dxa"/>
            <w:vAlign w:val="bottom"/>
          </w:tcPr>
          <w:p w14:paraId="22C88C5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kA</w:t>
            </w:r>
            <w:proofErr w:type="spellEnd"/>
          </w:p>
        </w:tc>
        <w:tc>
          <w:tcPr>
            <w:tcW w:w="1715" w:type="dxa"/>
            <w:vAlign w:val="bottom"/>
          </w:tcPr>
          <w:p w14:paraId="02BC9DE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1901840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74F971F7" w14:textId="77777777" w:rsidTr="0030173F">
        <w:tc>
          <w:tcPr>
            <w:tcW w:w="673" w:type="dxa"/>
          </w:tcPr>
          <w:p w14:paraId="36D7C4FE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11</w:t>
            </w:r>
          </w:p>
        </w:tc>
        <w:tc>
          <w:tcPr>
            <w:tcW w:w="3976" w:type="dxa"/>
            <w:vAlign w:val="bottom"/>
          </w:tcPr>
          <w:p w14:paraId="0EAD0BC2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Dovoljena temp. vodnika pri kratkem stiku</w:t>
            </w:r>
          </w:p>
        </w:tc>
        <w:tc>
          <w:tcPr>
            <w:tcW w:w="1040" w:type="dxa"/>
            <w:vAlign w:val="bottom"/>
          </w:tcPr>
          <w:p w14:paraId="1FA8CFE5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°C</w:t>
            </w:r>
          </w:p>
        </w:tc>
        <w:tc>
          <w:tcPr>
            <w:tcW w:w="1715" w:type="dxa"/>
            <w:vAlign w:val="bottom"/>
          </w:tcPr>
          <w:p w14:paraId="2A3C436F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64F3B87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53EED498" w14:textId="77777777" w:rsidTr="0030173F">
        <w:tc>
          <w:tcPr>
            <w:tcW w:w="673" w:type="dxa"/>
          </w:tcPr>
          <w:p w14:paraId="209619C7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12</w:t>
            </w:r>
          </w:p>
        </w:tc>
        <w:tc>
          <w:tcPr>
            <w:tcW w:w="3976" w:type="dxa"/>
            <w:vAlign w:val="bottom"/>
          </w:tcPr>
          <w:p w14:paraId="3967A350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faznega vodnika</w:t>
            </w:r>
          </w:p>
        </w:tc>
        <w:tc>
          <w:tcPr>
            <w:tcW w:w="1040" w:type="dxa"/>
            <w:vAlign w:val="bottom"/>
          </w:tcPr>
          <w:p w14:paraId="57F0FA7E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52C6AA1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A77E09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6CE06756" w14:textId="77777777" w:rsidTr="0030173F">
        <w:tc>
          <w:tcPr>
            <w:tcW w:w="673" w:type="dxa"/>
          </w:tcPr>
          <w:p w14:paraId="0C5EB4B9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13</w:t>
            </w:r>
          </w:p>
        </w:tc>
        <w:tc>
          <w:tcPr>
            <w:tcW w:w="3976" w:type="dxa"/>
            <w:vAlign w:val="bottom"/>
          </w:tcPr>
          <w:p w14:paraId="2847C718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ekrana kabla</w:t>
            </w:r>
          </w:p>
        </w:tc>
        <w:tc>
          <w:tcPr>
            <w:tcW w:w="1040" w:type="dxa"/>
            <w:vAlign w:val="bottom"/>
          </w:tcPr>
          <w:p w14:paraId="64ADABCC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75A4A745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8B1ED10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04F77DC6" w14:textId="77777777" w:rsidTr="0030173F">
        <w:tc>
          <w:tcPr>
            <w:tcW w:w="673" w:type="dxa"/>
          </w:tcPr>
          <w:p w14:paraId="77E936FD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lastRenderedPageBreak/>
              <w:t>14</w:t>
            </w:r>
          </w:p>
        </w:tc>
        <w:tc>
          <w:tcPr>
            <w:tcW w:w="3976" w:type="dxa"/>
            <w:vAlign w:val="bottom"/>
          </w:tcPr>
          <w:p w14:paraId="48EF85B7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Izolacijski material</w:t>
            </w:r>
          </w:p>
        </w:tc>
        <w:tc>
          <w:tcPr>
            <w:tcW w:w="1040" w:type="dxa"/>
            <w:vAlign w:val="bottom"/>
          </w:tcPr>
          <w:p w14:paraId="27E9966C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473C7803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XLPE</w:t>
            </w:r>
          </w:p>
        </w:tc>
        <w:tc>
          <w:tcPr>
            <w:tcW w:w="1810" w:type="dxa"/>
            <w:vAlign w:val="bottom"/>
          </w:tcPr>
          <w:p w14:paraId="75D4EF9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6EBE5215" w14:textId="77777777" w:rsidTr="0030173F">
        <w:tc>
          <w:tcPr>
            <w:tcW w:w="673" w:type="dxa"/>
          </w:tcPr>
          <w:p w14:paraId="25A0BE38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15</w:t>
            </w:r>
          </w:p>
        </w:tc>
        <w:tc>
          <w:tcPr>
            <w:tcW w:w="3976" w:type="dxa"/>
            <w:vAlign w:val="bottom"/>
          </w:tcPr>
          <w:p w14:paraId="22AE210B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Material zunanjega plašča</w:t>
            </w:r>
          </w:p>
        </w:tc>
        <w:tc>
          <w:tcPr>
            <w:tcW w:w="1040" w:type="dxa"/>
            <w:vAlign w:val="bottom"/>
          </w:tcPr>
          <w:p w14:paraId="0D366D6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715" w:type="dxa"/>
            <w:vAlign w:val="bottom"/>
          </w:tcPr>
          <w:p w14:paraId="7C0FCA0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PE-HD</w:t>
            </w:r>
          </w:p>
        </w:tc>
        <w:tc>
          <w:tcPr>
            <w:tcW w:w="1810" w:type="dxa"/>
            <w:vAlign w:val="bottom"/>
          </w:tcPr>
          <w:p w14:paraId="04C7596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298F120F" w14:textId="77777777" w:rsidTr="0030173F">
        <w:tc>
          <w:tcPr>
            <w:tcW w:w="673" w:type="dxa"/>
          </w:tcPr>
          <w:p w14:paraId="165FE545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16</w:t>
            </w:r>
          </w:p>
        </w:tc>
        <w:tc>
          <w:tcPr>
            <w:tcW w:w="3976" w:type="dxa"/>
            <w:vAlign w:val="bottom"/>
          </w:tcPr>
          <w:p w14:paraId="77EB426F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Enosmerna upornost kabla pri 20°C</w:t>
            </w:r>
          </w:p>
        </w:tc>
        <w:tc>
          <w:tcPr>
            <w:tcW w:w="1040" w:type="dxa"/>
            <w:vAlign w:val="bottom"/>
          </w:tcPr>
          <w:p w14:paraId="1760894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57"/>
            </w:r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6D7EFA19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3B4D8FB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4DCF4085" w14:textId="77777777" w:rsidTr="0030173F">
        <w:tc>
          <w:tcPr>
            <w:tcW w:w="673" w:type="dxa"/>
          </w:tcPr>
          <w:p w14:paraId="70B4943A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17</w:t>
            </w:r>
          </w:p>
        </w:tc>
        <w:tc>
          <w:tcPr>
            <w:tcW w:w="3976" w:type="dxa"/>
            <w:vAlign w:val="bottom"/>
          </w:tcPr>
          <w:p w14:paraId="5AA7598C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Izmenična upornost kabla pri 90°C</w:t>
            </w:r>
          </w:p>
        </w:tc>
        <w:tc>
          <w:tcPr>
            <w:tcW w:w="1040" w:type="dxa"/>
            <w:vAlign w:val="bottom"/>
          </w:tcPr>
          <w:p w14:paraId="6123400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57"/>
            </w:r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205C232A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09BDB4D7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26D8FEC1" w14:textId="77777777" w:rsidTr="0030173F">
        <w:tc>
          <w:tcPr>
            <w:tcW w:w="673" w:type="dxa"/>
          </w:tcPr>
          <w:p w14:paraId="22EB12CC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18</w:t>
            </w:r>
          </w:p>
        </w:tc>
        <w:tc>
          <w:tcPr>
            <w:tcW w:w="3976" w:type="dxa"/>
            <w:vAlign w:val="bottom"/>
          </w:tcPr>
          <w:p w14:paraId="2F3CE5D7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Kapacitivnost kabla</w:t>
            </w:r>
          </w:p>
        </w:tc>
        <w:tc>
          <w:tcPr>
            <w:tcW w:w="1040" w:type="dxa"/>
            <w:vAlign w:val="bottom"/>
          </w:tcPr>
          <w:p w14:paraId="4E4A38C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sym w:font="Symbol" w:char="F06D"/>
            </w:r>
            <w:r w:rsidRPr="006101A7">
              <w:rPr>
                <w:szCs w:val="22"/>
              </w:rPr>
              <w:t>F/km</w:t>
            </w:r>
          </w:p>
        </w:tc>
        <w:tc>
          <w:tcPr>
            <w:tcW w:w="1715" w:type="dxa"/>
            <w:vAlign w:val="bottom"/>
          </w:tcPr>
          <w:p w14:paraId="1070212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38B585C1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71DAB496" w14:textId="77777777" w:rsidTr="0030173F">
        <w:tc>
          <w:tcPr>
            <w:tcW w:w="673" w:type="dxa"/>
          </w:tcPr>
          <w:p w14:paraId="6DB1EA15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19</w:t>
            </w:r>
          </w:p>
        </w:tc>
        <w:tc>
          <w:tcPr>
            <w:tcW w:w="3976" w:type="dxa"/>
            <w:vAlign w:val="bottom"/>
          </w:tcPr>
          <w:p w14:paraId="5D6E1BC4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Induktivnost kabla</w:t>
            </w:r>
          </w:p>
        </w:tc>
        <w:tc>
          <w:tcPr>
            <w:tcW w:w="1040" w:type="dxa"/>
            <w:vAlign w:val="bottom"/>
          </w:tcPr>
          <w:p w14:paraId="642C1D05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proofErr w:type="spellStart"/>
            <w:r w:rsidRPr="006101A7">
              <w:rPr>
                <w:szCs w:val="22"/>
              </w:rPr>
              <w:t>mH</w:t>
            </w:r>
            <w:proofErr w:type="spellEnd"/>
            <w:r w:rsidRPr="006101A7">
              <w:rPr>
                <w:szCs w:val="22"/>
              </w:rPr>
              <w:t>/km</w:t>
            </w:r>
          </w:p>
        </w:tc>
        <w:tc>
          <w:tcPr>
            <w:tcW w:w="1715" w:type="dxa"/>
            <w:vAlign w:val="bottom"/>
          </w:tcPr>
          <w:p w14:paraId="0B623B76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528FCDE5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527296CF" w14:textId="77777777" w:rsidTr="0030173F">
        <w:tc>
          <w:tcPr>
            <w:tcW w:w="673" w:type="dxa"/>
          </w:tcPr>
          <w:p w14:paraId="6E4EDBFF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20</w:t>
            </w:r>
          </w:p>
        </w:tc>
        <w:tc>
          <w:tcPr>
            <w:tcW w:w="3976" w:type="dxa"/>
            <w:vAlign w:val="bottom"/>
          </w:tcPr>
          <w:p w14:paraId="625AA911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Električne izgube</w:t>
            </w:r>
          </w:p>
        </w:tc>
        <w:tc>
          <w:tcPr>
            <w:tcW w:w="1040" w:type="dxa"/>
            <w:vAlign w:val="bottom"/>
          </w:tcPr>
          <w:p w14:paraId="4B14CC83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W/m</w:t>
            </w:r>
          </w:p>
        </w:tc>
        <w:tc>
          <w:tcPr>
            <w:tcW w:w="1715" w:type="dxa"/>
            <w:vAlign w:val="bottom"/>
          </w:tcPr>
          <w:p w14:paraId="77F6A789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4C862CD4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6101A7" w14:paraId="583C8F4A" w14:textId="77777777" w:rsidTr="0030173F">
        <w:tc>
          <w:tcPr>
            <w:tcW w:w="673" w:type="dxa"/>
          </w:tcPr>
          <w:p w14:paraId="11105C38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21</w:t>
            </w:r>
          </w:p>
        </w:tc>
        <w:tc>
          <w:tcPr>
            <w:tcW w:w="3976" w:type="dxa"/>
            <w:vAlign w:val="bottom"/>
          </w:tcPr>
          <w:p w14:paraId="3BAE7BBA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Minimalni upogibni radij pri polaganju</w:t>
            </w:r>
          </w:p>
        </w:tc>
        <w:tc>
          <w:tcPr>
            <w:tcW w:w="1040" w:type="dxa"/>
            <w:vAlign w:val="bottom"/>
          </w:tcPr>
          <w:p w14:paraId="2FCD6EEE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mm</w:t>
            </w:r>
          </w:p>
        </w:tc>
        <w:tc>
          <w:tcPr>
            <w:tcW w:w="1715" w:type="dxa"/>
            <w:vAlign w:val="bottom"/>
          </w:tcPr>
          <w:p w14:paraId="77256A90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717608CD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</w:tr>
      <w:tr w:rsidR="00E36960" w:rsidRPr="008B2E52" w14:paraId="1FC46837" w14:textId="77777777" w:rsidTr="0030173F">
        <w:tc>
          <w:tcPr>
            <w:tcW w:w="673" w:type="dxa"/>
          </w:tcPr>
          <w:p w14:paraId="2651FC9A" w14:textId="77777777" w:rsidR="00E36960" w:rsidRPr="006101A7" w:rsidRDefault="00E36960" w:rsidP="0030173F">
            <w:pPr>
              <w:jc w:val="right"/>
              <w:rPr>
                <w:szCs w:val="22"/>
              </w:rPr>
            </w:pPr>
            <w:r w:rsidRPr="006101A7">
              <w:rPr>
                <w:szCs w:val="22"/>
              </w:rPr>
              <w:t>22</w:t>
            </w:r>
          </w:p>
        </w:tc>
        <w:tc>
          <w:tcPr>
            <w:tcW w:w="3976" w:type="dxa"/>
            <w:vAlign w:val="bottom"/>
          </w:tcPr>
          <w:p w14:paraId="325456F2" w14:textId="77777777" w:rsidR="00E36960" w:rsidRPr="006101A7" w:rsidRDefault="00E36960" w:rsidP="0030173F">
            <w:pPr>
              <w:pStyle w:val="StyleLeft0cm"/>
              <w:spacing w:before="120"/>
              <w:rPr>
                <w:rFonts w:ascii="Verdana" w:hAnsi="Verdana"/>
                <w:szCs w:val="22"/>
              </w:rPr>
            </w:pPr>
            <w:r w:rsidRPr="006101A7">
              <w:rPr>
                <w:rFonts w:ascii="Verdana" w:hAnsi="Verdana"/>
                <w:szCs w:val="22"/>
              </w:rPr>
              <w:t>Max. dovoljena natezna sila vodnika</w:t>
            </w:r>
          </w:p>
        </w:tc>
        <w:tc>
          <w:tcPr>
            <w:tcW w:w="1040" w:type="dxa"/>
            <w:vAlign w:val="bottom"/>
          </w:tcPr>
          <w:p w14:paraId="689841D3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  <w:r w:rsidRPr="006101A7">
              <w:rPr>
                <w:szCs w:val="22"/>
              </w:rPr>
              <w:t>kN</w:t>
            </w:r>
          </w:p>
        </w:tc>
        <w:tc>
          <w:tcPr>
            <w:tcW w:w="1715" w:type="dxa"/>
            <w:vAlign w:val="bottom"/>
          </w:tcPr>
          <w:p w14:paraId="34223988" w14:textId="77777777" w:rsidR="00E36960" w:rsidRPr="006101A7" w:rsidRDefault="00E36960" w:rsidP="0030173F">
            <w:pPr>
              <w:jc w:val="center"/>
              <w:rPr>
                <w:szCs w:val="22"/>
              </w:rPr>
            </w:pPr>
          </w:p>
        </w:tc>
        <w:tc>
          <w:tcPr>
            <w:tcW w:w="1810" w:type="dxa"/>
            <w:vAlign w:val="bottom"/>
          </w:tcPr>
          <w:p w14:paraId="2005F63E" w14:textId="77777777" w:rsidR="00E36960" w:rsidRPr="008B2E52" w:rsidRDefault="00E36960" w:rsidP="0030173F">
            <w:pPr>
              <w:jc w:val="center"/>
              <w:rPr>
                <w:szCs w:val="22"/>
              </w:rPr>
            </w:pPr>
          </w:p>
        </w:tc>
      </w:tr>
    </w:tbl>
    <w:p w14:paraId="4CDEC897" w14:textId="77777777" w:rsidR="00E36960" w:rsidRPr="008B2E52" w:rsidRDefault="00E36960" w:rsidP="00E36960"/>
    <w:p w14:paraId="608FFE66" w14:textId="77777777" w:rsidR="00832BB3" w:rsidRDefault="00832BB3" w:rsidP="002637CC">
      <w:pPr>
        <w:tabs>
          <w:tab w:val="clear" w:pos="1134"/>
          <w:tab w:val="clear" w:pos="4253"/>
          <w:tab w:val="clear" w:pos="5103"/>
          <w:tab w:val="clear" w:pos="6946"/>
          <w:tab w:val="clear" w:pos="7797"/>
        </w:tabs>
        <w:spacing w:before="0"/>
        <w:jc w:val="left"/>
      </w:pPr>
    </w:p>
    <w:sectPr w:rsidR="00832BB3" w:rsidSect="005C7442">
      <w:headerReference w:type="even" r:id="rId12"/>
      <w:headerReference w:type="default" r:id="rId13"/>
      <w:headerReference w:type="first" r:id="rId14"/>
      <w:pgSz w:w="11906" w:h="16838" w:code="9"/>
      <w:pgMar w:top="1418" w:right="1276" w:bottom="1418" w:left="1418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66221" w14:textId="77777777" w:rsidR="0089454B" w:rsidRDefault="0089454B">
      <w:r>
        <w:separator/>
      </w:r>
    </w:p>
  </w:endnote>
  <w:endnote w:type="continuationSeparator" w:id="0">
    <w:p w14:paraId="4236B366" w14:textId="77777777" w:rsidR="0089454B" w:rsidRDefault="0089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1101"/>
      <w:gridCol w:w="6129"/>
      <w:gridCol w:w="2268"/>
    </w:tblGrid>
    <w:tr w:rsidR="00FC0D08" w:rsidRPr="00F833B0" w14:paraId="3C75911B" w14:textId="77777777" w:rsidTr="0030173F">
      <w:tc>
        <w:tcPr>
          <w:tcW w:w="1101" w:type="dxa"/>
          <w:tcBorders>
            <w:top w:val="single" w:sz="4" w:space="0" w:color="auto"/>
          </w:tcBorders>
        </w:tcPr>
        <w:p w14:paraId="62C3A66C" w14:textId="77777777" w:rsidR="00FC0D08" w:rsidRPr="00F833B0" w:rsidRDefault="00FC0D08" w:rsidP="00FC0D08">
          <w:pPr>
            <w:rPr>
              <w:i/>
              <w:sz w:val="16"/>
              <w:szCs w:val="16"/>
            </w:rPr>
          </w:pPr>
          <w:bookmarkStart w:id="2" w:name="_Hlk501112912"/>
          <w:bookmarkStart w:id="3" w:name="_Hlk501112932"/>
          <w:r w:rsidRPr="00F833B0">
            <w:rPr>
              <w:sz w:val="16"/>
              <w:szCs w:val="16"/>
            </w:rPr>
            <w:t>Objekt:</w:t>
          </w:r>
        </w:p>
      </w:tc>
      <w:tc>
        <w:tcPr>
          <w:tcW w:w="6129" w:type="dxa"/>
          <w:tcBorders>
            <w:top w:val="single" w:sz="4" w:space="0" w:color="auto"/>
          </w:tcBorders>
        </w:tcPr>
        <w:p w14:paraId="06D47712" w14:textId="4A32A64E" w:rsidR="00FC0D08" w:rsidRPr="00F833B0" w:rsidRDefault="00FC0D08" w:rsidP="00FC0D08">
          <w:pPr>
            <w:rPr>
              <w:i/>
              <w:sz w:val="16"/>
              <w:szCs w:val="16"/>
            </w:rPr>
          </w:pPr>
          <w:r>
            <w:rPr>
              <w:sz w:val="16"/>
              <w:szCs w:val="16"/>
            </w:rPr>
            <w:t>HE Medvode – 6,3 kV stikališče (DZR)</w:t>
          </w:r>
        </w:p>
      </w:tc>
      <w:tc>
        <w:tcPr>
          <w:tcW w:w="2268" w:type="dxa"/>
          <w:tcBorders>
            <w:top w:val="single" w:sz="4" w:space="0" w:color="auto"/>
          </w:tcBorders>
        </w:tcPr>
        <w:p w14:paraId="1FE8AE5B" w14:textId="34B9BEAD" w:rsidR="00FC0D08" w:rsidRPr="00F833B0" w:rsidRDefault="00FC0D08" w:rsidP="00FC0D08">
          <w:pPr>
            <w:jc w:val="right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Revizija: 1</w:t>
          </w:r>
        </w:p>
      </w:tc>
    </w:tr>
    <w:tr w:rsidR="00FC0D08" w:rsidRPr="00F833B0" w14:paraId="09CA7B0F" w14:textId="77777777" w:rsidTr="0030173F">
      <w:tc>
        <w:tcPr>
          <w:tcW w:w="1101" w:type="dxa"/>
        </w:tcPr>
        <w:p w14:paraId="054C8D8E" w14:textId="77777777" w:rsidR="00FC0D08" w:rsidRPr="00F833B0" w:rsidRDefault="00FC0D08" w:rsidP="00FC0D08">
          <w:pPr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Št. načrta:</w:t>
          </w:r>
        </w:p>
      </w:tc>
      <w:tc>
        <w:tcPr>
          <w:tcW w:w="6129" w:type="dxa"/>
        </w:tcPr>
        <w:p w14:paraId="64DF44C5" w14:textId="6A88DCEC" w:rsidR="00FC0D08" w:rsidRPr="00F833B0" w:rsidRDefault="00FC0D08" w:rsidP="00FC0D08">
          <w:pPr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A-001479.E04</w:t>
          </w:r>
        </w:p>
      </w:tc>
      <w:tc>
        <w:tcPr>
          <w:tcW w:w="2268" w:type="dxa"/>
        </w:tcPr>
        <w:p w14:paraId="645E1EA5" w14:textId="1B026601" w:rsidR="00FC0D08" w:rsidRPr="00F833B0" w:rsidRDefault="00FC0D08" w:rsidP="00FC0D08">
          <w:pPr>
            <w:jc w:val="right"/>
            <w:rPr>
              <w:i/>
              <w:sz w:val="16"/>
              <w:szCs w:val="16"/>
            </w:rPr>
          </w:pPr>
          <w:r w:rsidRPr="00F833B0">
            <w:rPr>
              <w:sz w:val="16"/>
              <w:szCs w:val="16"/>
            </w:rPr>
            <w:t>Datum:</w:t>
          </w:r>
          <w:r>
            <w:rPr>
              <w:sz w:val="16"/>
              <w:szCs w:val="16"/>
            </w:rPr>
            <w:t xml:space="preserve"> maj</w:t>
          </w:r>
          <w:r w:rsidRPr="00F833B0">
            <w:rPr>
              <w:sz w:val="16"/>
              <w:szCs w:val="16"/>
            </w:rPr>
            <w:t xml:space="preserve"> 20</w:t>
          </w:r>
          <w:r>
            <w:rPr>
              <w:sz w:val="16"/>
              <w:szCs w:val="16"/>
            </w:rPr>
            <w:t>23</w:t>
          </w:r>
        </w:p>
      </w:tc>
    </w:tr>
    <w:tr w:rsidR="00FC0D08" w:rsidRPr="00F833B0" w14:paraId="634F8040" w14:textId="77777777" w:rsidTr="0030173F">
      <w:tc>
        <w:tcPr>
          <w:tcW w:w="1101" w:type="dxa"/>
        </w:tcPr>
        <w:p w14:paraId="37DF9D21" w14:textId="77777777" w:rsidR="00FC0D08" w:rsidRPr="00F833B0" w:rsidRDefault="00FC0D08" w:rsidP="00FC0D08">
          <w:pPr>
            <w:rPr>
              <w:sz w:val="16"/>
              <w:szCs w:val="16"/>
            </w:rPr>
          </w:pPr>
          <w:r w:rsidRPr="00F833B0">
            <w:rPr>
              <w:sz w:val="16"/>
              <w:szCs w:val="16"/>
            </w:rPr>
            <w:t>Datoteka:</w:t>
          </w:r>
        </w:p>
      </w:tc>
      <w:tc>
        <w:tcPr>
          <w:tcW w:w="6129" w:type="dxa"/>
        </w:tcPr>
        <w:p w14:paraId="189BDB0D" w14:textId="6BEC98A7" w:rsidR="00FC0D08" w:rsidRDefault="00FC0D08" w:rsidP="00FC0D08">
          <w:pPr>
            <w:rPr>
              <w:sz w:val="16"/>
              <w:szCs w:val="16"/>
            </w:rPr>
          </w:pPr>
          <w:r>
            <w:rPr>
              <w:i/>
              <w:sz w:val="16"/>
              <w:szCs w:val="16"/>
            </w:rPr>
            <w:fldChar w:fldCharType="begin"/>
          </w:r>
          <w:r>
            <w:rPr>
              <w:i/>
              <w:sz w:val="16"/>
              <w:szCs w:val="16"/>
            </w:rPr>
            <w:instrText xml:space="preserve"> FILENAME   \* MERGEFORMAT </w:instrText>
          </w:r>
          <w:r>
            <w:rPr>
              <w:i/>
              <w:sz w:val="16"/>
              <w:szCs w:val="16"/>
            </w:rPr>
            <w:fldChar w:fldCharType="separate"/>
          </w:r>
          <w:r>
            <w:rPr>
              <w:i/>
              <w:noProof/>
              <w:sz w:val="16"/>
              <w:szCs w:val="16"/>
            </w:rPr>
            <w:t>A-001479.E04 - Tabele tehničnih podatkov.docx</w:t>
          </w:r>
          <w:r>
            <w:rPr>
              <w:i/>
              <w:sz w:val="16"/>
              <w:szCs w:val="16"/>
            </w:rPr>
            <w:fldChar w:fldCharType="end"/>
          </w:r>
        </w:p>
      </w:tc>
      <w:tc>
        <w:tcPr>
          <w:tcW w:w="2268" w:type="dxa"/>
        </w:tcPr>
        <w:p w14:paraId="2E2F2FF4" w14:textId="77777777" w:rsidR="00FC0D08" w:rsidRPr="00F833B0" w:rsidRDefault="00FC0D08" w:rsidP="00FC0D08">
          <w:pPr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Stran: </w: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begin"/>
          </w:r>
          <w:r w:rsidRPr="00C91E79">
            <w:rPr>
              <w:rStyle w:val="PageNumber"/>
              <w:rFonts w:cs="Microsoft Sans Serif"/>
              <w:sz w:val="16"/>
              <w:szCs w:val="16"/>
            </w:rPr>
            <w:instrText xml:space="preserve"> PAGE </w:instrTex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separate"/>
          </w:r>
          <w:r>
            <w:rPr>
              <w:rStyle w:val="PageNumber"/>
              <w:rFonts w:cs="Microsoft Sans Serif"/>
              <w:sz w:val="16"/>
              <w:szCs w:val="16"/>
            </w:rPr>
            <w:t>1</w: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end"/>
          </w:r>
          <w:r w:rsidRPr="00C91E79">
            <w:rPr>
              <w:rStyle w:val="PageNumber"/>
              <w:rFonts w:cs="Microsoft Sans Serif"/>
              <w:sz w:val="16"/>
              <w:szCs w:val="16"/>
            </w:rPr>
            <w:t xml:space="preserve"> </w:t>
          </w:r>
          <w:r w:rsidRPr="00C91E79">
            <w:rPr>
              <w:rFonts w:cs="Microsoft Sans Serif"/>
              <w:sz w:val="16"/>
              <w:szCs w:val="16"/>
            </w:rPr>
            <w:t xml:space="preserve">od </w: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begin"/>
          </w:r>
          <w:r w:rsidRPr="00C91E79">
            <w:rPr>
              <w:rStyle w:val="PageNumber"/>
              <w:rFonts w:cs="Microsoft Sans Serif"/>
              <w:sz w:val="16"/>
              <w:szCs w:val="16"/>
            </w:rPr>
            <w:instrText xml:space="preserve"> NUMPAGES </w:instrTex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separate"/>
          </w:r>
          <w:r>
            <w:rPr>
              <w:rStyle w:val="PageNumber"/>
              <w:rFonts w:cs="Microsoft Sans Serif"/>
              <w:sz w:val="16"/>
              <w:szCs w:val="16"/>
            </w:rPr>
            <w:t>26</w:t>
          </w:r>
          <w:r w:rsidRPr="00C91E79">
            <w:rPr>
              <w:rStyle w:val="PageNumber"/>
              <w:rFonts w:cs="Microsoft Sans Serif"/>
              <w:sz w:val="16"/>
              <w:szCs w:val="16"/>
            </w:rPr>
            <w:fldChar w:fldCharType="end"/>
          </w:r>
        </w:p>
      </w:tc>
    </w:tr>
    <w:bookmarkEnd w:id="2"/>
    <w:bookmarkEnd w:id="3"/>
  </w:tbl>
  <w:p w14:paraId="329D4AD1" w14:textId="2E53DFF6" w:rsidR="00B8750D" w:rsidRPr="00FC0D08" w:rsidRDefault="00B8750D" w:rsidP="00FC0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8084C" w14:textId="77777777" w:rsidR="0089454B" w:rsidRDefault="0089454B">
      <w:r>
        <w:separator/>
      </w:r>
    </w:p>
  </w:footnote>
  <w:footnote w:type="continuationSeparator" w:id="0">
    <w:p w14:paraId="54759833" w14:textId="77777777" w:rsidR="0089454B" w:rsidRDefault="00894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75"/>
      <w:gridCol w:w="4155"/>
      <w:gridCol w:w="1982"/>
    </w:tblGrid>
    <w:tr w:rsidR="00FC0D08" w:rsidRPr="00416C60" w14:paraId="6FB9042F" w14:textId="77777777" w:rsidTr="0030173F">
      <w:tc>
        <w:tcPr>
          <w:tcW w:w="3075" w:type="dxa"/>
          <w:vAlign w:val="bottom"/>
        </w:tcPr>
        <w:p w14:paraId="16A410E2" w14:textId="77777777" w:rsidR="00FC0D08" w:rsidRDefault="00FC0D08" w:rsidP="00FC0D08">
          <w:pPr>
            <w:tabs>
              <w:tab w:val="right" w:pos="9071"/>
            </w:tabs>
            <w:spacing w:after="120"/>
            <w:rPr>
              <w:sz w:val="16"/>
              <w:szCs w:val="16"/>
            </w:rPr>
          </w:pPr>
          <w:bookmarkStart w:id="1" w:name="_Hlk128029862"/>
          <w:r w:rsidRPr="00891798">
            <w:rPr>
              <w:rFonts w:eastAsia="Calibri" w:cs="Arial"/>
              <w:b/>
              <w:noProof/>
              <w:color w:val="00447C"/>
              <w:sz w:val="16"/>
              <w:szCs w:val="16"/>
              <w:lang w:eastAsia="sl-SI"/>
            </w:rPr>
            <w:drawing>
              <wp:anchor distT="0" distB="0" distL="114300" distR="114300" simplePos="0" relativeHeight="251659264" behindDoc="1" locked="0" layoutInCell="1" allowOverlap="1" wp14:anchorId="356DAD3C" wp14:editId="4B9B97FC">
                <wp:simplePos x="0" y="0"/>
                <wp:positionH relativeFrom="column">
                  <wp:posOffset>-35560</wp:posOffset>
                </wp:positionH>
                <wp:positionV relativeFrom="paragraph">
                  <wp:posOffset>63500</wp:posOffset>
                </wp:positionV>
                <wp:extent cx="1550035" cy="147955"/>
                <wp:effectExtent l="0" t="0" r="0" b="4445"/>
                <wp:wrapNone/>
                <wp:docPr id="20" name="Slika 20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Slika 20" descr="Icon&#10;&#10;Description automatically generated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04" t="27405" r="7482" b="25492"/>
                        <a:stretch/>
                      </pic:blipFill>
                      <pic:spPr bwMode="auto">
                        <a:xfrm>
                          <a:off x="0" y="0"/>
                          <a:ext cx="1550035" cy="1479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55" w:type="dxa"/>
        </w:tcPr>
        <w:p w14:paraId="2F286181" w14:textId="77777777" w:rsidR="00FC0D08" w:rsidRPr="00416C60" w:rsidRDefault="00FC0D08" w:rsidP="00FC0D08">
          <w:pPr>
            <w:tabs>
              <w:tab w:val="right" w:pos="9071"/>
            </w:tabs>
            <w:spacing w:after="120"/>
            <w:rPr>
              <w:sz w:val="16"/>
              <w:szCs w:val="16"/>
            </w:rPr>
          </w:pPr>
        </w:p>
      </w:tc>
      <w:tc>
        <w:tcPr>
          <w:tcW w:w="1982" w:type="dxa"/>
        </w:tcPr>
        <w:p w14:paraId="3B315C91" w14:textId="77777777" w:rsidR="00FC0D08" w:rsidRDefault="00FC0D08" w:rsidP="00FC0D08">
          <w:pPr>
            <w:tabs>
              <w:tab w:val="right" w:pos="9071"/>
            </w:tabs>
            <w:spacing w:after="120"/>
            <w:jc w:val="right"/>
            <w:rPr>
              <w:rFonts w:cs="Arial"/>
              <w:sz w:val="16"/>
              <w:szCs w:val="16"/>
            </w:rPr>
          </w:pPr>
          <w:r w:rsidRPr="00891798"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 xml:space="preserve">Kolektor </w:t>
          </w:r>
          <w:r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>Igin</w:t>
          </w:r>
          <w:r w:rsidRPr="00891798"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 xml:space="preserve"> d.o.o</w:t>
          </w:r>
          <w:r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>.</w:t>
          </w:r>
        </w:p>
      </w:tc>
    </w:tr>
    <w:bookmarkEnd w:id="1"/>
  </w:tbl>
  <w:p w14:paraId="0394EB7E" w14:textId="4E0A7A7A" w:rsidR="00B8750D" w:rsidRPr="00FC0D08" w:rsidRDefault="00B8750D" w:rsidP="00FC0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1BF67" w14:textId="77777777" w:rsidR="00B8750D" w:rsidRDefault="00B875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75"/>
      <w:gridCol w:w="4155"/>
      <w:gridCol w:w="1982"/>
    </w:tblGrid>
    <w:tr w:rsidR="00D65DCE" w:rsidRPr="00416C60" w14:paraId="693D5F3C" w14:textId="77777777" w:rsidTr="0030173F">
      <w:tc>
        <w:tcPr>
          <w:tcW w:w="3075" w:type="dxa"/>
          <w:vAlign w:val="bottom"/>
        </w:tcPr>
        <w:p w14:paraId="746BDA5B" w14:textId="77777777" w:rsidR="00D65DCE" w:rsidRDefault="00D65DCE" w:rsidP="00D65DCE">
          <w:pPr>
            <w:tabs>
              <w:tab w:val="right" w:pos="9071"/>
            </w:tabs>
            <w:spacing w:after="120"/>
            <w:rPr>
              <w:sz w:val="16"/>
              <w:szCs w:val="16"/>
            </w:rPr>
          </w:pPr>
          <w:r w:rsidRPr="00891798">
            <w:rPr>
              <w:rFonts w:eastAsia="Calibri" w:cs="Arial"/>
              <w:b/>
              <w:noProof/>
              <w:color w:val="00447C"/>
              <w:sz w:val="16"/>
              <w:szCs w:val="16"/>
              <w:lang w:eastAsia="sl-SI"/>
            </w:rPr>
            <w:drawing>
              <wp:anchor distT="0" distB="0" distL="114300" distR="114300" simplePos="0" relativeHeight="251661312" behindDoc="1" locked="0" layoutInCell="1" allowOverlap="1" wp14:anchorId="025F24BC" wp14:editId="1710EF94">
                <wp:simplePos x="0" y="0"/>
                <wp:positionH relativeFrom="column">
                  <wp:posOffset>-35560</wp:posOffset>
                </wp:positionH>
                <wp:positionV relativeFrom="paragraph">
                  <wp:posOffset>63500</wp:posOffset>
                </wp:positionV>
                <wp:extent cx="1550035" cy="147955"/>
                <wp:effectExtent l="0" t="0" r="0" b="4445"/>
                <wp:wrapNone/>
                <wp:docPr id="1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04" t="27405" r="7482" b="25492"/>
                        <a:stretch/>
                      </pic:blipFill>
                      <pic:spPr bwMode="auto">
                        <a:xfrm>
                          <a:off x="0" y="0"/>
                          <a:ext cx="1550035" cy="1479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55" w:type="dxa"/>
        </w:tcPr>
        <w:p w14:paraId="68A4D57C" w14:textId="77777777" w:rsidR="00D65DCE" w:rsidRPr="00416C60" w:rsidRDefault="00D65DCE" w:rsidP="00D65DCE">
          <w:pPr>
            <w:tabs>
              <w:tab w:val="right" w:pos="9071"/>
            </w:tabs>
            <w:spacing w:after="120"/>
            <w:rPr>
              <w:sz w:val="16"/>
              <w:szCs w:val="16"/>
            </w:rPr>
          </w:pPr>
        </w:p>
      </w:tc>
      <w:tc>
        <w:tcPr>
          <w:tcW w:w="1982" w:type="dxa"/>
        </w:tcPr>
        <w:p w14:paraId="169EE82A" w14:textId="77777777" w:rsidR="00D65DCE" w:rsidRDefault="00D65DCE" w:rsidP="00D65DCE">
          <w:pPr>
            <w:tabs>
              <w:tab w:val="right" w:pos="9071"/>
            </w:tabs>
            <w:spacing w:after="120"/>
            <w:jc w:val="right"/>
            <w:rPr>
              <w:rFonts w:cs="Arial"/>
              <w:sz w:val="16"/>
              <w:szCs w:val="16"/>
            </w:rPr>
          </w:pPr>
          <w:r w:rsidRPr="00891798"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 xml:space="preserve">Kolektor </w:t>
          </w:r>
          <w:r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>Igin</w:t>
          </w:r>
          <w:r w:rsidRPr="00891798"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 xml:space="preserve"> d.o.o</w:t>
          </w:r>
          <w:r>
            <w:rPr>
              <w:rFonts w:eastAsia="Calibri" w:cs="Arial"/>
              <w:b/>
              <w:color w:val="00447C"/>
              <w:sz w:val="16"/>
              <w:szCs w:val="16"/>
              <w:lang w:eastAsia="sl-SI"/>
            </w:rPr>
            <w:t>.</w:t>
          </w:r>
        </w:p>
      </w:tc>
    </w:tr>
  </w:tbl>
  <w:p w14:paraId="091C00DB" w14:textId="060C6C2A" w:rsidR="00B8750D" w:rsidRPr="00D65DCE" w:rsidRDefault="00B8750D" w:rsidP="00D65D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CEE2" w14:textId="77777777" w:rsidR="00B8750D" w:rsidRDefault="00B875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BBDC9E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C246469"/>
    <w:multiLevelType w:val="hybridMultilevel"/>
    <w:tmpl w:val="AC5CCCA4"/>
    <w:lvl w:ilvl="0" w:tplc="AD229B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E5EC5"/>
    <w:multiLevelType w:val="hybridMultilevel"/>
    <w:tmpl w:val="DE8C4F7C"/>
    <w:lvl w:ilvl="0" w:tplc="396EA36E">
      <w:start w:val="1"/>
      <w:numFmt w:val="decimal"/>
      <w:pStyle w:val="Literatura"/>
      <w:lvlText w:val="[%1]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9FC2A12"/>
    <w:multiLevelType w:val="multilevel"/>
    <w:tmpl w:val="C2A274C2"/>
    <w:lvl w:ilvl="0">
      <w:start w:val="1"/>
      <w:numFmt w:val="decimal"/>
      <w:pStyle w:val="b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A313547"/>
    <w:multiLevelType w:val="hybridMultilevel"/>
    <w:tmpl w:val="6748911C"/>
    <w:lvl w:ilvl="0" w:tplc="7F429F1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59761F"/>
    <w:multiLevelType w:val="hybridMultilevel"/>
    <w:tmpl w:val="45924C0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FF8DEF4">
      <w:start w:val="1"/>
      <w:numFmt w:val="bullet"/>
      <w:pStyle w:val="Alineje2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A822A086">
      <w:start w:val="1"/>
      <w:numFmt w:val="bullet"/>
      <w:lvlText w:val="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DE84D5B"/>
    <w:multiLevelType w:val="hybridMultilevel"/>
    <w:tmpl w:val="B91282E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15FB5"/>
    <w:multiLevelType w:val="hybridMultilevel"/>
    <w:tmpl w:val="D62AC40C"/>
    <w:lvl w:ilvl="0" w:tplc="7F429F16"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F4A1F"/>
    <w:multiLevelType w:val="hybridMultilevel"/>
    <w:tmpl w:val="B40CBB6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1471E"/>
    <w:multiLevelType w:val="hybridMultilevel"/>
    <w:tmpl w:val="232CB1C6"/>
    <w:lvl w:ilvl="0" w:tplc="7F429F1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20726"/>
    <w:multiLevelType w:val="multilevel"/>
    <w:tmpl w:val="48509B6A"/>
    <w:styleLink w:val="StyleBulletedTimesNewRomanLeft0cmHanging075cm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24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BC4974"/>
    <w:multiLevelType w:val="hybridMultilevel"/>
    <w:tmpl w:val="E026B1A8"/>
    <w:lvl w:ilvl="0" w:tplc="A85AFC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F3500F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41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19499417">
    <w:abstractNumId w:val="11"/>
  </w:num>
  <w:num w:numId="2" w16cid:durableId="1018854303">
    <w:abstractNumId w:val="4"/>
  </w:num>
  <w:num w:numId="3" w16cid:durableId="190456968">
    <w:abstractNumId w:val="3"/>
  </w:num>
  <w:num w:numId="4" w16cid:durableId="516969814">
    <w:abstractNumId w:val="13"/>
  </w:num>
  <w:num w:numId="5" w16cid:durableId="595133921">
    <w:abstractNumId w:val="0"/>
  </w:num>
  <w:num w:numId="6" w16cid:durableId="2026662753">
    <w:abstractNumId w:val="6"/>
  </w:num>
  <w:num w:numId="7" w16cid:durableId="756366501">
    <w:abstractNumId w:val="2"/>
  </w:num>
  <w:num w:numId="8" w16cid:durableId="1519461518">
    <w:abstractNumId w:val="7"/>
  </w:num>
  <w:num w:numId="9" w16cid:durableId="1987737371">
    <w:abstractNumId w:val="5"/>
  </w:num>
  <w:num w:numId="10" w16cid:durableId="458182442">
    <w:abstractNumId w:val="10"/>
  </w:num>
  <w:num w:numId="11" w16cid:durableId="894004967">
    <w:abstractNumId w:val="1"/>
  </w:num>
  <w:num w:numId="12" w16cid:durableId="716247059">
    <w:abstractNumId w:val="3"/>
  </w:num>
  <w:num w:numId="13" w16cid:durableId="1489637280">
    <w:abstractNumId w:val="3"/>
  </w:num>
  <w:num w:numId="14" w16cid:durableId="816142213">
    <w:abstractNumId w:val="3"/>
  </w:num>
  <w:num w:numId="15" w16cid:durableId="1641112704">
    <w:abstractNumId w:val="3"/>
  </w:num>
  <w:num w:numId="16" w16cid:durableId="75368839">
    <w:abstractNumId w:val="3"/>
  </w:num>
  <w:num w:numId="17" w16cid:durableId="163395294">
    <w:abstractNumId w:val="3"/>
  </w:num>
  <w:num w:numId="18" w16cid:durableId="1918860330">
    <w:abstractNumId w:val="3"/>
  </w:num>
  <w:num w:numId="19" w16cid:durableId="680817443">
    <w:abstractNumId w:val="9"/>
  </w:num>
  <w:num w:numId="20" w16cid:durableId="1994871317">
    <w:abstractNumId w:val="8"/>
  </w:num>
  <w:num w:numId="21" w16cid:durableId="1385182181">
    <w:abstractNumId w:val="3"/>
  </w:num>
  <w:num w:numId="22" w16cid:durableId="1909917637">
    <w:abstractNumId w:val="3"/>
  </w:num>
  <w:num w:numId="23" w16cid:durableId="1664162414">
    <w:abstractNumId w:val="3"/>
  </w:num>
  <w:num w:numId="24" w16cid:durableId="1896772415">
    <w:abstractNumId w:val="3"/>
  </w:num>
  <w:num w:numId="25" w16cid:durableId="1464343341">
    <w:abstractNumId w:val="3"/>
  </w:num>
  <w:num w:numId="26" w16cid:durableId="195586541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6E8E"/>
    <w:rsid w:val="00000D17"/>
    <w:rsid w:val="00000E41"/>
    <w:rsid w:val="00001685"/>
    <w:rsid w:val="000018C4"/>
    <w:rsid w:val="000020C9"/>
    <w:rsid w:val="000026B3"/>
    <w:rsid w:val="00002A68"/>
    <w:rsid w:val="0000322A"/>
    <w:rsid w:val="00003455"/>
    <w:rsid w:val="00003675"/>
    <w:rsid w:val="00003A7D"/>
    <w:rsid w:val="00003DEC"/>
    <w:rsid w:val="00003F9F"/>
    <w:rsid w:val="0000421F"/>
    <w:rsid w:val="0000456C"/>
    <w:rsid w:val="00004BF3"/>
    <w:rsid w:val="00005AF0"/>
    <w:rsid w:val="00005EE9"/>
    <w:rsid w:val="00006337"/>
    <w:rsid w:val="00006ABD"/>
    <w:rsid w:val="00006ACB"/>
    <w:rsid w:val="00006FD9"/>
    <w:rsid w:val="0000731F"/>
    <w:rsid w:val="00007DC7"/>
    <w:rsid w:val="0001052F"/>
    <w:rsid w:val="00010670"/>
    <w:rsid w:val="00010849"/>
    <w:rsid w:val="000117CA"/>
    <w:rsid w:val="00011839"/>
    <w:rsid w:val="00011D5F"/>
    <w:rsid w:val="0001256D"/>
    <w:rsid w:val="00013183"/>
    <w:rsid w:val="000141CB"/>
    <w:rsid w:val="0001476E"/>
    <w:rsid w:val="00015679"/>
    <w:rsid w:val="00015AEB"/>
    <w:rsid w:val="00015BEE"/>
    <w:rsid w:val="00015BFD"/>
    <w:rsid w:val="000164D5"/>
    <w:rsid w:val="00016BD1"/>
    <w:rsid w:val="000174D3"/>
    <w:rsid w:val="00017539"/>
    <w:rsid w:val="00017973"/>
    <w:rsid w:val="000200AD"/>
    <w:rsid w:val="0002020E"/>
    <w:rsid w:val="00020A8F"/>
    <w:rsid w:val="00020AF9"/>
    <w:rsid w:val="00020B41"/>
    <w:rsid w:val="0002126B"/>
    <w:rsid w:val="00021561"/>
    <w:rsid w:val="0002229D"/>
    <w:rsid w:val="00022315"/>
    <w:rsid w:val="00022333"/>
    <w:rsid w:val="00022AF9"/>
    <w:rsid w:val="00022F91"/>
    <w:rsid w:val="00023EA4"/>
    <w:rsid w:val="00025AE5"/>
    <w:rsid w:val="00026772"/>
    <w:rsid w:val="00026F70"/>
    <w:rsid w:val="000273B5"/>
    <w:rsid w:val="00030968"/>
    <w:rsid w:val="00031039"/>
    <w:rsid w:val="0003107D"/>
    <w:rsid w:val="000315C4"/>
    <w:rsid w:val="00032994"/>
    <w:rsid w:val="00033970"/>
    <w:rsid w:val="00033A5F"/>
    <w:rsid w:val="00034160"/>
    <w:rsid w:val="000342D1"/>
    <w:rsid w:val="00034327"/>
    <w:rsid w:val="000347F1"/>
    <w:rsid w:val="00035A36"/>
    <w:rsid w:val="000365F1"/>
    <w:rsid w:val="00036FFC"/>
    <w:rsid w:val="0003738D"/>
    <w:rsid w:val="0003778D"/>
    <w:rsid w:val="00037D69"/>
    <w:rsid w:val="0004089C"/>
    <w:rsid w:val="00040A68"/>
    <w:rsid w:val="000414FA"/>
    <w:rsid w:val="00041614"/>
    <w:rsid w:val="00042B34"/>
    <w:rsid w:val="00042F2F"/>
    <w:rsid w:val="0004397A"/>
    <w:rsid w:val="00043D31"/>
    <w:rsid w:val="00043F3A"/>
    <w:rsid w:val="000443D4"/>
    <w:rsid w:val="00044C7F"/>
    <w:rsid w:val="00045E50"/>
    <w:rsid w:val="000461F1"/>
    <w:rsid w:val="00046D58"/>
    <w:rsid w:val="00047166"/>
    <w:rsid w:val="000472F3"/>
    <w:rsid w:val="00047407"/>
    <w:rsid w:val="00047A05"/>
    <w:rsid w:val="00050581"/>
    <w:rsid w:val="00050D22"/>
    <w:rsid w:val="00050E68"/>
    <w:rsid w:val="000525FB"/>
    <w:rsid w:val="00052845"/>
    <w:rsid w:val="00052AF3"/>
    <w:rsid w:val="00053060"/>
    <w:rsid w:val="0005361C"/>
    <w:rsid w:val="000536A6"/>
    <w:rsid w:val="00053773"/>
    <w:rsid w:val="00054526"/>
    <w:rsid w:val="000555FA"/>
    <w:rsid w:val="00055EE8"/>
    <w:rsid w:val="00056309"/>
    <w:rsid w:val="0005652C"/>
    <w:rsid w:val="000566F4"/>
    <w:rsid w:val="00056D0B"/>
    <w:rsid w:val="00057992"/>
    <w:rsid w:val="00057BD4"/>
    <w:rsid w:val="00057C11"/>
    <w:rsid w:val="0006031E"/>
    <w:rsid w:val="00060D84"/>
    <w:rsid w:val="00061380"/>
    <w:rsid w:val="00063389"/>
    <w:rsid w:val="00063ACA"/>
    <w:rsid w:val="0006512A"/>
    <w:rsid w:val="000651C3"/>
    <w:rsid w:val="0006547B"/>
    <w:rsid w:val="00065A19"/>
    <w:rsid w:val="00065ACA"/>
    <w:rsid w:val="00065BA5"/>
    <w:rsid w:val="00067224"/>
    <w:rsid w:val="00067956"/>
    <w:rsid w:val="00067DC3"/>
    <w:rsid w:val="0007007D"/>
    <w:rsid w:val="0007018A"/>
    <w:rsid w:val="00070797"/>
    <w:rsid w:val="0007088C"/>
    <w:rsid w:val="00071690"/>
    <w:rsid w:val="00071FFE"/>
    <w:rsid w:val="00072AFD"/>
    <w:rsid w:val="00072EF2"/>
    <w:rsid w:val="000735C8"/>
    <w:rsid w:val="000735E5"/>
    <w:rsid w:val="000736D2"/>
    <w:rsid w:val="00075868"/>
    <w:rsid w:val="0007586E"/>
    <w:rsid w:val="0007588E"/>
    <w:rsid w:val="0007616C"/>
    <w:rsid w:val="00076385"/>
    <w:rsid w:val="0007668B"/>
    <w:rsid w:val="00076B11"/>
    <w:rsid w:val="00076D29"/>
    <w:rsid w:val="000777F5"/>
    <w:rsid w:val="00080035"/>
    <w:rsid w:val="000802E7"/>
    <w:rsid w:val="0008067C"/>
    <w:rsid w:val="00080704"/>
    <w:rsid w:val="000814C4"/>
    <w:rsid w:val="0008200E"/>
    <w:rsid w:val="0008273A"/>
    <w:rsid w:val="00083D81"/>
    <w:rsid w:val="0008427F"/>
    <w:rsid w:val="00084384"/>
    <w:rsid w:val="000848F2"/>
    <w:rsid w:val="00084B25"/>
    <w:rsid w:val="000854B8"/>
    <w:rsid w:val="000854D5"/>
    <w:rsid w:val="0008575B"/>
    <w:rsid w:val="00086E28"/>
    <w:rsid w:val="00086FCE"/>
    <w:rsid w:val="00087116"/>
    <w:rsid w:val="00087221"/>
    <w:rsid w:val="00087615"/>
    <w:rsid w:val="00087C4A"/>
    <w:rsid w:val="000901F9"/>
    <w:rsid w:val="00090315"/>
    <w:rsid w:val="00091274"/>
    <w:rsid w:val="00092719"/>
    <w:rsid w:val="0009283F"/>
    <w:rsid w:val="00092B3D"/>
    <w:rsid w:val="000932EA"/>
    <w:rsid w:val="000932F5"/>
    <w:rsid w:val="0009355E"/>
    <w:rsid w:val="00093866"/>
    <w:rsid w:val="00093E11"/>
    <w:rsid w:val="0009449D"/>
    <w:rsid w:val="00094AC2"/>
    <w:rsid w:val="00094CA9"/>
    <w:rsid w:val="000951D2"/>
    <w:rsid w:val="000956B3"/>
    <w:rsid w:val="00095C4E"/>
    <w:rsid w:val="00097372"/>
    <w:rsid w:val="000975E2"/>
    <w:rsid w:val="00097675"/>
    <w:rsid w:val="00097A8C"/>
    <w:rsid w:val="000A061F"/>
    <w:rsid w:val="000A16B9"/>
    <w:rsid w:val="000A1A25"/>
    <w:rsid w:val="000A1AEF"/>
    <w:rsid w:val="000A21DD"/>
    <w:rsid w:val="000A224D"/>
    <w:rsid w:val="000A2829"/>
    <w:rsid w:val="000A30F4"/>
    <w:rsid w:val="000A409A"/>
    <w:rsid w:val="000A4221"/>
    <w:rsid w:val="000A4707"/>
    <w:rsid w:val="000A5C45"/>
    <w:rsid w:val="000A6380"/>
    <w:rsid w:val="000A6530"/>
    <w:rsid w:val="000A6744"/>
    <w:rsid w:val="000A7A44"/>
    <w:rsid w:val="000A7EAD"/>
    <w:rsid w:val="000B067B"/>
    <w:rsid w:val="000B0AED"/>
    <w:rsid w:val="000B1928"/>
    <w:rsid w:val="000B1E11"/>
    <w:rsid w:val="000B23A1"/>
    <w:rsid w:val="000B2793"/>
    <w:rsid w:val="000B27CE"/>
    <w:rsid w:val="000B2C32"/>
    <w:rsid w:val="000B3065"/>
    <w:rsid w:val="000B343F"/>
    <w:rsid w:val="000B399B"/>
    <w:rsid w:val="000B40C2"/>
    <w:rsid w:val="000B437E"/>
    <w:rsid w:val="000B45BC"/>
    <w:rsid w:val="000B4830"/>
    <w:rsid w:val="000B4A96"/>
    <w:rsid w:val="000B4AAA"/>
    <w:rsid w:val="000B524C"/>
    <w:rsid w:val="000B5741"/>
    <w:rsid w:val="000B5F2E"/>
    <w:rsid w:val="000B607A"/>
    <w:rsid w:val="000B609F"/>
    <w:rsid w:val="000B68A4"/>
    <w:rsid w:val="000B747E"/>
    <w:rsid w:val="000B76BA"/>
    <w:rsid w:val="000B7E96"/>
    <w:rsid w:val="000B7F2C"/>
    <w:rsid w:val="000C0809"/>
    <w:rsid w:val="000C0A94"/>
    <w:rsid w:val="000C0B19"/>
    <w:rsid w:val="000C0B3C"/>
    <w:rsid w:val="000C0D31"/>
    <w:rsid w:val="000C107B"/>
    <w:rsid w:val="000C1716"/>
    <w:rsid w:val="000C1B4A"/>
    <w:rsid w:val="000C1BC1"/>
    <w:rsid w:val="000C2551"/>
    <w:rsid w:val="000C26AC"/>
    <w:rsid w:val="000C349C"/>
    <w:rsid w:val="000C39BB"/>
    <w:rsid w:val="000C3E55"/>
    <w:rsid w:val="000C47D2"/>
    <w:rsid w:val="000C4AD3"/>
    <w:rsid w:val="000C4DBE"/>
    <w:rsid w:val="000C4FC8"/>
    <w:rsid w:val="000C5592"/>
    <w:rsid w:val="000C5866"/>
    <w:rsid w:val="000C5993"/>
    <w:rsid w:val="000C631F"/>
    <w:rsid w:val="000C6509"/>
    <w:rsid w:val="000C654F"/>
    <w:rsid w:val="000C7165"/>
    <w:rsid w:val="000D0A12"/>
    <w:rsid w:val="000D0C13"/>
    <w:rsid w:val="000D135F"/>
    <w:rsid w:val="000D1C2E"/>
    <w:rsid w:val="000D1FDB"/>
    <w:rsid w:val="000D23DE"/>
    <w:rsid w:val="000D23E1"/>
    <w:rsid w:val="000D298C"/>
    <w:rsid w:val="000D3AB6"/>
    <w:rsid w:val="000D4AD6"/>
    <w:rsid w:val="000D5452"/>
    <w:rsid w:val="000D561B"/>
    <w:rsid w:val="000D6ED3"/>
    <w:rsid w:val="000D6FF8"/>
    <w:rsid w:val="000D7002"/>
    <w:rsid w:val="000D7290"/>
    <w:rsid w:val="000E00B9"/>
    <w:rsid w:val="000E00BD"/>
    <w:rsid w:val="000E047A"/>
    <w:rsid w:val="000E0BA4"/>
    <w:rsid w:val="000E0D31"/>
    <w:rsid w:val="000E1680"/>
    <w:rsid w:val="000E2503"/>
    <w:rsid w:val="000E29B9"/>
    <w:rsid w:val="000E3513"/>
    <w:rsid w:val="000E3861"/>
    <w:rsid w:val="000E389B"/>
    <w:rsid w:val="000E4773"/>
    <w:rsid w:val="000E492E"/>
    <w:rsid w:val="000E4DA2"/>
    <w:rsid w:val="000E5B59"/>
    <w:rsid w:val="000E5B7F"/>
    <w:rsid w:val="000E5BA1"/>
    <w:rsid w:val="000E5D43"/>
    <w:rsid w:val="000E6342"/>
    <w:rsid w:val="000E784B"/>
    <w:rsid w:val="000F0035"/>
    <w:rsid w:val="000F070C"/>
    <w:rsid w:val="000F179E"/>
    <w:rsid w:val="000F24E4"/>
    <w:rsid w:val="000F260B"/>
    <w:rsid w:val="000F36AD"/>
    <w:rsid w:val="000F3FFD"/>
    <w:rsid w:val="000F415C"/>
    <w:rsid w:val="000F41AA"/>
    <w:rsid w:val="000F4353"/>
    <w:rsid w:val="000F448F"/>
    <w:rsid w:val="000F4BED"/>
    <w:rsid w:val="000F4D7A"/>
    <w:rsid w:val="000F50F4"/>
    <w:rsid w:val="000F51DB"/>
    <w:rsid w:val="000F582E"/>
    <w:rsid w:val="000F5897"/>
    <w:rsid w:val="000F649B"/>
    <w:rsid w:val="000F70B6"/>
    <w:rsid w:val="00100386"/>
    <w:rsid w:val="00100BCF"/>
    <w:rsid w:val="00100C79"/>
    <w:rsid w:val="001012EE"/>
    <w:rsid w:val="001019C7"/>
    <w:rsid w:val="00101C27"/>
    <w:rsid w:val="00101E78"/>
    <w:rsid w:val="00102025"/>
    <w:rsid w:val="00102582"/>
    <w:rsid w:val="00102CCF"/>
    <w:rsid w:val="001033A8"/>
    <w:rsid w:val="00103F2D"/>
    <w:rsid w:val="00104B6A"/>
    <w:rsid w:val="00104F83"/>
    <w:rsid w:val="00105078"/>
    <w:rsid w:val="0010578E"/>
    <w:rsid w:val="00105AC0"/>
    <w:rsid w:val="00105B08"/>
    <w:rsid w:val="00106292"/>
    <w:rsid w:val="00106A8F"/>
    <w:rsid w:val="00106C52"/>
    <w:rsid w:val="00106F10"/>
    <w:rsid w:val="001079DF"/>
    <w:rsid w:val="00107B7D"/>
    <w:rsid w:val="00110134"/>
    <w:rsid w:val="00111116"/>
    <w:rsid w:val="0011147D"/>
    <w:rsid w:val="0011178F"/>
    <w:rsid w:val="00111AC1"/>
    <w:rsid w:val="00112833"/>
    <w:rsid w:val="001131B2"/>
    <w:rsid w:val="001132F1"/>
    <w:rsid w:val="0011337B"/>
    <w:rsid w:val="00113A06"/>
    <w:rsid w:val="00114586"/>
    <w:rsid w:val="001146BE"/>
    <w:rsid w:val="001166FD"/>
    <w:rsid w:val="00116FF6"/>
    <w:rsid w:val="001173D5"/>
    <w:rsid w:val="00117509"/>
    <w:rsid w:val="001178C3"/>
    <w:rsid w:val="00117A7B"/>
    <w:rsid w:val="0012058B"/>
    <w:rsid w:val="00120733"/>
    <w:rsid w:val="00120D55"/>
    <w:rsid w:val="00120EAB"/>
    <w:rsid w:val="00121132"/>
    <w:rsid w:val="00121CE9"/>
    <w:rsid w:val="00121FBB"/>
    <w:rsid w:val="00122866"/>
    <w:rsid w:val="00122C38"/>
    <w:rsid w:val="00123062"/>
    <w:rsid w:val="001237F1"/>
    <w:rsid w:val="00123EDC"/>
    <w:rsid w:val="0013019A"/>
    <w:rsid w:val="00130B7F"/>
    <w:rsid w:val="00130D2F"/>
    <w:rsid w:val="0013157C"/>
    <w:rsid w:val="00131B75"/>
    <w:rsid w:val="00131EC7"/>
    <w:rsid w:val="00132029"/>
    <w:rsid w:val="001320AE"/>
    <w:rsid w:val="001328E0"/>
    <w:rsid w:val="00132A30"/>
    <w:rsid w:val="001340AE"/>
    <w:rsid w:val="001342FD"/>
    <w:rsid w:val="00134714"/>
    <w:rsid w:val="001349EC"/>
    <w:rsid w:val="00134A8C"/>
    <w:rsid w:val="00134C3A"/>
    <w:rsid w:val="0013539D"/>
    <w:rsid w:val="00135DFF"/>
    <w:rsid w:val="0013601B"/>
    <w:rsid w:val="001370C4"/>
    <w:rsid w:val="001378DA"/>
    <w:rsid w:val="00137ABD"/>
    <w:rsid w:val="0014001E"/>
    <w:rsid w:val="00140645"/>
    <w:rsid w:val="0014078A"/>
    <w:rsid w:val="001407B1"/>
    <w:rsid w:val="00141BE0"/>
    <w:rsid w:val="00141CCA"/>
    <w:rsid w:val="00141F79"/>
    <w:rsid w:val="0014244A"/>
    <w:rsid w:val="0014266E"/>
    <w:rsid w:val="001429C8"/>
    <w:rsid w:val="0014327F"/>
    <w:rsid w:val="001432C8"/>
    <w:rsid w:val="001434EA"/>
    <w:rsid w:val="00143A49"/>
    <w:rsid w:val="00143DD5"/>
    <w:rsid w:val="0014414A"/>
    <w:rsid w:val="001441AA"/>
    <w:rsid w:val="00144439"/>
    <w:rsid w:val="00144958"/>
    <w:rsid w:val="0014495A"/>
    <w:rsid w:val="00144A79"/>
    <w:rsid w:val="00144F2A"/>
    <w:rsid w:val="00145752"/>
    <w:rsid w:val="00145889"/>
    <w:rsid w:val="00146A16"/>
    <w:rsid w:val="00146E55"/>
    <w:rsid w:val="00146EB5"/>
    <w:rsid w:val="00151C5D"/>
    <w:rsid w:val="00152234"/>
    <w:rsid w:val="00152325"/>
    <w:rsid w:val="0015255D"/>
    <w:rsid w:val="00152A5C"/>
    <w:rsid w:val="00152AE6"/>
    <w:rsid w:val="00152B3E"/>
    <w:rsid w:val="001530BC"/>
    <w:rsid w:val="001532FC"/>
    <w:rsid w:val="00153639"/>
    <w:rsid w:val="00154D18"/>
    <w:rsid w:val="001556B7"/>
    <w:rsid w:val="00155FB9"/>
    <w:rsid w:val="00156621"/>
    <w:rsid w:val="00156817"/>
    <w:rsid w:val="0015701C"/>
    <w:rsid w:val="0016171F"/>
    <w:rsid w:val="00161D24"/>
    <w:rsid w:val="001624A5"/>
    <w:rsid w:val="001624FD"/>
    <w:rsid w:val="00162B64"/>
    <w:rsid w:val="00162D7E"/>
    <w:rsid w:val="0016302B"/>
    <w:rsid w:val="001632CB"/>
    <w:rsid w:val="0016378C"/>
    <w:rsid w:val="001637BC"/>
    <w:rsid w:val="00164B17"/>
    <w:rsid w:val="00164CD8"/>
    <w:rsid w:val="00164DBA"/>
    <w:rsid w:val="001653E4"/>
    <w:rsid w:val="0016566E"/>
    <w:rsid w:val="00165AA8"/>
    <w:rsid w:val="0016696F"/>
    <w:rsid w:val="00167156"/>
    <w:rsid w:val="001671E5"/>
    <w:rsid w:val="0017086A"/>
    <w:rsid w:val="00170B3A"/>
    <w:rsid w:val="00170CEB"/>
    <w:rsid w:val="00171183"/>
    <w:rsid w:val="00172653"/>
    <w:rsid w:val="0017283F"/>
    <w:rsid w:val="0017286F"/>
    <w:rsid w:val="00172994"/>
    <w:rsid w:val="00173614"/>
    <w:rsid w:val="0017415B"/>
    <w:rsid w:val="001756E8"/>
    <w:rsid w:val="00175D78"/>
    <w:rsid w:val="00176165"/>
    <w:rsid w:val="00177D69"/>
    <w:rsid w:val="0018037F"/>
    <w:rsid w:val="0018049B"/>
    <w:rsid w:val="0018049F"/>
    <w:rsid w:val="00180631"/>
    <w:rsid w:val="0018080B"/>
    <w:rsid w:val="00180E54"/>
    <w:rsid w:val="0018143D"/>
    <w:rsid w:val="00181BDD"/>
    <w:rsid w:val="00182076"/>
    <w:rsid w:val="00182680"/>
    <w:rsid w:val="00184052"/>
    <w:rsid w:val="0018406D"/>
    <w:rsid w:val="00184158"/>
    <w:rsid w:val="00184215"/>
    <w:rsid w:val="00184AF7"/>
    <w:rsid w:val="0018555F"/>
    <w:rsid w:val="0018560F"/>
    <w:rsid w:val="00187A28"/>
    <w:rsid w:val="001920A9"/>
    <w:rsid w:val="001920F2"/>
    <w:rsid w:val="001937FF"/>
    <w:rsid w:val="001939C5"/>
    <w:rsid w:val="001944AA"/>
    <w:rsid w:val="00194773"/>
    <w:rsid w:val="00194A06"/>
    <w:rsid w:val="00194C74"/>
    <w:rsid w:val="00194F10"/>
    <w:rsid w:val="001951F6"/>
    <w:rsid w:val="00195C48"/>
    <w:rsid w:val="00195E16"/>
    <w:rsid w:val="00195FAF"/>
    <w:rsid w:val="00196BA0"/>
    <w:rsid w:val="0019765F"/>
    <w:rsid w:val="001976D4"/>
    <w:rsid w:val="0019797C"/>
    <w:rsid w:val="00197E26"/>
    <w:rsid w:val="001A048C"/>
    <w:rsid w:val="001A0865"/>
    <w:rsid w:val="001A1A37"/>
    <w:rsid w:val="001A1B13"/>
    <w:rsid w:val="001A1BD0"/>
    <w:rsid w:val="001A2271"/>
    <w:rsid w:val="001A3C6F"/>
    <w:rsid w:val="001A45A9"/>
    <w:rsid w:val="001A4910"/>
    <w:rsid w:val="001A4DB7"/>
    <w:rsid w:val="001A520D"/>
    <w:rsid w:val="001A572F"/>
    <w:rsid w:val="001A5C1D"/>
    <w:rsid w:val="001A5D06"/>
    <w:rsid w:val="001A6244"/>
    <w:rsid w:val="001A63F2"/>
    <w:rsid w:val="001A6EB0"/>
    <w:rsid w:val="001A73D0"/>
    <w:rsid w:val="001A7655"/>
    <w:rsid w:val="001A77D4"/>
    <w:rsid w:val="001B0678"/>
    <w:rsid w:val="001B0C58"/>
    <w:rsid w:val="001B1158"/>
    <w:rsid w:val="001B24B3"/>
    <w:rsid w:val="001B2AB4"/>
    <w:rsid w:val="001B3211"/>
    <w:rsid w:val="001B3484"/>
    <w:rsid w:val="001B3B10"/>
    <w:rsid w:val="001B53E5"/>
    <w:rsid w:val="001B5DB0"/>
    <w:rsid w:val="001B5FF7"/>
    <w:rsid w:val="001B684F"/>
    <w:rsid w:val="001B6903"/>
    <w:rsid w:val="001B6A00"/>
    <w:rsid w:val="001B6B11"/>
    <w:rsid w:val="001B732A"/>
    <w:rsid w:val="001B77DD"/>
    <w:rsid w:val="001B7C5E"/>
    <w:rsid w:val="001B7F2A"/>
    <w:rsid w:val="001C0C0D"/>
    <w:rsid w:val="001C0DFF"/>
    <w:rsid w:val="001C104D"/>
    <w:rsid w:val="001C144D"/>
    <w:rsid w:val="001C1687"/>
    <w:rsid w:val="001C17AE"/>
    <w:rsid w:val="001C1C14"/>
    <w:rsid w:val="001C22C2"/>
    <w:rsid w:val="001C2B74"/>
    <w:rsid w:val="001C2C58"/>
    <w:rsid w:val="001C32B7"/>
    <w:rsid w:val="001C3F8E"/>
    <w:rsid w:val="001C4159"/>
    <w:rsid w:val="001C4D81"/>
    <w:rsid w:val="001C4E4C"/>
    <w:rsid w:val="001C52E8"/>
    <w:rsid w:val="001C5967"/>
    <w:rsid w:val="001C5EFE"/>
    <w:rsid w:val="001C75CB"/>
    <w:rsid w:val="001C7E49"/>
    <w:rsid w:val="001D0ABC"/>
    <w:rsid w:val="001D1EA8"/>
    <w:rsid w:val="001D2AC8"/>
    <w:rsid w:val="001D3159"/>
    <w:rsid w:val="001D3495"/>
    <w:rsid w:val="001D36F9"/>
    <w:rsid w:val="001D42B3"/>
    <w:rsid w:val="001D4434"/>
    <w:rsid w:val="001D5154"/>
    <w:rsid w:val="001D5482"/>
    <w:rsid w:val="001D5660"/>
    <w:rsid w:val="001D5BC9"/>
    <w:rsid w:val="001D5FB5"/>
    <w:rsid w:val="001D6804"/>
    <w:rsid w:val="001D7BD2"/>
    <w:rsid w:val="001E106A"/>
    <w:rsid w:val="001E1580"/>
    <w:rsid w:val="001E1591"/>
    <w:rsid w:val="001E202F"/>
    <w:rsid w:val="001E21F3"/>
    <w:rsid w:val="001E23C4"/>
    <w:rsid w:val="001E2EF5"/>
    <w:rsid w:val="001E2FEE"/>
    <w:rsid w:val="001E3509"/>
    <w:rsid w:val="001E35F9"/>
    <w:rsid w:val="001E3CD7"/>
    <w:rsid w:val="001E4017"/>
    <w:rsid w:val="001E51F6"/>
    <w:rsid w:val="001E52E5"/>
    <w:rsid w:val="001E5D1F"/>
    <w:rsid w:val="001E61A8"/>
    <w:rsid w:val="001E6AFD"/>
    <w:rsid w:val="001E6F32"/>
    <w:rsid w:val="001E78CE"/>
    <w:rsid w:val="001F04B6"/>
    <w:rsid w:val="001F1015"/>
    <w:rsid w:val="001F1211"/>
    <w:rsid w:val="001F12FC"/>
    <w:rsid w:val="001F1949"/>
    <w:rsid w:val="001F1C6F"/>
    <w:rsid w:val="001F1DCB"/>
    <w:rsid w:val="001F201E"/>
    <w:rsid w:val="001F234D"/>
    <w:rsid w:val="001F2E4D"/>
    <w:rsid w:val="001F32F9"/>
    <w:rsid w:val="001F35A6"/>
    <w:rsid w:val="001F379B"/>
    <w:rsid w:val="001F40F8"/>
    <w:rsid w:val="001F4F65"/>
    <w:rsid w:val="001F4FD2"/>
    <w:rsid w:val="001F5520"/>
    <w:rsid w:val="001F58C8"/>
    <w:rsid w:val="001F58E7"/>
    <w:rsid w:val="001F624D"/>
    <w:rsid w:val="001F6C49"/>
    <w:rsid w:val="001F702D"/>
    <w:rsid w:val="001F730C"/>
    <w:rsid w:val="001F7D9A"/>
    <w:rsid w:val="00200CFB"/>
    <w:rsid w:val="002014E5"/>
    <w:rsid w:val="00202248"/>
    <w:rsid w:val="002022B5"/>
    <w:rsid w:val="00202998"/>
    <w:rsid w:val="00202E18"/>
    <w:rsid w:val="00203274"/>
    <w:rsid w:val="0020370A"/>
    <w:rsid w:val="00204057"/>
    <w:rsid w:val="00204514"/>
    <w:rsid w:val="00204923"/>
    <w:rsid w:val="00204CAC"/>
    <w:rsid w:val="00205A16"/>
    <w:rsid w:val="00206DAE"/>
    <w:rsid w:val="00207077"/>
    <w:rsid w:val="002076C4"/>
    <w:rsid w:val="002077F1"/>
    <w:rsid w:val="002079C6"/>
    <w:rsid w:val="00207AD3"/>
    <w:rsid w:val="00207DF5"/>
    <w:rsid w:val="00207EEA"/>
    <w:rsid w:val="00210D8D"/>
    <w:rsid w:val="002130E5"/>
    <w:rsid w:val="00213BE7"/>
    <w:rsid w:val="00213D62"/>
    <w:rsid w:val="00213DA0"/>
    <w:rsid w:val="00213DBC"/>
    <w:rsid w:val="002140AE"/>
    <w:rsid w:val="002142F1"/>
    <w:rsid w:val="002147BD"/>
    <w:rsid w:val="0021537D"/>
    <w:rsid w:val="0021562B"/>
    <w:rsid w:val="00216097"/>
    <w:rsid w:val="0021643A"/>
    <w:rsid w:val="0021647F"/>
    <w:rsid w:val="00217227"/>
    <w:rsid w:val="00217B54"/>
    <w:rsid w:val="0022041E"/>
    <w:rsid w:val="00220613"/>
    <w:rsid w:val="002215F6"/>
    <w:rsid w:val="00221607"/>
    <w:rsid w:val="002219A6"/>
    <w:rsid w:val="00222F36"/>
    <w:rsid w:val="002239FB"/>
    <w:rsid w:val="002241C3"/>
    <w:rsid w:val="00224580"/>
    <w:rsid w:val="00224755"/>
    <w:rsid w:val="00224857"/>
    <w:rsid w:val="00224FD1"/>
    <w:rsid w:val="00225536"/>
    <w:rsid w:val="002258B0"/>
    <w:rsid w:val="00225A63"/>
    <w:rsid w:val="00225B1F"/>
    <w:rsid w:val="00225B59"/>
    <w:rsid w:val="00226405"/>
    <w:rsid w:val="00226EAC"/>
    <w:rsid w:val="00227503"/>
    <w:rsid w:val="00227CF9"/>
    <w:rsid w:val="00227FB4"/>
    <w:rsid w:val="00230A14"/>
    <w:rsid w:val="00230BF5"/>
    <w:rsid w:val="00231139"/>
    <w:rsid w:val="00231632"/>
    <w:rsid w:val="00231A63"/>
    <w:rsid w:val="00231AF0"/>
    <w:rsid w:val="00232331"/>
    <w:rsid w:val="002338AD"/>
    <w:rsid w:val="00233A0C"/>
    <w:rsid w:val="002343A4"/>
    <w:rsid w:val="00234EEB"/>
    <w:rsid w:val="002359E6"/>
    <w:rsid w:val="00235AA2"/>
    <w:rsid w:val="00235D33"/>
    <w:rsid w:val="00235E24"/>
    <w:rsid w:val="00236213"/>
    <w:rsid w:val="00237269"/>
    <w:rsid w:val="00237663"/>
    <w:rsid w:val="002379A5"/>
    <w:rsid w:val="0024023A"/>
    <w:rsid w:val="00240A0B"/>
    <w:rsid w:val="00241F96"/>
    <w:rsid w:val="0024386F"/>
    <w:rsid w:val="00243EA2"/>
    <w:rsid w:val="00243ECE"/>
    <w:rsid w:val="00244396"/>
    <w:rsid w:val="0024479B"/>
    <w:rsid w:val="00244CEA"/>
    <w:rsid w:val="00245285"/>
    <w:rsid w:val="00247030"/>
    <w:rsid w:val="002473FA"/>
    <w:rsid w:val="0025000B"/>
    <w:rsid w:val="00250520"/>
    <w:rsid w:val="0025068F"/>
    <w:rsid w:val="0025191B"/>
    <w:rsid w:val="00251C9C"/>
    <w:rsid w:val="0025210D"/>
    <w:rsid w:val="002522ED"/>
    <w:rsid w:val="00253D0F"/>
    <w:rsid w:val="00254033"/>
    <w:rsid w:val="002541CD"/>
    <w:rsid w:val="00254421"/>
    <w:rsid w:val="002546D6"/>
    <w:rsid w:val="002553A0"/>
    <w:rsid w:val="0025608D"/>
    <w:rsid w:val="002563BF"/>
    <w:rsid w:val="0025675C"/>
    <w:rsid w:val="00256A87"/>
    <w:rsid w:val="00256FA2"/>
    <w:rsid w:val="002574AF"/>
    <w:rsid w:val="00257536"/>
    <w:rsid w:val="00257749"/>
    <w:rsid w:val="00257BAD"/>
    <w:rsid w:val="00257C3E"/>
    <w:rsid w:val="00257D11"/>
    <w:rsid w:val="00257E7C"/>
    <w:rsid w:val="00261965"/>
    <w:rsid w:val="00261CA1"/>
    <w:rsid w:val="00261EC9"/>
    <w:rsid w:val="002621D1"/>
    <w:rsid w:val="00262852"/>
    <w:rsid w:val="002628FC"/>
    <w:rsid w:val="00263020"/>
    <w:rsid w:val="002637CC"/>
    <w:rsid w:val="002640C5"/>
    <w:rsid w:val="002643F6"/>
    <w:rsid w:val="00264DD0"/>
    <w:rsid w:val="00265226"/>
    <w:rsid w:val="00265769"/>
    <w:rsid w:val="00265AF4"/>
    <w:rsid w:val="00265B9B"/>
    <w:rsid w:val="0026648A"/>
    <w:rsid w:val="00266944"/>
    <w:rsid w:val="0026697A"/>
    <w:rsid w:val="0026755C"/>
    <w:rsid w:val="00267747"/>
    <w:rsid w:val="00270010"/>
    <w:rsid w:val="00270C16"/>
    <w:rsid w:val="00270DAF"/>
    <w:rsid w:val="00270FE4"/>
    <w:rsid w:val="002715DB"/>
    <w:rsid w:val="00271A7A"/>
    <w:rsid w:val="002721E8"/>
    <w:rsid w:val="00272C06"/>
    <w:rsid w:val="00272F7A"/>
    <w:rsid w:val="00273881"/>
    <w:rsid w:val="00273D26"/>
    <w:rsid w:val="002742B9"/>
    <w:rsid w:val="00274A35"/>
    <w:rsid w:val="0027544D"/>
    <w:rsid w:val="00275F3E"/>
    <w:rsid w:val="002762B4"/>
    <w:rsid w:val="00276F1A"/>
    <w:rsid w:val="0027765D"/>
    <w:rsid w:val="00277A4A"/>
    <w:rsid w:val="00277A7C"/>
    <w:rsid w:val="002806E1"/>
    <w:rsid w:val="00281242"/>
    <w:rsid w:val="0028152D"/>
    <w:rsid w:val="00281A28"/>
    <w:rsid w:val="00281B5E"/>
    <w:rsid w:val="0028227A"/>
    <w:rsid w:val="0028302D"/>
    <w:rsid w:val="0028332F"/>
    <w:rsid w:val="00283CFC"/>
    <w:rsid w:val="00283F9F"/>
    <w:rsid w:val="0028473F"/>
    <w:rsid w:val="002848DD"/>
    <w:rsid w:val="002849EC"/>
    <w:rsid w:val="00284C8D"/>
    <w:rsid w:val="002854A6"/>
    <w:rsid w:val="00285573"/>
    <w:rsid w:val="00285E63"/>
    <w:rsid w:val="00286AB9"/>
    <w:rsid w:val="0029051F"/>
    <w:rsid w:val="002906ED"/>
    <w:rsid w:val="002910AD"/>
    <w:rsid w:val="002913E8"/>
    <w:rsid w:val="0029140F"/>
    <w:rsid w:val="00291430"/>
    <w:rsid w:val="0029154D"/>
    <w:rsid w:val="00291594"/>
    <w:rsid w:val="00291858"/>
    <w:rsid w:val="00292C65"/>
    <w:rsid w:val="00292E20"/>
    <w:rsid w:val="00293331"/>
    <w:rsid w:val="00293DDC"/>
    <w:rsid w:val="00294443"/>
    <w:rsid w:val="002944B1"/>
    <w:rsid w:val="0029452A"/>
    <w:rsid w:val="00294B8E"/>
    <w:rsid w:val="002954C4"/>
    <w:rsid w:val="00295806"/>
    <w:rsid w:val="0029582C"/>
    <w:rsid w:val="002958A0"/>
    <w:rsid w:val="00295E45"/>
    <w:rsid w:val="00297079"/>
    <w:rsid w:val="00297646"/>
    <w:rsid w:val="00297EDB"/>
    <w:rsid w:val="002A00CC"/>
    <w:rsid w:val="002A0472"/>
    <w:rsid w:val="002A117F"/>
    <w:rsid w:val="002A1784"/>
    <w:rsid w:val="002A1F0F"/>
    <w:rsid w:val="002A299F"/>
    <w:rsid w:val="002A2E25"/>
    <w:rsid w:val="002A3025"/>
    <w:rsid w:val="002A3632"/>
    <w:rsid w:val="002A43FD"/>
    <w:rsid w:val="002A44F1"/>
    <w:rsid w:val="002A4A82"/>
    <w:rsid w:val="002A556C"/>
    <w:rsid w:val="002A58F6"/>
    <w:rsid w:val="002A5EDA"/>
    <w:rsid w:val="002A602C"/>
    <w:rsid w:val="002A6321"/>
    <w:rsid w:val="002A6DA4"/>
    <w:rsid w:val="002A7D44"/>
    <w:rsid w:val="002B0301"/>
    <w:rsid w:val="002B11DA"/>
    <w:rsid w:val="002B1340"/>
    <w:rsid w:val="002B1831"/>
    <w:rsid w:val="002B193B"/>
    <w:rsid w:val="002B1FE3"/>
    <w:rsid w:val="002B2098"/>
    <w:rsid w:val="002B222C"/>
    <w:rsid w:val="002B27BD"/>
    <w:rsid w:val="002B28CE"/>
    <w:rsid w:val="002B32FC"/>
    <w:rsid w:val="002B39BF"/>
    <w:rsid w:val="002B41DC"/>
    <w:rsid w:val="002B4B7E"/>
    <w:rsid w:val="002B4FC7"/>
    <w:rsid w:val="002B50E3"/>
    <w:rsid w:val="002B5448"/>
    <w:rsid w:val="002B5CCA"/>
    <w:rsid w:val="002B6370"/>
    <w:rsid w:val="002B6C01"/>
    <w:rsid w:val="002B7540"/>
    <w:rsid w:val="002B7750"/>
    <w:rsid w:val="002B7790"/>
    <w:rsid w:val="002B797E"/>
    <w:rsid w:val="002C0205"/>
    <w:rsid w:val="002C0707"/>
    <w:rsid w:val="002C1434"/>
    <w:rsid w:val="002C1803"/>
    <w:rsid w:val="002C1CC5"/>
    <w:rsid w:val="002C37E5"/>
    <w:rsid w:val="002C43B2"/>
    <w:rsid w:val="002C57AC"/>
    <w:rsid w:val="002C5892"/>
    <w:rsid w:val="002C5AAF"/>
    <w:rsid w:val="002C5F75"/>
    <w:rsid w:val="002C60C3"/>
    <w:rsid w:val="002C7C6C"/>
    <w:rsid w:val="002D0AD4"/>
    <w:rsid w:val="002D1509"/>
    <w:rsid w:val="002D18A7"/>
    <w:rsid w:val="002D1AD7"/>
    <w:rsid w:val="002D1F9C"/>
    <w:rsid w:val="002D2061"/>
    <w:rsid w:val="002D306F"/>
    <w:rsid w:val="002D3B9D"/>
    <w:rsid w:val="002D4411"/>
    <w:rsid w:val="002D4BC3"/>
    <w:rsid w:val="002D4D4C"/>
    <w:rsid w:val="002D4DE6"/>
    <w:rsid w:val="002D5E68"/>
    <w:rsid w:val="002D5FD5"/>
    <w:rsid w:val="002D6112"/>
    <w:rsid w:val="002D6758"/>
    <w:rsid w:val="002D71BB"/>
    <w:rsid w:val="002D7BAD"/>
    <w:rsid w:val="002E04EF"/>
    <w:rsid w:val="002E058E"/>
    <w:rsid w:val="002E0C97"/>
    <w:rsid w:val="002E0D15"/>
    <w:rsid w:val="002E0EBF"/>
    <w:rsid w:val="002E191F"/>
    <w:rsid w:val="002E198D"/>
    <w:rsid w:val="002E24EA"/>
    <w:rsid w:val="002E306A"/>
    <w:rsid w:val="002E3313"/>
    <w:rsid w:val="002E38B3"/>
    <w:rsid w:val="002E3A5C"/>
    <w:rsid w:val="002E3BDE"/>
    <w:rsid w:val="002E3D25"/>
    <w:rsid w:val="002E3F91"/>
    <w:rsid w:val="002E4AC5"/>
    <w:rsid w:val="002E5CCE"/>
    <w:rsid w:val="002E5E1B"/>
    <w:rsid w:val="002E6B7F"/>
    <w:rsid w:val="002F04D2"/>
    <w:rsid w:val="002F092F"/>
    <w:rsid w:val="002F0CE2"/>
    <w:rsid w:val="002F1396"/>
    <w:rsid w:val="002F1463"/>
    <w:rsid w:val="002F1936"/>
    <w:rsid w:val="002F2038"/>
    <w:rsid w:val="002F2A14"/>
    <w:rsid w:val="002F317F"/>
    <w:rsid w:val="002F3C6B"/>
    <w:rsid w:val="002F3D08"/>
    <w:rsid w:val="002F55C4"/>
    <w:rsid w:val="002F58FC"/>
    <w:rsid w:val="002F59F6"/>
    <w:rsid w:val="002F5B2D"/>
    <w:rsid w:val="002F62B0"/>
    <w:rsid w:val="002F6749"/>
    <w:rsid w:val="002F6A49"/>
    <w:rsid w:val="002F6B14"/>
    <w:rsid w:val="002F6D26"/>
    <w:rsid w:val="002F7BF9"/>
    <w:rsid w:val="003006FD"/>
    <w:rsid w:val="00301174"/>
    <w:rsid w:val="00301244"/>
    <w:rsid w:val="0030129C"/>
    <w:rsid w:val="00301940"/>
    <w:rsid w:val="00301975"/>
    <w:rsid w:val="003023AF"/>
    <w:rsid w:val="00302858"/>
    <w:rsid w:val="00302C8F"/>
    <w:rsid w:val="00303FCA"/>
    <w:rsid w:val="003040DD"/>
    <w:rsid w:val="003051A0"/>
    <w:rsid w:val="00305255"/>
    <w:rsid w:val="00305430"/>
    <w:rsid w:val="00305C6C"/>
    <w:rsid w:val="00306D8F"/>
    <w:rsid w:val="00306F2F"/>
    <w:rsid w:val="003075BD"/>
    <w:rsid w:val="00310C5D"/>
    <w:rsid w:val="00311009"/>
    <w:rsid w:val="00312030"/>
    <w:rsid w:val="0031232E"/>
    <w:rsid w:val="003124DA"/>
    <w:rsid w:val="00312A72"/>
    <w:rsid w:val="00312D9B"/>
    <w:rsid w:val="0031348A"/>
    <w:rsid w:val="003138C9"/>
    <w:rsid w:val="00313A39"/>
    <w:rsid w:val="00314973"/>
    <w:rsid w:val="00315716"/>
    <w:rsid w:val="00315814"/>
    <w:rsid w:val="00315A02"/>
    <w:rsid w:val="00315C4C"/>
    <w:rsid w:val="00316154"/>
    <w:rsid w:val="00316866"/>
    <w:rsid w:val="00317244"/>
    <w:rsid w:val="003172AC"/>
    <w:rsid w:val="00317438"/>
    <w:rsid w:val="00317F18"/>
    <w:rsid w:val="00320139"/>
    <w:rsid w:val="00321E3E"/>
    <w:rsid w:val="00321E64"/>
    <w:rsid w:val="00321EC0"/>
    <w:rsid w:val="0032217C"/>
    <w:rsid w:val="00322321"/>
    <w:rsid w:val="0032340E"/>
    <w:rsid w:val="00323925"/>
    <w:rsid w:val="00324148"/>
    <w:rsid w:val="00324A2F"/>
    <w:rsid w:val="003258F8"/>
    <w:rsid w:val="00325FD8"/>
    <w:rsid w:val="003263BA"/>
    <w:rsid w:val="00326AC5"/>
    <w:rsid w:val="00326D31"/>
    <w:rsid w:val="00326E8E"/>
    <w:rsid w:val="0032757D"/>
    <w:rsid w:val="003279CA"/>
    <w:rsid w:val="00327B38"/>
    <w:rsid w:val="003301A0"/>
    <w:rsid w:val="003302AC"/>
    <w:rsid w:val="00330D0A"/>
    <w:rsid w:val="00332816"/>
    <w:rsid w:val="0033388A"/>
    <w:rsid w:val="0033423E"/>
    <w:rsid w:val="003342CA"/>
    <w:rsid w:val="0033447F"/>
    <w:rsid w:val="0033699D"/>
    <w:rsid w:val="003378CF"/>
    <w:rsid w:val="00337ECF"/>
    <w:rsid w:val="00340C4B"/>
    <w:rsid w:val="0034113C"/>
    <w:rsid w:val="00341212"/>
    <w:rsid w:val="00341ADC"/>
    <w:rsid w:val="0034247F"/>
    <w:rsid w:val="00342587"/>
    <w:rsid w:val="00342962"/>
    <w:rsid w:val="00342B4A"/>
    <w:rsid w:val="00343076"/>
    <w:rsid w:val="0034346B"/>
    <w:rsid w:val="0034369B"/>
    <w:rsid w:val="00344145"/>
    <w:rsid w:val="00344BB6"/>
    <w:rsid w:val="00344ECE"/>
    <w:rsid w:val="00345006"/>
    <w:rsid w:val="0034591F"/>
    <w:rsid w:val="00346205"/>
    <w:rsid w:val="003466EB"/>
    <w:rsid w:val="00347835"/>
    <w:rsid w:val="0035064A"/>
    <w:rsid w:val="00350E74"/>
    <w:rsid w:val="00351FE7"/>
    <w:rsid w:val="003521F1"/>
    <w:rsid w:val="00352515"/>
    <w:rsid w:val="00352B58"/>
    <w:rsid w:val="003530BA"/>
    <w:rsid w:val="00353548"/>
    <w:rsid w:val="003537A0"/>
    <w:rsid w:val="00353806"/>
    <w:rsid w:val="00353CA6"/>
    <w:rsid w:val="00355D0A"/>
    <w:rsid w:val="003560A2"/>
    <w:rsid w:val="003563C6"/>
    <w:rsid w:val="00357532"/>
    <w:rsid w:val="00357F3F"/>
    <w:rsid w:val="003606E8"/>
    <w:rsid w:val="00361C2B"/>
    <w:rsid w:val="003629A2"/>
    <w:rsid w:val="003629E1"/>
    <w:rsid w:val="003636AF"/>
    <w:rsid w:val="0036372E"/>
    <w:rsid w:val="00363882"/>
    <w:rsid w:val="00364C0A"/>
    <w:rsid w:val="003653E6"/>
    <w:rsid w:val="003655FA"/>
    <w:rsid w:val="00365918"/>
    <w:rsid w:val="00365F37"/>
    <w:rsid w:val="00366F9B"/>
    <w:rsid w:val="00367548"/>
    <w:rsid w:val="003679C7"/>
    <w:rsid w:val="00367E22"/>
    <w:rsid w:val="003701C4"/>
    <w:rsid w:val="003702CB"/>
    <w:rsid w:val="003703C2"/>
    <w:rsid w:val="003706FB"/>
    <w:rsid w:val="00370BDA"/>
    <w:rsid w:val="00370EFE"/>
    <w:rsid w:val="00370F9A"/>
    <w:rsid w:val="00370FBB"/>
    <w:rsid w:val="0037131C"/>
    <w:rsid w:val="003714DF"/>
    <w:rsid w:val="003716E3"/>
    <w:rsid w:val="00371D6B"/>
    <w:rsid w:val="003723B5"/>
    <w:rsid w:val="0037252A"/>
    <w:rsid w:val="00372666"/>
    <w:rsid w:val="00372AF4"/>
    <w:rsid w:val="00372BF1"/>
    <w:rsid w:val="00373034"/>
    <w:rsid w:val="003731CD"/>
    <w:rsid w:val="0037355C"/>
    <w:rsid w:val="00373B68"/>
    <w:rsid w:val="00374279"/>
    <w:rsid w:val="0037492C"/>
    <w:rsid w:val="00375197"/>
    <w:rsid w:val="00375390"/>
    <w:rsid w:val="00375CC3"/>
    <w:rsid w:val="00376506"/>
    <w:rsid w:val="00376631"/>
    <w:rsid w:val="00377736"/>
    <w:rsid w:val="0037788F"/>
    <w:rsid w:val="003778BE"/>
    <w:rsid w:val="00377E34"/>
    <w:rsid w:val="00377E52"/>
    <w:rsid w:val="0038053E"/>
    <w:rsid w:val="003808AA"/>
    <w:rsid w:val="00380BC1"/>
    <w:rsid w:val="00381CCD"/>
    <w:rsid w:val="003823EA"/>
    <w:rsid w:val="003828A8"/>
    <w:rsid w:val="00382F5B"/>
    <w:rsid w:val="0038331E"/>
    <w:rsid w:val="0038346D"/>
    <w:rsid w:val="00383FA3"/>
    <w:rsid w:val="0038438E"/>
    <w:rsid w:val="003843D9"/>
    <w:rsid w:val="003846E5"/>
    <w:rsid w:val="00384B34"/>
    <w:rsid w:val="00385848"/>
    <w:rsid w:val="00385B78"/>
    <w:rsid w:val="00385C7F"/>
    <w:rsid w:val="00385E94"/>
    <w:rsid w:val="00386A39"/>
    <w:rsid w:val="00390795"/>
    <w:rsid w:val="0039120D"/>
    <w:rsid w:val="0039179D"/>
    <w:rsid w:val="00391C6F"/>
    <w:rsid w:val="00391E3F"/>
    <w:rsid w:val="00392637"/>
    <w:rsid w:val="00392CA1"/>
    <w:rsid w:val="0039331E"/>
    <w:rsid w:val="003935B9"/>
    <w:rsid w:val="00393638"/>
    <w:rsid w:val="00394030"/>
    <w:rsid w:val="003955D7"/>
    <w:rsid w:val="00395C2D"/>
    <w:rsid w:val="003962D9"/>
    <w:rsid w:val="003962F7"/>
    <w:rsid w:val="003963FF"/>
    <w:rsid w:val="0039675F"/>
    <w:rsid w:val="00396D6C"/>
    <w:rsid w:val="00396EFC"/>
    <w:rsid w:val="003A00BF"/>
    <w:rsid w:val="003A01E1"/>
    <w:rsid w:val="003A0431"/>
    <w:rsid w:val="003A060D"/>
    <w:rsid w:val="003A0A35"/>
    <w:rsid w:val="003A160F"/>
    <w:rsid w:val="003A1FA4"/>
    <w:rsid w:val="003A2721"/>
    <w:rsid w:val="003A2DFA"/>
    <w:rsid w:val="003A319A"/>
    <w:rsid w:val="003A33D9"/>
    <w:rsid w:val="003A38A6"/>
    <w:rsid w:val="003A3DEF"/>
    <w:rsid w:val="003A3E32"/>
    <w:rsid w:val="003A4E0F"/>
    <w:rsid w:val="003A550F"/>
    <w:rsid w:val="003A5513"/>
    <w:rsid w:val="003A62DE"/>
    <w:rsid w:val="003A659A"/>
    <w:rsid w:val="003A69DA"/>
    <w:rsid w:val="003A7134"/>
    <w:rsid w:val="003A7162"/>
    <w:rsid w:val="003A7E46"/>
    <w:rsid w:val="003B000B"/>
    <w:rsid w:val="003B0342"/>
    <w:rsid w:val="003B06D2"/>
    <w:rsid w:val="003B0B25"/>
    <w:rsid w:val="003B1082"/>
    <w:rsid w:val="003B120B"/>
    <w:rsid w:val="003B1385"/>
    <w:rsid w:val="003B21C9"/>
    <w:rsid w:val="003B22C8"/>
    <w:rsid w:val="003B2917"/>
    <w:rsid w:val="003B2B63"/>
    <w:rsid w:val="003B307A"/>
    <w:rsid w:val="003B664F"/>
    <w:rsid w:val="003B6D91"/>
    <w:rsid w:val="003B70AF"/>
    <w:rsid w:val="003B7294"/>
    <w:rsid w:val="003B7487"/>
    <w:rsid w:val="003B7A62"/>
    <w:rsid w:val="003B7D0A"/>
    <w:rsid w:val="003B7F56"/>
    <w:rsid w:val="003C0016"/>
    <w:rsid w:val="003C0612"/>
    <w:rsid w:val="003C0E21"/>
    <w:rsid w:val="003C1B9A"/>
    <w:rsid w:val="003C23A2"/>
    <w:rsid w:val="003C2732"/>
    <w:rsid w:val="003C3EAD"/>
    <w:rsid w:val="003C43AE"/>
    <w:rsid w:val="003C4725"/>
    <w:rsid w:val="003C4862"/>
    <w:rsid w:val="003C48CF"/>
    <w:rsid w:val="003C4A74"/>
    <w:rsid w:val="003C4D09"/>
    <w:rsid w:val="003C4EF7"/>
    <w:rsid w:val="003C502A"/>
    <w:rsid w:val="003C57E1"/>
    <w:rsid w:val="003C7141"/>
    <w:rsid w:val="003C72A4"/>
    <w:rsid w:val="003C746D"/>
    <w:rsid w:val="003C75C3"/>
    <w:rsid w:val="003C7B03"/>
    <w:rsid w:val="003C7BE4"/>
    <w:rsid w:val="003D019C"/>
    <w:rsid w:val="003D0FAE"/>
    <w:rsid w:val="003D118B"/>
    <w:rsid w:val="003D133D"/>
    <w:rsid w:val="003D1428"/>
    <w:rsid w:val="003D1E41"/>
    <w:rsid w:val="003D2AF5"/>
    <w:rsid w:val="003D2C7F"/>
    <w:rsid w:val="003D30CD"/>
    <w:rsid w:val="003D3810"/>
    <w:rsid w:val="003D3A4C"/>
    <w:rsid w:val="003D3CA3"/>
    <w:rsid w:val="003D3D0C"/>
    <w:rsid w:val="003D4893"/>
    <w:rsid w:val="003D49EE"/>
    <w:rsid w:val="003D4BEF"/>
    <w:rsid w:val="003D4D96"/>
    <w:rsid w:val="003D4E0D"/>
    <w:rsid w:val="003D59BC"/>
    <w:rsid w:val="003D5C71"/>
    <w:rsid w:val="003D5DDD"/>
    <w:rsid w:val="003D6A86"/>
    <w:rsid w:val="003D6F8E"/>
    <w:rsid w:val="003D702C"/>
    <w:rsid w:val="003D70BF"/>
    <w:rsid w:val="003D72EB"/>
    <w:rsid w:val="003E006A"/>
    <w:rsid w:val="003E046E"/>
    <w:rsid w:val="003E0728"/>
    <w:rsid w:val="003E0C8D"/>
    <w:rsid w:val="003E1DC7"/>
    <w:rsid w:val="003E1EAD"/>
    <w:rsid w:val="003E1FB8"/>
    <w:rsid w:val="003E2F5D"/>
    <w:rsid w:val="003E3D4C"/>
    <w:rsid w:val="003E4588"/>
    <w:rsid w:val="003E4713"/>
    <w:rsid w:val="003E511B"/>
    <w:rsid w:val="003E54DD"/>
    <w:rsid w:val="003E55C8"/>
    <w:rsid w:val="003E5857"/>
    <w:rsid w:val="003E5D37"/>
    <w:rsid w:val="003E6AC9"/>
    <w:rsid w:val="003E6B40"/>
    <w:rsid w:val="003E78C3"/>
    <w:rsid w:val="003F01BF"/>
    <w:rsid w:val="003F0216"/>
    <w:rsid w:val="003F02F5"/>
    <w:rsid w:val="003F049D"/>
    <w:rsid w:val="003F12B2"/>
    <w:rsid w:val="003F12B9"/>
    <w:rsid w:val="003F1356"/>
    <w:rsid w:val="003F2110"/>
    <w:rsid w:val="003F2E07"/>
    <w:rsid w:val="003F2FF9"/>
    <w:rsid w:val="003F3C75"/>
    <w:rsid w:val="003F41AB"/>
    <w:rsid w:val="003F42AF"/>
    <w:rsid w:val="003F50E3"/>
    <w:rsid w:val="003F5266"/>
    <w:rsid w:val="003F54C6"/>
    <w:rsid w:val="003F565F"/>
    <w:rsid w:val="003F61F5"/>
    <w:rsid w:val="003F6778"/>
    <w:rsid w:val="003F739D"/>
    <w:rsid w:val="003F75FE"/>
    <w:rsid w:val="003F791D"/>
    <w:rsid w:val="003F7C98"/>
    <w:rsid w:val="003F7E1D"/>
    <w:rsid w:val="00400B60"/>
    <w:rsid w:val="0040166C"/>
    <w:rsid w:val="00401735"/>
    <w:rsid w:val="00402271"/>
    <w:rsid w:val="004030AF"/>
    <w:rsid w:val="00403CF8"/>
    <w:rsid w:val="00405278"/>
    <w:rsid w:val="00405AA3"/>
    <w:rsid w:val="00405BFD"/>
    <w:rsid w:val="004060EB"/>
    <w:rsid w:val="0040620F"/>
    <w:rsid w:val="004068D3"/>
    <w:rsid w:val="00406BDF"/>
    <w:rsid w:val="00407B27"/>
    <w:rsid w:val="0041166F"/>
    <w:rsid w:val="004125DC"/>
    <w:rsid w:val="00412CB4"/>
    <w:rsid w:val="00412D1F"/>
    <w:rsid w:val="004134C9"/>
    <w:rsid w:val="00413DCC"/>
    <w:rsid w:val="00414A2D"/>
    <w:rsid w:val="00414A50"/>
    <w:rsid w:val="00414CC1"/>
    <w:rsid w:val="004150E3"/>
    <w:rsid w:val="0041542B"/>
    <w:rsid w:val="004154BB"/>
    <w:rsid w:val="004157BA"/>
    <w:rsid w:val="00415852"/>
    <w:rsid w:val="0041635E"/>
    <w:rsid w:val="00416FF9"/>
    <w:rsid w:val="00417A31"/>
    <w:rsid w:val="0042099B"/>
    <w:rsid w:val="00421915"/>
    <w:rsid w:val="00421C0B"/>
    <w:rsid w:val="00422FB3"/>
    <w:rsid w:val="00423121"/>
    <w:rsid w:val="00423E06"/>
    <w:rsid w:val="00424505"/>
    <w:rsid w:val="00424BDB"/>
    <w:rsid w:val="00425328"/>
    <w:rsid w:val="004262C0"/>
    <w:rsid w:val="004265E2"/>
    <w:rsid w:val="004267BA"/>
    <w:rsid w:val="00427157"/>
    <w:rsid w:val="00427412"/>
    <w:rsid w:val="004274CF"/>
    <w:rsid w:val="0042765C"/>
    <w:rsid w:val="00427C00"/>
    <w:rsid w:val="00427C30"/>
    <w:rsid w:val="00427D42"/>
    <w:rsid w:val="00427E11"/>
    <w:rsid w:val="00431190"/>
    <w:rsid w:val="0043156C"/>
    <w:rsid w:val="00431709"/>
    <w:rsid w:val="00431791"/>
    <w:rsid w:val="004325CF"/>
    <w:rsid w:val="00432647"/>
    <w:rsid w:val="00432BDC"/>
    <w:rsid w:val="00432D00"/>
    <w:rsid w:val="00433147"/>
    <w:rsid w:val="004332C4"/>
    <w:rsid w:val="00433512"/>
    <w:rsid w:val="00433617"/>
    <w:rsid w:val="00433ACA"/>
    <w:rsid w:val="00433EB9"/>
    <w:rsid w:val="004343F3"/>
    <w:rsid w:val="00434B2D"/>
    <w:rsid w:val="00435967"/>
    <w:rsid w:val="00435CE3"/>
    <w:rsid w:val="00435EAB"/>
    <w:rsid w:val="00436B6D"/>
    <w:rsid w:val="00436E2B"/>
    <w:rsid w:val="00436EF7"/>
    <w:rsid w:val="00436F51"/>
    <w:rsid w:val="00437919"/>
    <w:rsid w:val="00437AE3"/>
    <w:rsid w:val="00437D39"/>
    <w:rsid w:val="00437D4F"/>
    <w:rsid w:val="004401A3"/>
    <w:rsid w:val="004407D8"/>
    <w:rsid w:val="00440B65"/>
    <w:rsid w:val="004415BC"/>
    <w:rsid w:val="00441DFA"/>
    <w:rsid w:val="004423E8"/>
    <w:rsid w:val="004427B3"/>
    <w:rsid w:val="00442C86"/>
    <w:rsid w:val="00442D6C"/>
    <w:rsid w:val="00442F30"/>
    <w:rsid w:val="00443B8A"/>
    <w:rsid w:val="00443C06"/>
    <w:rsid w:val="0044428C"/>
    <w:rsid w:val="004445CD"/>
    <w:rsid w:val="00444AE4"/>
    <w:rsid w:val="00444FFC"/>
    <w:rsid w:val="00445641"/>
    <w:rsid w:val="00445D04"/>
    <w:rsid w:val="004465EF"/>
    <w:rsid w:val="00447E1E"/>
    <w:rsid w:val="00450EB0"/>
    <w:rsid w:val="00451135"/>
    <w:rsid w:val="004511B5"/>
    <w:rsid w:val="00452B35"/>
    <w:rsid w:val="00452B43"/>
    <w:rsid w:val="00452E8A"/>
    <w:rsid w:val="00453A4B"/>
    <w:rsid w:val="00454A9A"/>
    <w:rsid w:val="00454B27"/>
    <w:rsid w:val="004551AD"/>
    <w:rsid w:val="004555F4"/>
    <w:rsid w:val="0045583B"/>
    <w:rsid w:val="00455A0C"/>
    <w:rsid w:val="00455AF3"/>
    <w:rsid w:val="00455E15"/>
    <w:rsid w:val="00455F44"/>
    <w:rsid w:val="00456235"/>
    <w:rsid w:val="00456DAC"/>
    <w:rsid w:val="00457328"/>
    <w:rsid w:val="004575B3"/>
    <w:rsid w:val="004575E5"/>
    <w:rsid w:val="00457C6B"/>
    <w:rsid w:val="0046003D"/>
    <w:rsid w:val="004622FF"/>
    <w:rsid w:val="00462339"/>
    <w:rsid w:val="0046256E"/>
    <w:rsid w:val="0046264C"/>
    <w:rsid w:val="004627EA"/>
    <w:rsid w:val="0046323D"/>
    <w:rsid w:val="004633EB"/>
    <w:rsid w:val="0046492D"/>
    <w:rsid w:val="00464A88"/>
    <w:rsid w:val="00464AF6"/>
    <w:rsid w:val="004651FF"/>
    <w:rsid w:val="00467279"/>
    <w:rsid w:val="00467EE9"/>
    <w:rsid w:val="00470B59"/>
    <w:rsid w:val="00470FBD"/>
    <w:rsid w:val="00471641"/>
    <w:rsid w:val="00471922"/>
    <w:rsid w:val="00471AB9"/>
    <w:rsid w:val="00471CAA"/>
    <w:rsid w:val="00472269"/>
    <w:rsid w:val="00472369"/>
    <w:rsid w:val="0047271F"/>
    <w:rsid w:val="00472C52"/>
    <w:rsid w:val="004731E4"/>
    <w:rsid w:val="00473210"/>
    <w:rsid w:val="004732A9"/>
    <w:rsid w:val="00473652"/>
    <w:rsid w:val="0047400E"/>
    <w:rsid w:val="00474263"/>
    <w:rsid w:val="00474693"/>
    <w:rsid w:val="0047485E"/>
    <w:rsid w:val="00475D43"/>
    <w:rsid w:val="00475EA3"/>
    <w:rsid w:val="004763CE"/>
    <w:rsid w:val="00476BBB"/>
    <w:rsid w:val="00476C84"/>
    <w:rsid w:val="00476F8C"/>
    <w:rsid w:val="0047706D"/>
    <w:rsid w:val="004770A9"/>
    <w:rsid w:val="00477543"/>
    <w:rsid w:val="004807BC"/>
    <w:rsid w:val="00480860"/>
    <w:rsid w:val="004812D5"/>
    <w:rsid w:val="00481592"/>
    <w:rsid w:val="00481AD3"/>
    <w:rsid w:val="00482C2D"/>
    <w:rsid w:val="004837F6"/>
    <w:rsid w:val="0048396A"/>
    <w:rsid w:val="004846DD"/>
    <w:rsid w:val="00484866"/>
    <w:rsid w:val="00484A98"/>
    <w:rsid w:val="00484EAE"/>
    <w:rsid w:val="00485178"/>
    <w:rsid w:val="00485542"/>
    <w:rsid w:val="00485C54"/>
    <w:rsid w:val="004861C0"/>
    <w:rsid w:val="0048657D"/>
    <w:rsid w:val="00486983"/>
    <w:rsid w:val="00486A67"/>
    <w:rsid w:val="00486EAB"/>
    <w:rsid w:val="00487394"/>
    <w:rsid w:val="004875D0"/>
    <w:rsid w:val="00487A53"/>
    <w:rsid w:val="004906C3"/>
    <w:rsid w:val="00490ABB"/>
    <w:rsid w:val="00490B6F"/>
    <w:rsid w:val="0049281A"/>
    <w:rsid w:val="00493019"/>
    <w:rsid w:val="00493D7E"/>
    <w:rsid w:val="0049405E"/>
    <w:rsid w:val="00494480"/>
    <w:rsid w:val="004948B6"/>
    <w:rsid w:val="00494ED3"/>
    <w:rsid w:val="004955CC"/>
    <w:rsid w:val="00496CD5"/>
    <w:rsid w:val="00496D93"/>
    <w:rsid w:val="00497849"/>
    <w:rsid w:val="0049797B"/>
    <w:rsid w:val="004A1EBA"/>
    <w:rsid w:val="004A27BE"/>
    <w:rsid w:val="004A2FA1"/>
    <w:rsid w:val="004A32E3"/>
    <w:rsid w:val="004A3B17"/>
    <w:rsid w:val="004A4335"/>
    <w:rsid w:val="004A451A"/>
    <w:rsid w:val="004A4A64"/>
    <w:rsid w:val="004A506A"/>
    <w:rsid w:val="004A5128"/>
    <w:rsid w:val="004A54EC"/>
    <w:rsid w:val="004A6437"/>
    <w:rsid w:val="004A6741"/>
    <w:rsid w:val="004A6ADC"/>
    <w:rsid w:val="004A6B3B"/>
    <w:rsid w:val="004A6BA5"/>
    <w:rsid w:val="004A6FCA"/>
    <w:rsid w:val="004A7D49"/>
    <w:rsid w:val="004B02C0"/>
    <w:rsid w:val="004B0B70"/>
    <w:rsid w:val="004B0CC2"/>
    <w:rsid w:val="004B1066"/>
    <w:rsid w:val="004B1282"/>
    <w:rsid w:val="004B184B"/>
    <w:rsid w:val="004B1B8C"/>
    <w:rsid w:val="004B25C1"/>
    <w:rsid w:val="004B26ED"/>
    <w:rsid w:val="004B2A48"/>
    <w:rsid w:val="004B2BE4"/>
    <w:rsid w:val="004B2EA0"/>
    <w:rsid w:val="004B3661"/>
    <w:rsid w:val="004B3891"/>
    <w:rsid w:val="004B3AC8"/>
    <w:rsid w:val="004B4F61"/>
    <w:rsid w:val="004B5164"/>
    <w:rsid w:val="004B5613"/>
    <w:rsid w:val="004B580A"/>
    <w:rsid w:val="004B5AA9"/>
    <w:rsid w:val="004B607D"/>
    <w:rsid w:val="004B617E"/>
    <w:rsid w:val="004B675E"/>
    <w:rsid w:val="004B6AB1"/>
    <w:rsid w:val="004B6B25"/>
    <w:rsid w:val="004B74E4"/>
    <w:rsid w:val="004B7613"/>
    <w:rsid w:val="004C057B"/>
    <w:rsid w:val="004C082B"/>
    <w:rsid w:val="004C09F2"/>
    <w:rsid w:val="004C0AC8"/>
    <w:rsid w:val="004C0DDE"/>
    <w:rsid w:val="004C1BCB"/>
    <w:rsid w:val="004C2753"/>
    <w:rsid w:val="004C2946"/>
    <w:rsid w:val="004C328B"/>
    <w:rsid w:val="004C3355"/>
    <w:rsid w:val="004C44BA"/>
    <w:rsid w:val="004C4544"/>
    <w:rsid w:val="004C4989"/>
    <w:rsid w:val="004C4EEE"/>
    <w:rsid w:val="004C549A"/>
    <w:rsid w:val="004C5624"/>
    <w:rsid w:val="004C5C33"/>
    <w:rsid w:val="004C5E42"/>
    <w:rsid w:val="004C6113"/>
    <w:rsid w:val="004C6296"/>
    <w:rsid w:val="004C733B"/>
    <w:rsid w:val="004C73A6"/>
    <w:rsid w:val="004C7950"/>
    <w:rsid w:val="004C7CB9"/>
    <w:rsid w:val="004D028D"/>
    <w:rsid w:val="004D0E67"/>
    <w:rsid w:val="004D1CA1"/>
    <w:rsid w:val="004D205A"/>
    <w:rsid w:val="004D2A16"/>
    <w:rsid w:val="004D2C76"/>
    <w:rsid w:val="004D2D25"/>
    <w:rsid w:val="004D340C"/>
    <w:rsid w:val="004D3702"/>
    <w:rsid w:val="004D3E72"/>
    <w:rsid w:val="004D404B"/>
    <w:rsid w:val="004D45DE"/>
    <w:rsid w:val="004D4979"/>
    <w:rsid w:val="004D4BCE"/>
    <w:rsid w:val="004D4BD5"/>
    <w:rsid w:val="004D4DA1"/>
    <w:rsid w:val="004D5792"/>
    <w:rsid w:val="004D5EBC"/>
    <w:rsid w:val="004D612A"/>
    <w:rsid w:val="004D630C"/>
    <w:rsid w:val="004D6345"/>
    <w:rsid w:val="004D686E"/>
    <w:rsid w:val="004D7BE3"/>
    <w:rsid w:val="004E010B"/>
    <w:rsid w:val="004E02EE"/>
    <w:rsid w:val="004E08E8"/>
    <w:rsid w:val="004E09C2"/>
    <w:rsid w:val="004E0B43"/>
    <w:rsid w:val="004E12D1"/>
    <w:rsid w:val="004E14F4"/>
    <w:rsid w:val="004E190D"/>
    <w:rsid w:val="004E1CB9"/>
    <w:rsid w:val="004E1DC2"/>
    <w:rsid w:val="004E2649"/>
    <w:rsid w:val="004E364D"/>
    <w:rsid w:val="004E3EFB"/>
    <w:rsid w:val="004E40FB"/>
    <w:rsid w:val="004E4170"/>
    <w:rsid w:val="004E45E6"/>
    <w:rsid w:val="004E4A20"/>
    <w:rsid w:val="004E51BA"/>
    <w:rsid w:val="004E590B"/>
    <w:rsid w:val="004E5CC9"/>
    <w:rsid w:val="004E60EA"/>
    <w:rsid w:val="004E6817"/>
    <w:rsid w:val="004E79FA"/>
    <w:rsid w:val="004F0C4C"/>
    <w:rsid w:val="004F0F70"/>
    <w:rsid w:val="004F17DC"/>
    <w:rsid w:val="004F1E83"/>
    <w:rsid w:val="004F24EB"/>
    <w:rsid w:val="004F2EF7"/>
    <w:rsid w:val="004F3103"/>
    <w:rsid w:val="004F35D1"/>
    <w:rsid w:val="004F3691"/>
    <w:rsid w:val="004F41BF"/>
    <w:rsid w:val="004F41CE"/>
    <w:rsid w:val="004F4397"/>
    <w:rsid w:val="004F43AE"/>
    <w:rsid w:val="004F44FB"/>
    <w:rsid w:val="004F46BF"/>
    <w:rsid w:val="004F4752"/>
    <w:rsid w:val="004F5082"/>
    <w:rsid w:val="004F545C"/>
    <w:rsid w:val="004F5528"/>
    <w:rsid w:val="004F572B"/>
    <w:rsid w:val="004F577D"/>
    <w:rsid w:val="004F591B"/>
    <w:rsid w:val="004F5D0A"/>
    <w:rsid w:val="004F774B"/>
    <w:rsid w:val="005009AE"/>
    <w:rsid w:val="005012B9"/>
    <w:rsid w:val="00501E0E"/>
    <w:rsid w:val="00501FF2"/>
    <w:rsid w:val="00502737"/>
    <w:rsid w:val="00502E1F"/>
    <w:rsid w:val="005033CC"/>
    <w:rsid w:val="005036D1"/>
    <w:rsid w:val="00503881"/>
    <w:rsid w:val="0050393E"/>
    <w:rsid w:val="00503E7F"/>
    <w:rsid w:val="00504714"/>
    <w:rsid w:val="00504760"/>
    <w:rsid w:val="00504DD6"/>
    <w:rsid w:val="00505014"/>
    <w:rsid w:val="005053E2"/>
    <w:rsid w:val="00505AF6"/>
    <w:rsid w:val="005066C6"/>
    <w:rsid w:val="00506FC9"/>
    <w:rsid w:val="005077F8"/>
    <w:rsid w:val="00510419"/>
    <w:rsid w:val="0051078A"/>
    <w:rsid w:val="00510AC6"/>
    <w:rsid w:val="00510E08"/>
    <w:rsid w:val="0051113A"/>
    <w:rsid w:val="00511432"/>
    <w:rsid w:val="00512DB2"/>
    <w:rsid w:val="00512F18"/>
    <w:rsid w:val="00513A52"/>
    <w:rsid w:val="0051494D"/>
    <w:rsid w:val="0051555E"/>
    <w:rsid w:val="0051647E"/>
    <w:rsid w:val="00516FED"/>
    <w:rsid w:val="00517043"/>
    <w:rsid w:val="005206FC"/>
    <w:rsid w:val="00520AEA"/>
    <w:rsid w:val="00520D7E"/>
    <w:rsid w:val="00520D9C"/>
    <w:rsid w:val="00521211"/>
    <w:rsid w:val="00521ECA"/>
    <w:rsid w:val="00522210"/>
    <w:rsid w:val="005228AD"/>
    <w:rsid w:val="00522ECE"/>
    <w:rsid w:val="0052398A"/>
    <w:rsid w:val="00524586"/>
    <w:rsid w:val="00524B56"/>
    <w:rsid w:val="00525248"/>
    <w:rsid w:val="0052544D"/>
    <w:rsid w:val="00525B7B"/>
    <w:rsid w:val="0052653D"/>
    <w:rsid w:val="00526B78"/>
    <w:rsid w:val="005275BA"/>
    <w:rsid w:val="00527643"/>
    <w:rsid w:val="005304A3"/>
    <w:rsid w:val="0053144D"/>
    <w:rsid w:val="00531869"/>
    <w:rsid w:val="00531D12"/>
    <w:rsid w:val="00532EED"/>
    <w:rsid w:val="0053306F"/>
    <w:rsid w:val="0053319E"/>
    <w:rsid w:val="0053366F"/>
    <w:rsid w:val="005338C3"/>
    <w:rsid w:val="00533997"/>
    <w:rsid w:val="005344FA"/>
    <w:rsid w:val="00534E84"/>
    <w:rsid w:val="005369A6"/>
    <w:rsid w:val="00537530"/>
    <w:rsid w:val="0053767E"/>
    <w:rsid w:val="00540150"/>
    <w:rsid w:val="00540770"/>
    <w:rsid w:val="0054087E"/>
    <w:rsid w:val="00540A5C"/>
    <w:rsid w:val="00540E87"/>
    <w:rsid w:val="00541074"/>
    <w:rsid w:val="00541947"/>
    <w:rsid w:val="00541A54"/>
    <w:rsid w:val="00541CD8"/>
    <w:rsid w:val="00541F81"/>
    <w:rsid w:val="005424A4"/>
    <w:rsid w:val="00542626"/>
    <w:rsid w:val="005430FA"/>
    <w:rsid w:val="0054334E"/>
    <w:rsid w:val="005436AA"/>
    <w:rsid w:val="00544009"/>
    <w:rsid w:val="0054441E"/>
    <w:rsid w:val="0054456C"/>
    <w:rsid w:val="00544FEA"/>
    <w:rsid w:val="00545AB0"/>
    <w:rsid w:val="00545EC5"/>
    <w:rsid w:val="005466FD"/>
    <w:rsid w:val="00546CE0"/>
    <w:rsid w:val="00546E33"/>
    <w:rsid w:val="00547CCC"/>
    <w:rsid w:val="00550168"/>
    <w:rsid w:val="00550806"/>
    <w:rsid w:val="0055183A"/>
    <w:rsid w:val="00551C6A"/>
    <w:rsid w:val="00552E82"/>
    <w:rsid w:val="0055317B"/>
    <w:rsid w:val="0055364B"/>
    <w:rsid w:val="00553CCA"/>
    <w:rsid w:val="005540D7"/>
    <w:rsid w:val="00554D0B"/>
    <w:rsid w:val="00554EAF"/>
    <w:rsid w:val="00554ECC"/>
    <w:rsid w:val="0055632B"/>
    <w:rsid w:val="00557E0A"/>
    <w:rsid w:val="005608B4"/>
    <w:rsid w:val="00560D37"/>
    <w:rsid w:val="00560ED5"/>
    <w:rsid w:val="00562100"/>
    <w:rsid w:val="005626B2"/>
    <w:rsid w:val="00563403"/>
    <w:rsid w:val="00563976"/>
    <w:rsid w:val="005639BE"/>
    <w:rsid w:val="005640A6"/>
    <w:rsid w:val="00564CD2"/>
    <w:rsid w:val="00564F21"/>
    <w:rsid w:val="005659D4"/>
    <w:rsid w:val="00565BBA"/>
    <w:rsid w:val="005666DF"/>
    <w:rsid w:val="00566C41"/>
    <w:rsid w:val="00566F39"/>
    <w:rsid w:val="00566FED"/>
    <w:rsid w:val="005678DA"/>
    <w:rsid w:val="00567A71"/>
    <w:rsid w:val="00567FE9"/>
    <w:rsid w:val="005700A6"/>
    <w:rsid w:val="005707CE"/>
    <w:rsid w:val="005709B6"/>
    <w:rsid w:val="00571A9D"/>
    <w:rsid w:val="00571E00"/>
    <w:rsid w:val="00572895"/>
    <w:rsid w:val="00572A60"/>
    <w:rsid w:val="00572FB7"/>
    <w:rsid w:val="005746A3"/>
    <w:rsid w:val="0057482A"/>
    <w:rsid w:val="00575644"/>
    <w:rsid w:val="00575A0B"/>
    <w:rsid w:val="005761EE"/>
    <w:rsid w:val="0057673C"/>
    <w:rsid w:val="00576793"/>
    <w:rsid w:val="00577260"/>
    <w:rsid w:val="00580692"/>
    <w:rsid w:val="00581288"/>
    <w:rsid w:val="0058166D"/>
    <w:rsid w:val="00581B8D"/>
    <w:rsid w:val="005824D6"/>
    <w:rsid w:val="00582C17"/>
    <w:rsid w:val="005832F9"/>
    <w:rsid w:val="00583373"/>
    <w:rsid w:val="00583EF2"/>
    <w:rsid w:val="00584517"/>
    <w:rsid w:val="00584D01"/>
    <w:rsid w:val="00584E35"/>
    <w:rsid w:val="00585C3A"/>
    <w:rsid w:val="0058647D"/>
    <w:rsid w:val="0058712C"/>
    <w:rsid w:val="00587A00"/>
    <w:rsid w:val="00590FEC"/>
    <w:rsid w:val="005911A3"/>
    <w:rsid w:val="005913CF"/>
    <w:rsid w:val="00591A04"/>
    <w:rsid w:val="00592067"/>
    <w:rsid w:val="00592A11"/>
    <w:rsid w:val="00592FF8"/>
    <w:rsid w:val="005933F3"/>
    <w:rsid w:val="00593766"/>
    <w:rsid w:val="00593B6E"/>
    <w:rsid w:val="00593E2E"/>
    <w:rsid w:val="00594612"/>
    <w:rsid w:val="00594649"/>
    <w:rsid w:val="00594745"/>
    <w:rsid w:val="0059502E"/>
    <w:rsid w:val="00595092"/>
    <w:rsid w:val="005954FC"/>
    <w:rsid w:val="00596F47"/>
    <w:rsid w:val="005970CF"/>
    <w:rsid w:val="005A06C9"/>
    <w:rsid w:val="005A0F56"/>
    <w:rsid w:val="005A1106"/>
    <w:rsid w:val="005A155A"/>
    <w:rsid w:val="005A1843"/>
    <w:rsid w:val="005A1F5A"/>
    <w:rsid w:val="005A22B1"/>
    <w:rsid w:val="005A26B2"/>
    <w:rsid w:val="005A2702"/>
    <w:rsid w:val="005A27CB"/>
    <w:rsid w:val="005A2F5C"/>
    <w:rsid w:val="005A3511"/>
    <w:rsid w:val="005A3894"/>
    <w:rsid w:val="005A3CA6"/>
    <w:rsid w:val="005A461B"/>
    <w:rsid w:val="005A4744"/>
    <w:rsid w:val="005A4A14"/>
    <w:rsid w:val="005A54CA"/>
    <w:rsid w:val="005A5E84"/>
    <w:rsid w:val="005A669D"/>
    <w:rsid w:val="005A6D7C"/>
    <w:rsid w:val="005A7933"/>
    <w:rsid w:val="005A7B17"/>
    <w:rsid w:val="005B02E7"/>
    <w:rsid w:val="005B0644"/>
    <w:rsid w:val="005B07C7"/>
    <w:rsid w:val="005B1026"/>
    <w:rsid w:val="005B140D"/>
    <w:rsid w:val="005B1980"/>
    <w:rsid w:val="005B1D26"/>
    <w:rsid w:val="005B236A"/>
    <w:rsid w:val="005B2685"/>
    <w:rsid w:val="005B2D5B"/>
    <w:rsid w:val="005B3213"/>
    <w:rsid w:val="005B4DC8"/>
    <w:rsid w:val="005B4F51"/>
    <w:rsid w:val="005B54DF"/>
    <w:rsid w:val="005B5C8E"/>
    <w:rsid w:val="005B5D2A"/>
    <w:rsid w:val="005B6272"/>
    <w:rsid w:val="005B6BE0"/>
    <w:rsid w:val="005C0CFC"/>
    <w:rsid w:val="005C1BBE"/>
    <w:rsid w:val="005C1FD3"/>
    <w:rsid w:val="005C2290"/>
    <w:rsid w:val="005C28BD"/>
    <w:rsid w:val="005C29B0"/>
    <w:rsid w:val="005C2F35"/>
    <w:rsid w:val="005C2F60"/>
    <w:rsid w:val="005C3627"/>
    <w:rsid w:val="005C3B0B"/>
    <w:rsid w:val="005C3CD8"/>
    <w:rsid w:val="005C47B2"/>
    <w:rsid w:val="005C4C95"/>
    <w:rsid w:val="005C4DE6"/>
    <w:rsid w:val="005C5E88"/>
    <w:rsid w:val="005C7442"/>
    <w:rsid w:val="005D0157"/>
    <w:rsid w:val="005D0A68"/>
    <w:rsid w:val="005D1397"/>
    <w:rsid w:val="005D13E9"/>
    <w:rsid w:val="005D1936"/>
    <w:rsid w:val="005D1DFA"/>
    <w:rsid w:val="005D23DD"/>
    <w:rsid w:val="005D34CA"/>
    <w:rsid w:val="005D3DF5"/>
    <w:rsid w:val="005D4B40"/>
    <w:rsid w:val="005D520E"/>
    <w:rsid w:val="005D57FE"/>
    <w:rsid w:val="005D5A0A"/>
    <w:rsid w:val="005D5C80"/>
    <w:rsid w:val="005D61C4"/>
    <w:rsid w:val="005D6874"/>
    <w:rsid w:val="005D6B8C"/>
    <w:rsid w:val="005D7051"/>
    <w:rsid w:val="005D7512"/>
    <w:rsid w:val="005D7921"/>
    <w:rsid w:val="005D7EF6"/>
    <w:rsid w:val="005E164D"/>
    <w:rsid w:val="005E187D"/>
    <w:rsid w:val="005E1DF7"/>
    <w:rsid w:val="005E233A"/>
    <w:rsid w:val="005E4571"/>
    <w:rsid w:val="005E4B0C"/>
    <w:rsid w:val="005E4CB2"/>
    <w:rsid w:val="005E502C"/>
    <w:rsid w:val="005E57DA"/>
    <w:rsid w:val="005E5AD0"/>
    <w:rsid w:val="005E68AC"/>
    <w:rsid w:val="005E6D3A"/>
    <w:rsid w:val="005E700B"/>
    <w:rsid w:val="005F0FCE"/>
    <w:rsid w:val="005F1EAE"/>
    <w:rsid w:val="005F357D"/>
    <w:rsid w:val="005F3962"/>
    <w:rsid w:val="005F4135"/>
    <w:rsid w:val="005F4160"/>
    <w:rsid w:val="005F477B"/>
    <w:rsid w:val="005F4916"/>
    <w:rsid w:val="005F4AB4"/>
    <w:rsid w:val="005F4ABA"/>
    <w:rsid w:val="005F5839"/>
    <w:rsid w:val="005F5EEF"/>
    <w:rsid w:val="005F64BE"/>
    <w:rsid w:val="005F6551"/>
    <w:rsid w:val="005F6C8F"/>
    <w:rsid w:val="005F770C"/>
    <w:rsid w:val="00600A3B"/>
    <w:rsid w:val="00600A44"/>
    <w:rsid w:val="00601377"/>
    <w:rsid w:val="00601932"/>
    <w:rsid w:val="00602425"/>
    <w:rsid w:val="00602CA5"/>
    <w:rsid w:val="006031F5"/>
    <w:rsid w:val="00603A7B"/>
    <w:rsid w:val="0060402B"/>
    <w:rsid w:val="00604842"/>
    <w:rsid w:val="00604FE0"/>
    <w:rsid w:val="0060520C"/>
    <w:rsid w:val="00606240"/>
    <w:rsid w:val="00606C2E"/>
    <w:rsid w:val="0060763B"/>
    <w:rsid w:val="00607A60"/>
    <w:rsid w:val="00607D77"/>
    <w:rsid w:val="006101A7"/>
    <w:rsid w:val="006102FD"/>
    <w:rsid w:val="006110F7"/>
    <w:rsid w:val="00611217"/>
    <w:rsid w:val="00611B4C"/>
    <w:rsid w:val="00612254"/>
    <w:rsid w:val="0061226D"/>
    <w:rsid w:val="00612407"/>
    <w:rsid w:val="006129A5"/>
    <w:rsid w:val="00612E8B"/>
    <w:rsid w:val="00612FF6"/>
    <w:rsid w:val="006132AD"/>
    <w:rsid w:val="00613407"/>
    <w:rsid w:val="00613B63"/>
    <w:rsid w:val="0061476C"/>
    <w:rsid w:val="00614864"/>
    <w:rsid w:val="00614877"/>
    <w:rsid w:val="00614E03"/>
    <w:rsid w:val="006150F7"/>
    <w:rsid w:val="00615852"/>
    <w:rsid w:val="00615B2E"/>
    <w:rsid w:val="00615D38"/>
    <w:rsid w:val="00616028"/>
    <w:rsid w:val="0061628E"/>
    <w:rsid w:val="006164D8"/>
    <w:rsid w:val="0061681E"/>
    <w:rsid w:val="0061726D"/>
    <w:rsid w:val="0061743E"/>
    <w:rsid w:val="00617A5E"/>
    <w:rsid w:val="0062005E"/>
    <w:rsid w:val="00620AE7"/>
    <w:rsid w:val="00620F4D"/>
    <w:rsid w:val="006215A7"/>
    <w:rsid w:val="00621D82"/>
    <w:rsid w:val="00621FDC"/>
    <w:rsid w:val="00622361"/>
    <w:rsid w:val="00622410"/>
    <w:rsid w:val="00622CCE"/>
    <w:rsid w:val="0062302E"/>
    <w:rsid w:val="00623C0E"/>
    <w:rsid w:val="00623D50"/>
    <w:rsid w:val="006248AE"/>
    <w:rsid w:val="00624B57"/>
    <w:rsid w:val="00625669"/>
    <w:rsid w:val="00625938"/>
    <w:rsid w:val="0062607A"/>
    <w:rsid w:val="006261A0"/>
    <w:rsid w:val="0062661B"/>
    <w:rsid w:val="00626A5F"/>
    <w:rsid w:val="00626D55"/>
    <w:rsid w:val="00626E13"/>
    <w:rsid w:val="00627300"/>
    <w:rsid w:val="00627E3D"/>
    <w:rsid w:val="00630117"/>
    <w:rsid w:val="00630966"/>
    <w:rsid w:val="006309FC"/>
    <w:rsid w:val="00630F2B"/>
    <w:rsid w:val="0063193A"/>
    <w:rsid w:val="00631EBA"/>
    <w:rsid w:val="00631FD7"/>
    <w:rsid w:val="00632DE7"/>
    <w:rsid w:val="006335F0"/>
    <w:rsid w:val="006336CD"/>
    <w:rsid w:val="00633BD7"/>
    <w:rsid w:val="006344CC"/>
    <w:rsid w:val="006353CF"/>
    <w:rsid w:val="00635703"/>
    <w:rsid w:val="00635FBA"/>
    <w:rsid w:val="006366A4"/>
    <w:rsid w:val="00636E5C"/>
    <w:rsid w:val="00637285"/>
    <w:rsid w:val="006372B3"/>
    <w:rsid w:val="00637389"/>
    <w:rsid w:val="0064048F"/>
    <w:rsid w:val="00640AC5"/>
    <w:rsid w:val="006412F5"/>
    <w:rsid w:val="006435D9"/>
    <w:rsid w:val="0064392A"/>
    <w:rsid w:val="00644249"/>
    <w:rsid w:val="006442CC"/>
    <w:rsid w:val="006443D1"/>
    <w:rsid w:val="0064453E"/>
    <w:rsid w:val="0064495B"/>
    <w:rsid w:val="00644A50"/>
    <w:rsid w:val="00644D24"/>
    <w:rsid w:val="00644FDE"/>
    <w:rsid w:val="00645182"/>
    <w:rsid w:val="00645982"/>
    <w:rsid w:val="00645C60"/>
    <w:rsid w:val="0064663E"/>
    <w:rsid w:val="00646686"/>
    <w:rsid w:val="00646C7D"/>
    <w:rsid w:val="00646DB0"/>
    <w:rsid w:val="00646DB2"/>
    <w:rsid w:val="00646FAF"/>
    <w:rsid w:val="006477C4"/>
    <w:rsid w:val="006478EA"/>
    <w:rsid w:val="00647D30"/>
    <w:rsid w:val="006502CE"/>
    <w:rsid w:val="00650D5C"/>
    <w:rsid w:val="00652C87"/>
    <w:rsid w:val="00652F93"/>
    <w:rsid w:val="00653C5A"/>
    <w:rsid w:val="00654A37"/>
    <w:rsid w:val="00655517"/>
    <w:rsid w:val="00655835"/>
    <w:rsid w:val="00655AAA"/>
    <w:rsid w:val="006563F6"/>
    <w:rsid w:val="00657347"/>
    <w:rsid w:val="0065775B"/>
    <w:rsid w:val="00657F16"/>
    <w:rsid w:val="0066193D"/>
    <w:rsid w:val="00661BC2"/>
    <w:rsid w:val="00661D24"/>
    <w:rsid w:val="00661DAA"/>
    <w:rsid w:val="0066278C"/>
    <w:rsid w:val="006627B2"/>
    <w:rsid w:val="0066284A"/>
    <w:rsid w:val="00662FC2"/>
    <w:rsid w:val="00663411"/>
    <w:rsid w:val="00663704"/>
    <w:rsid w:val="00663B35"/>
    <w:rsid w:val="00664911"/>
    <w:rsid w:val="00664B5F"/>
    <w:rsid w:val="00664F7D"/>
    <w:rsid w:val="00665C40"/>
    <w:rsid w:val="00665CC2"/>
    <w:rsid w:val="00665E54"/>
    <w:rsid w:val="0066625D"/>
    <w:rsid w:val="006663BF"/>
    <w:rsid w:val="006663CF"/>
    <w:rsid w:val="006669E6"/>
    <w:rsid w:val="00666A55"/>
    <w:rsid w:val="006676AE"/>
    <w:rsid w:val="00667BD7"/>
    <w:rsid w:val="0067032F"/>
    <w:rsid w:val="00670615"/>
    <w:rsid w:val="00670672"/>
    <w:rsid w:val="00670DD1"/>
    <w:rsid w:val="00671C36"/>
    <w:rsid w:val="0067209B"/>
    <w:rsid w:val="0067239B"/>
    <w:rsid w:val="0067319A"/>
    <w:rsid w:val="006732C7"/>
    <w:rsid w:val="0067394A"/>
    <w:rsid w:val="00673A66"/>
    <w:rsid w:val="006744D4"/>
    <w:rsid w:val="0067488F"/>
    <w:rsid w:val="00674B2A"/>
    <w:rsid w:val="00674C17"/>
    <w:rsid w:val="00674F21"/>
    <w:rsid w:val="00675495"/>
    <w:rsid w:val="00675C58"/>
    <w:rsid w:val="006761AA"/>
    <w:rsid w:val="006764E1"/>
    <w:rsid w:val="006766F8"/>
    <w:rsid w:val="00676BC1"/>
    <w:rsid w:val="00676C8C"/>
    <w:rsid w:val="00677937"/>
    <w:rsid w:val="00677D62"/>
    <w:rsid w:val="006807D6"/>
    <w:rsid w:val="00680DC9"/>
    <w:rsid w:val="00681151"/>
    <w:rsid w:val="00681169"/>
    <w:rsid w:val="00681573"/>
    <w:rsid w:val="00682BA8"/>
    <w:rsid w:val="006831B0"/>
    <w:rsid w:val="0068342C"/>
    <w:rsid w:val="006839AA"/>
    <w:rsid w:val="00684347"/>
    <w:rsid w:val="00685091"/>
    <w:rsid w:val="00686372"/>
    <w:rsid w:val="00686440"/>
    <w:rsid w:val="00686C85"/>
    <w:rsid w:val="00687043"/>
    <w:rsid w:val="006871F3"/>
    <w:rsid w:val="00687570"/>
    <w:rsid w:val="00687814"/>
    <w:rsid w:val="00687AEF"/>
    <w:rsid w:val="0069022C"/>
    <w:rsid w:val="00690F91"/>
    <w:rsid w:val="00691644"/>
    <w:rsid w:val="006919BE"/>
    <w:rsid w:val="00691E61"/>
    <w:rsid w:val="006922A6"/>
    <w:rsid w:val="00693570"/>
    <w:rsid w:val="006948ED"/>
    <w:rsid w:val="00694C7B"/>
    <w:rsid w:val="00694DD2"/>
    <w:rsid w:val="00695AA2"/>
    <w:rsid w:val="00695D02"/>
    <w:rsid w:val="0069643D"/>
    <w:rsid w:val="00696682"/>
    <w:rsid w:val="00696EF2"/>
    <w:rsid w:val="00696EFE"/>
    <w:rsid w:val="006972BF"/>
    <w:rsid w:val="00697351"/>
    <w:rsid w:val="006A12E2"/>
    <w:rsid w:val="006A1363"/>
    <w:rsid w:val="006A1893"/>
    <w:rsid w:val="006A1D4C"/>
    <w:rsid w:val="006A226B"/>
    <w:rsid w:val="006A256C"/>
    <w:rsid w:val="006A2ABA"/>
    <w:rsid w:val="006A3230"/>
    <w:rsid w:val="006A3904"/>
    <w:rsid w:val="006A394F"/>
    <w:rsid w:val="006A3E45"/>
    <w:rsid w:val="006A417D"/>
    <w:rsid w:val="006A4427"/>
    <w:rsid w:val="006A4882"/>
    <w:rsid w:val="006A4B01"/>
    <w:rsid w:val="006A4F6D"/>
    <w:rsid w:val="006A5201"/>
    <w:rsid w:val="006A522F"/>
    <w:rsid w:val="006A54FA"/>
    <w:rsid w:val="006A5569"/>
    <w:rsid w:val="006A579D"/>
    <w:rsid w:val="006A5CFF"/>
    <w:rsid w:val="006A5F66"/>
    <w:rsid w:val="006A66D9"/>
    <w:rsid w:val="006A6BCB"/>
    <w:rsid w:val="006A6EA4"/>
    <w:rsid w:val="006A7538"/>
    <w:rsid w:val="006A7888"/>
    <w:rsid w:val="006A7CFC"/>
    <w:rsid w:val="006B0650"/>
    <w:rsid w:val="006B147A"/>
    <w:rsid w:val="006B1A39"/>
    <w:rsid w:val="006B1B7C"/>
    <w:rsid w:val="006B1C7C"/>
    <w:rsid w:val="006B2A9C"/>
    <w:rsid w:val="006B2FAF"/>
    <w:rsid w:val="006B3E6A"/>
    <w:rsid w:val="006B4454"/>
    <w:rsid w:val="006B46EE"/>
    <w:rsid w:val="006B4818"/>
    <w:rsid w:val="006B4CE9"/>
    <w:rsid w:val="006B5B15"/>
    <w:rsid w:val="006B65D4"/>
    <w:rsid w:val="006B69AC"/>
    <w:rsid w:val="006B6ACE"/>
    <w:rsid w:val="006B7482"/>
    <w:rsid w:val="006B76AD"/>
    <w:rsid w:val="006B7CDA"/>
    <w:rsid w:val="006B7D44"/>
    <w:rsid w:val="006B7FE3"/>
    <w:rsid w:val="006C0180"/>
    <w:rsid w:val="006C13C9"/>
    <w:rsid w:val="006C2973"/>
    <w:rsid w:val="006C2E40"/>
    <w:rsid w:val="006C3254"/>
    <w:rsid w:val="006C327D"/>
    <w:rsid w:val="006C34DC"/>
    <w:rsid w:val="006C3744"/>
    <w:rsid w:val="006C377F"/>
    <w:rsid w:val="006C3A41"/>
    <w:rsid w:val="006C430F"/>
    <w:rsid w:val="006C46E2"/>
    <w:rsid w:val="006C4EF0"/>
    <w:rsid w:val="006C4F8C"/>
    <w:rsid w:val="006C5B44"/>
    <w:rsid w:val="006C61E8"/>
    <w:rsid w:val="006C628C"/>
    <w:rsid w:val="006C65F4"/>
    <w:rsid w:val="006C6808"/>
    <w:rsid w:val="006C72C8"/>
    <w:rsid w:val="006C7B2B"/>
    <w:rsid w:val="006D02C9"/>
    <w:rsid w:val="006D0C22"/>
    <w:rsid w:val="006D0F3A"/>
    <w:rsid w:val="006D2130"/>
    <w:rsid w:val="006D2197"/>
    <w:rsid w:val="006D24EA"/>
    <w:rsid w:val="006D265B"/>
    <w:rsid w:val="006D290B"/>
    <w:rsid w:val="006D4405"/>
    <w:rsid w:val="006D4A30"/>
    <w:rsid w:val="006D511A"/>
    <w:rsid w:val="006D55A1"/>
    <w:rsid w:val="006D5E4C"/>
    <w:rsid w:val="006D5FA2"/>
    <w:rsid w:val="006D65A6"/>
    <w:rsid w:val="006D6665"/>
    <w:rsid w:val="006D70FA"/>
    <w:rsid w:val="006E04B9"/>
    <w:rsid w:val="006E0553"/>
    <w:rsid w:val="006E0B4F"/>
    <w:rsid w:val="006E0F41"/>
    <w:rsid w:val="006E111E"/>
    <w:rsid w:val="006E21BE"/>
    <w:rsid w:val="006E21DE"/>
    <w:rsid w:val="006E222D"/>
    <w:rsid w:val="006E231F"/>
    <w:rsid w:val="006E2C4C"/>
    <w:rsid w:val="006E2D7E"/>
    <w:rsid w:val="006E3250"/>
    <w:rsid w:val="006E52E7"/>
    <w:rsid w:val="006E54BA"/>
    <w:rsid w:val="006E54CF"/>
    <w:rsid w:val="006E6ABE"/>
    <w:rsid w:val="006E6C37"/>
    <w:rsid w:val="006E7081"/>
    <w:rsid w:val="006E7546"/>
    <w:rsid w:val="006E75C4"/>
    <w:rsid w:val="006F096B"/>
    <w:rsid w:val="006F1AF9"/>
    <w:rsid w:val="006F269F"/>
    <w:rsid w:val="006F2C8B"/>
    <w:rsid w:val="006F3416"/>
    <w:rsid w:val="006F3418"/>
    <w:rsid w:val="006F35F0"/>
    <w:rsid w:val="006F3C8A"/>
    <w:rsid w:val="006F3D18"/>
    <w:rsid w:val="006F3E16"/>
    <w:rsid w:val="006F4213"/>
    <w:rsid w:val="006F429E"/>
    <w:rsid w:val="006F4D20"/>
    <w:rsid w:val="006F5B6A"/>
    <w:rsid w:val="006F5B74"/>
    <w:rsid w:val="006F5FA1"/>
    <w:rsid w:val="006F6214"/>
    <w:rsid w:val="006F652B"/>
    <w:rsid w:val="006F698B"/>
    <w:rsid w:val="006F6A65"/>
    <w:rsid w:val="006F7582"/>
    <w:rsid w:val="006F7B56"/>
    <w:rsid w:val="00700379"/>
    <w:rsid w:val="00700C25"/>
    <w:rsid w:val="00700CEE"/>
    <w:rsid w:val="007013F7"/>
    <w:rsid w:val="00702012"/>
    <w:rsid w:val="00702295"/>
    <w:rsid w:val="00702395"/>
    <w:rsid w:val="00702CF3"/>
    <w:rsid w:val="0070317F"/>
    <w:rsid w:val="007031AC"/>
    <w:rsid w:val="007044BD"/>
    <w:rsid w:val="00705FA5"/>
    <w:rsid w:val="007062FE"/>
    <w:rsid w:val="00706FCA"/>
    <w:rsid w:val="00707089"/>
    <w:rsid w:val="00707EAF"/>
    <w:rsid w:val="00710510"/>
    <w:rsid w:val="007106D9"/>
    <w:rsid w:val="00710C7C"/>
    <w:rsid w:val="00711409"/>
    <w:rsid w:val="0071155F"/>
    <w:rsid w:val="0071189B"/>
    <w:rsid w:val="00711CB2"/>
    <w:rsid w:val="007128F6"/>
    <w:rsid w:val="00712975"/>
    <w:rsid w:val="00712BF3"/>
    <w:rsid w:val="007142C5"/>
    <w:rsid w:val="007145A7"/>
    <w:rsid w:val="0071467C"/>
    <w:rsid w:val="00714878"/>
    <w:rsid w:val="0071537D"/>
    <w:rsid w:val="00716785"/>
    <w:rsid w:val="0071756F"/>
    <w:rsid w:val="007177C4"/>
    <w:rsid w:val="00717DDD"/>
    <w:rsid w:val="007203A1"/>
    <w:rsid w:val="00720424"/>
    <w:rsid w:val="00722348"/>
    <w:rsid w:val="00722AAF"/>
    <w:rsid w:val="00722CDF"/>
    <w:rsid w:val="00724B9F"/>
    <w:rsid w:val="00724CC0"/>
    <w:rsid w:val="007252FB"/>
    <w:rsid w:val="00726DD4"/>
    <w:rsid w:val="00727C44"/>
    <w:rsid w:val="0073030F"/>
    <w:rsid w:val="007315CC"/>
    <w:rsid w:val="0073198C"/>
    <w:rsid w:val="00731BEB"/>
    <w:rsid w:val="00732853"/>
    <w:rsid w:val="007328C2"/>
    <w:rsid w:val="00732956"/>
    <w:rsid w:val="00734BF8"/>
    <w:rsid w:val="00734EF8"/>
    <w:rsid w:val="00735111"/>
    <w:rsid w:val="0073587A"/>
    <w:rsid w:val="00735CA6"/>
    <w:rsid w:val="00735E9C"/>
    <w:rsid w:val="00736A63"/>
    <w:rsid w:val="00736BFD"/>
    <w:rsid w:val="00736DA2"/>
    <w:rsid w:val="00737EBD"/>
    <w:rsid w:val="007400D5"/>
    <w:rsid w:val="00740923"/>
    <w:rsid w:val="0074124C"/>
    <w:rsid w:val="00741BCB"/>
    <w:rsid w:val="00742007"/>
    <w:rsid w:val="007421E6"/>
    <w:rsid w:val="007427BA"/>
    <w:rsid w:val="007443AF"/>
    <w:rsid w:val="007445A7"/>
    <w:rsid w:val="00744627"/>
    <w:rsid w:val="0074492B"/>
    <w:rsid w:val="00745030"/>
    <w:rsid w:val="0074536B"/>
    <w:rsid w:val="0074551C"/>
    <w:rsid w:val="00745871"/>
    <w:rsid w:val="00746A66"/>
    <w:rsid w:val="00746CBE"/>
    <w:rsid w:val="00746EAA"/>
    <w:rsid w:val="0074700C"/>
    <w:rsid w:val="00747059"/>
    <w:rsid w:val="00747119"/>
    <w:rsid w:val="00747E20"/>
    <w:rsid w:val="00750DDC"/>
    <w:rsid w:val="00750EDF"/>
    <w:rsid w:val="00750EF2"/>
    <w:rsid w:val="00751423"/>
    <w:rsid w:val="00751A16"/>
    <w:rsid w:val="00751D2A"/>
    <w:rsid w:val="00751ED1"/>
    <w:rsid w:val="007523DF"/>
    <w:rsid w:val="007527F3"/>
    <w:rsid w:val="007538ED"/>
    <w:rsid w:val="007539B2"/>
    <w:rsid w:val="00754543"/>
    <w:rsid w:val="0075454B"/>
    <w:rsid w:val="007546B8"/>
    <w:rsid w:val="0075555A"/>
    <w:rsid w:val="00755677"/>
    <w:rsid w:val="00755C27"/>
    <w:rsid w:val="00755EBE"/>
    <w:rsid w:val="007568A0"/>
    <w:rsid w:val="00757249"/>
    <w:rsid w:val="007575EE"/>
    <w:rsid w:val="007578F0"/>
    <w:rsid w:val="00757981"/>
    <w:rsid w:val="0076103B"/>
    <w:rsid w:val="0076133D"/>
    <w:rsid w:val="007614A2"/>
    <w:rsid w:val="00761557"/>
    <w:rsid w:val="00761BB6"/>
    <w:rsid w:val="00761F70"/>
    <w:rsid w:val="00762822"/>
    <w:rsid w:val="0076327D"/>
    <w:rsid w:val="007641D8"/>
    <w:rsid w:val="007644DE"/>
    <w:rsid w:val="007646F1"/>
    <w:rsid w:val="007656FF"/>
    <w:rsid w:val="00765B3D"/>
    <w:rsid w:val="007663D1"/>
    <w:rsid w:val="00766477"/>
    <w:rsid w:val="007668DC"/>
    <w:rsid w:val="00770036"/>
    <w:rsid w:val="007701EB"/>
    <w:rsid w:val="00770748"/>
    <w:rsid w:val="00770921"/>
    <w:rsid w:val="00770C06"/>
    <w:rsid w:val="0077101E"/>
    <w:rsid w:val="00771647"/>
    <w:rsid w:val="007718D6"/>
    <w:rsid w:val="00771998"/>
    <w:rsid w:val="00771C0F"/>
    <w:rsid w:val="00773113"/>
    <w:rsid w:val="00773C54"/>
    <w:rsid w:val="0077404F"/>
    <w:rsid w:val="00774531"/>
    <w:rsid w:val="00774A0A"/>
    <w:rsid w:val="00775028"/>
    <w:rsid w:val="007757D3"/>
    <w:rsid w:val="007761CA"/>
    <w:rsid w:val="007768FC"/>
    <w:rsid w:val="00776D0E"/>
    <w:rsid w:val="007772FD"/>
    <w:rsid w:val="00777388"/>
    <w:rsid w:val="00777638"/>
    <w:rsid w:val="00777ABB"/>
    <w:rsid w:val="00777B97"/>
    <w:rsid w:val="00777C8C"/>
    <w:rsid w:val="00777E0D"/>
    <w:rsid w:val="00780ED0"/>
    <w:rsid w:val="0078142D"/>
    <w:rsid w:val="00781BA8"/>
    <w:rsid w:val="00781CCB"/>
    <w:rsid w:val="007824FE"/>
    <w:rsid w:val="0078267F"/>
    <w:rsid w:val="00782A06"/>
    <w:rsid w:val="00783FC0"/>
    <w:rsid w:val="00784DF2"/>
    <w:rsid w:val="007852A4"/>
    <w:rsid w:val="007864E2"/>
    <w:rsid w:val="00786AB5"/>
    <w:rsid w:val="00786FC9"/>
    <w:rsid w:val="00787D26"/>
    <w:rsid w:val="00787DD8"/>
    <w:rsid w:val="0079016B"/>
    <w:rsid w:val="00790B36"/>
    <w:rsid w:val="00791A7D"/>
    <w:rsid w:val="0079260E"/>
    <w:rsid w:val="00792E56"/>
    <w:rsid w:val="007937CC"/>
    <w:rsid w:val="00793B9F"/>
    <w:rsid w:val="00794825"/>
    <w:rsid w:val="00795385"/>
    <w:rsid w:val="007957EF"/>
    <w:rsid w:val="00795937"/>
    <w:rsid w:val="007959E2"/>
    <w:rsid w:val="00795A76"/>
    <w:rsid w:val="00795CB6"/>
    <w:rsid w:val="007964BA"/>
    <w:rsid w:val="00797855"/>
    <w:rsid w:val="007A0037"/>
    <w:rsid w:val="007A0041"/>
    <w:rsid w:val="007A021E"/>
    <w:rsid w:val="007A100F"/>
    <w:rsid w:val="007A116E"/>
    <w:rsid w:val="007A12D3"/>
    <w:rsid w:val="007A13E5"/>
    <w:rsid w:val="007A2EA1"/>
    <w:rsid w:val="007A2EC3"/>
    <w:rsid w:val="007A2EE8"/>
    <w:rsid w:val="007A354E"/>
    <w:rsid w:val="007A4103"/>
    <w:rsid w:val="007A455E"/>
    <w:rsid w:val="007A4751"/>
    <w:rsid w:val="007A4D32"/>
    <w:rsid w:val="007A54A5"/>
    <w:rsid w:val="007A60BF"/>
    <w:rsid w:val="007A6579"/>
    <w:rsid w:val="007A6E4F"/>
    <w:rsid w:val="007A79E4"/>
    <w:rsid w:val="007A7BB5"/>
    <w:rsid w:val="007A7F51"/>
    <w:rsid w:val="007A7FC4"/>
    <w:rsid w:val="007B01AC"/>
    <w:rsid w:val="007B0906"/>
    <w:rsid w:val="007B09AD"/>
    <w:rsid w:val="007B0C3B"/>
    <w:rsid w:val="007B366C"/>
    <w:rsid w:val="007B3CF6"/>
    <w:rsid w:val="007B3E92"/>
    <w:rsid w:val="007B3F8C"/>
    <w:rsid w:val="007B4B46"/>
    <w:rsid w:val="007B4C67"/>
    <w:rsid w:val="007B4CF1"/>
    <w:rsid w:val="007B4F60"/>
    <w:rsid w:val="007B5633"/>
    <w:rsid w:val="007B5C64"/>
    <w:rsid w:val="007B5E34"/>
    <w:rsid w:val="007B6282"/>
    <w:rsid w:val="007B66C2"/>
    <w:rsid w:val="007B6A01"/>
    <w:rsid w:val="007B7606"/>
    <w:rsid w:val="007B7988"/>
    <w:rsid w:val="007B7FA0"/>
    <w:rsid w:val="007C0070"/>
    <w:rsid w:val="007C031B"/>
    <w:rsid w:val="007C0755"/>
    <w:rsid w:val="007C08A0"/>
    <w:rsid w:val="007C0C32"/>
    <w:rsid w:val="007C0CD9"/>
    <w:rsid w:val="007C1817"/>
    <w:rsid w:val="007C1B13"/>
    <w:rsid w:val="007C1B5A"/>
    <w:rsid w:val="007C1E22"/>
    <w:rsid w:val="007C1F83"/>
    <w:rsid w:val="007C482D"/>
    <w:rsid w:val="007C4AB3"/>
    <w:rsid w:val="007C4BB4"/>
    <w:rsid w:val="007C4BDB"/>
    <w:rsid w:val="007C4E8F"/>
    <w:rsid w:val="007C5FA7"/>
    <w:rsid w:val="007C6BD5"/>
    <w:rsid w:val="007C7C9B"/>
    <w:rsid w:val="007D0F59"/>
    <w:rsid w:val="007D12C7"/>
    <w:rsid w:val="007D1A1B"/>
    <w:rsid w:val="007D2065"/>
    <w:rsid w:val="007D237D"/>
    <w:rsid w:val="007D2767"/>
    <w:rsid w:val="007D3FE6"/>
    <w:rsid w:val="007D57AE"/>
    <w:rsid w:val="007D5C4C"/>
    <w:rsid w:val="007D6337"/>
    <w:rsid w:val="007D6485"/>
    <w:rsid w:val="007D64DF"/>
    <w:rsid w:val="007D6573"/>
    <w:rsid w:val="007D6934"/>
    <w:rsid w:val="007D7B7E"/>
    <w:rsid w:val="007D7B8E"/>
    <w:rsid w:val="007D7C29"/>
    <w:rsid w:val="007E0208"/>
    <w:rsid w:val="007E082F"/>
    <w:rsid w:val="007E0A86"/>
    <w:rsid w:val="007E0D7E"/>
    <w:rsid w:val="007E0FC7"/>
    <w:rsid w:val="007E1484"/>
    <w:rsid w:val="007E162E"/>
    <w:rsid w:val="007E1828"/>
    <w:rsid w:val="007E1AF2"/>
    <w:rsid w:val="007E1C85"/>
    <w:rsid w:val="007E218F"/>
    <w:rsid w:val="007E2DD9"/>
    <w:rsid w:val="007E2E0E"/>
    <w:rsid w:val="007E2E9A"/>
    <w:rsid w:val="007E3272"/>
    <w:rsid w:val="007E342C"/>
    <w:rsid w:val="007E35EA"/>
    <w:rsid w:val="007E3C3D"/>
    <w:rsid w:val="007E3C93"/>
    <w:rsid w:val="007E4324"/>
    <w:rsid w:val="007E5BCF"/>
    <w:rsid w:val="007E6E25"/>
    <w:rsid w:val="007E6ED6"/>
    <w:rsid w:val="007E794C"/>
    <w:rsid w:val="007F0ACD"/>
    <w:rsid w:val="007F1230"/>
    <w:rsid w:val="007F1E71"/>
    <w:rsid w:val="007F2018"/>
    <w:rsid w:val="007F2256"/>
    <w:rsid w:val="007F35C8"/>
    <w:rsid w:val="007F36CA"/>
    <w:rsid w:val="007F4619"/>
    <w:rsid w:val="007F481B"/>
    <w:rsid w:val="007F49AA"/>
    <w:rsid w:val="007F5AFA"/>
    <w:rsid w:val="007F63CA"/>
    <w:rsid w:val="007F6A94"/>
    <w:rsid w:val="007F6D9B"/>
    <w:rsid w:val="007F78E4"/>
    <w:rsid w:val="007F7C7C"/>
    <w:rsid w:val="008001DD"/>
    <w:rsid w:val="008002D8"/>
    <w:rsid w:val="0080068A"/>
    <w:rsid w:val="00802A10"/>
    <w:rsid w:val="00802A86"/>
    <w:rsid w:val="00802FB7"/>
    <w:rsid w:val="008033C0"/>
    <w:rsid w:val="00803AA3"/>
    <w:rsid w:val="00803D7B"/>
    <w:rsid w:val="00804EFD"/>
    <w:rsid w:val="008052F5"/>
    <w:rsid w:val="00805B46"/>
    <w:rsid w:val="00806082"/>
    <w:rsid w:val="00807305"/>
    <w:rsid w:val="00807523"/>
    <w:rsid w:val="00807C3A"/>
    <w:rsid w:val="00810182"/>
    <w:rsid w:val="008101A0"/>
    <w:rsid w:val="008102A7"/>
    <w:rsid w:val="0081088D"/>
    <w:rsid w:val="00810FC5"/>
    <w:rsid w:val="00812024"/>
    <w:rsid w:val="008128E0"/>
    <w:rsid w:val="00812AAF"/>
    <w:rsid w:val="00813651"/>
    <w:rsid w:val="00814223"/>
    <w:rsid w:val="00814766"/>
    <w:rsid w:val="008147BB"/>
    <w:rsid w:val="00814B49"/>
    <w:rsid w:val="00814FA4"/>
    <w:rsid w:val="00815ECA"/>
    <w:rsid w:val="00816784"/>
    <w:rsid w:val="00816AD3"/>
    <w:rsid w:val="00816D0A"/>
    <w:rsid w:val="00816E7F"/>
    <w:rsid w:val="00817B59"/>
    <w:rsid w:val="00817D33"/>
    <w:rsid w:val="00817E82"/>
    <w:rsid w:val="00820394"/>
    <w:rsid w:val="0082050B"/>
    <w:rsid w:val="0082064A"/>
    <w:rsid w:val="00820A54"/>
    <w:rsid w:val="00820B3A"/>
    <w:rsid w:val="00820FB9"/>
    <w:rsid w:val="00821367"/>
    <w:rsid w:val="0082173B"/>
    <w:rsid w:val="0082189C"/>
    <w:rsid w:val="00821CE5"/>
    <w:rsid w:val="00821EB1"/>
    <w:rsid w:val="00822832"/>
    <w:rsid w:val="00822E2C"/>
    <w:rsid w:val="00822F5D"/>
    <w:rsid w:val="008233D1"/>
    <w:rsid w:val="0082399A"/>
    <w:rsid w:val="00823B2F"/>
    <w:rsid w:val="00823D78"/>
    <w:rsid w:val="00824593"/>
    <w:rsid w:val="008245D6"/>
    <w:rsid w:val="00824AD8"/>
    <w:rsid w:val="00824AE7"/>
    <w:rsid w:val="00825289"/>
    <w:rsid w:val="008257A6"/>
    <w:rsid w:val="00825B11"/>
    <w:rsid w:val="00825B53"/>
    <w:rsid w:val="00825C53"/>
    <w:rsid w:val="0082645B"/>
    <w:rsid w:val="00826586"/>
    <w:rsid w:val="00826715"/>
    <w:rsid w:val="0082675E"/>
    <w:rsid w:val="00827994"/>
    <w:rsid w:val="008303ED"/>
    <w:rsid w:val="0083096D"/>
    <w:rsid w:val="00831132"/>
    <w:rsid w:val="008316FC"/>
    <w:rsid w:val="00831905"/>
    <w:rsid w:val="00831FEF"/>
    <w:rsid w:val="00832BB3"/>
    <w:rsid w:val="0083386C"/>
    <w:rsid w:val="00833A9B"/>
    <w:rsid w:val="00833B57"/>
    <w:rsid w:val="00833B58"/>
    <w:rsid w:val="00833D65"/>
    <w:rsid w:val="008346A5"/>
    <w:rsid w:val="00835689"/>
    <w:rsid w:val="0083569E"/>
    <w:rsid w:val="0083583A"/>
    <w:rsid w:val="008366A4"/>
    <w:rsid w:val="00836D14"/>
    <w:rsid w:val="00836DD8"/>
    <w:rsid w:val="00837395"/>
    <w:rsid w:val="00837990"/>
    <w:rsid w:val="00837A34"/>
    <w:rsid w:val="0084012A"/>
    <w:rsid w:val="0084033F"/>
    <w:rsid w:val="00840404"/>
    <w:rsid w:val="0084090E"/>
    <w:rsid w:val="00840F53"/>
    <w:rsid w:val="00841316"/>
    <w:rsid w:val="008413F8"/>
    <w:rsid w:val="00841539"/>
    <w:rsid w:val="0084164A"/>
    <w:rsid w:val="00843440"/>
    <w:rsid w:val="008440F5"/>
    <w:rsid w:val="00844205"/>
    <w:rsid w:val="008443B1"/>
    <w:rsid w:val="00844766"/>
    <w:rsid w:val="008447F4"/>
    <w:rsid w:val="00844864"/>
    <w:rsid w:val="00844989"/>
    <w:rsid w:val="00844AA2"/>
    <w:rsid w:val="00844C0B"/>
    <w:rsid w:val="008457E9"/>
    <w:rsid w:val="0084617B"/>
    <w:rsid w:val="00846277"/>
    <w:rsid w:val="0084689D"/>
    <w:rsid w:val="00846A8A"/>
    <w:rsid w:val="00846D71"/>
    <w:rsid w:val="00847503"/>
    <w:rsid w:val="00847CDF"/>
    <w:rsid w:val="00850293"/>
    <w:rsid w:val="008503F7"/>
    <w:rsid w:val="008509E1"/>
    <w:rsid w:val="008511C2"/>
    <w:rsid w:val="00851C27"/>
    <w:rsid w:val="0085246E"/>
    <w:rsid w:val="008525EC"/>
    <w:rsid w:val="008529C6"/>
    <w:rsid w:val="00852B78"/>
    <w:rsid w:val="00853996"/>
    <w:rsid w:val="00854372"/>
    <w:rsid w:val="008543FB"/>
    <w:rsid w:val="00854A06"/>
    <w:rsid w:val="008553BA"/>
    <w:rsid w:val="0085567C"/>
    <w:rsid w:val="008559BC"/>
    <w:rsid w:val="0085649E"/>
    <w:rsid w:val="008566A4"/>
    <w:rsid w:val="00856B20"/>
    <w:rsid w:val="008573F1"/>
    <w:rsid w:val="00860081"/>
    <w:rsid w:val="00860344"/>
    <w:rsid w:val="008603B0"/>
    <w:rsid w:val="0086078E"/>
    <w:rsid w:val="00861284"/>
    <w:rsid w:val="0086162D"/>
    <w:rsid w:val="00861696"/>
    <w:rsid w:val="00862A01"/>
    <w:rsid w:val="00862BD5"/>
    <w:rsid w:val="00862F83"/>
    <w:rsid w:val="00863007"/>
    <w:rsid w:val="00863552"/>
    <w:rsid w:val="00863602"/>
    <w:rsid w:val="00863935"/>
    <w:rsid w:val="00864603"/>
    <w:rsid w:val="00865BFA"/>
    <w:rsid w:val="00866126"/>
    <w:rsid w:val="008665B6"/>
    <w:rsid w:val="00866D64"/>
    <w:rsid w:val="00867148"/>
    <w:rsid w:val="0086714E"/>
    <w:rsid w:val="00867DE2"/>
    <w:rsid w:val="008703FB"/>
    <w:rsid w:val="00870411"/>
    <w:rsid w:val="008709E2"/>
    <w:rsid w:val="00871D8B"/>
    <w:rsid w:val="008722E8"/>
    <w:rsid w:val="008725B3"/>
    <w:rsid w:val="00872809"/>
    <w:rsid w:val="00872BA8"/>
    <w:rsid w:val="00872E88"/>
    <w:rsid w:val="00872F16"/>
    <w:rsid w:val="00873110"/>
    <w:rsid w:val="00873C41"/>
    <w:rsid w:val="00873CD1"/>
    <w:rsid w:val="00873E30"/>
    <w:rsid w:val="008744B7"/>
    <w:rsid w:val="008749F7"/>
    <w:rsid w:val="00875DE9"/>
    <w:rsid w:val="008761B2"/>
    <w:rsid w:val="00876802"/>
    <w:rsid w:val="008768DD"/>
    <w:rsid w:val="00876A49"/>
    <w:rsid w:val="00876E35"/>
    <w:rsid w:val="00877625"/>
    <w:rsid w:val="00877DC4"/>
    <w:rsid w:val="00877E86"/>
    <w:rsid w:val="00880D6E"/>
    <w:rsid w:val="00880F52"/>
    <w:rsid w:val="00881032"/>
    <w:rsid w:val="0088131D"/>
    <w:rsid w:val="008816D4"/>
    <w:rsid w:val="00881CB2"/>
    <w:rsid w:val="00881D30"/>
    <w:rsid w:val="00882C03"/>
    <w:rsid w:val="00882C39"/>
    <w:rsid w:val="00883A07"/>
    <w:rsid w:val="00883BC6"/>
    <w:rsid w:val="00883F51"/>
    <w:rsid w:val="00884786"/>
    <w:rsid w:val="00884AC6"/>
    <w:rsid w:val="00884D4F"/>
    <w:rsid w:val="00884F4D"/>
    <w:rsid w:val="00885BDC"/>
    <w:rsid w:val="00885D97"/>
    <w:rsid w:val="00886401"/>
    <w:rsid w:val="0088652B"/>
    <w:rsid w:val="00887B8C"/>
    <w:rsid w:val="0089042F"/>
    <w:rsid w:val="00890609"/>
    <w:rsid w:val="008912AE"/>
    <w:rsid w:val="008914A5"/>
    <w:rsid w:val="00893222"/>
    <w:rsid w:val="00893581"/>
    <w:rsid w:val="00893735"/>
    <w:rsid w:val="00893FB9"/>
    <w:rsid w:val="00894378"/>
    <w:rsid w:val="0089454B"/>
    <w:rsid w:val="00895434"/>
    <w:rsid w:val="00895A1B"/>
    <w:rsid w:val="008969F7"/>
    <w:rsid w:val="00896B6C"/>
    <w:rsid w:val="00897291"/>
    <w:rsid w:val="008A05E4"/>
    <w:rsid w:val="008A0C9C"/>
    <w:rsid w:val="008A0FD9"/>
    <w:rsid w:val="008A1303"/>
    <w:rsid w:val="008A213D"/>
    <w:rsid w:val="008A2A61"/>
    <w:rsid w:val="008A2BFB"/>
    <w:rsid w:val="008A3816"/>
    <w:rsid w:val="008A4338"/>
    <w:rsid w:val="008A43B4"/>
    <w:rsid w:val="008A4DC0"/>
    <w:rsid w:val="008A524F"/>
    <w:rsid w:val="008A5B46"/>
    <w:rsid w:val="008A6275"/>
    <w:rsid w:val="008A6493"/>
    <w:rsid w:val="008A66EB"/>
    <w:rsid w:val="008A6782"/>
    <w:rsid w:val="008A6ED1"/>
    <w:rsid w:val="008A6F30"/>
    <w:rsid w:val="008A70B2"/>
    <w:rsid w:val="008A7147"/>
    <w:rsid w:val="008A71ED"/>
    <w:rsid w:val="008A72AB"/>
    <w:rsid w:val="008A75AD"/>
    <w:rsid w:val="008A7808"/>
    <w:rsid w:val="008A7DD8"/>
    <w:rsid w:val="008B008D"/>
    <w:rsid w:val="008B01CD"/>
    <w:rsid w:val="008B129E"/>
    <w:rsid w:val="008B25E2"/>
    <w:rsid w:val="008B2666"/>
    <w:rsid w:val="008B2DB5"/>
    <w:rsid w:val="008B2E52"/>
    <w:rsid w:val="008B2ED5"/>
    <w:rsid w:val="008B337E"/>
    <w:rsid w:val="008B3E6F"/>
    <w:rsid w:val="008B4094"/>
    <w:rsid w:val="008B42C6"/>
    <w:rsid w:val="008B5495"/>
    <w:rsid w:val="008B5C2A"/>
    <w:rsid w:val="008B5F07"/>
    <w:rsid w:val="008B5FA5"/>
    <w:rsid w:val="008B7A19"/>
    <w:rsid w:val="008C04E6"/>
    <w:rsid w:val="008C0EF2"/>
    <w:rsid w:val="008C1357"/>
    <w:rsid w:val="008C1593"/>
    <w:rsid w:val="008C2155"/>
    <w:rsid w:val="008C2C8C"/>
    <w:rsid w:val="008C3480"/>
    <w:rsid w:val="008C3514"/>
    <w:rsid w:val="008C35E3"/>
    <w:rsid w:val="008C36A4"/>
    <w:rsid w:val="008C377A"/>
    <w:rsid w:val="008C386E"/>
    <w:rsid w:val="008C3DCD"/>
    <w:rsid w:val="008C47AE"/>
    <w:rsid w:val="008C4BA0"/>
    <w:rsid w:val="008C4F37"/>
    <w:rsid w:val="008C61B4"/>
    <w:rsid w:val="008C634C"/>
    <w:rsid w:val="008C6615"/>
    <w:rsid w:val="008C684E"/>
    <w:rsid w:val="008C6B2F"/>
    <w:rsid w:val="008C6CC4"/>
    <w:rsid w:val="008C6E6B"/>
    <w:rsid w:val="008C7344"/>
    <w:rsid w:val="008D08AE"/>
    <w:rsid w:val="008D0F41"/>
    <w:rsid w:val="008D152E"/>
    <w:rsid w:val="008D206B"/>
    <w:rsid w:val="008D24EE"/>
    <w:rsid w:val="008D2984"/>
    <w:rsid w:val="008D331B"/>
    <w:rsid w:val="008D42A7"/>
    <w:rsid w:val="008D49F5"/>
    <w:rsid w:val="008D5F6D"/>
    <w:rsid w:val="008D697B"/>
    <w:rsid w:val="008D69AF"/>
    <w:rsid w:val="008D6B81"/>
    <w:rsid w:val="008D6FB9"/>
    <w:rsid w:val="008D7426"/>
    <w:rsid w:val="008D7ED2"/>
    <w:rsid w:val="008E01BC"/>
    <w:rsid w:val="008E1CFD"/>
    <w:rsid w:val="008E2160"/>
    <w:rsid w:val="008E2479"/>
    <w:rsid w:val="008E301A"/>
    <w:rsid w:val="008E3BD5"/>
    <w:rsid w:val="008E3DFB"/>
    <w:rsid w:val="008E3EAE"/>
    <w:rsid w:val="008E4531"/>
    <w:rsid w:val="008E498F"/>
    <w:rsid w:val="008E4EDB"/>
    <w:rsid w:val="008E5364"/>
    <w:rsid w:val="008E5F17"/>
    <w:rsid w:val="008E5FBA"/>
    <w:rsid w:val="008E6318"/>
    <w:rsid w:val="008E6DDE"/>
    <w:rsid w:val="008F066F"/>
    <w:rsid w:val="008F07E1"/>
    <w:rsid w:val="008F0E8A"/>
    <w:rsid w:val="008F10B2"/>
    <w:rsid w:val="008F150F"/>
    <w:rsid w:val="008F1FCF"/>
    <w:rsid w:val="008F24E6"/>
    <w:rsid w:val="008F325F"/>
    <w:rsid w:val="008F327F"/>
    <w:rsid w:val="008F3392"/>
    <w:rsid w:val="008F33E1"/>
    <w:rsid w:val="008F3EDC"/>
    <w:rsid w:val="008F41F8"/>
    <w:rsid w:val="008F4D08"/>
    <w:rsid w:val="008F4D49"/>
    <w:rsid w:val="008F4D8E"/>
    <w:rsid w:val="008F4F36"/>
    <w:rsid w:val="008F5455"/>
    <w:rsid w:val="008F7227"/>
    <w:rsid w:val="008F727E"/>
    <w:rsid w:val="008F74DF"/>
    <w:rsid w:val="008F762A"/>
    <w:rsid w:val="009010AD"/>
    <w:rsid w:val="009012FE"/>
    <w:rsid w:val="00901632"/>
    <w:rsid w:val="00901C0A"/>
    <w:rsid w:val="00902F15"/>
    <w:rsid w:val="00903621"/>
    <w:rsid w:val="00903EED"/>
    <w:rsid w:val="0090444B"/>
    <w:rsid w:val="00904680"/>
    <w:rsid w:val="00904C52"/>
    <w:rsid w:val="00904CAC"/>
    <w:rsid w:val="0090535B"/>
    <w:rsid w:val="00905389"/>
    <w:rsid w:val="0090547B"/>
    <w:rsid w:val="009057E8"/>
    <w:rsid w:val="00905819"/>
    <w:rsid w:val="00906269"/>
    <w:rsid w:val="00906839"/>
    <w:rsid w:val="00906863"/>
    <w:rsid w:val="00906B93"/>
    <w:rsid w:val="00907D1D"/>
    <w:rsid w:val="00910244"/>
    <w:rsid w:val="00910A9D"/>
    <w:rsid w:val="00910C70"/>
    <w:rsid w:val="00911FF6"/>
    <w:rsid w:val="00911FFD"/>
    <w:rsid w:val="00912669"/>
    <w:rsid w:val="00912B59"/>
    <w:rsid w:val="00912EFF"/>
    <w:rsid w:val="00913CD5"/>
    <w:rsid w:val="00913EF0"/>
    <w:rsid w:val="00913FCB"/>
    <w:rsid w:val="009141BD"/>
    <w:rsid w:val="009141BE"/>
    <w:rsid w:val="0091497E"/>
    <w:rsid w:val="00914BBF"/>
    <w:rsid w:val="00914C5C"/>
    <w:rsid w:val="009158AC"/>
    <w:rsid w:val="00915A57"/>
    <w:rsid w:val="00915DC0"/>
    <w:rsid w:val="00915E75"/>
    <w:rsid w:val="00915F5D"/>
    <w:rsid w:val="0091616F"/>
    <w:rsid w:val="009161A0"/>
    <w:rsid w:val="00916356"/>
    <w:rsid w:val="009168F8"/>
    <w:rsid w:val="00916B3C"/>
    <w:rsid w:val="00916BBD"/>
    <w:rsid w:val="0091703B"/>
    <w:rsid w:val="0091708B"/>
    <w:rsid w:val="00917B65"/>
    <w:rsid w:val="00917BDC"/>
    <w:rsid w:val="00917DB1"/>
    <w:rsid w:val="009204FD"/>
    <w:rsid w:val="00920F79"/>
    <w:rsid w:val="00921D3D"/>
    <w:rsid w:val="00921D9D"/>
    <w:rsid w:val="0092241D"/>
    <w:rsid w:val="009225A7"/>
    <w:rsid w:val="00922FCE"/>
    <w:rsid w:val="00923E71"/>
    <w:rsid w:val="0092442F"/>
    <w:rsid w:val="0092538C"/>
    <w:rsid w:val="00925C6D"/>
    <w:rsid w:val="0092613D"/>
    <w:rsid w:val="009269E4"/>
    <w:rsid w:val="0092755D"/>
    <w:rsid w:val="00927665"/>
    <w:rsid w:val="009279A3"/>
    <w:rsid w:val="009307D0"/>
    <w:rsid w:val="009309A5"/>
    <w:rsid w:val="00930EA7"/>
    <w:rsid w:val="0093133C"/>
    <w:rsid w:val="009319FF"/>
    <w:rsid w:val="00931BDA"/>
    <w:rsid w:val="0093210D"/>
    <w:rsid w:val="009322E1"/>
    <w:rsid w:val="00932822"/>
    <w:rsid w:val="00932899"/>
    <w:rsid w:val="009342C1"/>
    <w:rsid w:val="009346C5"/>
    <w:rsid w:val="00934ED7"/>
    <w:rsid w:val="00935792"/>
    <w:rsid w:val="009357D5"/>
    <w:rsid w:val="00935BA9"/>
    <w:rsid w:val="0093622B"/>
    <w:rsid w:val="00936D63"/>
    <w:rsid w:val="00937D01"/>
    <w:rsid w:val="00940320"/>
    <w:rsid w:val="0094036B"/>
    <w:rsid w:val="009403DD"/>
    <w:rsid w:val="0094055B"/>
    <w:rsid w:val="00943107"/>
    <w:rsid w:val="009434EC"/>
    <w:rsid w:val="00943531"/>
    <w:rsid w:val="00945ABB"/>
    <w:rsid w:val="00946744"/>
    <w:rsid w:val="00947DE1"/>
    <w:rsid w:val="00947FFB"/>
    <w:rsid w:val="009501B5"/>
    <w:rsid w:val="0095078E"/>
    <w:rsid w:val="00950C2C"/>
    <w:rsid w:val="00951F33"/>
    <w:rsid w:val="0095215C"/>
    <w:rsid w:val="00952FA8"/>
    <w:rsid w:val="009532D2"/>
    <w:rsid w:val="009532DB"/>
    <w:rsid w:val="00953B20"/>
    <w:rsid w:val="00953DFA"/>
    <w:rsid w:val="00954310"/>
    <w:rsid w:val="0095492C"/>
    <w:rsid w:val="00954963"/>
    <w:rsid w:val="0095510B"/>
    <w:rsid w:val="00955124"/>
    <w:rsid w:val="00955864"/>
    <w:rsid w:val="00955A2C"/>
    <w:rsid w:val="00956673"/>
    <w:rsid w:val="0095678D"/>
    <w:rsid w:val="00956B6B"/>
    <w:rsid w:val="00956F8E"/>
    <w:rsid w:val="00957047"/>
    <w:rsid w:val="009571BD"/>
    <w:rsid w:val="00960049"/>
    <w:rsid w:val="009600AC"/>
    <w:rsid w:val="0096054E"/>
    <w:rsid w:val="009624C0"/>
    <w:rsid w:val="00962CA7"/>
    <w:rsid w:val="00963E54"/>
    <w:rsid w:val="00965293"/>
    <w:rsid w:val="00965760"/>
    <w:rsid w:val="00966043"/>
    <w:rsid w:val="009709F1"/>
    <w:rsid w:val="00970B4D"/>
    <w:rsid w:val="00971048"/>
    <w:rsid w:val="00971A07"/>
    <w:rsid w:val="00972268"/>
    <w:rsid w:val="00972355"/>
    <w:rsid w:val="009727B1"/>
    <w:rsid w:val="00972B17"/>
    <w:rsid w:val="00973203"/>
    <w:rsid w:val="00974624"/>
    <w:rsid w:val="00974635"/>
    <w:rsid w:val="00975DBE"/>
    <w:rsid w:val="00976303"/>
    <w:rsid w:val="009764DA"/>
    <w:rsid w:val="00976840"/>
    <w:rsid w:val="0097787E"/>
    <w:rsid w:val="00977EA1"/>
    <w:rsid w:val="009807C4"/>
    <w:rsid w:val="009807F3"/>
    <w:rsid w:val="009816BE"/>
    <w:rsid w:val="00981EEB"/>
    <w:rsid w:val="0098211D"/>
    <w:rsid w:val="00982201"/>
    <w:rsid w:val="00982B3E"/>
    <w:rsid w:val="00983225"/>
    <w:rsid w:val="00983539"/>
    <w:rsid w:val="00983C09"/>
    <w:rsid w:val="00983CA4"/>
    <w:rsid w:val="00983D44"/>
    <w:rsid w:val="0098443E"/>
    <w:rsid w:val="009845C9"/>
    <w:rsid w:val="009847B1"/>
    <w:rsid w:val="00984D71"/>
    <w:rsid w:val="00985CB5"/>
    <w:rsid w:val="00985D87"/>
    <w:rsid w:val="00985F2E"/>
    <w:rsid w:val="009878E3"/>
    <w:rsid w:val="00987998"/>
    <w:rsid w:val="009879FA"/>
    <w:rsid w:val="009902B7"/>
    <w:rsid w:val="0099070E"/>
    <w:rsid w:val="00991973"/>
    <w:rsid w:val="00991B11"/>
    <w:rsid w:val="0099200E"/>
    <w:rsid w:val="00992C5D"/>
    <w:rsid w:val="009933A1"/>
    <w:rsid w:val="009935BB"/>
    <w:rsid w:val="00994B50"/>
    <w:rsid w:val="00994D76"/>
    <w:rsid w:val="009956B2"/>
    <w:rsid w:val="00996609"/>
    <w:rsid w:val="00996DB6"/>
    <w:rsid w:val="00997197"/>
    <w:rsid w:val="00997353"/>
    <w:rsid w:val="00997AE1"/>
    <w:rsid w:val="009A0205"/>
    <w:rsid w:val="009A034C"/>
    <w:rsid w:val="009A1B1C"/>
    <w:rsid w:val="009A1B3C"/>
    <w:rsid w:val="009A2FB7"/>
    <w:rsid w:val="009A3EC1"/>
    <w:rsid w:val="009A3F4B"/>
    <w:rsid w:val="009A46A0"/>
    <w:rsid w:val="009A4A5B"/>
    <w:rsid w:val="009A6250"/>
    <w:rsid w:val="009A680D"/>
    <w:rsid w:val="009A7578"/>
    <w:rsid w:val="009B0210"/>
    <w:rsid w:val="009B09C8"/>
    <w:rsid w:val="009B0B94"/>
    <w:rsid w:val="009B0C1E"/>
    <w:rsid w:val="009B16F6"/>
    <w:rsid w:val="009B1A36"/>
    <w:rsid w:val="009B22DC"/>
    <w:rsid w:val="009B2607"/>
    <w:rsid w:val="009B32A3"/>
    <w:rsid w:val="009B3748"/>
    <w:rsid w:val="009B475C"/>
    <w:rsid w:val="009B4781"/>
    <w:rsid w:val="009B4A15"/>
    <w:rsid w:val="009B4DD5"/>
    <w:rsid w:val="009B505C"/>
    <w:rsid w:val="009B5A21"/>
    <w:rsid w:val="009B5EEA"/>
    <w:rsid w:val="009B68F2"/>
    <w:rsid w:val="009B707E"/>
    <w:rsid w:val="009B7A71"/>
    <w:rsid w:val="009C0399"/>
    <w:rsid w:val="009C09E7"/>
    <w:rsid w:val="009C117E"/>
    <w:rsid w:val="009C141B"/>
    <w:rsid w:val="009C198D"/>
    <w:rsid w:val="009C1F6D"/>
    <w:rsid w:val="009C2155"/>
    <w:rsid w:val="009C2720"/>
    <w:rsid w:val="009C2804"/>
    <w:rsid w:val="009C2EE8"/>
    <w:rsid w:val="009C34A1"/>
    <w:rsid w:val="009C4222"/>
    <w:rsid w:val="009C4E5F"/>
    <w:rsid w:val="009C51B2"/>
    <w:rsid w:val="009C5275"/>
    <w:rsid w:val="009C5742"/>
    <w:rsid w:val="009C611C"/>
    <w:rsid w:val="009C6328"/>
    <w:rsid w:val="009C6A43"/>
    <w:rsid w:val="009C6FAA"/>
    <w:rsid w:val="009C76D4"/>
    <w:rsid w:val="009C78CE"/>
    <w:rsid w:val="009C7911"/>
    <w:rsid w:val="009C79F2"/>
    <w:rsid w:val="009C7AF2"/>
    <w:rsid w:val="009D0262"/>
    <w:rsid w:val="009D0851"/>
    <w:rsid w:val="009D1014"/>
    <w:rsid w:val="009D1131"/>
    <w:rsid w:val="009D210E"/>
    <w:rsid w:val="009D240F"/>
    <w:rsid w:val="009D27DB"/>
    <w:rsid w:val="009D37AB"/>
    <w:rsid w:val="009D404D"/>
    <w:rsid w:val="009D575C"/>
    <w:rsid w:val="009D5EDA"/>
    <w:rsid w:val="009D6387"/>
    <w:rsid w:val="009D6567"/>
    <w:rsid w:val="009D6B0E"/>
    <w:rsid w:val="009D7080"/>
    <w:rsid w:val="009D72F5"/>
    <w:rsid w:val="009D7765"/>
    <w:rsid w:val="009D7BA5"/>
    <w:rsid w:val="009D7DFE"/>
    <w:rsid w:val="009D7FA9"/>
    <w:rsid w:val="009E03D3"/>
    <w:rsid w:val="009E0B1E"/>
    <w:rsid w:val="009E0C88"/>
    <w:rsid w:val="009E13FA"/>
    <w:rsid w:val="009E168A"/>
    <w:rsid w:val="009E2035"/>
    <w:rsid w:val="009E23DE"/>
    <w:rsid w:val="009E2ABE"/>
    <w:rsid w:val="009E304F"/>
    <w:rsid w:val="009E3B60"/>
    <w:rsid w:val="009E4288"/>
    <w:rsid w:val="009E43AF"/>
    <w:rsid w:val="009E4868"/>
    <w:rsid w:val="009E4FDC"/>
    <w:rsid w:val="009E5903"/>
    <w:rsid w:val="009E671C"/>
    <w:rsid w:val="009E75FF"/>
    <w:rsid w:val="009E7605"/>
    <w:rsid w:val="009F0635"/>
    <w:rsid w:val="009F0708"/>
    <w:rsid w:val="009F13C1"/>
    <w:rsid w:val="009F18F0"/>
    <w:rsid w:val="009F1C88"/>
    <w:rsid w:val="009F21EB"/>
    <w:rsid w:val="009F2343"/>
    <w:rsid w:val="009F3870"/>
    <w:rsid w:val="009F42B4"/>
    <w:rsid w:val="009F4B13"/>
    <w:rsid w:val="009F4D3D"/>
    <w:rsid w:val="009F588F"/>
    <w:rsid w:val="009F5B61"/>
    <w:rsid w:val="009F609E"/>
    <w:rsid w:val="009F629E"/>
    <w:rsid w:val="009F679C"/>
    <w:rsid w:val="009F6F0B"/>
    <w:rsid w:val="009F71D1"/>
    <w:rsid w:val="009F7615"/>
    <w:rsid w:val="009F77A3"/>
    <w:rsid w:val="009F7EF2"/>
    <w:rsid w:val="00A00335"/>
    <w:rsid w:val="00A0043C"/>
    <w:rsid w:val="00A00A83"/>
    <w:rsid w:val="00A00D9E"/>
    <w:rsid w:val="00A011B3"/>
    <w:rsid w:val="00A0134B"/>
    <w:rsid w:val="00A01AE8"/>
    <w:rsid w:val="00A025CB"/>
    <w:rsid w:val="00A02AE3"/>
    <w:rsid w:val="00A02F64"/>
    <w:rsid w:val="00A030FD"/>
    <w:rsid w:val="00A037B3"/>
    <w:rsid w:val="00A03B39"/>
    <w:rsid w:val="00A044B7"/>
    <w:rsid w:val="00A0453D"/>
    <w:rsid w:val="00A045EB"/>
    <w:rsid w:val="00A04B24"/>
    <w:rsid w:val="00A05185"/>
    <w:rsid w:val="00A05A2E"/>
    <w:rsid w:val="00A05B15"/>
    <w:rsid w:val="00A05CA2"/>
    <w:rsid w:val="00A05F75"/>
    <w:rsid w:val="00A06305"/>
    <w:rsid w:val="00A06789"/>
    <w:rsid w:val="00A06AED"/>
    <w:rsid w:val="00A06D8A"/>
    <w:rsid w:val="00A06F03"/>
    <w:rsid w:val="00A07684"/>
    <w:rsid w:val="00A078F7"/>
    <w:rsid w:val="00A1106E"/>
    <w:rsid w:val="00A11FBE"/>
    <w:rsid w:val="00A12D93"/>
    <w:rsid w:val="00A12E7D"/>
    <w:rsid w:val="00A134D8"/>
    <w:rsid w:val="00A136F3"/>
    <w:rsid w:val="00A13CFA"/>
    <w:rsid w:val="00A148BB"/>
    <w:rsid w:val="00A15098"/>
    <w:rsid w:val="00A15FE5"/>
    <w:rsid w:val="00A1748D"/>
    <w:rsid w:val="00A17D63"/>
    <w:rsid w:val="00A20D73"/>
    <w:rsid w:val="00A20EE4"/>
    <w:rsid w:val="00A21977"/>
    <w:rsid w:val="00A21B41"/>
    <w:rsid w:val="00A21F6E"/>
    <w:rsid w:val="00A2205F"/>
    <w:rsid w:val="00A2253F"/>
    <w:rsid w:val="00A22DC1"/>
    <w:rsid w:val="00A23057"/>
    <w:rsid w:val="00A2316C"/>
    <w:rsid w:val="00A23BA6"/>
    <w:rsid w:val="00A248B5"/>
    <w:rsid w:val="00A24B9C"/>
    <w:rsid w:val="00A24E93"/>
    <w:rsid w:val="00A25A56"/>
    <w:rsid w:val="00A25AC6"/>
    <w:rsid w:val="00A25C4A"/>
    <w:rsid w:val="00A25E8D"/>
    <w:rsid w:val="00A26701"/>
    <w:rsid w:val="00A27F25"/>
    <w:rsid w:val="00A27F68"/>
    <w:rsid w:val="00A309BF"/>
    <w:rsid w:val="00A30FCC"/>
    <w:rsid w:val="00A3111A"/>
    <w:rsid w:val="00A311CE"/>
    <w:rsid w:val="00A3178C"/>
    <w:rsid w:val="00A319B1"/>
    <w:rsid w:val="00A32CAA"/>
    <w:rsid w:val="00A32F87"/>
    <w:rsid w:val="00A334BF"/>
    <w:rsid w:val="00A335FA"/>
    <w:rsid w:val="00A336CC"/>
    <w:rsid w:val="00A338D2"/>
    <w:rsid w:val="00A33AEC"/>
    <w:rsid w:val="00A33C0E"/>
    <w:rsid w:val="00A33D29"/>
    <w:rsid w:val="00A34621"/>
    <w:rsid w:val="00A350CE"/>
    <w:rsid w:val="00A35934"/>
    <w:rsid w:val="00A35AAC"/>
    <w:rsid w:val="00A360A2"/>
    <w:rsid w:val="00A36842"/>
    <w:rsid w:val="00A36AC1"/>
    <w:rsid w:val="00A36E57"/>
    <w:rsid w:val="00A37072"/>
    <w:rsid w:val="00A37A63"/>
    <w:rsid w:val="00A37FE4"/>
    <w:rsid w:val="00A40620"/>
    <w:rsid w:val="00A40E20"/>
    <w:rsid w:val="00A40E2D"/>
    <w:rsid w:val="00A41521"/>
    <w:rsid w:val="00A4222E"/>
    <w:rsid w:val="00A42633"/>
    <w:rsid w:val="00A42745"/>
    <w:rsid w:val="00A435F3"/>
    <w:rsid w:val="00A43A54"/>
    <w:rsid w:val="00A44493"/>
    <w:rsid w:val="00A44944"/>
    <w:rsid w:val="00A44B9F"/>
    <w:rsid w:val="00A44CD3"/>
    <w:rsid w:val="00A45537"/>
    <w:rsid w:val="00A45622"/>
    <w:rsid w:val="00A45B92"/>
    <w:rsid w:val="00A45CFB"/>
    <w:rsid w:val="00A460F7"/>
    <w:rsid w:val="00A468B5"/>
    <w:rsid w:val="00A46A7E"/>
    <w:rsid w:val="00A4727A"/>
    <w:rsid w:val="00A47781"/>
    <w:rsid w:val="00A47935"/>
    <w:rsid w:val="00A47B2A"/>
    <w:rsid w:val="00A47C0A"/>
    <w:rsid w:val="00A50494"/>
    <w:rsid w:val="00A50592"/>
    <w:rsid w:val="00A5081A"/>
    <w:rsid w:val="00A51D16"/>
    <w:rsid w:val="00A5200A"/>
    <w:rsid w:val="00A52255"/>
    <w:rsid w:val="00A53C2C"/>
    <w:rsid w:val="00A54941"/>
    <w:rsid w:val="00A550F0"/>
    <w:rsid w:val="00A553A9"/>
    <w:rsid w:val="00A56509"/>
    <w:rsid w:val="00A56A98"/>
    <w:rsid w:val="00A56D16"/>
    <w:rsid w:val="00A571E2"/>
    <w:rsid w:val="00A573B4"/>
    <w:rsid w:val="00A57562"/>
    <w:rsid w:val="00A57567"/>
    <w:rsid w:val="00A578D2"/>
    <w:rsid w:val="00A607DE"/>
    <w:rsid w:val="00A6084B"/>
    <w:rsid w:val="00A61302"/>
    <w:rsid w:val="00A61BC7"/>
    <w:rsid w:val="00A626E1"/>
    <w:rsid w:val="00A6271C"/>
    <w:rsid w:val="00A62AE3"/>
    <w:rsid w:val="00A62BE2"/>
    <w:rsid w:val="00A63014"/>
    <w:rsid w:val="00A6304E"/>
    <w:rsid w:val="00A63520"/>
    <w:rsid w:val="00A64228"/>
    <w:rsid w:val="00A643BD"/>
    <w:rsid w:val="00A6497F"/>
    <w:rsid w:val="00A64DC4"/>
    <w:rsid w:val="00A6517A"/>
    <w:rsid w:val="00A6539D"/>
    <w:rsid w:val="00A653EF"/>
    <w:rsid w:val="00A65E5D"/>
    <w:rsid w:val="00A66CD4"/>
    <w:rsid w:val="00A67AC2"/>
    <w:rsid w:val="00A71B3A"/>
    <w:rsid w:val="00A72C7A"/>
    <w:rsid w:val="00A72DA7"/>
    <w:rsid w:val="00A72DEE"/>
    <w:rsid w:val="00A72F57"/>
    <w:rsid w:val="00A736C6"/>
    <w:rsid w:val="00A73A99"/>
    <w:rsid w:val="00A73C4B"/>
    <w:rsid w:val="00A74D24"/>
    <w:rsid w:val="00A759D1"/>
    <w:rsid w:val="00A75E70"/>
    <w:rsid w:val="00A76217"/>
    <w:rsid w:val="00A777BA"/>
    <w:rsid w:val="00A77D22"/>
    <w:rsid w:val="00A80257"/>
    <w:rsid w:val="00A805AF"/>
    <w:rsid w:val="00A807D3"/>
    <w:rsid w:val="00A80AA6"/>
    <w:rsid w:val="00A81318"/>
    <w:rsid w:val="00A81EA9"/>
    <w:rsid w:val="00A824D4"/>
    <w:rsid w:val="00A828F9"/>
    <w:rsid w:val="00A82A5E"/>
    <w:rsid w:val="00A83118"/>
    <w:rsid w:val="00A838F6"/>
    <w:rsid w:val="00A83BDF"/>
    <w:rsid w:val="00A83FEB"/>
    <w:rsid w:val="00A8407C"/>
    <w:rsid w:val="00A85D9C"/>
    <w:rsid w:val="00A86AF8"/>
    <w:rsid w:val="00A8716E"/>
    <w:rsid w:val="00A873EE"/>
    <w:rsid w:val="00A90367"/>
    <w:rsid w:val="00A90786"/>
    <w:rsid w:val="00A9080E"/>
    <w:rsid w:val="00A909A1"/>
    <w:rsid w:val="00A90B30"/>
    <w:rsid w:val="00A917CF"/>
    <w:rsid w:val="00A91A53"/>
    <w:rsid w:val="00A9330F"/>
    <w:rsid w:val="00A93D3F"/>
    <w:rsid w:val="00A93F5E"/>
    <w:rsid w:val="00A94477"/>
    <w:rsid w:val="00A948D7"/>
    <w:rsid w:val="00A94D72"/>
    <w:rsid w:val="00A951D0"/>
    <w:rsid w:val="00A95842"/>
    <w:rsid w:val="00A958A1"/>
    <w:rsid w:val="00A95A5C"/>
    <w:rsid w:val="00A96242"/>
    <w:rsid w:val="00A9658B"/>
    <w:rsid w:val="00A96BA1"/>
    <w:rsid w:val="00A96EB7"/>
    <w:rsid w:val="00A971EF"/>
    <w:rsid w:val="00A97968"/>
    <w:rsid w:val="00AA0077"/>
    <w:rsid w:val="00AA0238"/>
    <w:rsid w:val="00AA0851"/>
    <w:rsid w:val="00AA10DC"/>
    <w:rsid w:val="00AA1304"/>
    <w:rsid w:val="00AA19BF"/>
    <w:rsid w:val="00AA2358"/>
    <w:rsid w:val="00AA25FC"/>
    <w:rsid w:val="00AA2CB6"/>
    <w:rsid w:val="00AA31B9"/>
    <w:rsid w:val="00AA34D6"/>
    <w:rsid w:val="00AA3970"/>
    <w:rsid w:val="00AA3BA8"/>
    <w:rsid w:val="00AA3F57"/>
    <w:rsid w:val="00AA409E"/>
    <w:rsid w:val="00AA4835"/>
    <w:rsid w:val="00AA487B"/>
    <w:rsid w:val="00AA51B6"/>
    <w:rsid w:val="00AA588C"/>
    <w:rsid w:val="00AA5D86"/>
    <w:rsid w:val="00AA7599"/>
    <w:rsid w:val="00AB066A"/>
    <w:rsid w:val="00AB0729"/>
    <w:rsid w:val="00AB07C6"/>
    <w:rsid w:val="00AB0C40"/>
    <w:rsid w:val="00AB0C89"/>
    <w:rsid w:val="00AB0F5C"/>
    <w:rsid w:val="00AB1CBD"/>
    <w:rsid w:val="00AB229C"/>
    <w:rsid w:val="00AB25C0"/>
    <w:rsid w:val="00AB2697"/>
    <w:rsid w:val="00AB2D38"/>
    <w:rsid w:val="00AB3282"/>
    <w:rsid w:val="00AB3C2F"/>
    <w:rsid w:val="00AB3EF3"/>
    <w:rsid w:val="00AB42B7"/>
    <w:rsid w:val="00AB54EF"/>
    <w:rsid w:val="00AB58E8"/>
    <w:rsid w:val="00AB5B21"/>
    <w:rsid w:val="00AB6143"/>
    <w:rsid w:val="00AB636F"/>
    <w:rsid w:val="00AB64FA"/>
    <w:rsid w:val="00AB675B"/>
    <w:rsid w:val="00AB6C8F"/>
    <w:rsid w:val="00AB7264"/>
    <w:rsid w:val="00AB7F92"/>
    <w:rsid w:val="00AC0619"/>
    <w:rsid w:val="00AC06C2"/>
    <w:rsid w:val="00AC0C8E"/>
    <w:rsid w:val="00AC0F71"/>
    <w:rsid w:val="00AC1359"/>
    <w:rsid w:val="00AC1582"/>
    <w:rsid w:val="00AC16F8"/>
    <w:rsid w:val="00AC1848"/>
    <w:rsid w:val="00AC1A19"/>
    <w:rsid w:val="00AC1C60"/>
    <w:rsid w:val="00AC3104"/>
    <w:rsid w:val="00AC3348"/>
    <w:rsid w:val="00AC358A"/>
    <w:rsid w:val="00AC3860"/>
    <w:rsid w:val="00AC3A81"/>
    <w:rsid w:val="00AC3C52"/>
    <w:rsid w:val="00AC4CAE"/>
    <w:rsid w:val="00AC4CDA"/>
    <w:rsid w:val="00AC4F12"/>
    <w:rsid w:val="00AC5429"/>
    <w:rsid w:val="00AC59F8"/>
    <w:rsid w:val="00AC639D"/>
    <w:rsid w:val="00AC69E1"/>
    <w:rsid w:val="00AC71F5"/>
    <w:rsid w:val="00AC7552"/>
    <w:rsid w:val="00AC7E82"/>
    <w:rsid w:val="00AC7F5C"/>
    <w:rsid w:val="00AD0184"/>
    <w:rsid w:val="00AD0953"/>
    <w:rsid w:val="00AD1220"/>
    <w:rsid w:val="00AD1D93"/>
    <w:rsid w:val="00AD2088"/>
    <w:rsid w:val="00AD22A0"/>
    <w:rsid w:val="00AD2466"/>
    <w:rsid w:val="00AD2752"/>
    <w:rsid w:val="00AD2E4A"/>
    <w:rsid w:val="00AD2FAB"/>
    <w:rsid w:val="00AD3926"/>
    <w:rsid w:val="00AD3999"/>
    <w:rsid w:val="00AD4F8F"/>
    <w:rsid w:val="00AD5609"/>
    <w:rsid w:val="00AD62F6"/>
    <w:rsid w:val="00AD69EE"/>
    <w:rsid w:val="00AD7854"/>
    <w:rsid w:val="00AD7980"/>
    <w:rsid w:val="00AE0097"/>
    <w:rsid w:val="00AE0628"/>
    <w:rsid w:val="00AE239F"/>
    <w:rsid w:val="00AE2522"/>
    <w:rsid w:val="00AE271F"/>
    <w:rsid w:val="00AE2793"/>
    <w:rsid w:val="00AE2F3F"/>
    <w:rsid w:val="00AE36A9"/>
    <w:rsid w:val="00AE39AE"/>
    <w:rsid w:val="00AE3A40"/>
    <w:rsid w:val="00AE3F2B"/>
    <w:rsid w:val="00AE4577"/>
    <w:rsid w:val="00AE479E"/>
    <w:rsid w:val="00AE4D79"/>
    <w:rsid w:val="00AE541B"/>
    <w:rsid w:val="00AE5789"/>
    <w:rsid w:val="00AE5ED4"/>
    <w:rsid w:val="00AE623E"/>
    <w:rsid w:val="00AE6966"/>
    <w:rsid w:val="00AE69B6"/>
    <w:rsid w:val="00AE704B"/>
    <w:rsid w:val="00AE71A1"/>
    <w:rsid w:val="00AE76DD"/>
    <w:rsid w:val="00AE79C4"/>
    <w:rsid w:val="00AE7E12"/>
    <w:rsid w:val="00AF15BD"/>
    <w:rsid w:val="00AF1718"/>
    <w:rsid w:val="00AF1FA7"/>
    <w:rsid w:val="00AF227B"/>
    <w:rsid w:val="00AF3B46"/>
    <w:rsid w:val="00AF45B4"/>
    <w:rsid w:val="00AF4DCD"/>
    <w:rsid w:val="00AF535E"/>
    <w:rsid w:val="00AF5756"/>
    <w:rsid w:val="00AF5F5E"/>
    <w:rsid w:val="00AF6300"/>
    <w:rsid w:val="00B0071C"/>
    <w:rsid w:val="00B00D3C"/>
    <w:rsid w:val="00B01838"/>
    <w:rsid w:val="00B01A96"/>
    <w:rsid w:val="00B01AAE"/>
    <w:rsid w:val="00B029DD"/>
    <w:rsid w:val="00B03616"/>
    <w:rsid w:val="00B0481D"/>
    <w:rsid w:val="00B049AB"/>
    <w:rsid w:val="00B049FF"/>
    <w:rsid w:val="00B04A7B"/>
    <w:rsid w:val="00B053EE"/>
    <w:rsid w:val="00B054B3"/>
    <w:rsid w:val="00B0563B"/>
    <w:rsid w:val="00B05ACF"/>
    <w:rsid w:val="00B064EB"/>
    <w:rsid w:val="00B0692A"/>
    <w:rsid w:val="00B069AB"/>
    <w:rsid w:val="00B07093"/>
    <w:rsid w:val="00B0752A"/>
    <w:rsid w:val="00B0782C"/>
    <w:rsid w:val="00B10502"/>
    <w:rsid w:val="00B10989"/>
    <w:rsid w:val="00B10DBA"/>
    <w:rsid w:val="00B11D1C"/>
    <w:rsid w:val="00B11EA6"/>
    <w:rsid w:val="00B13200"/>
    <w:rsid w:val="00B13BBF"/>
    <w:rsid w:val="00B14085"/>
    <w:rsid w:val="00B140E4"/>
    <w:rsid w:val="00B1465C"/>
    <w:rsid w:val="00B14818"/>
    <w:rsid w:val="00B14B4E"/>
    <w:rsid w:val="00B15230"/>
    <w:rsid w:val="00B15499"/>
    <w:rsid w:val="00B159CB"/>
    <w:rsid w:val="00B15B8F"/>
    <w:rsid w:val="00B15FD3"/>
    <w:rsid w:val="00B160E8"/>
    <w:rsid w:val="00B164D2"/>
    <w:rsid w:val="00B170EE"/>
    <w:rsid w:val="00B174C2"/>
    <w:rsid w:val="00B17737"/>
    <w:rsid w:val="00B17D8B"/>
    <w:rsid w:val="00B200AE"/>
    <w:rsid w:val="00B20418"/>
    <w:rsid w:val="00B209B7"/>
    <w:rsid w:val="00B20D63"/>
    <w:rsid w:val="00B21191"/>
    <w:rsid w:val="00B21353"/>
    <w:rsid w:val="00B2166F"/>
    <w:rsid w:val="00B217B1"/>
    <w:rsid w:val="00B219CC"/>
    <w:rsid w:val="00B21ACD"/>
    <w:rsid w:val="00B21E34"/>
    <w:rsid w:val="00B21F30"/>
    <w:rsid w:val="00B22749"/>
    <w:rsid w:val="00B22A3A"/>
    <w:rsid w:val="00B22BCA"/>
    <w:rsid w:val="00B24B66"/>
    <w:rsid w:val="00B25347"/>
    <w:rsid w:val="00B25C6F"/>
    <w:rsid w:val="00B25D81"/>
    <w:rsid w:val="00B25F5A"/>
    <w:rsid w:val="00B263BA"/>
    <w:rsid w:val="00B2688E"/>
    <w:rsid w:val="00B26DDC"/>
    <w:rsid w:val="00B27161"/>
    <w:rsid w:val="00B27344"/>
    <w:rsid w:val="00B27425"/>
    <w:rsid w:val="00B27893"/>
    <w:rsid w:val="00B27B42"/>
    <w:rsid w:val="00B27F8E"/>
    <w:rsid w:val="00B30603"/>
    <w:rsid w:val="00B31562"/>
    <w:rsid w:val="00B32436"/>
    <w:rsid w:val="00B326F8"/>
    <w:rsid w:val="00B32E2C"/>
    <w:rsid w:val="00B338EA"/>
    <w:rsid w:val="00B34CAF"/>
    <w:rsid w:val="00B34CEF"/>
    <w:rsid w:val="00B3555A"/>
    <w:rsid w:val="00B35A82"/>
    <w:rsid w:val="00B35E70"/>
    <w:rsid w:val="00B367D7"/>
    <w:rsid w:val="00B37E27"/>
    <w:rsid w:val="00B402D8"/>
    <w:rsid w:val="00B40B8E"/>
    <w:rsid w:val="00B410F9"/>
    <w:rsid w:val="00B414F0"/>
    <w:rsid w:val="00B42067"/>
    <w:rsid w:val="00B4231E"/>
    <w:rsid w:val="00B42A78"/>
    <w:rsid w:val="00B42F5A"/>
    <w:rsid w:val="00B44000"/>
    <w:rsid w:val="00B4439A"/>
    <w:rsid w:val="00B44E14"/>
    <w:rsid w:val="00B4544C"/>
    <w:rsid w:val="00B4570C"/>
    <w:rsid w:val="00B45BFC"/>
    <w:rsid w:val="00B45D90"/>
    <w:rsid w:val="00B463D5"/>
    <w:rsid w:val="00B46628"/>
    <w:rsid w:val="00B466E9"/>
    <w:rsid w:val="00B46787"/>
    <w:rsid w:val="00B46F84"/>
    <w:rsid w:val="00B47EBC"/>
    <w:rsid w:val="00B50269"/>
    <w:rsid w:val="00B505EF"/>
    <w:rsid w:val="00B505FA"/>
    <w:rsid w:val="00B50798"/>
    <w:rsid w:val="00B5088C"/>
    <w:rsid w:val="00B5089D"/>
    <w:rsid w:val="00B51F26"/>
    <w:rsid w:val="00B52A7D"/>
    <w:rsid w:val="00B52B39"/>
    <w:rsid w:val="00B53279"/>
    <w:rsid w:val="00B53494"/>
    <w:rsid w:val="00B538CF"/>
    <w:rsid w:val="00B53BA9"/>
    <w:rsid w:val="00B541C9"/>
    <w:rsid w:val="00B5443D"/>
    <w:rsid w:val="00B549B1"/>
    <w:rsid w:val="00B54B5D"/>
    <w:rsid w:val="00B55359"/>
    <w:rsid w:val="00B5540E"/>
    <w:rsid w:val="00B5631F"/>
    <w:rsid w:val="00B5703B"/>
    <w:rsid w:val="00B57737"/>
    <w:rsid w:val="00B6070D"/>
    <w:rsid w:val="00B60EA9"/>
    <w:rsid w:val="00B61299"/>
    <w:rsid w:val="00B62B54"/>
    <w:rsid w:val="00B62DEA"/>
    <w:rsid w:val="00B631B1"/>
    <w:rsid w:val="00B63382"/>
    <w:rsid w:val="00B6365E"/>
    <w:rsid w:val="00B63961"/>
    <w:rsid w:val="00B64058"/>
    <w:rsid w:val="00B640E9"/>
    <w:rsid w:val="00B64356"/>
    <w:rsid w:val="00B64378"/>
    <w:rsid w:val="00B644A0"/>
    <w:rsid w:val="00B6517E"/>
    <w:rsid w:val="00B6540F"/>
    <w:rsid w:val="00B6582D"/>
    <w:rsid w:val="00B65854"/>
    <w:rsid w:val="00B660B3"/>
    <w:rsid w:val="00B6703F"/>
    <w:rsid w:val="00B67424"/>
    <w:rsid w:val="00B678D8"/>
    <w:rsid w:val="00B67A06"/>
    <w:rsid w:val="00B67DF3"/>
    <w:rsid w:val="00B701D5"/>
    <w:rsid w:val="00B710EF"/>
    <w:rsid w:val="00B71FB5"/>
    <w:rsid w:val="00B721B4"/>
    <w:rsid w:val="00B72AA2"/>
    <w:rsid w:val="00B73613"/>
    <w:rsid w:val="00B74601"/>
    <w:rsid w:val="00B74799"/>
    <w:rsid w:val="00B75270"/>
    <w:rsid w:val="00B768C6"/>
    <w:rsid w:val="00B77D5C"/>
    <w:rsid w:val="00B8055B"/>
    <w:rsid w:val="00B80994"/>
    <w:rsid w:val="00B81737"/>
    <w:rsid w:val="00B82115"/>
    <w:rsid w:val="00B82518"/>
    <w:rsid w:val="00B83487"/>
    <w:rsid w:val="00B83B53"/>
    <w:rsid w:val="00B840EB"/>
    <w:rsid w:val="00B8415A"/>
    <w:rsid w:val="00B845BC"/>
    <w:rsid w:val="00B84FD0"/>
    <w:rsid w:val="00B8542B"/>
    <w:rsid w:val="00B85591"/>
    <w:rsid w:val="00B85D50"/>
    <w:rsid w:val="00B86D9D"/>
    <w:rsid w:val="00B86F23"/>
    <w:rsid w:val="00B871DA"/>
    <w:rsid w:val="00B87267"/>
    <w:rsid w:val="00B8750D"/>
    <w:rsid w:val="00B879B8"/>
    <w:rsid w:val="00B87B40"/>
    <w:rsid w:val="00B87BCE"/>
    <w:rsid w:val="00B87BFB"/>
    <w:rsid w:val="00B87F31"/>
    <w:rsid w:val="00B903B8"/>
    <w:rsid w:val="00B90EFA"/>
    <w:rsid w:val="00B91475"/>
    <w:rsid w:val="00B914E5"/>
    <w:rsid w:val="00B91A91"/>
    <w:rsid w:val="00B91AD7"/>
    <w:rsid w:val="00B91C31"/>
    <w:rsid w:val="00B91F16"/>
    <w:rsid w:val="00B92C8B"/>
    <w:rsid w:val="00B92F73"/>
    <w:rsid w:val="00B92FA1"/>
    <w:rsid w:val="00B93075"/>
    <w:rsid w:val="00B93636"/>
    <w:rsid w:val="00B9366A"/>
    <w:rsid w:val="00B9387A"/>
    <w:rsid w:val="00B93C14"/>
    <w:rsid w:val="00B93C39"/>
    <w:rsid w:val="00B93C43"/>
    <w:rsid w:val="00B94342"/>
    <w:rsid w:val="00B94886"/>
    <w:rsid w:val="00B94AF0"/>
    <w:rsid w:val="00B94CDA"/>
    <w:rsid w:val="00B94D28"/>
    <w:rsid w:val="00B94EDC"/>
    <w:rsid w:val="00B95F5D"/>
    <w:rsid w:val="00B96190"/>
    <w:rsid w:val="00BA0D43"/>
    <w:rsid w:val="00BA1007"/>
    <w:rsid w:val="00BA14DC"/>
    <w:rsid w:val="00BA1737"/>
    <w:rsid w:val="00BA262B"/>
    <w:rsid w:val="00BA288F"/>
    <w:rsid w:val="00BA2FBB"/>
    <w:rsid w:val="00BA3256"/>
    <w:rsid w:val="00BA3DC0"/>
    <w:rsid w:val="00BA40AF"/>
    <w:rsid w:val="00BA48A4"/>
    <w:rsid w:val="00BA48A6"/>
    <w:rsid w:val="00BA48DC"/>
    <w:rsid w:val="00BA55F2"/>
    <w:rsid w:val="00BA5B1A"/>
    <w:rsid w:val="00BA6127"/>
    <w:rsid w:val="00BA6271"/>
    <w:rsid w:val="00BA6DC2"/>
    <w:rsid w:val="00BA71F0"/>
    <w:rsid w:val="00BA79C6"/>
    <w:rsid w:val="00BA7D6B"/>
    <w:rsid w:val="00BB0291"/>
    <w:rsid w:val="00BB0A95"/>
    <w:rsid w:val="00BB1017"/>
    <w:rsid w:val="00BB1A11"/>
    <w:rsid w:val="00BB1B93"/>
    <w:rsid w:val="00BB1C37"/>
    <w:rsid w:val="00BB23B8"/>
    <w:rsid w:val="00BB295F"/>
    <w:rsid w:val="00BB2EC8"/>
    <w:rsid w:val="00BB38DD"/>
    <w:rsid w:val="00BB3A83"/>
    <w:rsid w:val="00BB3C9B"/>
    <w:rsid w:val="00BB4BC8"/>
    <w:rsid w:val="00BB4EA2"/>
    <w:rsid w:val="00BB54CE"/>
    <w:rsid w:val="00BB5512"/>
    <w:rsid w:val="00BB6593"/>
    <w:rsid w:val="00BB6858"/>
    <w:rsid w:val="00BB6AFA"/>
    <w:rsid w:val="00BC054F"/>
    <w:rsid w:val="00BC127A"/>
    <w:rsid w:val="00BC1AB3"/>
    <w:rsid w:val="00BC2177"/>
    <w:rsid w:val="00BC2385"/>
    <w:rsid w:val="00BC2827"/>
    <w:rsid w:val="00BC2D00"/>
    <w:rsid w:val="00BC3A1D"/>
    <w:rsid w:val="00BC3B9E"/>
    <w:rsid w:val="00BC41BA"/>
    <w:rsid w:val="00BC439E"/>
    <w:rsid w:val="00BC451C"/>
    <w:rsid w:val="00BC5203"/>
    <w:rsid w:val="00BC5F3F"/>
    <w:rsid w:val="00BC6BBE"/>
    <w:rsid w:val="00BC7E79"/>
    <w:rsid w:val="00BC7ED9"/>
    <w:rsid w:val="00BD0C42"/>
    <w:rsid w:val="00BD0FAD"/>
    <w:rsid w:val="00BD14F9"/>
    <w:rsid w:val="00BD173D"/>
    <w:rsid w:val="00BD182F"/>
    <w:rsid w:val="00BD1F11"/>
    <w:rsid w:val="00BD340B"/>
    <w:rsid w:val="00BD3BE3"/>
    <w:rsid w:val="00BD4278"/>
    <w:rsid w:val="00BD4634"/>
    <w:rsid w:val="00BD4929"/>
    <w:rsid w:val="00BD4AEE"/>
    <w:rsid w:val="00BD4E06"/>
    <w:rsid w:val="00BD4E4D"/>
    <w:rsid w:val="00BD5782"/>
    <w:rsid w:val="00BD6CB5"/>
    <w:rsid w:val="00BD7026"/>
    <w:rsid w:val="00BD710E"/>
    <w:rsid w:val="00BD77DF"/>
    <w:rsid w:val="00BD797B"/>
    <w:rsid w:val="00BE0A66"/>
    <w:rsid w:val="00BE2E26"/>
    <w:rsid w:val="00BE33ED"/>
    <w:rsid w:val="00BE3912"/>
    <w:rsid w:val="00BE3F4B"/>
    <w:rsid w:val="00BE4035"/>
    <w:rsid w:val="00BE48F4"/>
    <w:rsid w:val="00BE5025"/>
    <w:rsid w:val="00BE5257"/>
    <w:rsid w:val="00BE5A6F"/>
    <w:rsid w:val="00BE5AF3"/>
    <w:rsid w:val="00BE5E6F"/>
    <w:rsid w:val="00BE604D"/>
    <w:rsid w:val="00BE64A1"/>
    <w:rsid w:val="00BE65DD"/>
    <w:rsid w:val="00BE6C41"/>
    <w:rsid w:val="00BE70A8"/>
    <w:rsid w:val="00BE77A1"/>
    <w:rsid w:val="00BE77A4"/>
    <w:rsid w:val="00BE7C59"/>
    <w:rsid w:val="00BF022C"/>
    <w:rsid w:val="00BF025D"/>
    <w:rsid w:val="00BF08FC"/>
    <w:rsid w:val="00BF0BCE"/>
    <w:rsid w:val="00BF0F4F"/>
    <w:rsid w:val="00BF1403"/>
    <w:rsid w:val="00BF1A2B"/>
    <w:rsid w:val="00BF1F50"/>
    <w:rsid w:val="00BF213D"/>
    <w:rsid w:val="00BF24DA"/>
    <w:rsid w:val="00BF2904"/>
    <w:rsid w:val="00BF3870"/>
    <w:rsid w:val="00BF3902"/>
    <w:rsid w:val="00BF3A5F"/>
    <w:rsid w:val="00BF4703"/>
    <w:rsid w:val="00BF4857"/>
    <w:rsid w:val="00BF4ADB"/>
    <w:rsid w:val="00BF4F64"/>
    <w:rsid w:val="00BF51EF"/>
    <w:rsid w:val="00BF5689"/>
    <w:rsid w:val="00BF6146"/>
    <w:rsid w:val="00BF6CB6"/>
    <w:rsid w:val="00BF6D0D"/>
    <w:rsid w:val="00BF6F8B"/>
    <w:rsid w:val="00BF753E"/>
    <w:rsid w:val="00C00193"/>
    <w:rsid w:val="00C00332"/>
    <w:rsid w:val="00C00AA5"/>
    <w:rsid w:val="00C00DE8"/>
    <w:rsid w:val="00C00F33"/>
    <w:rsid w:val="00C00F3E"/>
    <w:rsid w:val="00C01AC3"/>
    <w:rsid w:val="00C01B36"/>
    <w:rsid w:val="00C01F01"/>
    <w:rsid w:val="00C0204B"/>
    <w:rsid w:val="00C024CC"/>
    <w:rsid w:val="00C02559"/>
    <w:rsid w:val="00C02C0E"/>
    <w:rsid w:val="00C02FE5"/>
    <w:rsid w:val="00C0315C"/>
    <w:rsid w:val="00C03BB6"/>
    <w:rsid w:val="00C03BC8"/>
    <w:rsid w:val="00C040FA"/>
    <w:rsid w:val="00C044AF"/>
    <w:rsid w:val="00C04517"/>
    <w:rsid w:val="00C045D0"/>
    <w:rsid w:val="00C056B8"/>
    <w:rsid w:val="00C05E7C"/>
    <w:rsid w:val="00C05FB5"/>
    <w:rsid w:val="00C0605D"/>
    <w:rsid w:val="00C06655"/>
    <w:rsid w:val="00C06A0B"/>
    <w:rsid w:val="00C06EA3"/>
    <w:rsid w:val="00C06F9B"/>
    <w:rsid w:val="00C07B8F"/>
    <w:rsid w:val="00C07E3E"/>
    <w:rsid w:val="00C105B1"/>
    <w:rsid w:val="00C1064F"/>
    <w:rsid w:val="00C1096D"/>
    <w:rsid w:val="00C1119D"/>
    <w:rsid w:val="00C112F1"/>
    <w:rsid w:val="00C11EC5"/>
    <w:rsid w:val="00C12539"/>
    <w:rsid w:val="00C12C2C"/>
    <w:rsid w:val="00C12D18"/>
    <w:rsid w:val="00C13874"/>
    <w:rsid w:val="00C1397C"/>
    <w:rsid w:val="00C1399A"/>
    <w:rsid w:val="00C140AB"/>
    <w:rsid w:val="00C14DA3"/>
    <w:rsid w:val="00C1518F"/>
    <w:rsid w:val="00C154EE"/>
    <w:rsid w:val="00C1631E"/>
    <w:rsid w:val="00C16F03"/>
    <w:rsid w:val="00C16F2F"/>
    <w:rsid w:val="00C17369"/>
    <w:rsid w:val="00C178C9"/>
    <w:rsid w:val="00C1791D"/>
    <w:rsid w:val="00C179F2"/>
    <w:rsid w:val="00C17D98"/>
    <w:rsid w:val="00C17E4F"/>
    <w:rsid w:val="00C20866"/>
    <w:rsid w:val="00C20C96"/>
    <w:rsid w:val="00C20DFA"/>
    <w:rsid w:val="00C2122A"/>
    <w:rsid w:val="00C224A9"/>
    <w:rsid w:val="00C22D31"/>
    <w:rsid w:val="00C238C8"/>
    <w:rsid w:val="00C2434B"/>
    <w:rsid w:val="00C245AF"/>
    <w:rsid w:val="00C24916"/>
    <w:rsid w:val="00C24AB2"/>
    <w:rsid w:val="00C24B0A"/>
    <w:rsid w:val="00C2747A"/>
    <w:rsid w:val="00C2770E"/>
    <w:rsid w:val="00C27A58"/>
    <w:rsid w:val="00C27A79"/>
    <w:rsid w:val="00C27C5B"/>
    <w:rsid w:val="00C27EA1"/>
    <w:rsid w:val="00C30AE6"/>
    <w:rsid w:val="00C30D90"/>
    <w:rsid w:val="00C31882"/>
    <w:rsid w:val="00C322B8"/>
    <w:rsid w:val="00C32ECD"/>
    <w:rsid w:val="00C33494"/>
    <w:rsid w:val="00C341B8"/>
    <w:rsid w:val="00C35409"/>
    <w:rsid w:val="00C3604E"/>
    <w:rsid w:val="00C36C77"/>
    <w:rsid w:val="00C36CEF"/>
    <w:rsid w:val="00C37728"/>
    <w:rsid w:val="00C378F9"/>
    <w:rsid w:val="00C378FF"/>
    <w:rsid w:val="00C37F70"/>
    <w:rsid w:val="00C401CC"/>
    <w:rsid w:val="00C4069E"/>
    <w:rsid w:val="00C40D22"/>
    <w:rsid w:val="00C40F51"/>
    <w:rsid w:val="00C41407"/>
    <w:rsid w:val="00C41BD3"/>
    <w:rsid w:val="00C421EF"/>
    <w:rsid w:val="00C4292F"/>
    <w:rsid w:val="00C437A7"/>
    <w:rsid w:val="00C438B5"/>
    <w:rsid w:val="00C43F0D"/>
    <w:rsid w:val="00C43F7B"/>
    <w:rsid w:val="00C44126"/>
    <w:rsid w:val="00C4414A"/>
    <w:rsid w:val="00C44695"/>
    <w:rsid w:val="00C44A14"/>
    <w:rsid w:val="00C451B1"/>
    <w:rsid w:val="00C45430"/>
    <w:rsid w:val="00C45CC4"/>
    <w:rsid w:val="00C45D70"/>
    <w:rsid w:val="00C46589"/>
    <w:rsid w:val="00C46DC4"/>
    <w:rsid w:val="00C50072"/>
    <w:rsid w:val="00C504EB"/>
    <w:rsid w:val="00C506DD"/>
    <w:rsid w:val="00C51560"/>
    <w:rsid w:val="00C5190F"/>
    <w:rsid w:val="00C53008"/>
    <w:rsid w:val="00C53099"/>
    <w:rsid w:val="00C53169"/>
    <w:rsid w:val="00C53263"/>
    <w:rsid w:val="00C54827"/>
    <w:rsid w:val="00C54ED5"/>
    <w:rsid w:val="00C55605"/>
    <w:rsid w:val="00C5562B"/>
    <w:rsid w:val="00C5566C"/>
    <w:rsid w:val="00C55F57"/>
    <w:rsid w:val="00C56215"/>
    <w:rsid w:val="00C572D7"/>
    <w:rsid w:val="00C57569"/>
    <w:rsid w:val="00C5757D"/>
    <w:rsid w:val="00C60032"/>
    <w:rsid w:val="00C600B8"/>
    <w:rsid w:val="00C60D62"/>
    <w:rsid w:val="00C61041"/>
    <w:rsid w:val="00C6128A"/>
    <w:rsid w:val="00C6139B"/>
    <w:rsid w:val="00C61840"/>
    <w:rsid w:val="00C62240"/>
    <w:rsid w:val="00C62293"/>
    <w:rsid w:val="00C624CC"/>
    <w:rsid w:val="00C62DC4"/>
    <w:rsid w:val="00C63823"/>
    <w:rsid w:val="00C63F22"/>
    <w:rsid w:val="00C6577F"/>
    <w:rsid w:val="00C6593B"/>
    <w:rsid w:val="00C659E3"/>
    <w:rsid w:val="00C663B8"/>
    <w:rsid w:val="00C66E8A"/>
    <w:rsid w:val="00C67869"/>
    <w:rsid w:val="00C67894"/>
    <w:rsid w:val="00C67A8C"/>
    <w:rsid w:val="00C70159"/>
    <w:rsid w:val="00C711F9"/>
    <w:rsid w:val="00C71941"/>
    <w:rsid w:val="00C71D51"/>
    <w:rsid w:val="00C71E3D"/>
    <w:rsid w:val="00C723AF"/>
    <w:rsid w:val="00C72D23"/>
    <w:rsid w:val="00C7424A"/>
    <w:rsid w:val="00C746DF"/>
    <w:rsid w:val="00C74889"/>
    <w:rsid w:val="00C757ED"/>
    <w:rsid w:val="00C7592D"/>
    <w:rsid w:val="00C75FEA"/>
    <w:rsid w:val="00C76763"/>
    <w:rsid w:val="00C76F49"/>
    <w:rsid w:val="00C801BB"/>
    <w:rsid w:val="00C8033D"/>
    <w:rsid w:val="00C8124D"/>
    <w:rsid w:val="00C820F2"/>
    <w:rsid w:val="00C823DF"/>
    <w:rsid w:val="00C82568"/>
    <w:rsid w:val="00C827E2"/>
    <w:rsid w:val="00C82F04"/>
    <w:rsid w:val="00C83757"/>
    <w:rsid w:val="00C83960"/>
    <w:rsid w:val="00C83F37"/>
    <w:rsid w:val="00C8429D"/>
    <w:rsid w:val="00C843E3"/>
    <w:rsid w:val="00C84591"/>
    <w:rsid w:val="00C845A3"/>
    <w:rsid w:val="00C84A30"/>
    <w:rsid w:val="00C85203"/>
    <w:rsid w:val="00C855EF"/>
    <w:rsid w:val="00C855F8"/>
    <w:rsid w:val="00C85773"/>
    <w:rsid w:val="00C85F6D"/>
    <w:rsid w:val="00C8608E"/>
    <w:rsid w:val="00C8629C"/>
    <w:rsid w:val="00C8649E"/>
    <w:rsid w:val="00C86F08"/>
    <w:rsid w:val="00C87333"/>
    <w:rsid w:val="00C87E2C"/>
    <w:rsid w:val="00C900E3"/>
    <w:rsid w:val="00C90F13"/>
    <w:rsid w:val="00C912AA"/>
    <w:rsid w:val="00C91350"/>
    <w:rsid w:val="00C91CAD"/>
    <w:rsid w:val="00C9264D"/>
    <w:rsid w:val="00C92B75"/>
    <w:rsid w:val="00C940CF"/>
    <w:rsid w:val="00C94204"/>
    <w:rsid w:val="00C942C4"/>
    <w:rsid w:val="00C945DA"/>
    <w:rsid w:val="00C94991"/>
    <w:rsid w:val="00C9499F"/>
    <w:rsid w:val="00C94F6D"/>
    <w:rsid w:val="00C965E9"/>
    <w:rsid w:val="00C96910"/>
    <w:rsid w:val="00C96D00"/>
    <w:rsid w:val="00C96D57"/>
    <w:rsid w:val="00C97517"/>
    <w:rsid w:val="00C97639"/>
    <w:rsid w:val="00C979F1"/>
    <w:rsid w:val="00C97A0B"/>
    <w:rsid w:val="00C97A3F"/>
    <w:rsid w:val="00CA16C6"/>
    <w:rsid w:val="00CA16EA"/>
    <w:rsid w:val="00CA1E7B"/>
    <w:rsid w:val="00CA21DB"/>
    <w:rsid w:val="00CA2A33"/>
    <w:rsid w:val="00CA2BB4"/>
    <w:rsid w:val="00CA2ED1"/>
    <w:rsid w:val="00CA2F69"/>
    <w:rsid w:val="00CA31CF"/>
    <w:rsid w:val="00CA3425"/>
    <w:rsid w:val="00CA37D8"/>
    <w:rsid w:val="00CA3982"/>
    <w:rsid w:val="00CA4532"/>
    <w:rsid w:val="00CA4C4D"/>
    <w:rsid w:val="00CA560A"/>
    <w:rsid w:val="00CA601E"/>
    <w:rsid w:val="00CA6226"/>
    <w:rsid w:val="00CA63DC"/>
    <w:rsid w:val="00CA65B0"/>
    <w:rsid w:val="00CA6B6C"/>
    <w:rsid w:val="00CA7A42"/>
    <w:rsid w:val="00CB00EB"/>
    <w:rsid w:val="00CB0310"/>
    <w:rsid w:val="00CB10E1"/>
    <w:rsid w:val="00CB1494"/>
    <w:rsid w:val="00CB19A6"/>
    <w:rsid w:val="00CB1D57"/>
    <w:rsid w:val="00CB20A3"/>
    <w:rsid w:val="00CB2286"/>
    <w:rsid w:val="00CB234A"/>
    <w:rsid w:val="00CB24A4"/>
    <w:rsid w:val="00CB2D7D"/>
    <w:rsid w:val="00CB2F4E"/>
    <w:rsid w:val="00CB366A"/>
    <w:rsid w:val="00CB3930"/>
    <w:rsid w:val="00CB4342"/>
    <w:rsid w:val="00CB47A8"/>
    <w:rsid w:val="00CB4E09"/>
    <w:rsid w:val="00CB59E4"/>
    <w:rsid w:val="00CB59FC"/>
    <w:rsid w:val="00CB5A34"/>
    <w:rsid w:val="00CB5A93"/>
    <w:rsid w:val="00CB5ED3"/>
    <w:rsid w:val="00CB63BD"/>
    <w:rsid w:val="00CB73C1"/>
    <w:rsid w:val="00CB751A"/>
    <w:rsid w:val="00CB7C91"/>
    <w:rsid w:val="00CB7CDB"/>
    <w:rsid w:val="00CC025B"/>
    <w:rsid w:val="00CC0E84"/>
    <w:rsid w:val="00CC1046"/>
    <w:rsid w:val="00CC1155"/>
    <w:rsid w:val="00CC157D"/>
    <w:rsid w:val="00CC1923"/>
    <w:rsid w:val="00CC1AAB"/>
    <w:rsid w:val="00CC2156"/>
    <w:rsid w:val="00CC21E3"/>
    <w:rsid w:val="00CC22CA"/>
    <w:rsid w:val="00CC29F9"/>
    <w:rsid w:val="00CC2A2F"/>
    <w:rsid w:val="00CC2BD3"/>
    <w:rsid w:val="00CC2C31"/>
    <w:rsid w:val="00CC2D78"/>
    <w:rsid w:val="00CC30E8"/>
    <w:rsid w:val="00CC335B"/>
    <w:rsid w:val="00CC37F1"/>
    <w:rsid w:val="00CC4123"/>
    <w:rsid w:val="00CC477D"/>
    <w:rsid w:val="00CC49DE"/>
    <w:rsid w:val="00CC5061"/>
    <w:rsid w:val="00CC5635"/>
    <w:rsid w:val="00CC58A9"/>
    <w:rsid w:val="00CC65E7"/>
    <w:rsid w:val="00CC6A62"/>
    <w:rsid w:val="00CC722D"/>
    <w:rsid w:val="00CC7AE0"/>
    <w:rsid w:val="00CC7D59"/>
    <w:rsid w:val="00CC7FF2"/>
    <w:rsid w:val="00CD03A1"/>
    <w:rsid w:val="00CD0F89"/>
    <w:rsid w:val="00CD1324"/>
    <w:rsid w:val="00CD1BF2"/>
    <w:rsid w:val="00CD20DA"/>
    <w:rsid w:val="00CD2187"/>
    <w:rsid w:val="00CD2AF8"/>
    <w:rsid w:val="00CD3811"/>
    <w:rsid w:val="00CD39F2"/>
    <w:rsid w:val="00CD3C89"/>
    <w:rsid w:val="00CD4C93"/>
    <w:rsid w:val="00CD4CFE"/>
    <w:rsid w:val="00CD53FC"/>
    <w:rsid w:val="00CD5CB1"/>
    <w:rsid w:val="00CD5F16"/>
    <w:rsid w:val="00CD6043"/>
    <w:rsid w:val="00CD63C4"/>
    <w:rsid w:val="00CD64D7"/>
    <w:rsid w:val="00CD710B"/>
    <w:rsid w:val="00CE0908"/>
    <w:rsid w:val="00CE2052"/>
    <w:rsid w:val="00CE30ED"/>
    <w:rsid w:val="00CE3800"/>
    <w:rsid w:val="00CE3F2E"/>
    <w:rsid w:val="00CE4CB1"/>
    <w:rsid w:val="00CE5071"/>
    <w:rsid w:val="00CE52E5"/>
    <w:rsid w:val="00CE5323"/>
    <w:rsid w:val="00CE5A66"/>
    <w:rsid w:val="00CE619A"/>
    <w:rsid w:val="00CE66A1"/>
    <w:rsid w:val="00CE694A"/>
    <w:rsid w:val="00CE69E0"/>
    <w:rsid w:val="00CE7531"/>
    <w:rsid w:val="00CF13CE"/>
    <w:rsid w:val="00CF1A9B"/>
    <w:rsid w:val="00CF2735"/>
    <w:rsid w:val="00CF44B7"/>
    <w:rsid w:val="00CF476F"/>
    <w:rsid w:val="00CF4C81"/>
    <w:rsid w:val="00CF6408"/>
    <w:rsid w:val="00CF7AEF"/>
    <w:rsid w:val="00CF7DDD"/>
    <w:rsid w:val="00D0020E"/>
    <w:rsid w:val="00D006A0"/>
    <w:rsid w:val="00D0078A"/>
    <w:rsid w:val="00D00C77"/>
    <w:rsid w:val="00D01E6E"/>
    <w:rsid w:val="00D01FB9"/>
    <w:rsid w:val="00D02798"/>
    <w:rsid w:val="00D02B53"/>
    <w:rsid w:val="00D032BA"/>
    <w:rsid w:val="00D03651"/>
    <w:rsid w:val="00D03740"/>
    <w:rsid w:val="00D039F4"/>
    <w:rsid w:val="00D03B2D"/>
    <w:rsid w:val="00D03BB1"/>
    <w:rsid w:val="00D03C91"/>
    <w:rsid w:val="00D04060"/>
    <w:rsid w:val="00D048CD"/>
    <w:rsid w:val="00D04A30"/>
    <w:rsid w:val="00D04C8F"/>
    <w:rsid w:val="00D04D20"/>
    <w:rsid w:val="00D0531A"/>
    <w:rsid w:val="00D0567E"/>
    <w:rsid w:val="00D05A2E"/>
    <w:rsid w:val="00D05AE7"/>
    <w:rsid w:val="00D05D36"/>
    <w:rsid w:val="00D05DE7"/>
    <w:rsid w:val="00D063E9"/>
    <w:rsid w:val="00D072FE"/>
    <w:rsid w:val="00D07759"/>
    <w:rsid w:val="00D1162F"/>
    <w:rsid w:val="00D11F4D"/>
    <w:rsid w:val="00D120B9"/>
    <w:rsid w:val="00D1230F"/>
    <w:rsid w:val="00D123C6"/>
    <w:rsid w:val="00D136B1"/>
    <w:rsid w:val="00D14033"/>
    <w:rsid w:val="00D1446F"/>
    <w:rsid w:val="00D14523"/>
    <w:rsid w:val="00D14B41"/>
    <w:rsid w:val="00D1556C"/>
    <w:rsid w:val="00D15897"/>
    <w:rsid w:val="00D15AC4"/>
    <w:rsid w:val="00D16FCA"/>
    <w:rsid w:val="00D17129"/>
    <w:rsid w:val="00D1727F"/>
    <w:rsid w:val="00D17B14"/>
    <w:rsid w:val="00D203C9"/>
    <w:rsid w:val="00D20C1E"/>
    <w:rsid w:val="00D20EE8"/>
    <w:rsid w:val="00D20F32"/>
    <w:rsid w:val="00D211F4"/>
    <w:rsid w:val="00D2209C"/>
    <w:rsid w:val="00D22100"/>
    <w:rsid w:val="00D22248"/>
    <w:rsid w:val="00D230DF"/>
    <w:rsid w:val="00D23C63"/>
    <w:rsid w:val="00D23F36"/>
    <w:rsid w:val="00D25BA0"/>
    <w:rsid w:val="00D25FA4"/>
    <w:rsid w:val="00D26868"/>
    <w:rsid w:val="00D26956"/>
    <w:rsid w:val="00D26FA5"/>
    <w:rsid w:val="00D27421"/>
    <w:rsid w:val="00D30096"/>
    <w:rsid w:val="00D3028B"/>
    <w:rsid w:val="00D319E8"/>
    <w:rsid w:val="00D3230F"/>
    <w:rsid w:val="00D3270D"/>
    <w:rsid w:val="00D32A8F"/>
    <w:rsid w:val="00D32BF7"/>
    <w:rsid w:val="00D32C88"/>
    <w:rsid w:val="00D34674"/>
    <w:rsid w:val="00D34BC8"/>
    <w:rsid w:val="00D360D6"/>
    <w:rsid w:val="00D3669C"/>
    <w:rsid w:val="00D3672F"/>
    <w:rsid w:val="00D36D50"/>
    <w:rsid w:val="00D378AB"/>
    <w:rsid w:val="00D40995"/>
    <w:rsid w:val="00D40D64"/>
    <w:rsid w:val="00D417EC"/>
    <w:rsid w:val="00D42B7C"/>
    <w:rsid w:val="00D430DF"/>
    <w:rsid w:val="00D4317A"/>
    <w:rsid w:val="00D44AB1"/>
    <w:rsid w:val="00D46BAE"/>
    <w:rsid w:val="00D47876"/>
    <w:rsid w:val="00D47CC6"/>
    <w:rsid w:val="00D50310"/>
    <w:rsid w:val="00D50321"/>
    <w:rsid w:val="00D50E41"/>
    <w:rsid w:val="00D51239"/>
    <w:rsid w:val="00D51886"/>
    <w:rsid w:val="00D52702"/>
    <w:rsid w:val="00D52E10"/>
    <w:rsid w:val="00D53258"/>
    <w:rsid w:val="00D53752"/>
    <w:rsid w:val="00D539FD"/>
    <w:rsid w:val="00D53B03"/>
    <w:rsid w:val="00D55012"/>
    <w:rsid w:val="00D55270"/>
    <w:rsid w:val="00D55277"/>
    <w:rsid w:val="00D5541C"/>
    <w:rsid w:val="00D55812"/>
    <w:rsid w:val="00D56960"/>
    <w:rsid w:val="00D56AC6"/>
    <w:rsid w:val="00D56EF5"/>
    <w:rsid w:val="00D57C04"/>
    <w:rsid w:val="00D57C9B"/>
    <w:rsid w:val="00D600F7"/>
    <w:rsid w:val="00D60511"/>
    <w:rsid w:val="00D60B86"/>
    <w:rsid w:val="00D6255B"/>
    <w:rsid w:val="00D631AB"/>
    <w:rsid w:val="00D63238"/>
    <w:rsid w:val="00D635C8"/>
    <w:rsid w:val="00D63E8D"/>
    <w:rsid w:val="00D644A8"/>
    <w:rsid w:val="00D645D3"/>
    <w:rsid w:val="00D64E26"/>
    <w:rsid w:val="00D6562B"/>
    <w:rsid w:val="00D6598F"/>
    <w:rsid w:val="00D65DCE"/>
    <w:rsid w:val="00D66904"/>
    <w:rsid w:val="00D66AC0"/>
    <w:rsid w:val="00D66B52"/>
    <w:rsid w:val="00D67628"/>
    <w:rsid w:val="00D679B9"/>
    <w:rsid w:val="00D700BA"/>
    <w:rsid w:val="00D70FB4"/>
    <w:rsid w:val="00D70FFA"/>
    <w:rsid w:val="00D7252B"/>
    <w:rsid w:val="00D72618"/>
    <w:rsid w:val="00D73E16"/>
    <w:rsid w:val="00D74230"/>
    <w:rsid w:val="00D753B6"/>
    <w:rsid w:val="00D75DAD"/>
    <w:rsid w:val="00D76395"/>
    <w:rsid w:val="00D763A0"/>
    <w:rsid w:val="00D76401"/>
    <w:rsid w:val="00D769B5"/>
    <w:rsid w:val="00D76C43"/>
    <w:rsid w:val="00D77026"/>
    <w:rsid w:val="00D77D92"/>
    <w:rsid w:val="00D8023A"/>
    <w:rsid w:val="00D808A0"/>
    <w:rsid w:val="00D80A41"/>
    <w:rsid w:val="00D81F02"/>
    <w:rsid w:val="00D82BB3"/>
    <w:rsid w:val="00D82BF9"/>
    <w:rsid w:val="00D833E9"/>
    <w:rsid w:val="00D843B1"/>
    <w:rsid w:val="00D8444C"/>
    <w:rsid w:val="00D84482"/>
    <w:rsid w:val="00D84633"/>
    <w:rsid w:val="00D84BAB"/>
    <w:rsid w:val="00D859DB"/>
    <w:rsid w:val="00D86213"/>
    <w:rsid w:val="00D86601"/>
    <w:rsid w:val="00D8660C"/>
    <w:rsid w:val="00D87E82"/>
    <w:rsid w:val="00D9018D"/>
    <w:rsid w:val="00D90763"/>
    <w:rsid w:val="00D9096F"/>
    <w:rsid w:val="00D915DF"/>
    <w:rsid w:val="00D91665"/>
    <w:rsid w:val="00D9173D"/>
    <w:rsid w:val="00D91AA6"/>
    <w:rsid w:val="00D92705"/>
    <w:rsid w:val="00D92A01"/>
    <w:rsid w:val="00D94A02"/>
    <w:rsid w:val="00D95260"/>
    <w:rsid w:val="00D955A4"/>
    <w:rsid w:val="00D95C49"/>
    <w:rsid w:val="00D961D2"/>
    <w:rsid w:val="00D962AA"/>
    <w:rsid w:val="00D96F76"/>
    <w:rsid w:val="00D97A06"/>
    <w:rsid w:val="00D97A55"/>
    <w:rsid w:val="00D97BEB"/>
    <w:rsid w:val="00DA019A"/>
    <w:rsid w:val="00DA1CB6"/>
    <w:rsid w:val="00DA2039"/>
    <w:rsid w:val="00DA2D64"/>
    <w:rsid w:val="00DA36FE"/>
    <w:rsid w:val="00DA3F55"/>
    <w:rsid w:val="00DA3F7C"/>
    <w:rsid w:val="00DA479D"/>
    <w:rsid w:val="00DA4C9A"/>
    <w:rsid w:val="00DA51A2"/>
    <w:rsid w:val="00DA5427"/>
    <w:rsid w:val="00DA576E"/>
    <w:rsid w:val="00DA6405"/>
    <w:rsid w:val="00DA6BD0"/>
    <w:rsid w:val="00DA6D8B"/>
    <w:rsid w:val="00DA704E"/>
    <w:rsid w:val="00DA712C"/>
    <w:rsid w:val="00DA7AA5"/>
    <w:rsid w:val="00DA7AD6"/>
    <w:rsid w:val="00DB1215"/>
    <w:rsid w:val="00DB13B5"/>
    <w:rsid w:val="00DB183A"/>
    <w:rsid w:val="00DB1A0E"/>
    <w:rsid w:val="00DB1C9A"/>
    <w:rsid w:val="00DB1F56"/>
    <w:rsid w:val="00DB233B"/>
    <w:rsid w:val="00DB29C9"/>
    <w:rsid w:val="00DB3438"/>
    <w:rsid w:val="00DB37EF"/>
    <w:rsid w:val="00DB3F8E"/>
    <w:rsid w:val="00DB435C"/>
    <w:rsid w:val="00DB49AA"/>
    <w:rsid w:val="00DB510B"/>
    <w:rsid w:val="00DB5CF6"/>
    <w:rsid w:val="00DB615B"/>
    <w:rsid w:val="00DB62A5"/>
    <w:rsid w:val="00DB6343"/>
    <w:rsid w:val="00DB6A16"/>
    <w:rsid w:val="00DB6D87"/>
    <w:rsid w:val="00DB6E5F"/>
    <w:rsid w:val="00DB7F60"/>
    <w:rsid w:val="00DC0069"/>
    <w:rsid w:val="00DC08B5"/>
    <w:rsid w:val="00DC0AB2"/>
    <w:rsid w:val="00DC0ECC"/>
    <w:rsid w:val="00DC140F"/>
    <w:rsid w:val="00DC17B2"/>
    <w:rsid w:val="00DC249C"/>
    <w:rsid w:val="00DC294D"/>
    <w:rsid w:val="00DC3201"/>
    <w:rsid w:val="00DC4F2B"/>
    <w:rsid w:val="00DC579C"/>
    <w:rsid w:val="00DC59BD"/>
    <w:rsid w:val="00DC5FFA"/>
    <w:rsid w:val="00DC6D29"/>
    <w:rsid w:val="00DC6E19"/>
    <w:rsid w:val="00DC7651"/>
    <w:rsid w:val="00DC7A55"/>
    <w:rsid w:val="00DD0525"/>
    <w:rsid w:val="00DD21AC"/>
    <w:rsid w:val="00DD225C"/>
    <w:rsid w:val="00DD2621"/>
    <w:rsid w:val="00DD2A44"/>
    <w:rsid w:val="00DD3A0D"/>
    <w:rsid w:val="00DD46B8"/>
    <w:rsid w:val="00DD4794"/>
    <w:rsid w:val="00DD47C4"/>
    <w:rsid w:val="00DD518A"/>
    <w:rsid w:val="00DD560C"/>
    <w:rsid w:val="00DD5810"/>
    <w:rsid w:val="00DD5B58"/>
    <w:rsid w:val="00DD5EE3"/>
    <w:rsid w:val="00DD7983"/>
    <w:rsid w:val="00DD7F9C"/>
    <w:rsid w:val="00DE045C"/>
    <w:rsid w:val="00DE11EA"/>
    <w:rsid w:val="00DE12DE"/>
    <w:rsid w:val="00DE2ABF"/>
    <w:rsid w:val="00DE2B9F"/>
    <w:rsid w:val="00DE4711"/>
    <w:rsid w:val="00DE4BFD"/>
    <w:rsid w:val="00DE4ED1"/>
    <w:rsid w:val="00DE5572"/>
    <w:rsid w:val="00DE6447"/>
    <w:rsid w:val="00DE66E4"/>
    <w:rsid w:val="00DE689B"/>
    <w:rsid w:val="00DE7940"/>
    <w:rsid w:val="00DF03E2"/>
    <w:rsid w:val="00DF05B0"/>
    <w:rsid w:val="00DF13C9"/>
    <w:rsid w:val="00DF13FA"/>
    <w:rsid w:val="00DF1440"/>
    <w:rsid w:val="00DF171E"/>
    <w:rsid w:val="00DF1CCF"/>
    <w:rsid w:val="00DF2022"/>
    <w:rsid w:val="00DF23D4"/>
    <w:rsid w:val="00DF2BCD"/>
    <w:rsid w:val="00DF2C95"/>
    <w:rsid w:val="00DF36C1"/>
    <w:rsid w:val="00DF3FF8"/>
    <w:rsid w:val="00DF42EB"/>
    <w:rsid w:val="00DF4828"/>
    <w:rsid w:val="00DF4AD2"/>
    <w:rsid w:val="00DF4FE0"/>
    <w:rsid w:val="00DF5734"/>
    <w:rsid w:val="00DF61F3"/>
    <w:rsid w:val="00DF663A"/>
    <w:rsid w:val="00DF6E49"/>
    <w:rsid w:val="00DF70F5"/>
    <w:rsid w:val="00DF74D8"/>
    <w:rsid w:val="00DF7D0A"/>
    <w:rsid w:val="00DF7FEC"/>
    <w:rsid w:val="00E00250"/>
    <w:rsid w:val="00E0131B"/>
    <w:rsid w:val="00E01649"/>
    <w:rsid w:val="00E01687"/>
    <w:rsid w:val="00E01AC3"/>
    <w:rsid w:val="00E01E1A"/>
    <w:rsid w:val="00E02A97"/>
    <w:rsid w:val="00E03803"/>
    <w:rsid w:val="00E03D4D"/>
    <w:rsid w:val="00E050CA"/>
    <w:rsid w:val="00E0545D"/>
    <w:rsid w:val="00E058A9"/>
    <w:rsid w:val="00E05CD6"/>
    <w:rsid w:val="00E05EAA"/>
    <w:rsid w:val="00E065B1"/>
    <w:rsid w:val="00E06A03"/>
    <w:rsid w:val="00E10AB9"/>
    <w:rsid w:val="00E11CB9"/>
    <w:rsid w:val="00E11ED0"/>
    <w:rsid w:val="00E13304"/>
    <w:rsid w:val="00E13401"/>
    <w:rsid w:val="00E13AEE"/>
    <w:rsid w:val="00E13C8E"/>
    <w:rsid w:val="00E14355"/>
    <w:rsid w:val="00E1457B"/>
    <w:rsid w:val="00E14688"/>
    <w:rsid w:val="00E148EF"/>
    <w:rsid w:val="00E1596B"/>
    <w:rsid w:val="00E15AD2"/>
    <w:rsid w:val="00E1670B"/>
    <w:rsid w:val="00E16B06"/>
    <w:rsid w:val="00E16B31"/>
    <w:rsid w:val="00E17018"/>
    <w:rsid w:val="00E17166"/>
    <w:rsid w:val="00E20944"/>
    <w:rsid w:val="00E2097D"/>
    <w:rsid w:val="00E215F9"/>
    <w:rsid w:val="00E21B40"/>
    <w:rsid w:val="00E21E50"/>
    <w:rsid w:val="00E220C2"/>
    <w:rsid w:val="00E228E3"/>
    <w:rsid w:val="00E22A50"/>
    <w:rsid w:val="00E23870"/>
    <w:rsid w:val="00E23DF6"/>
    <w:rsid w:val="00E24911"/>
    <w:rsid w:val="00E25984"/>
    <w:rsid w:val="00E25F05"/>
    <w:rsid w:val="00E260F3"/>
    <w:rsid w:val="00E26FA1"/>
    <w:rsid w:val="00E276B5"/>
    <w:rsid w:val="00E27B36"/>
    <w:rsid w:val="00E27F5F"/>
    <w:rsid w:val="00E30C29"/>
    <w:rsid w:val="00E30F89"/>
    <w:rsid w:val="00E31A1C"/>
    <w:rsid w:val="00E324F2"/>
    <w:rsid w:val="00E32EE0"/>
    <w:rsid w:val="00E3331A"/>
    <w:rsid w:val="00E33776"/>
    <w:rsid w:val="00E33B49"/>
    <w:rsid w:val="00E34672"/>
    <w:rsid w:val="00E34C8A"/>
    <w:rsid w:val="00E35D21"/>
    <w:rsid w:val="00E3628C"/>
    <w:rsid w:val="00E36960"/>
    <w:rsid w:val="00E36B28"/>
    <w:rsid w:val="00E36E1A"/>
    <w:rsid w:val="00E36FAF"/>
    <w:rsid w:val="00E36FDC"/>
    <w:rsid w:val="00E371C5"/>
    <w:rsid w:val="00E3757B"/>
    <w:rsid w:val="00E37E4F"/>
    <w:rsid w:val="00E404D9"/>
    <w:rsid w:val="00E40894"/>
    <w:rsid w:val="00E40898"/>
    <w:rsid w:val="00E40B6F"/>
    <w:rsid w:val="00E40E3E"/>
    <w:rsid w:val="00E41C86"/>
    <w:rsid w:val="00E42B01"/>
    <w:rsid w:val="00E43204"/>
    <w:rsid w:val="00E432F5"/>
    <w:rsid w:val="00E4374A"/>
    <w:rsid w:val="00E439AD"/>
    <w:rsid w:val="00E44109"/>
    <w:rsid w:val="00E44111"/>
    <w:rsid w:val="00E44B9B"/>
    <w:rsid w:val="00E45655"/>
    <w:rsid w:val="00E45BEA"/>
    <w:rsid w:val="00E45C3C"/>
    <w:rsid w:val="00E463D6"/>
    <w:rsid w:val="00E46AC9"/>
    <w:rsid w:val="00E46CD6"/>
    <w:rsid w:val="00E46F61"/>
    <w:rsid w:val="00E47457"/>
    <w:rsid w:val="00E47C85"/>
    <w:rsid w:val="00E47DC6"/>
    <w:rsid w:val="00E47DF0"/>
    <w:rsid w:val="00E50CC0"/>
    <w:rsid w:val="00E50FEA"/>
    <w:rsid w:val="00E511B9"/>
    <w:rsid w:val="00E5199F"/>
    <w:rsid w:val="00E519FE"/>
    <w:rsid w:val="00E51E66"/>
    <w:rsid w:val="00E5265D"/>
    <w:rsid w:val="00E5277C"/>
    <w:rsid w:val="00E5293C"/>
    <w:rsid w:val="00E52F5B"/>
    <w:rsid w:val="00E54089"/>
    <w:rsid w:val="00E54187"/>
    <w:rsid w:val="00E5423D"/>
    <w:rsid w:val="00E559CA"/>
    <w:rsid w:val="00E569D6"/>
    <w:rsid w:val="00E570C6"/>
    <w:rsid w:val="00E570CB"/>
    <w:rsid w:val="00E5749B"/>
    <w:rsid w:val="00E57556"/>
    <w:rsid w:val="00E57924"/>
    <w:rsid w:val="00E57981"/>
    <w:rsid w:val="00E60520"/>
    <w:rsid w:val="00E60984"/>
    <w:rsid w:val="00E610B0"/>
    <w:rsid w:val="00E612CD"/>
    <w:rsid w:val="00E614C8"/>
    <w:rsid w:val="00E616A5"/>
    <w:rsid w:val="00E622F5"/>
    <w:rsid w:val="00E63A95"/>
    <w:rsid w:val="00E64331"/>
    <w:rsid w:val="00E64D9E"/>
    <w:rsid w:val="00E65EB0"/>
    <w:rsid w:val="00E661DF"/>
    <w:rsid w:val="00E66218"/>
    <w:rsid w:val="00E665DA"/>
    <w:rsid w:val="00E667E3"/>
    <w:rsid w:val="00E67FE8"/>
    <w:rsid w:val="00E71461"/>
    <w:rsid w:val="00E717DB"/>
    <w:rsid w:val="00E719F5"/>
    <w:rsid w:val="00E71A51"/>
    <w:rsid w:val="00E71C79"/>
    <w:rsid w:val="00E72D58"/>
    <w:rsid w:val="00E7306F"/>
    <w:rsid w:val="00E7362C"/>
    <w:rsid w:val="00E73F60"/>
    <w:rsid w:val="00E74446"/>
    <w:rsid w:val="00E745C3"/>
    <w:rsid w:val="00E74909"/>
    <w:rsid w:val="00E75A56"/>
    <w:rsid w:val="00E76A6F"/>
    <w:rsid w:val="00E76FA1"/>
    <w:rsid w:val="00E7793A"/>
    <w:rsid w:val="00E8002A"/>
    <w:rsid w:val="00E800E8"/>
    <w:rsid w:val="00E80699"/>
    <w:rsid w:val="00E807C8"/>
    <w:rsid w:val="00E8097F"/>
    <w:rsid w:val="00E82A8F"/>
    <w:rsid w:val="00E8332D"/>
    <w:rsid w:val="00E8386B"/>
    <w:rsid w:val="00E83B29"/>
    <w:rsid w:val="00E844D6"/>
    <w:rsid w:val="00E84890"/>
    <w:rsid w:val="00E85809"/>
    <w:rsid w:val="00E8586F"/>
    <w:rsid w:val="00E858A4"/>
    <w:rsid w:val="00E8635C"/>
    <w:rsid w:val="00E8676F"/>
    <w:rsid w:val="00E86A99"/>
    <w:rsid w:val="00E86E27"/>
    <w:rsid w:val="00E87177"/>
    <w:rsid w:val="00E878FD"/>
    <w:rsid w:val="00E87D62"/>
    <w:rsid w:val="00E87E57"/>
    <w:rsid w:val="00E90B42"/>
    <w:rsid w:val="00E90FBE"/>
    <w:rsid w:val="00E911BA"/>
    <w:rsid w:val="00E91DC3"/>
    <w:rsid w:val="00E9367A"/>
    <w:rsid w:val="00E9376B"/>
    <w:rsid w:val="00E939BC"/>
    <w:rsid w:val="00E93EAB"/>
    <w:rsid w:val="00E94745"/>
    <w:rsid w:val="00E95B45"/>
    <w:rsid w:val="00E9622A"/>
    <w:rsid w:val="00E9622C"/>
    <w:rsid w:val="00E96BB1"/>
    <w:rsid w:val="00E97518"/>
    <w:rsid w:val="00E9786F"/>
    <w:rsid w:val="00EA04A4"/>
    <w:rsid w:val="00EA0597"/>
    <w:rsid w:val="00EA0776"/>
    <w:rsid w:val="00EA0E31"/>
    <w:rsid w:val="00EA12D5"/>
    <w:rsid w:val="00EA17AF"/>
    <w:rsid w:val="00EA1801"/>
    <w:rsid w:val="00EA244C"/>
    <w:rsid w:val="00EA26ED"/>
    <w:rsid w:val="00EA30F0"/>
    <w:rsid w:val="00EA33F0"/>
    <w:rsid w:val="00EA34BF"/>
    <w:rsid w:val="00EA3F54"/>
    <w:rsid w:val="00EA4131"/>
    <w:rsid w:val="00EA4C0F"/>
    <w:rsid w:val="00EA4DA3"/>
    <w:rsid w:val="00EA4DD1"/>
    <w:rsid w:val="00EA517F"/>
    <w:rsid w:val="00EA5A1F"/>
    <w:rsid w:val="00EA606E"/>
    <w:rsid w:val="00EA6309"/>
    <w:rsid w:val="00EA666F"/>
    <w:rsid w:val="00EA6F21"/>
    <w:rsid w:val="00EA745F"/>
    <w:rsid w:val="00EA7699"/>
    <w:rsid w:val="00EB05F0"/>
    <w:rsid w:val="00EB07CF"/>
    <w:rsid w:val="00EB0A76"/>
    <w:rsid w:val="00EB0A98"/>
    <w:rsid w:val="00EB12E2"/>
    <w:rsid w:val="00EB1306"/>
    <w:rsid w:val="00EB136A"/>
    <w:rsid w:val="00EB1D98"/>
    <w:rsid w:val="00EB1E47"/>
    <w:rsid w:val="00EB254F"/>
    <w:rsid w:val="00EB2C24"/>
    <w:rsid w:val="00EB3220"/>
    <w:rsid w:val="00EB3A95"/>
    <w:rsid w:val="00EB4090"/>
    <w:rsid w:val="00EB4162"/>
    <w:rsid w:val="00EB45B2"/>
    <w:rsid w:val="00EB4725"/>
    <w:rsid w:val="00EB4851"/>
    <w:rsid w:val="00EB4AFE"/>
    <w:rsid w:val="00EB4DD5"/>
    <w:rsid w:val="00EB5004"/>
    <w:rsid w:val="00EB5C51"/>
    <w:rsid w:val="00EB6160"/>
    <w:rsid w:val="00EB621F"/>
    <w:rsid w:val="00EB6665"/>
    <w:rsid w:val="00EB74C9"/>
    <w:rsid w:val="00EB7FAA"/>
    <w:rsid w:val="00EC099D"/>
    <w:rsid w:val="00EC0A26"/>
    <w:rsid w:val="00EC0D2A"/>
    <w:rsid w:val="00EC1286"/>
    <w:rsid w:val="00EC1E78"/>
    <w:rsid w:val="00EC3B38"/>
    <w:rsid w:val="00EC3C67"/>
    <w:rsid w:val="00EC4349"/>
    <w:rsid w:val="00EC558C"/>
    <w:rsid w:val="00EC66D2"/>
    <w:rsid w:val="00EC6E8F"/>
    <w:rsid w:val="00EC6F0C"/>
    <w:rsid w:val="00EC705F"/>
    <w:rsid w:val="00EC7A3D"/>
    <w:rsid w:val="00EC7AC2"/>
    <w:rsid w:val="00ED1EFE"/>
    <w:rsid w:val="00ED2407"/>
    <w:rsid w:val="00ED247A"/>
    <w:rsid w:val="00ED2566"/>
    <w:rsid w:val="00ED2BB0"/>
    <w:rsid w:val="00ED2CB3"/>
    <w:rsid w:val="00ED31BD"/>
    <w:rsid w:val="00ED3646"/>
    <w:rsid w:val="00ED4565"/>
    <w:rsid w:val="00ED4B68"/>
    <w:rsid w:val="00ED4B71"/>
    <w:rsid w:val="00ED4DDB"/>
    <w:rsid w:val="00ED4E2D"/>
    <w:rsid w:val="00ED4E33"/>
    <w:rsid w:val="00ED6281"/>
    <w:rsid w:val="00ED689A"/>
    <w:rsid w:val="00ED6DFE"/>
    <w:rsid w:val="00ED75A3"/>
    <w:rsid w:val="00ED78F0"/>
    <w:rsid w:val="00ED7F02"/>
    <w:rsid w:val="00EE20FD"/>
    <w:rsid w:val="00EE30C8"/>
    <w:rsid w:val="00EE35B8"/>
    <w:rsid w:val="00EE3A08"/>
    <w:rsid w:val="00EE3B06"/>
    <w:rsid w:val="00EE436B"/>
    <w:rsid w:val="00EE44D7"/>
    <w:rsid w:val="00EE4BC5"/>
    <w:rsid w:val="00EE4C46"/>
    <w:rsid w:val="00EE4CA2"/>
    <w:rsid w:val="00EE50BA"/>
    <w:rsid w:val="00EE5909"/>
    <w:rsid w:val="00EE60AD"/>
    <w:rsid w:val="00EE6568"/>
    <w:rsid w:val="00EE6FB9"/>
    <w:rsid w:val="00EE72A2"/>
    <w:rsid w:val="00EE770F"/>
    <w:rsid w:val="00EF15D2"/>
    <w:rsid w:val="00EF2649"/>
    <w:rsid w:val="00EF2C82"/>
    <w:rsid w:val="00EF2D4C"/>
    <w:rsid w:val="00EF362F"/>
    <w:rsid w:val="00EF38DD"/>
    <w:rsid w:val="00EF3C7B"/>
    <w:rsid w:val="00EF3E2B"/>
    <w:rsid w:val="00EF4302"/>
    <w:rsid w:val="00EF4668"/>
    <w:rsid w:val="00EF472A"/>
    <w:rsid w:val="00EF4D0C"/>
    <w:rsid w:val="00EF4E22"/>
    <w:rsid w:val="00EF545B"/>
    <w:rsid w:val="00EF565E"/>
    <w:rsid w:val="00EF5775"/>
    <w:rsid w:val="00EF5C0B"/>
    <w:rsid w:val="00EF5FD5"/>
    <w:rsid w:val="00EF6D51"/>
    <w:rsid w:val="00EF6F55"/>
    <w:rsid w:val="00EF6F73"/>
    <w:rsid w:val="00EF773C"/>
    <w:rsid w:val="00F00B0C"/>
    <w:rsid w:val="00F00CB8"/>
    <w:rsid w:val="00F00D14"/>
    <w:rsid w:val="00F01527"/>
    <w:rsid w:val="00F0172D"/>
    <w:rsid w:val="00F020B6"/>
    <w:rsid w:val="00F022B6"/>
    <w:rsid w:val="00F02739"/>
    <w:rsid w:val="00F02807"/>
    <w:rsid w:val="00F0287B"/>
    <w:rsid w:val="00F02A5E"/>
    <w:rsid w:val="00F03418"/>
    <w:rsid w:val="00F04769"/>
    <w:rsid w:val="00F053B0"/>
    <w:rsid w:val="00F06406"/>
    <w:rsid w:val="00F071B4"/>
    <w:rsid w:val="00F07255"/>
    <w:rsid w:val="00F0741A"/>
    <w:rsid w:val="00F07B16"/>
    <w:rsid w:val="00F1090F"/>
    <w:rsid w:val="00F109A5"/>
    <w:rsid w:val="00F10D5C"/>
    <w:rsid w:val="00F11335"/>
    <w:rsid w:val="00F12026"/>
    <w:rsid w:val="00F12693"/>
    <w:rsid w:val="00F12A43"/>
    <w:rsid w:val="00F12A5B"/>
    <w:rsid w:val="00F12AEB"/>
    <w:rsid w:val="00F12FF7"/>
    <w:rsid w:val="00F13209"/>
    <w:rsid w:val="00F1379F"/>
    <w:rsid w:val="00F154A9"/>
    <w:rsid w:val="00F15E95"/>
    <w:rsid w:val="00F16715"/>
    <w:rsid w:val="00F16795"/>
    <w:rsid w:val="00F179FB"/>
    <w:rsid w:val="00F17BE4"/>
    <w:rsid w:val="00F20147"/>
    <w:rsid w:val="00F2026D"/>
    <w:rsid w:val="00F203F2"/>
    <w:rsid w:val="00F22248"/>
    <w:rsid w:val="00F22BAD"/>
    <w:rsid w:val="00F2363C"/>
    <w:rsid w:val="00F239DD"/>
    <w:rsid w:val="00F23CA6"/>
    <w:rsid w:val="00F25175"/>
    <w:rsid w:val="00F25287"/>
    <w:rsid w:val="00F253E3"/>
    <w:rsid w:val="00F255BE"/>
    <w:rsid w:val="00F256CD"/>
    <w:rsid w:val="00F256E2"/>
    <w:rsid w:val="00F2580D"/>
    <w:rsid w:val="00F26000"/>
    <w:rsid w:val="00F2614B"/>
    <w:rsid w:val="00F26998"/>
    <w:rsid w:val="00F27403"/>
    <w:rsid w:val="00F27654"/>
    <w:rsid w:val="00F27BA1"/>
    <w:rsid w:val="00F30AA8"/>
    <w:rsid w:val="00F30EA8"/>
    <w:rsid w:val="00F31930"/>
    <w:rsid w:val="00F32A98"/>
    <w:rsid w:val="00F32CE8"/>
    <w:rsid w:val="00F3316D"/>
    <w:rsid w:val="00F332CB"/>
    <w:rsid w:val="00F3382D"/>
    <w:rsid w:val="00F33EDF"/>
    <w:rsid w:val="00F3506D"/>
    <w:rsid w:val="00F356C0"/>
    <w:rsid w:val="00F35A5B"/>
    <w:rsid w:val="00F35E4D"/>
    <w:rsid w:val="00F3699F"/>
    <w:rsid w:val="00F36AA7"/>
    <w:rsid w:val="00F3728F"/>
    <w:rsid w:val="00F37D5C"/>
    <w:rsid w:val="00F40B25"/>
    <w:rsid w:val="00F412BD"/>
    <w:rsid w:val="00F41499"/>
    <w:rsid w:val="00F4195A"/>
    <w:rsid w:val="00F41B9D"/>
    <w:rsid w:val="00F4268C"/>
    <w:rsid w:val="00F433C6"/>
    <w:rsid w:val="00F4415E"/>
    <w:rsid w:val="00F44704"/>
    <w:rsid w:val="00F44992"/>
    <w:rsid w:val="00F4519A"/>
    <w:rsid w:val="00F456A1"/>
    <w:rsid w:val="00F4571E"/>
    <w:rsid w:val="00F45D9D"/>
    <w:rsid w:val="00F51A47"/>
    <w:rsid w:val="00F51CA7"/>
    <w:rsid w:val="00F52BE8"/>
    <w:rsid w:val="00F52E4F"/>
    <w:rsid w:val="00F538AB"/>
    <w:rsid w:val="00F5442B"/>
    <w:rsid w:val="00F55508"/>
    <w:rsid w:val="00F56365"/>
    <w:rsid w:val="00F56A7C"/>
    <w:rsid w:val="00F56C50"/>
    <w:rsid w:val="00F56D9A"/>
    <w:rsid w:val="00F5731C"/>
    <w:rsid w:val="00F57804"/>
    <w:rsid w:val="00F57917"/>
    <w:rsid w:val="00F6040B"/>
    <w:rsid w:val="00F604CE"/>
    <w:rsid w:val="00F6055C"/>
    <w:rsid w:val="00F609B9"/>
    <w:rsid w:val="00F61304"/>
    <w:rsid w:val="00F613B1"/>
    <w:rsid w:val="00F61981"/>
    <w:rsid w:val="00F61C75"/>
    <w:rsid w:val="00F61CED"/>
    <w:rsid w:val="00F620D1"/>
    <w:rsid w:val="00F6235B"/>
    <w:rsid w:val="00F631B5"/>
    <w:rsid w:val="00F6352F"/>
    <w:rsid w:val="00F63ED6"/>
    <w:rsid w:val="00F640EF"/>
    <w:rsid w:val="00F6479E"/>
    <w:rsid w:val="00F654ED"/>
    <w:rsid w:val="00F6614B"/>
    <w:rsid w:val="00F663EA"/>
    <w:rsid w:val="00F66727"/>
    <w:rsid w:val="00F66775"/>
    <w:rsid w:val="00F67277"/>
    <w:rsid w:val="00F67515"/>
    <w:rsid w:val="00F6776A"/>
    <w:rsid w:val="00F67EA4"/>
    <w:rsid w:val="00F703EB"/>
    <w:rsid w:val="00F70631"/>
    <w:rsid w:val="00F706A2"/>
    <w:rsid w:val="00F707F4"/>
    <w:rsid w:val="00F71525"/>
    <w:rsid w:val="00F71C44"/>
    <w:rsid w:val="00F71CFB"/>
    <w:rsid w:val="00F71E69"/>
    <w:rsid w:val="00F72574"/>
    <w:rsid w:val="00F72698"/>
    <w:rsid w:val="00F72A4D"/>
    <w:rsid w:val="00F72AFB"/>
    <w:rsid w:val="00F7344B"/>
    <w:rsid w:val="00F74BD8"/>
    <w:rsid w:val="00F751F2"/>
    <w:rsid w:val="00F7579A"/>
    <w:rsid w:val="00F7598F"/>
    <w:rsid w:val="00F766F6"/>
    <w:rsid w:val="00F77150"/>
    <w:rsid w:val="00F775EF"/>
    <w:rsid w:val="00F77ABC"/>
    <w:rsid w:val="00F77B5C"/>
    <w:rsid w:val="00F77BF5"/>
    <w:rsid w:val="00F807F2"/>
    <w:rsid w:val="00F80B25"/>
    <w:rsid w:val="00F80B9F"/>
    <w:rsid w:val="00F81318"/>
    <w:rsid w:val="00F817C1"/>
    <w:rsid w:val="00F81A39"/>
    <w:rsid w:val="00F829BB"/>
    <w:rsid w:val="00F82F96"/>
    <w:rsid w:val="00F8347B"/>
    <w:rsid w:val="00F83E05"/>
    <w:rsid w:val="00F84763"/>
    <w:rsid w:val="00F853DE"/>
    <w:rsid w:val="00F85491"/>
    <w:rsid w:val="00F8574A"/>
    <w:rsid w:val="00F85D05"/>
    <w:rsid w:val="00F86546"/>
    <w:rsid w:val="00F86FFD"/>
    <w:rsid w:val="00F87470"/>
    <w:rsid w:val="00F877FC"/>
    <w:rsid w:val="00F90864"/>
    <w:rsid w:val="00F90A39"/>
    <w:rsid w:val="00F92E8B"/>
    <w:rsid w:val="00F92F77"/>
    <w:rsid w:val="00F932D4"/>
    <w:rsid w:val="00F93C62"/>
    <w:rsid w:val="00F9423B"/>
    <w:rsid w:val="00F9498A"/>
    <w:rsid w:val="00F950D4"/>
    <w:rsid w:val="00F95A2B"/>
    <w:rsid w:val="00F965A7"/>
    <w:rsid w:val="00F96872"/>
    <w:rsid w:val="00F96B20"/>
    <w:rsid w:val="00F96C0F"/>
    <w:rsid w:val="00F96C37"/>
    <w:rsid w:val="00F96CFA"/>
    <w:rsid w:val="00F96D91"/>
    <w:rsid w:val="00F977F3"/>
    <w:rsid w:val="00F9781F"/>
    <w:rsid w:val="00FA01A1"/>
    <w:rsid w:val="00FA035A"/>
    <w:rsid w:val="00FA0A98"/>
    <w:rsid w:val="00FA13B5"/>
    <w:rsid w:val="00FA1A24"/>
    <w:rsid w:val="00FA21E4"/>
    <w:rsid w:val="00FA24B7"/>
    <w:rsid w:val="00FA2CEF"/>
    <w:rsid w:val="00FA3B2B"/>
    <w:rsid w:val="00FA3E6E"/>
    <w:rsid w:val="00FA3F4B"/>
    <w:rsid w:val="00FA439F"/>
    <w:rsid w:val="00FA4D95"/>
    <w:rsid w:val="00FA52A7"/>
    <w:rsid w:val="00FA53E5"/>
    <w:rsid w:val="00FA55A2"/>
    <w:rsid w:val="00FA55AD"/>
    <w:rsid w:val="00FA5B52"/>
    <w:rsid w:val="00FA5C8F"/>
    <w:rsid w:val="00FA677D"/>
    <w:rsid w:val="00FA68AC"/>
    <w:rsid w:val="00FA71D9"/>
    <w:rsid w:val="00FA7205"/>
    <w:rsid w:val="00FB039A"/>
    <w:rsid w:val="00FB0407"/>
    <w:rsid w:val="00FB1B26"/>
    <w:rsid w:val="00FB2765"/>
    <w:rsid w:val="00FB2C8F"/>
    <w:rsid w:val="00FB3922"/>
    <w:rsid w:val="00FB3C7B"/>
    <w:rsid w:val="00FB3D77"/>
    <w:rsid w:val="00FB3DCD"/>
    <w:rsid w:val="00FB3E7D"/>
    <w:rsid w:val="00FB4C99"/>
    <w:rsid w:val="00FB5C2D"/>
    <w:rsid w:val="00FB5E1C"/>
    <w:rsid w:val="00FB70F4"/>
    <w:rsid w:val="00FB71CE"/>
    <w:rsid w:val="00FB7475"/>
    <w:rsid w:val="00FB78E7"/>
    <w:rsid w:val="00FB7DEF"/>
    <w:rsid w:val="00FB7E30"/>
    <w:rsid w:val="00FC0135"/>
    <w:rsid w:val="00FC09F3"/>
    <w:rsid w:val="00FC0D08"/>
    <w:rsid w:val="00FC172C"/>
    <w:rsid w:val="00FC1CEB"/>
    <w:rsid w:val="00FC233A"/>
    <w:rsid w:val="00FC2C80"/>
    <w:rsid w:val="00FC2E03"/>
    <w:rsid w:val="00FC4366"/>
    <w:rsid w:val="00FC596A"/>
    <w:rsid w:val="00FC5F35"/>
    <w:rsid w:val="00FC6113"/>
    <w:rsid w:val="00FC617B"/>
    <w:rsid w:val="00FC6218"/>
    <w:rsid w:val="00FC6274"/>
    <w:rsid w:val="00FC6621"/>
    <w:rsid w:val="00FC67F2"/>
    <w:rsid w:val="00FC6B38"/>
    <w:rsid w:val="00FC7030"/>
    <w:rsid w:val="00FD0188"/>
    <w:rsid w:val="00FD1304"/>
    <w:rsid w:val="00FD194E"/>
    <w:rsid w:val="00FD1D28"/>
    <w:rsid w:val="00FD2196"/>
    <w:rsid w:val="00FD2450"/>
    <w:rsid w:val="00FD2547"/>
    <w:rsid w:val="00FD2647"/>
    <w:rsid w:val="00FD3386"/>
    <w:rsid w:val="00FD3778"/>
    <w:rsid w:val="00FD418A"/>
    <w:rsid w:val="00FD4970"/>
    <w:rsid w:val="00FD4CE1"/>
    <w:rsid w:val="00FD4D17"/>
    <w:rsid w:val="00FD5F02"/>
    <w:rsid w:val="00FD6C8F"/>
    <w:rsid w:val="00FE0752"/>
    <w:rsid w:val="00FE098A"/>
    <w:rsid w:val="00FE104D"/>
    <w:rsid w:val="00FE2599"/>
    <w:rsid w:val="00FE2A79"/>
    <w:rsid w:val="00FE3CAA"/>
    <w:rsid w:val="00FE443E"/>
    <w:rsid w:val="00FE4BDB"/>
    <w:rsid w:val="00FE4D59"/>
    <w:rsid w:val="00FE50DB"/>
    <w:rsid w:val="00FE57EA"/>
    <w:rsid w:val="00FE6646"/>
    <w:rsid w:val="00FE67A4"/>
    <w:rsid w:val="00FE6AB4"/>
    <w:rsid w:val="00FE716B"/>
    <w:rsid w:val="00FE76BF"/>
    <w:rsid w:val="00FE7A05"/>
    <w:rsid w:val="00FE7B8E"/>
    <w:rsid w:val="00FE7ED3"/>
    <w:rsid w:val="00FF0917"/>
    <w:rsid w:val="00FF0B3D"/>
    <w:rsid w:val="00FF0CC2"/>
    <w:rsid w:val="00FF1502"/>
    <w:rsid w:val="00FF1898"/>
    <w:rsid w:val="00FF1BC2"/>
    <w:rsid w:val="00FF2281"/>
    <w:rsid w:val="00FF2634"/>
    <w:rsid w:val="00FF361D"/>
    <w:rsid w:val="00FF3730"/>
    <w:rsid w:val="00FF3748"/>
    <w:rsid w:val="00FF3D36"/>
    <w:rsid w:val="00FF3DE8"/>
    <w:rsid w:val="00FF3F2F"/>
    <w:rsid w:val="00FF3F4F"/>
    <w:rsid w:val="00FF44F6"/>
    <w:rsid w:val="00FF4D8C"/>
    <w:rsid w:val="00FF621A"/>
    <w:rsid w:val="00FF6A86"/>
    <w:rsid w:val="00FF7271"/>
    <w:rsid w:val="00FF78C6"/>
    <w:rsid w:val="00FF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68483D1C"/>
  <w15:docId w15:val="{B8E35F69-555B-4FB9-8E31-B63AABC87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C75"/>
    <w:pPr>
      <w:tabs>
        <w:tab w:val="left" w:pos="1134"/>
        <w:tab w:val="left" w:pos="4253"/>
        <w:tab w:val="left" w:pos="5103"/>
        <w:tab w:val="left" w:pos="6946"/>
        <w:tab w:val="left" w:pos="7797"/>
      </w:tabs>
      <w:spacing w:before="120"/>
      <w:jc w:val="both"/>
    </w:pPr>
    <w:rPr>
      <w:rFonts w:ascii="Verdana" w:hAnsi="Verdana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A712C"/>
    <w:pPr>
      <w:keepNext/>
      <w:numPr>
        <w:numId w:val="4"/>
      </w:numPr>
      <w:tabs>
        <w:tab w:val="clear" w:pos="1134"/>
        <w:tab w:val="clear" w:pos="4253"/>
        <w:tab w:val="clear" w:pos="5103"/>
        <w:tab w:val="clear" w:pos="6946"/>
        <w:tab w:val="clear" w:pos="7797"/>
        <w:tab w:val="left" w:pos="425"/>
        <w:tab w:val="left" w:pos="851"/>
      </w:tabs>
      <w:spacing w:before="360" w:after="280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DA712C"/>
    <w:pPr>
      <w:keepNext/>
      <w:numPr>
        <w:ilvl w:val="1"/>
        <w:numId w:val="4"/>
      </w:numPr>
      <w:tabs>
        <w:tab w:val="clear" w:pos="1134"/>
        <w:tab w:val="clear" w:pos="4253"/>
        <w:tab w:val="clear" w:pos="5103"/>
        <w:tab w:val="clear" w:pos="6946"/>
        <w:tab w:val="clear" w:pos="7797"/>
        <w:tab w:val="left" w:pos="851"/>
      </w:tabs>
      <w:spacing w:before="480" w:after="240"/>
      <w:outlineLvl w:val="1"/>
    </w:pPr>
    <w:rPr>
      <w:b/>
      <w:smallCaps/>
    </w:rPr>
  </w:style>
  <w:style w:type="paragraph" w:styleId="Heading3">
    <w:name w:val="heading 3"/>
    <w:basedOn w:val="Normal"/>
    <w:next w:val="Normal"/>
    <w:link w:val="Heading3Char"/>
    <w:qFormat/>
    <w:rsid w:val="005746A3"/>
    <w:pPr>
      <w:keepNext/>
      <w:numPr>
        <w:ilvl w:val="2"/>
        <w:numId w:val="4"/>
      </w:numPr>
      <w:tabs>
        <w:tab w:val="clear" w:pos="1134"/>
        <w:tab w:val="clear" w:pos="4253"/>
        <w:tab w:val="clear" w:pos="5103"/>
        <w:tab w:val="clear" w:pos="6946"/>
        <w:tab w:val="clear" w:pos="7797"/>
        <w:tab w:val="left" w:pos="851"/>
      </w:tabs>
      <w:spacing w:before="360" w:after="280"/>
      <w:ind w:left="720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E36FAF"/>
    <w:pPr>
      <w:keepNext/>
      <w:numPr>
        <w:ilvl w:val="3"/>
        <w:numId w:val="4"/>
      </w:numPr>
      <w:spacing w:before="480" w:after="24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17369"/>
    <w:pPr>
      <w:numPr>
        <w:ilvl w:val="4"/>
        <w:numId w:val="4"/>
      </w:numPr>
      <w:spacing w:before="48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8652B"/>
    <w:pPr>
      <w:numPr>
        <w:ilvl w:val="5"/>
        <w:numId w:val="4"/>
      </w:numPr>
      <w:tabs>
        <w:tab w:val="clear" w:pos="1134"/>
      </w:tabs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88652B"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8652B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88652B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8652B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843440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88652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8652B"/>
  </w:style>
  <w:style w:type="paragraph" w:customStyle="1" w:styleId="Slog1">
    <w:name w:val="Slog1"/>
    <w:basedOn w:val="Normal"/>
    <w:rsid w:val="0088652B"/>
    <w:pPr>
      <w:tabs>
        <w:tab w:val="left" w:pos="567"/>
      </w:tabs>
      <w:spacing w:line="300" w:lineRule="atLeast"/>
    </w:pPr>
    <w:rPr>
      <w:rFonts w:ascii="Arial" w:hAnsi="Arial"/>
    </w:rPr>
  </w:style>
  <w:style w:type="paragraph" w:styleId="BodyText2">
    <w:name w:val="Body Text 2"/>
    <w:basedOn w:val="Normal"/>
    <w:rsid w:val="0088652B"/>
    <w:pPr>
      <w:widowControl w:val="0"/>
      <w:ind w:left="283" w:hanging="283"/>
    </w:pPr>
    <w:rPr>
      <w:rFonts w:ascii="Arial" w:hAnsi="Arial"/>
    </w:rPr>
  </w:style>
  <w:style w:type="paragraph" w:styleId="BodyText3">
    <w:name w:val="Body Text 3"/>
    <w:basedOn w:val="Normal"/>
    <w:rsid w:val="0088652B"/>
    <w:pPr>
      <w:widowControl w:val="0"/>
    </w:pPr>
    <w:rPr>
      <w:rFonts w:ascii="Arial" w:hAnsi="Arial"/>
      <w:sz w:val="26"/>
    </w:rPr>
  </w:style>
  <w:style w:type="paragraph" w:styleId="BodyTextIndent2">
    <w:name w:val="Body Text Indent 2"/>
    <w:basedOn w:val="Normal"/>
    <w:rsid w:val="0088652B"/>
    <w:pPr>
      <w:tabs>
        <w:tab w:val="right" w:pos="9072"/>
      </w:tabs>
      <w:ind w:left="720"/>
    </w:pPr>
    <w:rPr>
      <w:rFonts w:ascii="Arial" w:hAnsi="Arial"/>
    </w:rPr>
  </w:style>
  <w:style w:type="paragraph" w:styleId="BlockText">
    <w:name w:val="Block Text"/>
    <w:basedOn w:val="Normal"/>
    <w:rsid w:val="0088652B"/>
    <w:pPr>
      <w:ind w:left="426" w:right="-483"/>
    </w:pPr>
    <w:rPr>
      <w:rFonts w:ascii="Arial" w:hAnsi="Arial"/>
      <w:lang w:val="en-GB"/>
    </w:rPr>
  </w:style>
  <w:style w:type="paragraph" w:styleId="BodyTextIndent3">
    <w:name w:val="Body Text Indent 3"/>
    <w:basedOn w:val="Normal"/>
    <w:rsid w:val="0088652B"/>
    <w:pPr>
      <w:tabs>
        <w:tab w:val="left" w:pos="1418"/>
        <w:tab w:val="right" w:pos="9072"/>
      </w:tabs>
      <w:ind w:left="284"/>
    </w:pPr>
    <w:rPr>
      <w:rFonts w:ascii="Arial" w:hAnsi="Arial"/>
    </w:rPr>
  </w:style>
  <w:style w:type="paragraph" w:styleId="BodyTextIndent">
    <w:name w:val="Body Text Indent"/>
    <w:basedOn w:val="Normal"/>
    <w:rsid w:val="0088652B"/>
    <w:pPr>
      <w:tabs>
        <w:tab w:val="right" w:pos="9072"/>
      </w:tabs>
      <w:ind w:left="360"/>
    </w:pPr>
    <w:rPr>
      <w:rFonts w:ascii="Arial" w:hAnsi="Arial"/>
    </w:rPr>
  </w:style>
  <w:style w:type="paragraph" w:styleId="BodyText">
    <w:name w:val="Body Text"/>
    <w:basedOn w:val="Normal"/>
    <w:autoRedefine/>
    <w:rsid w:val="00FE098A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line="300" w:lineRule="exact"/>
    </w:pPr>
    <w:rPr>
      <w:bCs/>
    </w:rPr>
  </w:style>
  <w:style w:type="paragraph" w:styleId="Title">
    <w:name w:val="Title"/>
    <w:basedOn w:val="Normal"/>
    <w:link w:val="TitleChar"/>
    <w:uiPriority w:val="10"/>
    <w:rsid w:val="0088652B"/>
    <w:pPr>
      <w:jc w:val="center"/>
    </w:pPr>
    <w:rPr>
      <w:sz w:val="72"/>
    </w:rPr>
  </w:style>
  <w:style w:type="paragraph" w:styleId="TOC1">
    <w:name w:val="toc 1"/>
    <w:basedOn w:val="Normal"/>
    <w:next w:val="Normal"/>
    <w:uiPriority w:val="39"/>
    <w:rsid w:val="00016BD1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240"/>
      <w:jc w:val="left"/>
    </w:pPr>
    <w:rPr>
      <w:b/>
      <w:bCs/>
      <w:caps/>
      <w:sz w:val="24"/>
    </w:rPr>
  </w:style>
  <w:style w:type="paragraph" w:styleId="TOC2">
    <w:name w:val="toc 2"/>
    <w:basedOn w:val="Normal"/>
    <w:next w:val="Normal"/>
    <w:uiPriority w:val="39"/>
    <w:rsid w:val="004B7613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901" w:hanging="680"/>
      <w:jc w:val="left"/>
    </w:pPr>
    <w:rPr>
      <w:b/>
      <w:smallCaps/>
    </w:rPr>
  </w:style>
  <w:style w:type="paragraph" w:styleId="TOC3">
    <w:name w:val="toc 3"/>
    <w:basedOn w:val="Normal"/>
    <w:next w:val="Normal"/>
    <w:uiPriority w:val="39"/>
    <w:rsid w:val="00093E11"/>
    <w:pPr>
      <w:tabs>
        <w:tab w:val="clear" w:pos="1134"/>
        <w:tab w:val="clear" w:pos="4253"/>
        <w:tab w:val="clear" w:pos="5103"/>
        <w:tab w:val="clear" w:pos="6946"/>
        <w:tab w:val="clear" w:pos="7797"/>
        <w:tab w:val="left" w:pos="1540"/>
        <w:tab w:val="right" w:leader="dot" w:pos="9202"/>
      </w:tabs>
      <w:ind w:left="1560" w:hanging="1118"/>
      <w:jc w:val="left"/>
    </w:pPr>
    <w:rPr>
      <w:iCs/>
      <w:noProof/>
    </w:rPr>
  </w:style>
  <w:style w:type="paragraph" w:styleId="TOC4">
    <w:name w:val="toc 4"/>
    <w:basedOn w:val="Normal"/>
    <w:next w:val="Normal"/>
    <w:autoRedefine/>
    <w:uiPriority w:val="39"/>
    <w:rsid w:val="00EA517F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658"/>
      <w:jc w:val="left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  <w:ind w:left="88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  <w:ind w:left="1100"/>
      <w:jc w:val="left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  <w:ind w:left="132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  <w:ind w:left="154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  <w:ind w:left="1760"/>
      <w:jc w:val="left"/>
    </w:pPr>
    <w:rPr>
      <w:rFonts w:ascii="Calibri" w:hAnsi="Calibri"/>
      <w:sz w:val="18"/>
      <w:szCs w:val="18"/>
    </w:rPr>
  </w:style>
  <w:style w:type="character" w:styleId="FollowedHyperlink">
    <w:name w:val="FollowedHyperlink"/>
    <w:rsid w:val="0088652B"/>
    <w:rPr>
      <w:color w:val="800080"/>
      <w:u w:val="single"/>
    </w:rPr>
  </w:style>
  <w:style w:type="paragraph" w:styleId="DocumentMap">
    <w:name w:val="Document Map"/>
    <w:basedOn w:val="Normal"/>
    <w:semiHidden/>
    <w:rsid w:val="0088652B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uiPriority w:val="99"/>
    <w:rsid w:val="0088652B"/>
    <w:rPr>
      <w:color w:val="0000FF"/>
      <w:u w:val="single"/>
    </w:rPr>
  </w:style>
  <w:style w:type="paragraph" w:styleId="Index2">
    <w:name w:val="index 2"/>
    <w:basedOn w:val="Normal"/>
    <w:next w:val="Normal"/>
    <w:autoRedefine/>
    <w:semiHidden/>
    <w:rsid w:val="0088652B"/>
    <w:pPr>
      <w:ind w:left="480" w:hanging="240"/>
    </w:pPr>
  </w:style>
  <w:style w:type="paragraph" w:styleId="Index1">
    <w:name w:val="index 1"/>
    <w:basedOn w:val="Normal"/>
    <w:next w:val="Normal"/>
    <w:autoRedefine/>
    <w:semiHidden/>
    <w:rsid w:val="0088652B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88652B"/>
    <w:pPr>
      <w:ind w:left="480" w:hanging="480"/>
    </w:pPr>
  </w:style>
  <w:style w:type="paragraph" w:styleId="Index3">
    <w:name w:val="index 3"/>
    <w:basedOn w:val="Normal"/>
    <w:next w:val="Normal"/>
    <w:autoRedefine/>
    <w:semiHidden/>
    <w:rsid w:val="0088652B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8652B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8652B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8652B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8652B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8652B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8652B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8652B"/>
  </w:style>
  <w:style w:type="paragraph" w:styleId="TableofAuthorities">
    <w:name w:val="table of authorities"/>
    <w:basedOn w:val="Normal"/>
    <w:next w:val="Normal"/>
    <w:semiHidden/>
    <w:rsid w:val="0088652B"/>
    <w:pPr>
      <w:ind w:left="240" w:hanging="240"/>
    </w:pPr>
  </w:style>
  <w:style w:type="paragraph" w:styleId="TOAHeading">
    <w:name w:val="toa heading"/>
    <w:basedOn w:val="Normal"/>
    <w:next w:val="Normal"/>
    <w:semiHidden/>
    <w:rsid w:val="0088652B"/>
    <w:rPr>
      <w:rFonts w:ascii="Arial" w:hAnsi="Arial"/>
      <w:b/>
      <w:bCs/>
      <w:szCs w:val="24"/>
    </w:rPr>
  </w:style>
  <w:style w:type="paragraph" w:styleId="CommentText">
    <w:name w:val="annotation text"/>
    <w:basedOn w:val="Normal"/>
    <w:link w:val="CommentTextChar"/>
    <w:rsid w:val="00843440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88652B"/>
    <w:rPr>
      <w:rFonts w:ascii="Tahoma" w:hAnsi="Tahoma" w:cs="Tahoma"/>
      <w:sz w:val="16"/>
      <w:szCs w:val="16"/>
    </w:rPr>
  </w:style>
  <w:style w:type="paragraph" w:customStyle="1" w:styleId="od10">
    <w:name w:val="od1.0"/>
    <w:basedOn w:val="Normal"/>
    <w:rsid w:val="0088652B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line="240" w:lineRule="atLeast"/>
    </w:pPr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81A39"/>
    <w:pPr>
      <w:tabs>
        <w:tab w:val="left" w:pos="1134"/>
        <w:tab w:val="left" w:pos="4253"/>
        <w:tab w:val="left" w:pos="5103"/>
        <w:tab w:val="left" w:pos="6946"/>
        <w:tab w:val="left" w:pos="7797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A44493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1134"/>
    </w:pPr>
    <w:rPr>
      <w:rFonts w:ascii="Times New Roman" w:hAnsi="Times New Roman"/>
      <w:sz w:val="20"/>
      <w:lang w:eastAsia="sl-SI"/>
    </w:rPr>
  </w:style>
  <w:style w:type="character" w:customStyle="1" w:styleId="Heading4Char">
    <w:name w:val="Heading 4 Char"/>
    <w:link w:val="Heading4"/>
    <w:rsid w:val="00E36FAF"/>
    <w:rPr>
      <w:rFonts w:ascii="Verdana" w:hAnsi="Verdana"/>
      <w:sz w:val="22"/>
      <w:lang w:eastAsia="en-US"/>
    </w:rPr>
  </w:style>
  <w:style w:type="character" w:customStyle="1" w:styleId="Heading3Char">
    <w:name w:val="Heading 3 Char"/>
    <w:link w:val="Heading3"/>
    <w:rsid w:val="005746A3"/>
    <w:rPr>
      <w:rFonts w:ascii="Verdana" w:hAnsi="Verdana"/>
      <w:b/>
      <w:bCs/>
      <w:color w:val="000000"/>
      <w:sz w:val="22"/>
      <w:lang w:eastAsia="en-US"/>
    </w:rPr>
  </w:style>
  <w:style w:type="paragraph" w:customStyle="1" w:styleId="Alineje">
    <w:name w:val="Alineje"/>
    <w:basedOn w:val="Normal"/>
    <w:qFormat/>
    <w:rsid w:val="00093E11"/>
    <w:pPr>
      <w:numPr>
        <w:numId w:val="3"/>
      </w:numPr>
      <w:tabs>
        <w:tab w:val="clear" w:pos="1134"/>
        <w:tab w:val="clear" w:pos="4253"/>
        <w:tab w:val="clear" w:pos="5103"/>
        <w:tab w:val="clear" w:pos="6946"/>
        <w:tab w:val="clear" w:pos="7797"/>
        <w:tab w:val="left" w:pos="851"/>
        <w:tab w:val="left" w:pos="5954"/>
      </w:tabs>
      <w:ind w:left="851"/>
    </w:pPr>
    <w:rPr>
      <w:rFonts w:cs="Arial"/>
    </w:rPr>
  </w:style>
  <w:style w:type="character" w:customStyle="1" w:styleId="CommentTextChar">
    <w:name w:val="Comment Text Char"/>
    <w:link w:val="CommentText"/>
    <w:rsid w:val="00843440"/>
    <w:rPr>
      <w:rFonts w:ascii="Microsoft Sans Serif" w:hAnsi="Microsoft Sans Serif"/>
      <w:lang w:eastAsia="en-US"/>
    </w:rPr>
  </w:style>
  <w:style w:type="character" w:customStyle="1" w:styleId="Heading2Char">
    <w:name w:val="Heading 2 Char"/>
    <w:link w:val="Heading2"/>
    <w:rsid w:val="00DA712C"/>
    <w:rPr>
      <w:rFonts w:ascii="Verdana" w:hAnsi="Verdana"/>
      <w:b/>
      <w:smallCaps/>
      <w:sz w:val="22"/>
      <w:lang w:eastAsia="en-US"/>
    </w:rPr>
  </w:style>
  <w:style w:type="paragraph" w:customStyle="1" w:styleId="Alinea">
    <w:name w:val="Alinea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  <w:tab w:val="num" w:pos="720"/>
      </w:tabs>
      <w:spacing w:line="300" w:lineRule="exact"/>
      <w:ind w:left="357" w:hanging="357"/>
    </w:pPr>
    <w:rPr>
      <w:sz w:val="20"/>
    </w:rPr>
  </w:style>
  <w:style w:type="paragraph" w:customStyle="1" w:styleId="font5">
    <w:name w:val="font5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ascii="Tahoma" w:eastAsia="Arial Unicode MS" w:hAnsi="Tahoma" w:cs="Tahoma"/>
      <w:color w:val="000000"/>
      <w:sz w:val="16"/>
      <w:szCs w:val="16"/>
      <w:lang w:val="en-GB"/>
    </w:rPr>
  </w:style>
  <w:style w:type="paragraph" w:customStyle="1" w:styleId="font6">
    <w:name w:val="font6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color w:val="000000"/>
      <w:sz w:val="16"/>
      <w:szCs w:val="16"/>
      <w:lang w:val="en-GB"/>
    </w:rPr>
  </w:style>
  <w:style w:type="paragraph" w:customStyle="1" w:styleId="xl24">
    <w:name w:val="xl24"/>
    <w:basedOn w:val="Normal"/>
    <w:rsid w:val="00693570"/>
    <w:pPr>
      <w:pBdr>
        <w:left w:val="single" w:sz="8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25">
    <w:name w:val="xl25"/>
    <w:basedOn w:val="Normal"/>
    <w:rsid w:val="00693570"/>
    <w:pPr>
      <w:pBdr>
        <w:left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26">
    <w:name w:val="xl26"/>
    <w:basedOn w:val="Normal"/>
    <w:rsid w:val="00693570"/>
    <w:pPr>
      <w:pBdr>
        <w:left w:val="single" w:sz="4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27">
    <w:name w:val="xl27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28">
    <w:name w:val="xl28"/>
    <w:basedOn w:val="Normal"/>
    <w:rsid w:val="00693570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29">
    <w:name w:val="xl29"/>
    <w:basedOn w:val="Normal"/>
    <w:rsid w:val="0069357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0">
    <w:name w:val="xl30"/>
    <w:basedOn w:val="Normal"/>
    <w:rsid w:val="00693570"/>
    <w:pPr>
      <w:pBdr>
        <w:bottom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31">
    <w:name w:val="xl31"/>
    <w:basedOn w:val="Normal"/>
    <w:rsid w:val="00693570"/>
    <w:pPr>
      <w:pBdr>
        <w:left w:val="single" w:sz="8" w:space="0" w:color="auto"/>
        <w:bottom w:val="single" w:sz="8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32">
    <w:name w:val="xl32"/>
    <w:basedOn w:val="Normal"/>
    <w:rsid w:val="00693570"/>
    <w:pPr>
      <w:pBdr>
        <w:bottom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33">
    <w:name w:val="xl33"/>
    <w:basedOn w:val="Normal"/>
    <w:rsid w:val="00693570"/>
    <w:pPr>
      <w:pBdr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4">
    <w:name w:val="xl34"/>
    <w:basedOn w:val="Normal"/>
    <w:rsid w:val="00693570"/>
    <w:pPr>
      <w:pBdr>
        <w:top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35">
    <w:name w:val="xl35"/>
    <w:basedOn w:val="Normal"/>
    <w:rsid w:val="0069357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6">
    <w:name w:val="xl36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7">
    <w:name w:val="xl37"/>
    <w:basedOn w:val="Normal"/>
    <w:rsid w:val="00693570"/>
    <w:pPr>
      <w:pBdr>
        <w:bottom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8">
    <w:name w:val="xl38"/>
    <w:basedOn w:val="Normal"/>
    <w:rsid w:val="00693570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39">
    <w:name w:val="xl39"/>
    <w:basedOn w:val="Normal"/>
    <w:rsid w:val="00693570"/>
    <w:pPr>
      <w:pBdr>
        <w:top w:val="single" w:sz="4" w:space="0" w:color="auto"/>
        <w:left w:val="single" w:sz="4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40">
    <w:name w:val="xl40"/>
    <w:basedOn w:val="Normal"/>
    <w:rsid w:val="006935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  <w:lang w:val="en-GB"/>
    </w:rPr>
  </w:style>
  <w:style w:type="paragraph" w:customStyle="1" w:styleId="xl41">
    <w:name w:val="xl41"/>
    <w:basedOn w:val="Normal"/>
    <w:rsid w:val="0069357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42">
    <w:name w:val="xl42"/>
    <w:basedOn w:val="Normal"/>
    <w:rsid w:val="006935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43">
    <w:name w:val="xl43"/>
    <w:basedOn w:val="Normal"/>
    <w:rsid w:val="0069357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44">
    <w:name w:val="xl44"/>
    <w:basedOn w:val="Normal"/>
    <w:rsid w:val="00693570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45">
    <w:name w:val="xl45"/>
    <w:basedOn w:val="Normal"/>
    <w:rsid w:val="00693570"/>
    <w:pPr>
      <w:pBdr>
        <w:top w:val="single" w:sz="4" w:space="0" w:color="auto"/>
        <w:bottom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46">
    <w:name w:val="xl46"/>
    <w:basedOn w:val="Normal"/>
    <w:rsid w:val="00693570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47">
    <w:name w:val="xl47"/>
    <w:basedOn w:val="Normal"/>
    <w:rsid w:val="00693570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left"/>
    </w:pPr>
    <w:rPr>
      <w:rFonts w:eastAsia="Arial Unicode MS" w:cs="Arial"/>
      <w:sz w:val="16"/>
      <w:szCs w:val="16"/>
      <w:lang w:val="en-GB"/>
    </w:rPr>
  </w:style>
  <w:style w:type="paragraph" w:customStyle="1" w:styleId="xl48">
    <w:name w:val="xl48"/>
    <w:basedOn w:val="Normal"/>
    <w:rsid w:val="00693570"/>
    <w:pPr>
      <w:pBdr>
        <w:top w:val="single" w:sz="4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49">
    <w:name w:val="xl49"/>
    <w:basedOn w:val="Normal"/>
    <w:rsid w:val="00693570"/>
    <w:pPr>
      <w:pBdr>
        <w:bottom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paragraph" w:customStyle="1" w:styleId="xl50">
    <w:name w:val="xl50"/>
    <w:basedOn w:val="Normal"/>
    <w:rsid w:val="00693570"/>
    <w:pPr>
      <w:pBdr>
        <w:left w:val="single" w:sz="4" w:space="0" w:color="auto"/>
        <w:bottom w:val="single" w:sz="8" w:space="0" w:color="auto"/>
        <w:right w:val="single" w:sz="8" w:space="0" w:color="auto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100" w:beforeAutospacing="1" w:after="100" w:afterAutospacing="1"/>
      <w:jc w:val="center"/>
    </w:pPr>
    <w:rPr>
      <w:rFonts w:eastAsia="Arial Unicode MS" w:cs="Arial"/>
      <w:sz w:val="16"/>
      <w:szCs w:val="16"/>
      <w:lang w:val="en-GB"/>
    </w:rPr>
  </w:style>
  <w:style w:type="character" w:styleId="Strong">
    <w:name w:val="Strong"/>
    <w:uiPriority w:val="22"/>
    <w:rsid w:val="00693570"/>
    <w:rPr>
      <w:b/>
      <w:bCs/>
    </w:rPr>
  </w:style>
  <w:style w:type="paragraph" w:styleId="Subtitle">
    <w:name w:val="Subtitle"/>
    <w:basedOn w:val="Normal"/>
    <w:link w:val="SubtitleChar"/>
    <w:uiPriority w:val="11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jc w:val="center"/>
    </w:pPr>
    <w:rPr>
      <w:rFonts w:ascii="Times New Roman" w:hAnsi="Times New Roman"/>
      <w:b/>
      <w:sz w:val="20"/>
      <w:lang w:eastAsia="sl-SI"/>
    </w:rPr>
  </w:style>
  <w:style w:type="numbering" w:customStyle="1" w:styleId="StyleBulletedTimesNewRomanLeft0cmHanging075cm">
    <w:name w:val="Style Bulleted Times New Roman Left:  0 cm Hanging:  0.75 cm"/>
    <w:basedOn w:val="NoList"/>
    <w:rsid w:val="00693570"/>
    <w:pPr>
      <w:numPr>
        <w:numId w:val="1"/>
      </w:numPr>
    </w:pPr>
  </w:style>
  <w:style w:type="paragraph" w:customStyle="1" w:styleId="b1">
    <w:name w:val="b1"/>
    <w:basedOn w:val="Heading1"/>
    <w:rsid w:val="00693570"/>
    <w:pPr>
      <w:numPr>
        <w:numId w:val="2"/>
      </w:numPr>
      <w:spacing w:before="0" w:after="240"/>
      <w:ind w:left="431" w:hanging="431"/>
      <w:jc w:val="left"/>
    </w:pPr>
    <w:rPr>
      <w:rFonts w:ascii="Times New Roman" w:hAnsi="Times New Roman"/>
      <w:kern w:val="0"/>
      <w:lang w:eastAsia="sl-SI"/>
    </w:rPr>
  </w:style>
  <w:style w:type="paragraph" w:customStyle="1" w:styleId="b2">
    <w:name w:val="b2"/>
    <w:basedOn w:val="Heading1"/>
    <w:rsid w:val="00693570"/>
    <w:pPr>
      <w:numPr>
        <w:ilvl w:val="1"/>
        <w:numId w:val="2"/>
      </w:numPr>
      <w:spacing w:before="240" w:after="240"/>
      <w:jc w:val="left"/>
    </w:pPr>
    <w:rPr>
      <w:rFonts w:ascii="Times New Roman" w:hAnsi="Times New Roman"/>
      <w:kern w:val="0"/>
      <w:sz w:val="24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3440"/>
    <w:rPr>
      <w:b/>
      <w:bCs/>
    </w:rPr>
  </w:style>
  <w:style w:type="paragraph" w:styleId="HTMLPreformatted">
    <w:name w:val="HTML Preformatted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sl-SI"/>
    </w:rPr>
  </w:style>
  <w:style w:type="character" w:customStyle="1" w:styleId="CommentSubjectChar">
    <w:name w:val="Comment Subject Char"/>
    <w:link w:val="CommentSubject"/>
    <w:rsid w:val="00843440"/>
    <w:rPr>
      <w:rFonts w:ascii="Microsoft Sans Serif" w:hAnsi="Microsoft Sans Serif"/>
      <w:b/>
      <w:bCs/>
      <w:lang w:eastAsia="en-US"/>
    </w:rPr>
  </w:style>
  <w:style w:type="character" w:customStyle="1" w:styleId="Tableofcont">
    <w:name w:val="Table of cont"/>
    <w:rsid w:val="00693570"/>
    <w:rPr>
      <w:rFonts w:ascii="Arial" w:hAnsi="Arial"/>
      <w:b/>
      <w:bCs/>
      <w:sz w:val="24"/>
    </w:rPr>
  </w:style>
  <w:style w:type="character" w:customStyle="1" w:styleId="Naslov4Znak">
    <w:name w:val="Naslov 4 Znak"/>
    <w:rsid w:val="00693570"/>
    <w:rPr>
      <w:rFonts w:ascii="Arial" w:hAnsi="Arial"/>
      <w:bCs/>
      <w:sz w:val="22"/>
      <w:szCs w:val="22"/>
      <w:lang w:val="sl-SI" w:eastAsia="en-US" w:bidi="ar-SA"/>
    </w:rPr>
  </w:style>
  <w:style w:type="paragraph" w:styleId="List">
    <w:name w:val="List"/>
    <w:basedOn w:val="NormalIndent"/>
    <w:next w:val="Normal"/>
    <w:rsid w:val="00693570"/>
    <w:pPr>
      <w:keepNext/>
      <w:tabs>
        <w:tab w:val="num" w:pos="567"/>
      </w:tabs>
      <w:spacing w:before="0" w:line="360" w:lineRule="auto"/>
      <w:ind w:left="992" w:hanging="272"/>
    </w:pPr>
    <w:rPr>
      <w:rFonts w:ascii="Helvetica" w:hAnsi="Helvetica"/>
      <w:sz w:val="20"/>
      <w:szCs w:val="20"/>
    </w:rPr>
  </w:style>
  <w:style w:type="paragraph" w:styleId="NormalIndent">
    <w:name w:val="Normal Indent"/>
    <w:basedOn w:val="Normal"/>
    <w:rsid w:val="00693570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708"/>
    </w:pPr>
    <w:rPr>
      <w:szCs w:val="22"/>
    </w:rPr>
  </w:style>
  <w:style w:type="paragraph" w:styleId="FootnoteText">
    <w:name w:val="footnote text"/>
    <w:basedOn w:val="Normal"/>
    <w:link w:val="FootnoteTextChar"/>
    <w:uiPriority w:val="99"/>
    <w:semiHidden/>
    <w:rsid w:val="00CB24A4"/>
    <w:rPr>
      <w:sz w:val="20"/>
    </w:rPr>
  </w:style>
  <w:style w:type="character" w:styleId="FootnoteReference">
    <w:name w:val="footnote reference"/>
    <w:uiPriority w:val="99"/>
    <w:semiHidden/>
    <w:rsid w:val="00CB24A4"/>
    <w:rPr>
      <w:vertAlign w:val="superscript"/>
    </w:rPr>
  </w:style>
  <w:style w:type="character" w:customStyle="1" w:styleId="CharChar">
    <w:name w:val="Char Char"/>
    <w:rsid w:val="00A03B39"/>
    <w:rPr>
      <w:rFonts w:ascii="Arial" w:hAnsi="Arial"/>
      <w:sz w:val="24"/>
      <w:lang w:val="sl-SI" w:eastAsia="en-US" w:bidi="ar-SA"/>
    </w:rPr>
  </w:style>
  <w:style w:type="character" w:customStyle="1" w:styleId="CharChar1">
    <w:name w:val="Char Char1"/>
    <w:rsid w:val="00A03B39"/>
    <w:rPr>
      <w:rFonts w:ascii="Arial" w:hAnsi="Arial"/>
      <w:b/>
      <w:bCs/>
      <w:color w:val="000000"/>
      <w:sz w:val="24"/>
      <w:lang w:val="sl-SI" w:eastAsia="en-US" w:bidi="ar-SA"/>
    </w:rPr>
  </w:style>
  <w:style w:type="paragraph" w:customStyle="1" w:styleId="Besedilo">
    <w:name w:val="Besedilo"/>
    <w:basedOn w:val="Normal"/>
    <w:link w:val="BesediloZnak"/>
    <w:rsid w:val="004A27BE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 w:after="120"/>
    </w:pPr>
    <w:rPr>
      <w:rFonts w:ascii="Times New Roman" w:hAnsi="Times New Roman"/>
      <w:sz w:val="24"/>
      <w:szCs w:val="24"/>
      <w:lang w:eastAsia="sl-SI"/>
    </w:rPr>
  </w:style>
  <w:style w:type="character" w:customStyle="1" w:styleId="BesediloZnak">
    <w:name w:val="Besedilo Znak"/>
    <w:link w:val="Besedilo"/>
    <w:rsid w:val="004A27BE"/>
    <w:rPr>
      <w:sz w:val="24"/>
      <w:szCs w:val="24"/>
      <w:lang w:val="sl-SI" w:eastAsia="sl-SI" w:bidi="ar-SA"/>
    </w:rPr>
  </w:style>
  <w:style w:type="paragraph" w:styleId="Caption">
    <w:name w:val="caption"/>
    <w:basedOn w:val="Normal"/>
    <w:next w:val="Normal"/>
    <w:qFormat/>
    <w:rsid w:val="00F71CFB"/>
    <w:p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b/>
      <w:bCs/>
      <w:sz w:val="20"/>
    </w:rPr>
  </w:style>
  <w:style w:type="paragraph" w:customStyle="1" w:styleId="FormatvorlageBlockVor12pt">
    <w:name w:val="Formatvorlage Block Vor:  12 pt"/>
    <w:basedOn w:val="Normal"/>
    <w:rsid w:val="00DC7651"/>
    <w:p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rFonts w:ascii="Arial" w:hAnsi="Arial"/>
      <w:lang w:val="en-GB" w:eastAsia="de-CH"/>
    </w:rPr>
  </w:style>
  <w:style w:type="paragraph" w:styleId="ListBullet3">
    <w:name w:val="List Bullet 3"/>
    <w:basedOn w:val="Normal"/>
    <w:rsid w:val="006C430F"/>
    <w:pPr>
      <w:numPr>
        <w:numId w:val="5"/>
      </w:num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rFonts w:ascii="Arial" w:hAnsi="Arial"/>
      <w:szCs w:val="22"/>
    </w:rPr>
  </w:style>
  <w:style w:type="character" w:customStyle="1" w:styleId="StylePatternClearNone">
    <w:name w:val="Style Pattern: Clear (None)"/>
    <w:rsid w:val="00FB5C2D"/>
    <w:rPr>
      <w:u w:color="FFFFFF"/>
      <w:bdr w:val="none" w:sz="0" w:space="0" w:color="auto"/>
      <w:shd w:val="clear" w:color="auto" w:fill="auto"/>
    </w:rPr>
  </w:style>
  <w:style w:type="paragraph" w:customStyle="1" w:styleId="Heading0">
    <w:name w:val="Heading 0"/>
    <w:basedOn w:val="Normal"/>
    <w:next w:val="Normal"/>
    <w:rsid w:val="003B0342"/>
    <w:pPr>
      <w:tabs>
        <w:tab w:val="num" w:pos="567"/>
      </w:tabs>
      <w:spacing w:before="720" w:after="60"/>
      <w:ind w:left="567" w:hanging="567"/>
      <w:jc w:val="center"/>
    </w:pPr>
    <w:rPr>
      <w:rFonts w:ascii="Arial" w:hAnsi="Arial"/>
      <w:b/>
      <w:sz w:val="32"/>
    </w:rPr>
  </w:style>
  <w:style w:type="character" w:customStyle="1" w:styleId="HeaderChar">
    <w:name w:val="Header Char"/>
    <w:link w:val="Header"/>
    <w:uiPriority w:val="99"/>
    <w:rsid w:val="00FC6B38"/>
    <w:rPr>
      <w:rFonts w:ascii="Microsoft Sans Serif" w:hAnsi="Microsoft Sans Serif"/>
      <w:sz w:val="22"/>
      <w:lang w:eastAsia="en-US"/>
    </w:rPr>
  </w:style>
  <w:style w:type="paragraph" w:customStyle="1" w:styleId="Style21">
    <w:name w:val="Style21"/>
    <w:basedOn w:val="Normal"/>
    <w:uiPriority w:val="99"/>
    <w:rsid w:val="002849EC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</w:pPr>
    <w:rPr>
      <w:rFonts w:ascii="Arial" w:hAnsi="Arial" w:cs="Arial"/>
      <w:sz w:val="24"/>
      <w:szCs w:val="24"/>
      <w:lang w:eastAsia="sl-SI"/>
    </w:rPr>
  </w:style>
  <w:style w:type="paragraph" w:customStyle="1" w:styleId="Style65">
    <w:name w:val="Style65"/>
    <w:basedOn w:val="Normal"/>
    <w:uiPriority w:val="99"/>
    <w:rsid w:val="002849EC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57" w:lineRule="exact"/>
    </w:pPr>
    <w:rPr>
      <w:rFonts w:ascii="Arial" w:hAnsi="Arial" w:cs="Arial"/>
      <w:sz w:val="24"/>
      <w:szCs w:val="24"/>
      <w:lang w:eastAsia="sl-SI"/>
    </w:rPr>
  </w:style>
  <w:style w:type="character" w:customStyle="1" w:styleId="FontStyle173">
    <w:name w:val="Font Style173"/>
    <w:uiPriority w:val="99"/>
    <w:rsid w:val="002849EC"/>
    <w:rPr>
      <w:rFonts w:ascii="Arial" w:hAnsi="Arial" w:cs="Arial"/>
      <w:sz w:val="22"/>
      <w:szCs w:val="22"/>
    </w:rPr>
  </w:style>
  <w:style w:type="paragraph" w:customStyle="1" w:styleId="Style139">
    <w:name w:val="Style139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74" w:lineRule="exact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30">
    <w:name w:val="Style30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50">
    <w:name w:val="Style50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68">
    <w:name w:val="Style68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</w:pPr>
    <w:rPr>
      <w:rFonts w:ascii="Arial" w:hAnsi="Arial" w:cs="Arial"/>
      <w:sz w:val="24"/>
      <w:szCs w:val="24"/>
      <w:lang w:eastAsia="sl-SI"/>
    </w:rPr>
  </w:style>
  <w:style w:type="paragraph" w:customStyle="1" w:styleId="Style82">
    <w:name w:val="Style82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134">
    <w:name w:val="Style134"/>
    <w:basedOn w:val="Normal"/>
    <w:uiPriority w:val="99"/>
    <w:rsid w:val="00FD2450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center"/>
    </w:pPr>
    <w:rPr>
      <w:rFonts w:ascii="Arial" w:hAnsi="Arial" w:cs="Arial"/>
      <w:sz w:val="24"/>
      <w:szCs w:val="24"/>
      <w:lang w:eastAsia="sl-SI"/>
    </w:rPr>
  </w:style>
  <w:style w:type="character" w:customStyle="1" w:styleId="FontStyle156">
    <w:name w:val="Font Style156"/>
    <w:uiPriority w:val="99"/>
    <w:rsid w:val="00FD2450"/>
    <w:rPr>
      <w:rFonts w:ascii="Arial" w:hAnsi="Arial" w:cs="Arial"/>
      <w:b/>
      <w:bCs/>
      <w:spacing w:val="-10"/>
      <w:sz w:val="10"/>
      <w:szCs w:val="10"/>
    </w:rPr>
  </w:style>
  <w:style w:type="character" w:customStyle="1" w:styleId="FontStyle182">
    <w:name w:val="Font Style182"/>
    <w:uiPriority w:val="99"/>
    <w:rsid w:val="00FD2450"/>
    <w:rPr>
      <w:rFonts w:ascii="Franklin Gothic Heavy" w:hAnsi="Franklin Gothic Heavy" w:cs="Franklin Gothic Heavy"/>
      <w:sz w:val="18"/>
      <w:szCs w:val="18"/>
    </w:rPr>
  </w:style>
  <w:style w:type="character" w:customStyle="1" w:styleId="FontStyle186">
    <w:name w:val="Font Style186"/>
    <w:uiPriority w:val="99"/>
    <w:rsid w:val="00FD2450"/>
    <w:rPr>
      <w:rFonts w:ascii="Arial" w:hAnsi="Arial" w:cs="Arial"/>
      <w:sz w:val="26"/>
      <w:szCs w:val="26"/>
    </w:rPr>
  </w:style>
  <w:style w:type="paragraph" w:customStyle="1" w:styleId="Style37">
    <w:name w:val="Style37"/>
    <w:basedOn w:val="Normal"/>
    <w:uiPriority w:val="99"/>
    <w:rsid w:val="009807F3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104">
    <w:name w:val="Style104"/>
    <w:basedOn w:val="Normal"/>
    <w:uiPriority w:val="99"/>
    <w:rsid w:val="009807F3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66" w:lineRule="exact"/>
      <w:ind w:firstLine="79"/>
      <w:jc w:val="left"/>
    </w:pPr>
    <w:rPr>
      <w:rFonts w:ascii="Arial" w:hAnsi="Arial" w:cs="Arial"/>
      <w:sz w:val="24"/>
      <w:szCs w:val="24"/>
      <w:lang w:eastAsia="sl-SI"/>
    </w:rPr>
  </w:style>
  <w:style w:type="character" w:customStyle="1" w:styleId="FontStyle143">
    <w:name w:val="Font Style143"/>
    <w:uiPriority w:val="99"/>
    <w:rsid w:val="00072AFD"/>
    <w:rPr>
      <w:rFonts w:ascii="Times New Roman" w:hAnsi="Times New Roman" w:cs="Times New Roman"/>
      <w:sz w:val="24"/>
      <w:szCs w:val="24"/>
    </w:rPr>
  </w:style>
  <w:style w:type="paragraph" w:customStyle="1" w:styleId="Style130">
    <w:name w:val="Style130"/>
    <w:basedOn w:val="Normal"/>
    <w:uiPriority w:val="99"/>
    <w:rsid w:val="00072AF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59" w:lineRule="exact"/>
      <w:ind w:hanging="475"/>
      <w:jc w:val="left"/>
    </w:pPr>
    <w:rPr>
      <w:rFonts w:ascii="Arial" w:hAnsi="Arial" w:cs="Arial"/>
      <w:sz w:val="24"/>
      <w:szCs w:val="24"/>
      <w:lang w:eastAsia="sl-SI"/>
    </w:rPr>
  </w:style>
  <w:style w:type="paragraph" w:customStyle="1" w:styleId="Style78">
    <w:name w:val="Style78"/>
    <w:basedOn w:val="Normal"/>
    <w:uiPriority w:val="99"/>
    <w:rsid w:val="004C733B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66" w:lineRule="exact"/>
      <w:ind w:firstLine="2023"/>
      <w:jc w:val="left"/>
    </w:pPr>
    <w:rPr>
      <w:rFonts w:ascii="Arial" w:hAnsi="Arial" w:cs="Arial"/>
      <w:sz w:val="24"/>
      <w:szCs w:val="24"/>
      <w:lang w:eastAsia="sl-SI"/>
    </w:rPr>
  </w:style>
  <w:style w:type="character" w:customStyle="1" w:styleId="FootnoteTextChar">
    <w:name w:val="Footnote Text Char"/>
    <w:link w:val="FootnoteText"/>
    <w:uiPriority w:val="99"/>
    <w:semiHidden/>
    <w:rsid w:val="005A4A14"/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34"/>
    <w:qFormat/>
    <w:rsid w:val="005A4A14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720"/>
      <w:contextualSpacing/>
    </w:pPr>
    <w:rPr>
      <w:lang w:eastAsia="sl-SI"/>
    </w:rPr>
  </w:style>
  <w:style w:type="paragraph" w:customStyle="1" w:styleId="Alineje1">
    <w:name w:val="Alineje 1"/>
    <w:basedOn w:val="Normal"/>
    <w:rsid w:val="00132A30"/>
    <w:pPr>
      <w:tabs>
        <w:tab w:val="clear" w:pos="1134"/>
        <w:tab w:val="clear" w:pos="4253"/>
        <w:tab w:val="clear" w:pos="5103"/>
        <w:tab w:val="clear" w:pos="6946"/>
        <w:tab w:val="clear" w:pos="7797"/>
      </w:tabs>
      <w:ind w:left="927" w:hanging="360"/>
    </w:pPr>
    <w:rPr>
      <w:rFonts w:cs="Arial"/>
      <w:lang w:eastAsia="sl-SI"/>
    </w:rPr>
  </w:style>
  <w:style w:type="paragraph" w:customStyle="1" w:styleId="Alineje2">
    <w:name w:val="Alineje 2"/>
    <w:basedOn w:val="Normal"/>
    <w:qFormat/>
    <w:rsid w:val="00D87E82"/>
    <w:pPr>
      <w:numPr>
        <w:ilvl w:val="1"/>
        <w:numId w:val="6"/>
      </w:numPr>
      <w:tabs>
        <w:tab w:val="clear" w:pos="1134"/>
        <w:tab w:val="clear" w:pos="4253"/>
        <w:tab w:val="clear" w:pos="5103"/>
        <w:tab w:val="clear" w:pos="6946"/>
        <w:tab w:val="clear" w:pos="7797"/>
        <w:tab w:val="left" w:pos="1491"/>
      </w:tabs>
      <w:ind w:left="1491" w:hanging="357"/>
    </w:pPr>
    <w:rPr>
      <w:lang w:eastAsia="sl-SI"/>
    </w:rPr>
  </w:style>
  <w:style w:type="paragraph" w:styleId="Bibliography">
    <w:name w:val="Bibliography"/>
    <w:basedOn w:val="Normal"/>
    <w:next w:val="Normal"/>
    <w:uiPriority w:val="37"/>
    <w:unhideWhenUsed/>
    <w:rsid w:val="00132A30"/>
    <w:p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lang w:eastAsia="sl-SI"/>
    </w:rPr>
  </w:style>
  <w:style w:type="character" w:customStyle="1" w:styleId="Heading1Char">
    <w:name w:val="Heading 1 Char"/>
    <w:link w:val="Heading1"/>
    <w:rsid w:val="00132A30"/>
    <w:rPr>
      <w:rFonts w:ascii="Verdana" w:hAnsi="Verdana"/>
      <w:b/>
      <w:caps/>
      <w:kern w:val="28"/>
      <w:sz w:val="28"/>
      <w:lang w:eastAsia="en-US"/>
    </w:rPr>
  </w:style>
  <w:style w:type="paragraph" w:customStyle="1" w:styleId="Heading1-BREZST">
    <w:name w:val="Heading 1 - BREZ ST."/>
    <w:basedOn w:val="Heading1"/>
    <w:next w:val="Normal"/>
    <w:rsid w:val="00132A30"/>
    <w:pPr>
      <w:numPr>
        <w:numId w:val="0"/>
      </w:numPr>
      <w:tabs>
        <w:tab w:val="clear" w:pos="425"/>
        <w:tab w:val="clear" w:pos="851"/>
      </w:tabs>
      <w:spacing w:before="0"/>
    </w:pPr>
    <w:rPr>
      <w:bCs/>
      <w:sz w:val="32"/>
      <w:lang w:eastAsia="sl-SI"/>
    </w:rPr>
  </w:style>
  <w:style w:type="character" w:customStyle="1" w:styleId="Heading2Char1">
    <w:name w:val="Heading 2 Char1"/>
    <w:rsid w:val="00132A30"/>
    <w:rPr>
      <w:rFonts w:ascii="Verdana" w:eastAsia="Times New Roman" w:hAnsi="Verdana"/>
      <w:b/>
      <w:smallCaps/>
      <w:lang w:eastAsia="en-US"/>
    </w:rPr>
  </w:style>
  <w:style w:type="character" w:customStyle="1" w:styleId="Heading5Char">
    <w:name w:val="Heading 5 Char"/>
    <w:link w:val="Heading5"/>
    <w:rsid w:val="00132A30"/>
    <w:rPr>
      <w:rFonts w:ascii="Verdana" w:hAnsi="Verdana"/>
      <w:sz w:val="22"/>
      <w:lang w:eastAsia="en-US"/>
    </w:rPr>
  </w:style>
  <w:style w:type="character" w:customStyle="1" w:styleId="Heading6Char">
    <w:name w:val="Heading 6 Char"/>
    <w:link w:val="Heading6"/>
    <w:rsid w:val="00132A30"/>
    <w:rPr>
      <w:rFonts w:ascii="Verdana" w:hAnsi="Verdana"/>
      <w:i/>
      <w:sz w:val="22"/>
      <w:lang w:eastAsia="en-US"/>
    </w:rPr>
  </w:style>
  <w:style w:type="character" w:customStyle="1" w:styleId="Heading7Char">
    <w:name w:val="Heading 7 Char"/>
    <w:link w:val="Heading7"/>
    <w:rsid w:val="00132A30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132A30"/>
    <w:rPr>
      <w:rFonts w:ascii="Arial" w:hAnsi="Arial"/>
      <w:i/>
      <w:sz w:val="22"/>
      <w:lang w:eastAsia="en-US"/>
    </w:rPr>
  </w:style>
  <w:style w:type="character" w:customStyle="1" w:styleId="Heading9Char">
    <w:name w:val="Heading 9 Char"/>
    <w:link w:val="Heading9"/>
    <w:rsid w:val="00132A30"/>
    <w:rPr>
      <w:rFonts w:ascii="Arial" w:hAnsi="Arial"/>
      <w:b/>
      <w:i/>
      <w:sz w:val="18"/>
      <w:lang w:eastAsia="en-US"/>
    </w:rPr>
  </w:style>
  <w:style w:type="character" w:styleId="IntenseEmphasis">
    <w:name w:val="Intense Emphasis"/>
    <w:uiPriority w:val="21"/>
    <w:rsid w:val="00132A30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rsid w:val="00132A30"/>
    <w:pPr>
      <w:pBdr>
        <w:bottom w:val="single" w:sz="4" w:space="4" w:color="4F81BD"/>
      </w:pBd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200" w:after="280"/>
      <w:ind w:left="936" w:right="936"/>
    </w:pPr>
    <w:rPr>
      <w:b/>
      <w:bCs/>
      <w:i/>
      <w:iCs/>
      <w:color w:val="4F81BD"/>
      <w:lang w:eastAsia="sl-SI"/>
    </w:rPr>
  </w:style>
  <w:style w:type="character" w:customStyle="1" w:styleId="IntenseQuoteChar">
    <w:name w:val="Intense Quote Char"/>
    <w:link w:val="IntenseQuote"/>
    <w:uiPriority w:val="30"/>
    <w:rsid w:val="00132A30"/>
    <w:rPr>
      <w:rFonts w:ascii="Verdana" w:hAnsi="Verdana"/>
      <w:b/>
      <w:bCs/>
      <w:i/>
      <w:iCs/>
      <w:color w:val="4F81BD"/>
      <w:sz w:val="22"/>
    </w:rPr>
  </w:style>
  <w:style w:type="character" w:styleId="IntenseReference">
    <w:name w:val="Intense Reference"/>
    <w:uiPriority w:val="32"/>
    <w:rsid w:val="00132A30"/>
    <w:rPr>
      <w:b/>
      <w:bCs/>
      <w:smallCaps/>
      <w:color w:val="C0504D"/>
      <w:spacing w:val="5"/>
      <w:u w:val="single"/>
    </w:rPr>
  </w:style>
  <w:style w:type="paragraph" w:customStyle="1" w:styleId="Literatura">
    <w:name w:val="Literatura"/>
    <w:basedOn w:val="Normal"/>
    <w:next w:val="Normal"/>
    <w:rsid w:val="00132A30"/>
    <w:pPr>
      <w:numPr>
        <w:numId w:val="7"/>
      </w:num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lang w:eastAsia="sl-SI"/>
    </w:rPr>
  </w:style>
  <w:style w:type="paragraph" w:styleId="Quote">
    <w:name w:val="Quote"/>
    <w:basedOn w:val="Normal"/>
    <w:next w:val="Normal"/>
    <w:link w:val="QuoteChar"/>
    <w:uiPriority w:val="29"/>
    <w:rsid w:val="00132A30"/>
    <w:pPr>
      <w:tabs>
        <w:tab w:val="clear" w:pos="1134"/>
        <w:tab w:val="clear" w:pos="4253"/>
        <w:tab w:val="clear" w:pos="5103"/>
        <w:tab w:val="clear" w:pos="6946"/>
        <w:tab w:val="clear" w:pos="7797"/>
      </w:tabs>
    </w:pPr>
    <w:rPr>
      <w:i/>
      <w:iCs/>
      <w:color w:val="000000"/>
      <w:lang w:eastAsia="sl-SI"/>
    </w:rPr>
  </w:style>
  <w:style w:type="character" w:customStyle="1" w:styleId="QuoteChar">
    <w:name w:val="Quote Char"/>
    <w:link w:val="Quote"/>
    <w:uiPriority w:val="29"/>
    <w:rsid w:val="00132A30"/>
    <w:rPr>
      <w:rFonts w:ascii="Verdana" w:hAnsi="Verdana"/>
      <w:i/>
      <w:iCs/>
      <w:color w:val="000000"/>
      <w:sz w:val="22"/>
    </w:rPr>
  </w:style>
  <w:style w:type="character" w:customStyle="1" w:styleId="SubtitleChar">
    <w:name w:val="Subtitle Char"/>
    <w:link w:val="Subtitle"/>
    <w:uiPriority w:val="11"/>
    <w:rsid w:val="00132A30"/>
    <w:rPr>
      <w:b/>
    </w:rPr>
  </w:style>
  <w:style w:type="character" w:styleId="SubtleEmphasis">
    <w:name w:val="Subtle Emphasis"/>
    <w:uiPriority w:val="19"/>
    <w:rsid w:val="00132A30"/>
    <w:rPr>
      <w:i/>
      <w:iCs/>
      <w:color w:val="808080"/>
    </w:rPr>
  </w:style>
  <w:style w:type="character" w:styleId="SubtleReference">
    <w:name w:val="Subtle Reference"/>
    <w:uiPriority w:val="31"/>
    <w:rsid w:val="00132A30"/>
    <w:rPr>
      <w:smallCaps/>
      <w:color w:val="C0504D"/>
      <w:u w:val="single"/>
    </w:rPr>
  </w:style>
  <w:style w:type="character" w:customStyle="1" w:styleId="TitleChar">
    <w:name w:val="Title Char"/>
    <w:link w:val="Title"/>
    <w:uiPriority w:val="10"/>
    <w:rsid w:val="00132A30"/>
    <w:rPr>
      <w:rFonts w:ascii="Verdana" w:hAnsi="Verdana"/>
      <w:sz w:val="72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2A30"/>
    <w:pPr>
      <w:keepLines/>
      <w:numPr>
        <w:numId w:val="0"/>
      </w:numPr>
      <w:tabs>
        <w:tab w:val="clear" w:pos="425"/>
        <w:tab w:val="clear" w:pos="851"/>
      </w:tabs>
      <w:spacing w:before="480" w:after="0" w:line="276" w:lineRule="auto"/>
      <w:jc w:val="left"/>
      <w:outlineLvl w:val="9"/>
    </w:pPr>
    <w:rPr>
      <w:rFonts w:ascii="Cambria" w:hAnsi="Cambria"/>
      <w:bCs/>
      <w:caps w:val="0"/>
      <w:color w:val="365F91"/>
      <w:kern w:val="0"/>
      <w:sz w:val="32"/>
      <w:szCs w:val="28"/>
      <w:lang w:eastAsia="sl-SI"/>
    </w:rPr>
  </w:style>
  <w:style w:type="character" w:customStyle="1" w:styleId="BalloonTextChar">
    <w:name w:val="Balloon Text Char"/>
    <w:link w:val="BalloonText"/>
    <w:uiPriority w:val="99"/>
    <w:semiHidden/>
    <w:rsid w:val="00132A3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rsid w:val="00132A30"/>
    <w:rPr>
      <w:rFonts w:ascii="Verdana" w:hAnsi="Verdana"/>
      <w:sz w:val="22"/>
      <w:lang w:eastAsia="en-US"/>
    </w:rPr>
  </w:style>
  <w:style w:type="character" w:customStyle="1" w:styleId="hps">
    <w:name w:val="hps"/>
    <w:rsid w:val="004732A9"/>
  </w:style>
  <w:style w:type="paragraph" w:customStyle="1" w:styleId="Style2">
    <w:name w:val="Style2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line="274" w:lineRule="exact"/>
      <w:jc w:val="center"/>
    </w:pPr>
    <w:rPr>
      <w:rFonts w:ascii="Times New Roman" w:hAnsi="Times New Roman"/>
      <w:sz w:val="24"/>
      <w:szCs w:val="24"/>
      <w:lang w:eastAsia="sl-SI"/>
    </w:rPr>
  </w:style>
  <w:style w:type="character" w:customStyle="1" w:styleId="FontStyle12">
    <w:name w:val="Font Style12"/>
    <w:uiPriority w:val="99"/>
    <w:rsid w:val="00B54B5D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">
    <w:name w:val="Style3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310" w:lineRule="exact"/>
      <w:jc w:val="left"/>
    </w:pPr>
    <w:rPr>
      <w:rFonts w:ascii="Calibri" w:hAnsi="Calibri"/>
      <w:sz w:val="24"/>
      <w:szCs w:val="24"/>
      <w:lang w:eastAsia="sl-SI"/>
    </w:rPr>
  </w:style>
  <w:style w:type="paragraph" w:customStyle="1" w:styleId="Style4">
    <w:name w:val="Style4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312" w:lineRule="exact"/>
      <w:jc w:val="left"/>
    </w:pPr>
    <w:rPr>
      <w:rFonts w:ascii="Calibri" w:hAnsi="Calibri"/>
      <w:sz w:val="24"/>
      <w:szCs w:val="24"/>
      <w:lang w:eastAsia="sl-SI"/>
    </w:rPr>
  </w:style>
  <w:style w:type="paragraph" w:customStyle="1" w:styleId="Style5">
    <w:name w:val="Style5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/>
      <w:jc w:val="left"/>
    </w:pPr>
    <w:rPr>
      <w:rFonts w:ascii="Calibri" w:hAnsi="Calibri"/>
      <w:sz w:val="24"/>
      <w:szCs w:val="24"/>
      <w:lang w:eastAsia="sl-SI"/>
    </w:rPr>
  </w:style>
  <w:style w:type="paragraph" w:customStyle="1" w:styleId="Style7">
    <w:name w:val="Style7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269" w:lineRule="exact"/>
      <w:jc w:val="left"/>
    </w:pPr>
    <w:rPr>
      <w:rFonts w:ascii="Calibri" w:hAnsi="Calibri"/>
      <w:sz w:val="24"/>
      <w:szCs w:val="24"/>
      <w:lang w:eastAsia="sl-SI"/>
    </w:rPr>
  </w:style>
  <w:style w:type="paragraph" w:customStyle="1" w:styleId="Style8">
    <w:name w:val="Style8"/>
    <w:basedOn w:val="Normal"/>
    <w:uiPriority w:val="99"/>
    <w:rsid w:val="00B54B5D"/>
    <w:pPr>
      <w:widowControl w:val="0"/>
      <w:tabs>
        <w:tab w:val="clear" w:pos="1134"/>
        <w:tab w:val="clear" w:pos="4253"/>
        <w:tab w:val="clear" w:pos="5103"/>
        <w:tab w:val="clear" w:pos="6946"/>
        <w:tab w:val="clear" w:pos="7797"/>
      </w:tabs>
      <w:autoSpaceDE w:val="0"/>
      <w:autoSpaceDN w:val="0"/>
      <w:adjustRightInd w:val="0"/>
      <w:spacing w:before="0" w:line="312" w:lineRule="exact"/>
      <w:ind w:hanging="360"/>
      <w:jc w:val="left"/>
    </w:pPr>
    <w:rPr>
      <w:rFonts w:ascii="Calibri" w:hAnsi="Calibri"/>
      <w:sz w:val="24"/>
      <w:szCs w:val="24"/>
      <w:lang w:eastAsia="sl-SI"/>
    </w:rPr>
  </w:style>
  <w:style w:type="character" w:customStyle="1" w:styleId="FontStyle13">
    <w:name w:val="Font Style13"/>
    <w:uiPriority w:val="99"/>
    <w:rsid w:val="00B54B5D"/>
    <w:rPr>
      <w:rFonts w:ascii="Calibri" w:hAnsi="Calibri" w:cs="Calibri"/>
      <w:sz w:val="20"/>
      <w:szCs w:val="20"/>
    </w:rPr>
  </w:style>
  <w:style w:type="character" w:styleId="PlaceholderText">
    <w:name w:val="Placeholder Text"/>
    <w:uiPriority w:val="99"/>
    <w:semiHidden/>
    <w:rsid w:val="0017415B"/>
    <w:rPr>
      <w:color w:val="808080"/>
    </w:rPr>
  </w:style>
  <w:style w:type="paragraph" w:customStyle="1" w:styleId="StyleLeft0cm">
    <w:name w:val="Style Left:  0 cm"/>
    <w:basedOn w:val="Normal"/>
    <w:rsid w:val="00805B46"/>
    <w:pPr>
      <w:tabs>
        <w:tab w:val="clear" w:pos="1134"/>
        <w:tab w:val="clear" w:pos="4253"/>
        <w:tab w:val="clear" w:pos="5103"/>
        <w:tab w:val="clear" w:pos="6946"/>
        <w:tab w:val="clear" w:pos="7797"/>
      </w:tabs>
      <w:spacing w:before="0"/>
    </w:pPr>
    <w:rPr>
      <w:rFonts w:ascii="Arial" w:hAnsi="Arial"/>
    </w:rPr>
  </w:style>
  <w:style w:type="paragraph" w:styleId="Revision">
    <w:name w:val="Revision"/>
    <w:hidden/>
    <w:uiPriority w:val="99"/>
    <w:semiHidden/>
    <w:rsid w:val="007D7C29"/>
    <w:rPr>
      <w:rFonts w:ascii="Verdana" w:hAnsi="Verdana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0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PZR%20Gor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0CA04-55E0-403C-8D30-19272A81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PZR Gorica.dot</Template>
  <TotalTime>138</TotalTime>
  <Pages>13</Pages>
  <Words>1602</Words>
  <Characters>9138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3PK</Company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BP</dc:creator>
  <cp:lastModifiedBy>Anton Sirk</cp:lastModifiedBy>
  <cp:revision>40</cp:revision>
  <cp:lastPrinted>2021-11-25T13:01:00Z</cp:lastPrinted>
  <dcterms:created xsi:type="dcterms:W3CDTF">2015-03-13T13:05:00Z</dcterms:created>
  <dcterms:modified xsi:type="dcterms:W3CDTF">2023-05-10T10:09:00Z</dcterms:modified>
</cp:coreProperties>
</file>