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EB66" w14:textId="77777777" w:rsidR="003823EA" w:rsidRPr="008914BF" w:rsidRDefault="003823EA" w:rsidP="003823EA">
      <w:bookmarkStart w:id="0" w:name="_Hlk133094722"/>
      <w:bookmarkEnd w:id="0"/>
    </w:p>
    <w:p w14:paraId="04AB89C4" w14:textId="77777777" w:rsidR="003823EA" w:rsidRPr="008914BF" w:rsidRDefault="003823EA" w:rsidP="003823EA"/>
    <w:p w14:paraId="43D0D249" w14:textId="77777777" w:rsidR="003823EA" w:rsidRPr="008914BF" w:rsidRDefault="003823EA" w:rsidP="003823EA"/>
    <w:p w14:paraId="3D200932" w14:textId="77777777" w:rsidR="003823EA" w:rsidRDefault="003823EA" w:rsidP="003823EA"/>
    <w:p w14:paraId="110D925E" w14:textId="77777777" w:rsidR="003823EA" w:rsidRDefault="003823EA" w:rsidP="003823EA"/>
    <w:p w14:paraId="50B4D366" w14:textId="77777777" w:rsidR="003823EA" w:rsidRDefault="003823EA" w:rsidP="003823EA"/>
    <w:p w14:paraId="441ED32F" w14:textId="77777777" w:rsidR="003823EA" w:rsidRDefault="003823EA" w:rsidP="003823EA"/>
    <w:p w14:paraId="6D9897D3" w14:textId="77777777" w:rsidR="003823EA" w:rsidRDefault="003823EA" w:rsidP="003823EA"/>
    <w:p w14:paraId="12056D1F" w14:textId="77777777" w:rsidR="003823EA" w:rsidRDefault="003823EA" w:rsidP="003823EA"/>
    <w:p w14:paraId="7537EE4A" w14:textId="77777777" w:rsidR="003823EA" w:rsidRDefault="003823EA" w:rsidP="003823EA"/>
    <w:p w14:paraId="7DBD7747" w14:textId="77777777" w:rsidR="003823EA" w:rsidRDefault="003823EA" w:rsidP="003823EA"/>
    <w:p w14:paraId="6895DC4C" w14:textId="77777777" w:rsidR="003823EA" w:rsidRDefault="003823EA" w:rsidP="003823EA"/>
    <w:p w14:paraId="5831330A" w14:textId="77777777" w:rsidR="003823EA" w:rsidRDefault="003823EA" w:rsidP="003823EA"/>
    <w:p w14:paraId="727FE1E5" w14:textId="77777777" w:rsidR="003823EA" w:rsidRDefault="003823EA" w:rsidP="003823EA"/>
    <w:p w14:paraId="2F09F12C" w14:textId="77777777" w:rsidR="003823EA" w:rsidRPr="008914BF" w:rsidRDefault="003823EA" w:rsidP="003823EA">
      <w:pPr>
        <w:pStyle w:val="Header"/>
        <w:tabs>
          <w:tab w:val="center" w:pos="4678"/>
          <w:tab w:val="right" w:pos="9356"/>
        </w:tabs>
      </w:pPr>
    </w:p>
    <w:tbl>
      <w:tblPr>
        <w:tblW w:w="964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9"/>
        <w:gridCol w:w="334"/>
        <w:gridCol w:w="1241"/>
        <w:gridCol w:w="602"/>
        <w:gridCol w:w="622"/>
        <w:gridCol w:w="794"/>
        <w:gridCol w:w="879"/>
        <w:gridCol w:w="312"/>
        <w:gridCol w:w="312"/>
        <w:gridCol w:w="290"/>
        <w:gridCol w:w="22"/>
        <w:gridCol w:w="312"/>
        <w:gridCol w:w="312"/>
        <w:gridCol w:w="63"/>
        <w:gridCol w:w="142"/>
        <w:gridCol w:w="107"/>
        <w:gridCol w:w="34"/>
        <w:gridCol w:w="278"/>
        <w:gridCol w:w="312"/>
        <w:gridCol w:w="312"/>
        <w:gridCol w:w="232"/>
        <w:gridCol w:w="80"/>
        <w:gridCol w:w="255"/>
        <w:gridCol w:w="57"/>
        <w:gridCol w:w="312"/>
        <w:gridCol w:w="312"/>
        <w:gridCol w:w="227"/>
        <w:gridCol w:w="228"/>
      </w:tblGrid>
      <w:tr w:rsidR="003823EA" w:rsidRPr="008914BF" w14:paraId="74BA5E5D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FCE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2F9A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1A66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B8E87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67F46CEA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306D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AB6C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2EB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C072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7D3C85B6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28A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B216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D2FA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90AB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1BFFF073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E28DA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>Sprememba:</w:t>
            </w: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1274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 xml:space="preserve">Opis spremembe: 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D4A1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 xml:space="preserve">Datum </w:t>
            </w:r>
            <w:proofErr w:type="spellStart"/>
            <w:r w:rsidRPr="008914BF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 xml:space="preserve">.: </w:t>
            </w: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D80A9D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Podpis:</w:t>
            </w:r>
          </w:p>
        </w:tc>
      </w:tr>
      <w:tr w:rsidR="003823EA" w:rsidRPr="008914BF" w14:paraId="3BC93CB4" w14:textId="77777777" w:rsidTr="00760EF8">
        <w:trPr>
          <w:cantSplit/>
          <w:trHeight w:hRule="exact" w:val="113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44B83BBA" w14:textId="77777777" w:rsidR="003823EA" w:rsidRPr="008914BF" w:rsidRDefault="00000000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>
              <w:rPr>
                <w:noProof/>
              </w:rPr>
              <w:pict w14:anchorId="1790F24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0" type="#_x0000_t202" style="position:absolute;left:0;text-align:left;margin-left:93.9pt;margin-top:11.6pt;width:112.8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" filled="f" stroked="f">
                  <v:textbox>
                    <w:txbxContent>
                      <w:p w14:paraId="5E82AD52" w14:textId="77777777" w:rsidR="003823EA" w:rsidRPr="00DC4780" w:rsidRDefault="003823EA" w:rsidP="003823EA">
                        <w:pPr>
                          <w:spacing w:before="0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SEL</w:t>
                        </w:r>
                        <w:r w:rsidRPr="00DC4780">
                          <w:rPr>
                            <w:sz w:val="16"/>
                            <w:szCs w:val="16"/>
                          </w:rPr>
                          <w:t xml:space="preserve"> d.o.o., </w:t>
                        </w:r>
                      </w:p>
                      <w:p w14:paraId="56400000" w14:textId="77777777" w:rsidR="003823EA" w:rsidRPr="00DC4780" w:rsidRDefault="003823EA" w:rsidP="003823EA">
                        <w:pPr>
                          <w:spacing w:before="0"/>
                          <w:rPr>
                            <w:sz w:val="16"/>
                            <w:szCs w:val="16"/>
                          </w:rPr>
                        </w:pPr>
                        <w:r w:rsidRPr="00DC4780">
                          <w:rPr>
                            <w:sz w:val="16"/>
                            <w:szCs w:val="16"/>
                          </w:rPr>
                          <w:t>Gorenjska cesta 46</w:t>
                        </w:r>
                      </w:p>
                      <w:p w14:paraId="704CD856" w14:textId="77777777" w:rsidR="003823EA" w:rsidRPr="00F35B6F" w:rsidRDefault="003823EA" w:rsidP="003823EA">
                        <w:pPr>
                          <w:spacing w:before="0"/>
                          <w:rPr>
                            <w:sz w:val="16"/>
                            <w:szCs w:val="16"/>
                          </w:rPr>
                        </w:pPr>
                        <w:r w:rsidRPr="00DC4780">
                          <w:rPr>
                            <w:sz w:val="16"/>
                            <w:szCs w:val="16"/>
                          </w:rPr>
                          <w:t>1215 Medvode</w:t>
                        </w:r>
                      </w:p>
                    </w:txbxContent>
                  </v:textbox>
                </v:shape>
              </w:pict>
            </w:r>
            <w:r w:rsidR="003823EA" w:rsidRPr="008914BF">
              <w:rPr>
                <w:rFonts w:cs="Arial"/>
                <w:sz w:val="12"/>
                <w:szCs w:val="12"/>
              </w:rPr>
              <w:t>Investitor:</w:t>
            </w:r>
          </w:p>
          <w:p w14:paraId="6AD8212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34"/>
              <w:rPr>
                <w:rFonts w:cs="Arial"/>
                <w:sz w:val="20"/>
              </w:rPr>
            </w:pPr>
            <w:r w:rsidRPr="00CA65D8">
              <w:rPr>
                <w:noProof/>
                <w:lang w:eastAsia="sl-SI"/>
              </w:rPr>
              <w:drawing>
                <wp:inline distT="0" distB="0" distL="0" distR="0" wp14:anchorId="6A29E6CA" wp14:editId="6487B264">
                  <wp:extent cx="1139190" cy="417195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C425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01"/>
              <w:rPr>
                <w:rFonts w:cs="Arial"/>
                <w:sz w:val="20"/>
              </w:rPr>
            </w:pP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3A0AACF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Objekt:</w:t>
            </w:r>
          </w:p>
          <w:p w14:paraId="469B89DB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  <w:p w14:paraId="580465FB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t>HE MEDVODE</w:t>
            </w:r>
          </w:p>
        </w:tc>
      </w:tr>
      <w:tr w:rsidR="003823EA" w:rsidRPr="008914BF" w14:paraId="2CDC109A" w14:textId="77777777" w:rsidTr="00760EF8">
        <w:trPr>
          <w:cantSplit/>
          <w:trHeight w:hRule="exact" w:val="103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322A9C29" w14:textId="77777777" w:rsidR="003823EA" w:rsidRPr="008914BF" w:rsidRDefault="00000000" w:rsidP="00760EF8">
            <w:pPr>
              <w:tabs>
                <w:tab w:val="clear" w:pos="1134"/>
                <w:tab w:val="left" w:pos="1155"/>
              </w:tabs>
              <w:spacing w:before="40"/>
              <w:rPr>
                <w:rFonts w:cs="Arial"/>
                <w:sz w:val="12"/>
                <w:szCs w:val="12"/>
              </w:rPr>
            </w:pPr>
            <w:r>
              <w:rPr>
                <w:noProof/>
              </w:rPr>
              <w:pict w14:anchorId="2EAA837A">
                <v:shape id="Text Box 14" o:spid="_x0000_s2051" type="#_x0000_t202" style="position:absolute;left:0;text-align:left;margin-left:89.2pt;margin-top:7.45pt;width:112.8pt;height: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" filled="f" stroked="f">
                  <v:textbox>
                    <w:txbxContent>
                      <w:p w14:paraId="5BE80C05" w14:textId="77777777" w:rsidR="003823EA" w:rsidRPr="00BB352D" w:rsidRDefault="003823EA" w:rsidP="003823EA">
                        <w:pPr>
                          <w:spacing w:before="0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Kolektor IGIN d.o.o.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  <w:t>Šlandrova ulica 8b</w:t>
                        </w:r>
                      </w:p>
                      <w:p w14:paraId="7021F07C" w14:textId="77777777" w:rsidR="003823EA" w:rsidRPr="00381976" w:rsidRDefault="003823EA" w:rsidP="003823EA">
                        <w:pPr>
                          <w:spacing w:before="0"/>
                          <w:jc w:val="left"/>
                          <w:rPr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1231 Ljubljana - Črnuče</w:t>
                        </w:r>
                      </w:p>
                    </w:txbxContent>
                  </v:textbox>
                </v:shape>
              </w:pict>
            </w:r>
            <w:r w:rsidR="003823EA" w:rsidRPr="008914BF">
              <w:rPr>
                <w:rFonts w:cs="Arial"/>
                <w:sz w:val="12"/>
                <w:szCs w:val="12"/>
              </w:rPr>
              <w:t xml:space="preserve">Projektant: </w:t>
            </w:r>
          </w:p>
          <w:p w14:paraId="27B5916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</w:p>
          <w:p w14:paraId="7B982BA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01"/>
              <w:rPr>
                <w:rFonts w:cs="Arial"/>
              </w:rPr>
            </w:pPr>
            <w:r w:rsidRPr="00891798">
              <w:rPr>
                <w:rFonts w:eastAsia="Calibri" w:cs="Arial"/>
                <w:b/>
                <w:noProof/>
                <w:color w:val="00447C"/>
                <w:sz w:val="16"/>
                <w:szCs w:val="16"/>
                <w:lang w:eastAsia="sl-SI"/>
              </w:rPr>
              <w:drawing>
                <wp:anchor distT="0" distB="0" distL="114300" distR="114300" simplePos="0" relativeHeight="251661312" behindDoc="1" locked="0" layoutInCell="1" allowOverlap="1" wp14:anchorId="44D38C75" wp14:editId="02C02E1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71356</wp:posOffset>
                  </wp:positionV>
                  <wp:extent cx="1126490" cy="107315"/>
                  <wp:effectExtent l="0" t="0" r="0" b="0"/>
                  <wp:wrapNone/>
                  <wp:docPr id="3" name="Slika 20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lika 20" descr="Icon&#10;&#10;Description automatically generated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04" t="27405" r="7482" b="25492"/>
                          <a:stretch/>
                        </pic:blipFill>
                        <pic:spPr bwMode="auto">
                          <a:xfrm>
                            <a:off x="0" y="0"/>
                            <a:ext cx="1126490" cy="107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17D0977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Del objekta/sistem:</w:t>
            </w:r>
          </w:p>
          <w:p w14:paraId="384E8CD0" w14:textId="77777777" w:rsidR="003823EA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  <w:p w14:paraId="387CDB55" w14:textId="77777777" w:rsidR="003823EA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6,3 kV STIKALIŠČE</w:t>
            </w:r>
          </w:p>
          <w:p w14:paraId="28F72891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  <w:tr w:rsidR="003823EA" w:rsidRPr="008914BF" w14:paraId="61742277" w14:textId="77777777" w:rsidTr="00760EF8">
        <w:trPr>
          <w:cantSplit/>
          <w:trHeight w:hRule="exact" w:val="85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1175BA3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</w:p>
          <w:p w14:paraId="6C749FE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180"/>
              <w:rPr>
                <w:rFonts w:cs="Arial"/>
                <w:sz w:val="20"/>
              </w:rPr>
            </w:pP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512719F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Vrsta načrta/prikaza:</w:t>
            </w:r>
          </w:p>
          <w:p w14:paraId="641AEEDE" w14:textId="77777777" w:rsidR="003823EA" w:rsidRDefault="003823EA" w:rsidP="00760EF8">
            <w:pPr>
              <w:spacing w:before="0"/>
              <w:jc w:val="center"/>
              <w:rPr>
                <w:rFonts w:cs="Arial"/>
                <w:spacing w:val="-16"/>
                <w:sz w:val="20"/>
              </w:rPr>
            </w:pPr>
            <w:r>
              <w:rPr>
                <w:rFonts w:cs="Arial"/>
                <w:spacing w:val="-16"/>
                <w:sz w:val="20"/>
              </w:rPr>
              <w:t>3</w:t>
            </w:r>
            <w:r w:rsidRPr="008914BF">
              <w:rPr>
                <w:rFonts w:cs="Arial"/>
                <w:spacing w:val="-16"/>
                <w:sz w:val="20"/>
              </w:rPr>
              <w:t xml:space="preserve"> NAČRT</w:t>
            </w:r>
            <w:r>
              <w:rPr>
                <w:rFonts w:cs="Arial"/>
                <w:spacing w:val="-16"/>
                <w:sz w:val="20"/>
              </w:rPr>
              <w:t>I S PODROČJA ELEKTROTEHNIKE</w:t>
            </w:r>
          </w:p>
          <w:p w14:paraId="784A9CF4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pacing w:val="-16"/>
                <w:sz w:val="20"/>
              </w:rPr>
              <w:t xml:space="preserve">3.1 </w:t>
            </w:r>
            <w:proofErr w:type="spellStart"/>
            <w:r>
              <w:rPr>
                <w:rFonts w:cs="Arial"/>
                <w:spacing w:val="-16"/>
                <w:sz w:val="20"/>
              </w:rPr>
              <w:t>Elektromontažna</w:t>
            </w:r>
            <w:proofErr w:type="spellEnd"/>
            <w:r>
              <w:rPr>
                <w:rFonts w:cs="Arial"/>
                <w:spacing w:val="-16"/>
                <w:sz w:val="20"/>
              </w:rPr>
              <w:t xml:space="preserve"> dela</w:t>
            </w:r>
          </w:p>
        </w:tc>
      </w:tr>
      <w:tr w:rsidR="003823EA" w:rsidRPr="008914BF" w14:paraId="69B285E0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9B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</w:p>
        </w:tc>
        <w:tc>
          <w:tcPr>
            <w:tcW w:w="24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10D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Ime in priimek: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B4E5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Ident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 št.:</w:t>
            </w:r>
          </w:p>
        </w:tc>
        <w:tc>
          <w:tcPr>
            <w:tcW w:w="5390" w:type="dxa"/>
            <w:gridSpan w:val="22"/>
            <w:vMerge w:val="restart"/>
            <w:tcBorders>
              <w:right w:val="single" w:sz="18" w:space="0" w:color="auto"/>
            </w:tcBorders>
          </w:tcPr>
          <w:p w14:paraId="21D9115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Vsebina risbe (dokumenta):</w:t>
            </w:r>
          </w:p>
          <w:p w14:paraId="1F7BC147" w14:textId="3A86226C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3</w:t>
            </w:r>
            <w:r w:rsidRPr="008914BF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4</w:t>
            </w:r>
            <w:r w:rsidRPr="008914B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Tabele tehničnih podatkov</w:t>
            </w:r>
          </w:p>
        </w:tc>
      </w:tr>
      <w:tr w:rsidR="003823EA" w:rsidRPr="008914BF" w14:paraId="44B320B4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CE5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Odgovorni</w:t>
            </w:r>
          </w:p>
          <w:p w14:paraId="65E6FC5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vodja projekta: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89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mag</w:t>
            </w:r>
            <w:r w:rsidRPr="008914BF">
              <w:rPr>
                <w:rFonts w:cs="Arial"/>
                <w:sz w:val="16"/>
                <w:szCs w:val="16"/>
              </w:rPr>
              <w:t xml:space="preserve">. Anton Sirk, </w:t>
            </w:r>
            <w:proofErr w:type="spellStart"/>
            <w:r w:rsidRPr="008914BF">
              <w:rPr>
                <w:rFonts w:cs="Arial"/>
                <w:sz w:val="16"/>
                <w:szCs w:val="16"/>
              </w:rPr>
              <w:t>u.d.i.e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vAlign w:val="center"/>
          </w:tcPr>
          <w:p w14:paraId="7092BD3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E-1405</w:t>
            </w:r>
          </w:p>
        </w:tc>
        <w:tc>
          <w:tcPr>
            <w:tcW w:w="5390" w:type="dxa"/>
            <w:gridSpan w:val="22"/>
            <w:vMerge/>
            <w:tcBorders>
              <w:right w:val="single" w:sz="18" w:space="0" w:color="auto"/>
            </w:tcBorders>
          </w:tcPr>
          <w:p w14:paraId="48717C1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602BB4ED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6DC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Odgovorni projektant: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98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mag</w:t>
            </w:r>
            <w:r w:rsidRPr="008914BF">
              <w:rPr>
                <w:rFonts w:cs="Arial"/>
                <w:sz w:val="16"/>
                <w:szCs w:val="16"/>
              </w:rPr>
              <w:t xml:space="preserve">. Anton Sirk, </w:t>
            </w:r>
            <w:proofErr w:type="spellStart"/>
            <w:r w:rsidRPr="008914BF">
              <w:rPr>
                <w:rFonts w:cs="Arial"/>
                <w:sz w:val="16"/>
                <w:szCs w:val="16"/>
              </w:rPr>
              <w:t>u.d.i.e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vAlign w:val="center"/>
          </w:tcPr>
          <w:p w14:paraId="057C632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E-1405</w:t>
            </w:r>
          </w:p>
        </w:tc>
        <w:tc>
          <w:tcPr>
            <w:tcW w:w="5390" w:type="dxa"/>
            <w:gridSpan w:val="22"/>
            <w:vMerge/>
            <w:tcBorders>
              <w:right w:val="single" w:sz="18" w:space="0" w:color="auto"/>
            </w:tcBorders>
          </w:tcPr>
          <w:p w14:paraId="0FF5B4F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0E215F3B" w14:textId="77777777" w:rsidTr="00760EF8">
        <w:trPr>
          <w:cantSplit/>
          <w:trHeight w:hRule="exact" w:val="61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27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Sodelavec -</w:t>
            </w:r>
          </w:p>
          <w:p w14:paraId="40A46DB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projektant: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86D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Tadej Albreht, </w:t>
            </w:r>
            <w:proofErr w:type="spellStart"/>
            <w:r>
              <w:rPr>
                <w:rFonts w:cs="Arial"/>
                <w:sz w:val="16"/>
                <w:szCs w:val="16"/>
              </w:rPr>
              <w:t>u.</w:t>
            </w:r>
            <w:r w:rsidRPr="008914BF">
              <w:rPr>
                <w:rFonts w:cs="Arial"/>
                <w:sz w:val="16"/>
                <w:szCs w:val="16"/>
              </w:rPr>
              <w:t>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04CC7D4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</w:t>
            </w:r>
            <w:r>
              <w:rPr>
                <w:rFonts w:cs="Arial"/>
                <w:sz w:val="16"/>
                <w:szCs w:val="16"/>
              </w:rPr>
              <w:t>2219</w:t>
            </w:r>
          </w:p>
        </w:tc>
        <w:tc>
          <w:tcPr>
            <w:tcW w:w="879" w:type="dxa"/>
            <w:vAlign w:val="center"/>
          </w:tcPr>
          <w:p w14:paraId="33EF51E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hanging="107"/>
              <w:jc w:val="right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Vrsta projekta:</w:t>
            </w:r>
          </w:p>
        </w:tc>
        <w:tc>
          <w:tcPr>
            <w:tcW w:w="914" w:type="dxa"/>
            <w:gridSpan w:val="3"/>
            <w:vAlign w:val="center"/>
          </w:tcPr>
          <w:p w14:paraId="7F26ED5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DZR</w:t>
            </w:r>
          </w:p>
        </w:tc>
        <w:tc>
          <w:tcPr>
            <w:tcW w:w="709" w:type="dxa"/>
            <w:gridSpan w:val="4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36B8F8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Številka projekta</w:t>
            </w:r>
          </w:p>
        </w:tc>
        <w:tc>
          <w:tcPr>
            <w:tcW w:w="2888" w:type="dxa"/>
            <w:gridSpan w:val="1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CEF3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left"/>
              <w:rPr>
                <w:rFonts w:cs="Arial"/>
                <w:sz w:val="20"/>
              </w:rPr>
            </w:pPr>
            <w:r w:rsidRPr="008914BF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</w:rPr>
              <w:t>A-001479</w:t>
            </w:r>
          </w:p>
        </w:tc>
      </w:tr>
      <w:tr w:rsidR="003823EA" w:rsidRPr="008914BF" w14:paraId="713F255E" w14:textId="77777777" w:rsidTr="00760EF8">
        <w:trPr>
          <w:cantSplit/>
          <w:trHeight w:hRule="exact" w:val="31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14F1CE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Obdelal: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45B7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Tadej Albreht, </w:t>
            </w:r>
            <w:proofErr w:type="spellStart"/>
            <w:r>
              <w:rPr>
                <w:rFonts w:cs="Arial"/>
                <w:sz w:val="16"/>
                <w:szCs w:val="16"/>
              </w:rPr>
              <w:t>u.</w:t>
            </w:r>
            <w:r w:rsidRPr="008914BF">
              <w:rPr>
                <w:rFonts w:cs="Arial"/>
                <w:sz w:val="16"/>
                <w:szCs w:val="16"/>
              </w:rPr>
              <w:t>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right w:w="113" w:type="dxa"/>
            </w:tcMar>
            <w:vAlign w:val="center"/>
          </w:tcPr>
          <w:p w14:paraId="7F0537F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E-2219</w:t>
            </w: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064031B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Klas. oznaka:</w:t>
            </w:r>
          </w:p>
        </w:tc>
        <w:tc>
          <w:tcPr>
            <w:tcW w:w="312" w:type="dxa"/>
            <w:tcBorders>
              <w:bottom w:val="nil"/>
              <w:right w:val="nil"/>
            </w:tcBorders>
            <w:vAlign w:val="bottom"/>
          </w:tcPr>
          <w:p w14:paraId="67BFAAB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F05370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1BD2E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476512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A13A38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20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75368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41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1B9B3A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1C2D187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</w:tcBorders>
            <w:vAlign w:val="bottom"/>
          </w:tcPr>
          <w:p w14:paraId="0910FD3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567" w:type="dxa"/>
            <w:gridSpan w:val="3"/>
            <w:tcBorders>
              <w:bottom w:val="nil"/>
              <w:right w:val="nil"/>
            </w:tcBorders>
            <w:vAlign w:val="bottom"/>
          </w:tcPr>
          <w:p w14:paraId="6BCF6C0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Stran/ strani:</w:t>
            </w:r>
          </w:p>
        </w:tc>
        <w:tc>
          <w:tcPr>
            <w:tcW w:w="1136" w:type="dxa"/>
            <w:gridSpan w:val="5"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14:paraId="0F70B0E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right"/>
              <w:rPr>
                <w:rFonts w:cs="Arial"/>
                <w:sz w:val="20"/>
              </w:rPr>
            </w:pPr>
            <w:r w:rsidRPr="008914BF">
              <w:rPr>
                <w:rFonts w:cs="Arial"/>
                <w:sz w:val="20"/>
              </w:rPr>
              <w:t>1/1</w:t>
            </w:r>
          </w:p>
        </w:tc>
      </w:tr>
      <w:tr w:rsidR="003823EA" w:rsidRPr="008914BF" w14:paraId="7635CDEF" w14:textId="77777777" w:rsidTr="00760EF8">
        <w:trPr>
          <w:cantSplit/>
          <w:trHeight w:hRule="exact" w:val="57"/>
        </w:trPr>
        <w:tc>
          <w:tcPr>
            <w:tcW w:w="993" w:type="dxa"/>
            <w:gridSpan w:val="2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E8981B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42C31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</w:tcBorders>
            <w:tcMar>
              <w:right w:w="113" w:type="dxa"/>
            </w:tcMar>
          </w:tcPr>
          <w:p w14:paraId="48423EB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306DB12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right w:val="single" w:sz="4" w:space="0" w:color="auto"/>
            </w:tcBorders>
          </w:tcPr>
          <w:p w14:paraId="7B31EC7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4AC15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E8148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68446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15EB1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0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E8442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8C00A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0221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</w:tcBorders>
          </w:tcPr>
          <w:p w14:paraId="76CADCC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1703" w:type="dxa"/>
            <w:gridSpan w:val="8"/>
            <w:tcBorders>
              <w:top w:val="nil"/>
              <w:right w:val="single" w:sz="18" w:space="0" w:color="auto"/>
            </w:tcBorders>
          </w:tcPr>
          <w:p w14:paraId="5F846C2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5683F3DD" w14:textId="77777777" w:rsidTr="00760EF8">
        <w:trPr>
          <w:cantSplit/>
          <w:trHeight w:hRule="exact" w:val="307"/>
        </w:trPr>
        <w:tc>
          <w:tcPr>
            <w:tcW w:w="659" w:type="dxa"/>
            <w:tcBorders>
              <w:left w:val="single" w:sz="12" w:space="0" w:color="auto"/>
              <w:bottom w:val="nil"/>
              <w:right w:val="nil"/>
            </w:tcBorders>
            <w:vAlign w:val="bottom"/>
          </w:tcPr>
          <w:p w14:paraId="092A4BC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Datum izdelave:</w:t>
            </w:r>
          </w:p>
        </w:tc>
        <w:tc>
          <w:tcPr>
            <w:tcW w:w="1575" w:type="dxa"/>
            <w:gridSpan w:val="2"/>
            <w:tcBorders>
              <w:left w:val="nil"/>
              <w:bottom w:val="nil"/>
            </w:tcBorders>
            <w:tcMar>
              <w:right w:w="113" w:type="dxa"/>
            </w:tcMar>
            <w:vAlign w:val="center"/>
          </w:tcPr>
          <w:p w14:paraId="36A8DD6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05/2023</w:t>
            </w:r>
          </w:p>
        </w:tc>
        <w:tc>
          <w:tcPr>
            <w:tcW w:w="602" w:type="dxa"/>
            <w:tcBorders>
              <w:bottom w:val="nil"/>
              <w:right w:val="nil"/>
            </w:tcBorders>
            <w:vAlign w:val="bottom"/>
          </w:tcPr>
          <w:p w14:paraId="07421A9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Merilo:</w:t>
            </w:r>
          </w:p>
        </w:tc>
        <w:tc>
          <w:tcPr>
            <w:tcW w:w="1416" w:type="dxa"/>
            <w:gridSpan w:val="2"/>
            <w:tcBorders>
              <w:left w:val="nil"/>
              <w:bottom w:val="nil"/>
            </w:tcBorders>
            <w:tcMar>
              <w:right w:w="113" w:type="dxa"/>
            </w:tcMar>
            <w:vAlign w:val="bottom"/>
          </w:tcPr>
          <w:p w14:paraId="0E032E2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right"/>
              <w:rPr>
                <w:rFonts w:cs="Arial"/>
                <w:sz w:val="20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2B0F894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Ident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 oznaka:</w:t>
            </w:r>
          </w:p>
        </w:tc>
        <w:tc>
          <w:tcPr>
            <w:tcW w:w="312" w:type="dxa"/>
            <w:tcBorders>
              <w:bottom w:val="nil"/>
              <w:right w:val="nil"/>
            </w:tcBorders>
            <w:vAlign w:val="bottom"/>
          </w:tcPr>
          <w:p w14:paraId="0E135313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1666BC4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52728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C003A0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98R</w:t>
            </w: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FBECC9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E4C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AA25BD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01A96ED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5C0E08F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E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7BDEC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1E49D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-4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2D02A26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12" w:type="dxa"/>
            <w:tcBorders>
              <w:left w:val="nil"/>
              <w:bottom w:val="nil"/>
            </w:tcBorders>
            <w:vAlign w:val="bottom"/>
          </w:tcPr>
          <w:p w14:paraId="591C39B4" w14:textId="0DD7EFD7" w:rsidR="003823EA" w:rsidRPr="008914BF" w:rsidRDefault="008B538D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27" w:type="dxa"/>
            <w:tcBorders>
              <w:bottom w:val="nil"/>
              <w:right w:val="nil"/>
            </w:tcBorders>
            <w:vAlign w:val="bottom"/>
          </w:tcPr>
          <w:p w14:paraId="2ADE9FC2" w14:textId="77777777" w:rsidR="003823EA" w:rsidRPr="008914BF" w:rsidRDefault="003823EA" w:rsidP="00760EF8">
            <w:pPr>
              <w:spacing w:before="0"/>
              <w:ind w:left="-23" w:right="-255"/>
              <w:rPr>
                <w:rFonts w:cs="Arial"/>
                <w:b/>
                <w:i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.:</w:t>
            </w:r>
          </w:p>
        </w:tc>
        <w:tc>
          <w:tcPr>
            <w:tcW w:w="228" w:type="dxa"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14:paraId="39A3A87F" w14:textId="77777777" w:rsidR="003823EA" w:rsidRPr="008914BF" w:rsidRDefault="003823EA" w:rsidP="00760EF8">
            <w:pPr>
              <w:spacing w:before="0"/>
              <w:ind w:left="-28"/>
              <w:rPr>
                <w:rFonts w:cs="Arial"/>
              </w:rPr>
            </w:pPr>
          </w:p>
        </w:tc>
      </w:tr>
      <w:tr w:rsidR="003823EA" w:rsidRPr="008914BF" w14:paraId="2A1AFF0F" w14:textId="77777777" w:rsidTr="00760EF8">
        <w:trPr>
          <w:cantSplit/>
          <w:trHeight w:hRule="exact" w:val="51"/>
        </w:trPr>
        <w:tc>
          <w:tcPr>
            <w:tcW w:w="2234" w:type="dxa"/>
            <w:gridSpan w:val="3"/>
            <w:tcBorders>
              <w:top w:val="nil"/>
              <w:left w:val="single" w:sz="12" w:space="0" w:color="auto"/>
            </w:tcBorders>
          </w:tcPr>
          <w:p w14:paraId="1F2F5C6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018" w:type="dxa"/>
            <w:gridSpan w:val="3"/>
            <w:tcBorders>
              <w:top w:val="nil"/>
            </w:tcBorders>
          </w:tcPr>
          <w:p w14:paraId="76F96DB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59F3783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right w:val="single" w:sz="4" w:space="0" w:color="auto"/>
            </w:tcBorders>
          </w:tcPr>
          <w:p w14:paraId="6C58F68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F5A91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65163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116E8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C92BB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46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012E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0223E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29064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E1A64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B4FA9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FF269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78224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</w:tcBorders>
          </w:tcPr>
          <w:p w14:paraId="3DC708A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455" w:type="dxa"/>
            <w:gridSpan w:val="2"/>
            <w:tcBorders>
              <w:top w:val="nil"/>
              <w:right w:val="single" w:sz="18" w:space="0" w:color="auto"/>
            </w:tcBorders>
          </w:tcPr>
          <w:p w14:paraId="17A4D8B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</w:tbl>
    <w:p w14:paraId="68B7B1B9" w14:textId="77777777" w:rsidR="003823EA" w:rsidRDefault="003823EA" w:rsidP="003823EA"/>
    <w:p w14:paraId="07759F86" w14:textId="77777777" w:rsidR="003823EA" w:rsidRDefault="003823EA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rFonts w:cs="Microsoft Sans Serif"/>
          <w:b/>
          <w:caps/>
          <w:sz w:val="32"/>
          <w:szCs w:val="32"/>
        </w:rPr>
      </w:pPr>
      <w:r>
        <w:rPr>
          <w:rFonts w:cs="Microsoft Sans Serif"/>
          <w:b/>
          <w:caps/>
          <w:sz w:val="32"/>
          <w:szCs w:val="32"/>
        </w:rPr>
        <w:br w:type="page"/>
      </w:r>
    </w:p>
    <w:p w14:paraId="3B5FDBF5" w14:textId="3CF3BBDB" w:rsidR="00DA712C" w:rsidRPr="008B2E52" w:rsidRDefault="003823EA" w:rsidP="00DA712C">
      <w:pPr>
        <w:tabs>
          <w:tab w:val="clear" w:pos="1134"/>
          <w:tab w:val="clear" w:pos="4253"/>
          <w:tab w:val="left" w:pos="0"/>
          <w:tab w:val="left" w:pos="2835"/>
        </w:tabs>
        <w:rPr>
          <w:rFonts w:cs="Microsoft Sans Serif"/>
          <w:b/>
          <w:caps/>
          <w:sz w:val="32"/>
          <w:szCs w:val="32"/>
        </w:rPr>
      </w:pPr>
      <w:r>
        <w:rPr>
          <w:rFonts w:cs="Microsoft Sans Serif"/>
          <w:b/>
          <w:caps/>
          <w:sz w:val="32"/>
          <w:szCs w:val="32"/>
        </w:rPr>
        <w:lastRenderedPageBreak/>
        <w:t>3</w:t>
      </w:r>
      <w:r w:rsidR="00541CD8">
        <w:rPr>
          <w:rFonts w:cs="Microsoft Sans Serif"/>
          <w:b/>
          <w:caps/>
          <w:sz w:val="32"/>
          <w:szCs w:val="32"/>
        </w:rPr>
        <w:t>.</w:t>
      </w:r>
      <w:r>
        <w:rPr>
          <w:rFonts w:cs="Microsoft Sans Serif"/>
          <w:b/>
          <w:caps/>
          <w:sz w:val="32"/>
          <w:szCs w:val="32"/>
        </w:rPr>
        <w:t>4</w:t>
      </w:r>
      <w:r w:rsidR="00CB3930">
        <w:rPr>
          <w:rFonts w:cs="Microsoft Sans Serif"/>
          <w:b/>
          <w:caps/>
          <w:sz w:val="32"/>
          <w:szCs w:val="32"/>
        </w:rPr>
        <w:t xml:space="preserve"> </w:t>
      </w:r>
      <w:r w:rsidR="007E2DD9" w:rsidRPr="008B2E52">
        <w:rPr>
          <w:rFonts w:cs="Microsoft Sans Serif"/>
          <w:b/>
          <w:caps/>
          <w:sz w:val="32"/>
          <w:szCs w:val="32"/>
        </w:rPr>
        <w:t>T</w:t>
      </w:r>
      <w:r w:rsidR="00CE30ED">
        <w:rPr>
          <w:rFonts w:cs="Microsoft Sans Serif"/>
          <w:b/>
          <w:caps/>
          <w:sz w:val="32"/>
          <w:szCs w:val="32"/>
        </w:rPr>
        <w:t>ABELE TEHNIČNIH PODATKOV</w:t>
      </w:r>
    </w:p>
    <w:p w14:paraId="678624DC" w14:textId="77777777" w:rsidR="006F6214" w:rsidRPr="008B2E52" w:rsidRDefault="006F6214" w:rsidP="00CE30ED"/>
    <w:p w14:paraId="20410A7A" w14:textId="77777777" w:rsidR="00DA712C" w:rsidRPr="008B2E52" w:rsidRDefault="00DA712C" w:rsidP="00DA712C">
      <w:pPr>
        <w:rPr>
          <w:rFonts w:cs="Microsoft Sans Serif"/>
          <w:b/>
          <w:bCs/>
          <w:sz w:val="28"/>
          <w:szCs w:val="28"/>
        </w:rPr>
      </w:pPr>
      <w:r w:rsidRPr="008B2E52">
        <w:rPr>
          <w:rFonts w:cs="Microsoft Sans Serif"/>
          <w:b/>
          <w:bCs/>
          <w:sz w:val="28"/>
          <w:szCs w:val="28"/>
        </w:rPr>
        <w:t>VSEBINA:</w:t>
      </w:r>
    </w:p>
    <w:p w14:paraId="7A3BBC24" w14:textId="77777777" w:rsidR="003F75FE" w:rsidRPr="008B2E52" w:rsidRDefault="003F75FE">
      <w:pPr>
        <w:rPr>
          <w:rFonts w:cs="Microsoft Sans Serif"/>
          <w:b/>
          <w:bCs/>
          <w:u w:val="single"/>
        </w:rPr>
      </w:pPr>
    </w:p>
    <w:p w14:paraId="10032C57" w14:textId="31FEDB45" w:rsidR="00BF193D" w:rsidRDefault="00B8415A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 w:rsidRPr="008B2E52">
        <w:rPr>
          <w:rFonts w:cs="Microsoft Sans Serif"/>
          <w:b w:val="0"/>
          <w:bCs w:val="0"/>
          <w:caps w:val="0"/>
        </w:rPr>
        <w:fldChar w:fldCharType="begin"/>
      </w:r>
      <w:r w:rsidR="004B7613" w:rsidRPr="008B2E52">
        <w:rPr>
          <w:rFonts w:cs="Microsoft Sans Serif"/>
          <w:b w:val="0"/>
          <w:bCs w:val="0"/>
          <w:caps w:val="0"/>
        </w:rPr>
        <w:instrText xml:space="preserve"> TOC \o "1-4" \u </w:instrText>
      </w:r>
      <w:r w:rsidRPr="008B2E52">
        <w:rPr>
          <w:rFonts w:cs="Microsoft Sans Serif"/>
          <w:b w:val="0"/>
          <w:bCs w:val="0"/>
          <w:caps w:val="0"/>
        </w:rPr>
        <w:fldChar w:fldCharType="separate"/>
      </w:r>
      <w:r w:rsidR="00BF193D">
        <w:rPr>
          <w:noProof/>
        </w:rPr>
        <w:t>1</w:t>
      </w:r>
      <w:r w:rsidR="00BF193D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 w:rsidR="00BF193D">
        <w:rPr>
          <w:noProof/>
        </w:rPr>
        <w:t>SN stikališče</w:t>
      </w:r>
      <w:r w:rsidR="00BF193D">
        <w:rPr>
          <w:noProof/>
        </w:rPr>
        <w:tab/>
      </w:r>
      <w:r w:rsidR="00BF193D">
        <w:rPr>
          <w:noProof/>
        </w:rPr>
        <w:fldChar w:fldCharType="begin"/>
      </w:r>
      <w:r w:rsidR="00BF193D">
        <w:rPr>
          <w:noProof/>
        </w:rPr>
        <w:instrText xml:space="preserve"> PAGEREF _Toc135672379 \h </w:instrText>
      </w:r>
      <w:r w:rsidR="00BF193D">
        <w:rPr>
          <w:noProof/>
        </w:rPr>
      </w:r>
      <w:r w:rsidR="00BF193D">
        <w:rPr>
          <w:noProof/>
        </w:rPr>
        <w:fldChar w:fldCharType="separate"/>
      </w:r>
      <w:r w:rsidR="00BF193D">
        <w:rPr>
          <w:noProof/>
        </w:rPr>
        <w:t>3</w:t>
      </w:r>
      <w:r w:rsidR="00BF193D">
        <w:rPr>
          <w:noProof/>
        </w:rPr>
        <w:fldChar w:fldCharType="end"/>
      </w:r>
    </w:p>
    <w:p w14:paraId="64C8B149" w14:textId="31655A60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Splošno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24639C1" w14:textId="41F4C8E7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Nazivni podatki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B225ABB" w14:textId="3DDD1ED1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Konstrukcija stikališča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FFABED" w14:textId="3A521549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Odklopniki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737479" w14:textId="0669FFBB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Voziček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E480379" w14:textId="1149E944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Ozemljilnik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BBA17AB" w14:textId="54A82B9B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1.7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Tokovni instrumentni transformatorji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2AC55F" w14:textId="0642123D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1.8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Napetostni instrumentni transformatorji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CE2CDF1" w14:textId="51A69F2D" w:rsidR="00BF193D" w:rsidRDefault="00BF193D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>
        <w:rPr>
          <w:noProof/>
        </w:rPr>
        <w:t>Sekundarna oprema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40356EA" w14:textId="1AC708CD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Krmilne omarice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F2A29F8" w14:textId="5C7C2086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Terminali vodenja in zaščite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F98FC91" w14:textId="79EADCB6" w:rsidR="00BF193D" w:rsidRDefault="00BF193D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>
        <w:rPr>
          <w:noProof/>
        </w:rPr>
        <w:t>SN kabli in kabelski končniki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B1E089D" w14:textId="327EA1BB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Splošno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A3D42E1" w14:textId="490864E4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300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B3B9564" w14:textId="1940A0B0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240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7DF0D7F" w14:textId="2F011B0D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150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31597D5" w14:textId="7EE85CDF" w:rsidR="00BF193D" w:rsidRDefault="00BF193D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>
        <w:rPr>
          <w:noProof/>
        </w:rPr>
        <w:t>Gradbeni material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E6E7FEC" w14:textId="308CA90C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Okna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202E6DC2" w14:textId="25D6C807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Notranja vrata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03580F9" w14:textId="7A052BE8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Zunanja vrata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_Toc135672399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FA18D9A" w14:textId="44B31123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Zunanja rolo vrata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_Toc135672400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43C208D0" w14:textId="75783297" w:rsidR="00BF193D" w:rsidRDefault="00BF193D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Dvojni pod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_Toc135672401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6547785A" w14:textId="05D8F26D" w:rsidR="0022041E" w:rsidRPr="008B2E52" w:rsidRDefault="00B8415A" w:rsidP="006F6214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</w:pPr>
      <w:r w:rsidRPr="008B2E52">
        <w:rPr>
          <w:rFonts w:cs="Microsoft Sans Serif"/>
          <w:b/>
          <w:bCs/>
          <w:caps/>
          <w:sz w:val="24"/>
        </w:rPr>
        <w:fldChar w:fldCharType="end"/>
      </w:r>
    </w:p>
    <w:p w14:paraId="01E0F19C" w14:textId="77777777" w:rsidR="002A3025" w:rsidRPr="008B2E52" w:rsidRDefault="002A3025" w:rsidP="0022041E">
      <w:pPr>
        <w:sectPr w:rsidR="002A3025" w:rsidRPr="008B2E52" w:rsidSect="005C7442">
          <w:headerReference w:type="default" r:id="rId10"/>
          <w:footerReference w:type="default" r:id="rId11"/>
          <w:pgSz w:w="11906" w:h="16838" w:code="9"/>
          <w:pgMar w:top="1418" w:right="1276" w:bottom="1418" w:left="1418" w:header="284" w:footer="397" w:gutter="0"/>
          <w:cols w:space="708"/>
        </w:sectPr>
      </w:pPr>
    </w:p>
    <w:p w14:paraId="17F1B611" w14:textId="77777777" w:rsidR="00832BB3" w:rsidRPr="008B2E52" w:rsidRDefault="00832BB3" w:rsidP="00832BB3">
      <w:pPr>
        <w:pStyle w:val="Heading1"/>
      </w:pPr>
      <w:bookmarkStart w:id="4" w:name="_Toc418495393"/>
      <w:bookmarkStart w:id="5" w:name="_Toc135672379"/>
      <w:r w:rsidRPr="008B2E52">
        <w:lastRenderedPageBreak/>
        <w:t>SN stikališče</w:t>
      </w:r>
      <w:bookmarkEnd w:id="4"/>
      <w:bookmarkEnd w:id="5"/>
    </w:p>
    <w:p w14:paraId="2EE2775A" w14:textId="77777777" w:rsidR="00832BB3" w:rsidRPr="008B2E52" w:rsidRDefault="00832BB3" w:rsidP="00832BB3">
      <w:pPr>
        <w:pStyle w:val="Heading2"/>
      </w:pPr>
      <w:bookmarkStart w:id="6" w:name="_Toc418495394"/>
      <w:bookmarkStart w:id="7" w:name="_Toc135672380"/>
      <w:r w:rsidRPr="008B2E52">
        <w:t>Splošno</w:t>
      </w:r>
      <w:bookmarkEnd w:id="6"/>
      <w:bookmarkEnd w:id="7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5"/>
        <w:gridCol w:w="992"/>
        <w:gridCol w:w="1559"/>
        <w:gridCol w:w="1819"/>
      </w:tblGrid>
      <w:tr w:rsidR="00832BB3" w:rsidRPr="008B2E52" w14:paraId="50965288" w14:textId="77777777" w:rsidTr="002637CC">
        <w:trPr>
          <w:tblHeader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0994FB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7A5407F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9A7FD6A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CB1849B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138F186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55F3771B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31E915BB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00EB28A1" w14:textId="77777777" w:rsidTr="002637CC">
        <w:tc>
          <w:tcPr>
            <w:tcW w:w="675" w:type="dxa"/>
          </w:tcPr>
          <w:p w14:paraId="782D2E48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45" w:type="dxa"/>
          </w:tcPr>
          <w:p w14:paraId="78557A70" w14:textId="77777777" w:rsidR="00832BB3" w:rsidRPr="008B2E52" w:rsidRDefault="00832BB3" w:rsidP="002637CC">
            <w:pPr>
              <w:jc w:val="left"/>
            </w:pPr>
            <w:r w:rsidRPr="008B2E52">
              <w:t>Proizvajalec</w:t>
            </w:r>
          </w:p>
        </w:tc>
        <w:tc>
          <w:tcPr>
            <w:tcW w:w="992" w:type="dxa"/>
          </w:tcPr>
          <w:p w14:paraId="02470551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9A393D1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136ABD4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843D18D" w14:textId="77777777" w:rsidTr="002637CC">
        <w:tc>
          <w:tcPr>
            <w:tcW w:w="675" w:type="dxa"/>
          </w:tcPr>
          <w:p w14:paraId="58825CF0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45" w:type="dxa"/>
          </w:tcPr>
          <w:p w14:paraId="1C3442BA" w14:textId="77777777" w:rsidR="00832BB3" w:rsidRPr="008B2E52" w:rsidRDefault="00832BB3" w:rsidP="002637CC">
            <w:pPr>
              <w:jc w:val="left"/>
            </w:pPr>
            <w:r w:rsidRPr="008B2E52">
              <w:t>Tip</w:t>
            </w:r>
          </w:p>
        </w:tc>
        <w:tc>
          <w:tcPr>
            <w:tcW w:w="992" w:type="dxa"/>
          </w:tcPr>
          <w:p w14:paraId="1BF088DA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5BEDE45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3661FD6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DD65911" w14:textId="77777777" w:rsidTr="002637CC">
        <w:tc>
          <w:tcPr>
            <w:tcW w:w="675" w:type="dxa"/>
          </w:tcPr>
          <w:p w14:paraId="0CCB0CB4" w14:textId="77777777" w:rsidR="00832BB3" w:rsidRPr="008B2E52" w:rsidRDefault="00832BB3" w:rsidP="002637CC">
            <w:pPr>
              <w:jc w:val="right"/>
            </w:pPr>
            <w:r w:rsidRPr="008B2E52">
              <w:t>3</w:t>
            </w:r>
          </w:p>
        </w:tc>
        <w:tc>
          <w:tcPr>
            <w:tcW w:w="4145" w:type="dxa"/>
          </w:tcPr>
          <w:p w14:paraId="64B3203E" w14:textId="77777777" w:rsidR="00832BB3" w:rsidRPr="008B2E52" w:rsidRDefault="00832BB3" w:rsidP="002637CC">
            <w:pPr>
              <w:jc w:val="left"/>
            </w:pPr>
            <w:r w:rsidRPr="008B2E52">
              <w:t>Država izdelave</w:t>
            </w:r>
          </w:p>
        </w:tc>
        <w:tc>
          <w:tcPr>
            <w:tcW w:w="992" w:type="dxa"/>
          </w:tcPr>
          <w:p w14:paraId="46E8D5F8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6D657710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68959732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7E121F5" w14:textId="77777777" w:rsidTr="002637CC">
        <w:tc>
          <w:tcPr>
            <w:tcW w:w="675" w:type="dxa"/>
          </w:tcPr>
          <w:p w14:paraId="3323BD57" w14:textId="77777777" w:rsidR="00832BB3" w:rsidRPr="008B2E52" w:rsidRDefault="00832BB3" w:rsidP="002637CC">
            <w:pPr>
              <w:jc w:val="right"/>
            </w:pPr>
            <w:r w:rsidRPr="008B2E52">
              <w:t>4</w:t>
            </w:r>
          </w:p>
        </w:tc>
        <w:tc>
          <w:tcPr>
            <w:tcW w:w="4145" w:type="dxa"/>
          </w:tcPr>
          <w:p w14:paraId="7D23761D" w14:textId="77777777" w:rsidR="00832BB3" w:rsidRPr="008B2E52" w:rsidRDefault="00832BB3" w:rsidP="002637CC">
            <w:pPr>
              <w:jc w:val="left"/>
            </w:pPr>
            <w:r w:rsidRPr="008B2E52">
              <w:t>Montaža</w:t>
            </w:r>
          </w:p>
        </w:tc>
        <w:tc>
          <w:tcPr>
            <w:tcW w:w="992" w:type="dxa"/>
          </w:tcPr>
          <w:p w14:paraId="547729A0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A84B8F6" w14:textId="77777777" w:rsidR="00832BB3" w:rsidRPr="008B2E52" w:rsidRDefault="00832BB3" w:rsidP="002637CC">
            <w:pPr>
              <w:jc w:val="center"/>
            </w:pPr>
            <w:r w:rsidRPr="008B2E52">
              <w:t>notranja</w:t>
            </w:r>
          </w:p>
        </w:tc>
        <w:tc>
          <w:tcPr>
            <w:tcW w:w="1819" w:type="dxa"/>
          </w:tcPr>
          <w:p w14:paraId="50B8AD67" w14:textId="77777777" w:rsidR="00832BB3" w:rsidRPr="008B2E52" w:rsidRDefault="00832BB3" w:rsidP="002637CC">
            <w:pPr>
              <w:jc w:val="center"/>
            </w:pPr>
          </w:p>
        </w:tc>
      </w:tr>
    </w:tbl>
    <w:p w14:paraId="72E0902A" w14:textId="77777777" w:rsidR="00832BB3" w:rsidRPr="008B2E52" w:rsidRDefault="00832BB3" w:rsidP="00832BB3">
      <w:pPr>
        <w:pStyle w:val="Heading2"/>
      </w:pPr>
      <w:bookmarkStart w:id="8" w:name="_Toc418495395"/>
      <w:bookmarkStart w:id="9" w:name="_Toc135672381"/>
      <w:r w:rsidRPr="008B2E52">
        <w:t>Nazivni podatki</w:t>
      </w:r>
      <w:bookmarkEnd w:id="8"/>
      <w:bookmarkEnd w:id="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133"/>
        <w:gridCol w:w="991"/>
        <w:gridCol w:w="1575"/>
        <w:gridCol w:w="1841"/>
      </w:tblGrid>
      <w:tr w:rsidR="00832BB3" w:rsidRPr="008B2E52" w14:paraId="165F5E5F" w14:textId="77777777" w:rsidTr="00832BB3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C078522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8B3627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2A956F9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57A825F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7E8505A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0EAB1D5C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3B41589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5BA1009F" w14:textId="77777777" w:rsidTr="00832BB3">
        <w:tc>
          <w:tcPr>
            <w:tcW w:w="674" w:type="dxa"/>
          </w:tcPr>
          <w:p w14:paraId="55921E2C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33" w:type="dxa"/>
            <w:vAlign w:val="bottom"/>
          </w:tcPr>
          <w:p w14:paraId="619C7053" w14:textId="77777777" w:rsidR="00832BB3" w:rsidRPr="008B2E52" w:rsidRDefault="00832BB3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91" w:type="dxa"/>
            <w:vAlign w:val="bottom"/>
          </w:tcPr>
          <w:p w14:paraId="498E0109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67CA8AC9" w14:textId="7857BB11" w:rsidR="00832BB3" w:rsidRPr="008B2E52" w:rsidRDefault="00FC0D08" w:rsidP="002637CC">
            <w:pPr>
              <w:jc w:val="center"/>
            </w:pPr>
            <w:r>
              <w:t>6,3</w:t>
            </w:r>
          </w:p>
        </w:tc>
        <w:tc>
          <w:tcPr>
            <w:tcW w:w="1841" w:type="dxa"/>
            <w:vAlign w:val="bottom"/>
          </w:tcPr>
          <w:p w14:paraId="603B3D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9FF4A76" w14:textId="77777777" w:rsidTr="00832BB3">
        <w:tc>
          <w:tcPr>
            <w:tcW w:w="674" w:type="dxa"/>
          </w:tcPr>
          <w:p w14:paraId="4AA1ADC0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33" w:type="dxa"/>
            <w:vAlign w:val="bottom"/>
          </w:tcPr>
          <w:p w14:paraId="37937E5C" w14:textId="77777777" w:rsidR="00832BB3" w:rsidRPr="008B2E52" w:rsidRDefault="00832BB3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91" w:type="dxa"/>
            <w:vAlign w:val="bottom"/>
          </w:tcPr>
          <w:p w14:paraId="30636092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6F7C9003" w14:textId="6610E4EA" w:rsidR="00832BB3" w:rsidRPr="008B2E52" w:rsidRDefault="00832BB3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841" w:type="dxa"/>
            <w:vAlign w:val="bottom"/>
          </w:tcPr>
          <w:p w14:paraId="18ADAE2A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73C87B44" w14:textId="77777777" w:rsidTr="00832BB3">
        <w:tc>
          <w:tcPr>
            <w:tcW w:w="674" w:type="dxa"/>
          </w:tcPr>
          <w:p w14:paraId="31D87C77" w14:textId="77777777" w:rsidR="00832BB3" w:rsidRPr="008B2E52" w:rsidRDefault="00832BB3" w:rsidP="002637CC">
            <w:pPr>
              <w:jc w:val="right"/>
            </w:pPr>
            <w:r w:rsidRPr="008B2E52">
              <w:t>3</w:t>
            </w:r>
          </w:p>
        </w:tc>
        <w:tc>
          <w:tcPr>
            <w:tcW w:w="4133" w:type="dxa"/>
            <w:vAlign w:val="bottom"/>
          </w:tcPr>
          <w:p w14:paraId="592BB4C6" w14:textId="77777777" w:rsidR="00832BB3" w:rsidRPr="008B2E52" w:rsidRDefault="00832BB3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91" w:type="dxa"/>
            <w:vAlign w:val="bottom"/>
          </w:tcPr>
          <w:p w14:paraId="7CC2FE1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5F99F930" w14:textId="77777777" w:rsidR="00832BB3" w:rsidRPr="008B2E52" w:rsidRDefault="00832BB3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41" w:type="dxa"/>
            <w:vAlign w:val="bottom"/>
          </w:tcPr>
          <w:p w14:paraId="30F9A1F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AFE7AF0" w14:textId="77777777" w:rsidTr="00832BB3">
        <w:tc>
          <w:tcPr>
            <w:tcW w:w="674" w:type="dxa"/>
          </w:tcPr>
          <w:p w14:paraId="6D2DD26A" w14:textId="77777777" w:rsidR="00832BB3" w:rsidRPr="008B2E52" w:rsidRDefault="00832BB3" w:rsidP="002637CC">
            <w:pPr>
              <w:jc w:val="right"/>
            </w:pPr>
            <w:r w:rsidRPr="008B2E52">
              <w:t>4</w:t>
            </w:r>
          </w:p>
        </w:tc>
        <w:tc>
          <w:tcPr>
            <w:tcW w:w="4133" w:type="dxa"/>
            <w:vAlign w:val="bottom"/>
          </w:tcPr>
          <w:p w14:paraId="11EE304F" w14:textId="77777777" w:rsidR="00832BB3" w:rsidRPr="008B2E52" w:rsidRDefault="00832BB3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91" w:type="dxa"/>
            <w:vAlign w:val="bottom"/>
          </w:tcPr>
          <w:p w14:paraId="79C00DA7" w14:textId="77777777" w:rsidR="00832BB3" w:rsidRPr="008B2E52" w:rsidRDefault="00832BB3" w:rsidP="002637CC">
            <w:pPr>
              <w:jc w:val="center"/>
            </w:pPr>
            <w:r w:rsidRPr="008B2E52">
              <w:t>Hz</w:t>
            </w:r>
          </w:p>
        </w:tc>
        <w:tc>
          <w:tcPr>
            <w:tcW w:w="1575" w:type="dxa"/>
            <w:vAlign w:val="bottom"/>
          </w:tcPr>
          <w:p w14:paraId="57D8C065" w14:textId="77777777" w:rsidR="00832BB3" w:rsidRPr="008B2E52" w:rsidRDefault="00832BB3" w:rsidP="002637CC">
            <w:pPr>
              <w:jc w:val="center"/>
            </w:pPr>
            <w:r w:rsidRPr="008B2E52">
              <w:t>50</w:t>
            </w:r>
          </w:p>
        </w:tc>
        <w:tc>
          <w:tcPr>
            <w:tcW w:w="1841" w:type="dxa"/>
            <w:vAlign w:val="bottom"/>
          </w:tcPr>
          <w:p w14:paraId="3159BEEE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575F9D9" w14:textId="77777777" w:rsidTr="00832BB3">
        <w:tc>
          <w:tcPr>
            <w:tcW w:w="674" w:type="dxa"/>
          </w:tcPr>
          <w:p w14:paraId="6FBF3827" w14:textId="77777777" w:rsidR="00832BB3" w:rsidRPr="008B2E52" w:rsidRDefault="00832BB3" w:rsidP="002637CC">
            <w:pPr>
              <w:jc w:val="right"/>
            </w:pPr>
            <w:r w:rsidRPr="008B2E52">
              <w:t>5</w:t>
            </w:r>
          </w:p>
        </w:tc>
        <w:tc>
          <w:tcPr>
            <w:tcW w:w="4133" w:type="dxa"/>
            <w:vAlign w:val="bottom"/>
          </w:tcPr>
          <w:p w14:paraId="15DA30BF" w14:textId="77777777" w:rsidR="00832BB3" w:rsidRPr="008B2E52" w:rsidRDefault="00832BB3" w:rsidP="002637CC">
            <w:pPr>
              <w:jc w:val="left"/>
            </w:pPr>
            <w:r w:rsidRPr="008B2E52">
              <w:t>Nazivni trajni tok obratovanja zbiralk pri temperaturi okolice 40°C</w:t>
            </w:r>
          </w:p>
        </w:tc>
        <w:tc>
          <w:tcPr>
            <w:tcW w:w="991" w:type="dxa"/>
            <w:vAlign w:val="bottom"/>
          </w:tcPr>
          <w:p w14:paraId="6E8CDD89" w14:textId="77777777" w:rsidR="00832BB3" w:rsidRPr="008B2E52" w:rsidRDefault="00832BB3" w:rsidP="002637CC">
            <w:pPr>
              <w:jc w:val="center"/>
            </w:pPr>
            <w:r w:rsidRPr="008B2E52">
              <w:t>A</w:t>
            </w:r>
          </w:p>
        </w:tc>
        <w:tc>
          <w:tcPr>
            <w:tcW w:w="1575" w:type="dxa"/>
            <w:vAlign w:val="bottom"/>
          </w:tcPr>
          <w:p w14:paraId="2D1BBBEB" w14:textId="2AE31085" w:rsidR="00832BB3" w:rsidRPr="008B2E52" w:rsidRDefault="00832BB3" w:rsidP="002637CC">
            <w:pPr>
              <w:jc w:val="center"/>
            </w:pPr>
            <w:r w:rsidRPr="008B2E52">
              <w:t>≥</w:t>
            </w:r>
            <w:r w:rsidR="00FC0D08">
              <w:t>3150</w:t>
            </w:r>
          </w:p>
        </w:tc>
        <w:tc>
          <w:tcPr>
            <w:tcW w:w="1841" w:type="dxa"/>
            <w:vAlign w:val="bottom"/>
          </w:tcPr>
          <w:p w14:paraId="1C04F69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A9365AD" w14:textId="77777777" w:rsidTr="00832BB3">
        <w:tc>
          <w:tcPr>
            <w:tcW w:w="674" w:type="dxa"/>
          </w:tcPr>
          <w:p w14:paraId="19FEA345" w14:textId="77777777" w:rsidR="00832BB3" w:rsidRPr="008B2E52" w:rsidRDefault="00832BB3" w:rsidP="002637CC">
            <w:pPr>
              <w:jc w:val="right"/>
            </w:pPr>
            <w:r w:rsidRPr="008B2E52">
              <w:t>6</w:t>
            </w:r>
          </w:p>
        </w:tc>
        <w:tc>
          <w:tcPr>
            <w:tcW w:w="4133" w:type="dxa"/>
            <w:vAlign w:val="bottom"/>
          </w:tcPr>
          <w:p w14:paraId="58CA52B3" w14:textId="77777777" w:rsidR="00832BB3" w:rsidRPr="008B2E52" w:rsidRDefault="00832BB3" w:rsidP="002637CC">
            <w:pPr>
              <w:jc w:val="left"/>
            </w:pPr>
            <w:r w:rsidRPr="008B2E52">
              <w:t>Nazivna zdržne napetosti pri 50 Hz, 1 min</w:t>
            </w:r>
          </w:p>
        </w:tc>
        <w:tc>
          <w:tcPr>
            <w:tcW w:w="991" w:type="dxa"/>
            <w:vAlign w:val="bottom"/>
          </w:tcPr>
          <w:p w14:paraId="64D3858D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21B75AF9" w14:textId="77777777" w:rsidR="00832BB3" w:rsidRPr="008B2E52" w:rsidRDefault="00C84591" w:rsidP="002637CC">
            <w:pPr>
              <w:jc w:val="center"/>
            </w:pPr>
            <w:r>
              <w:t>28</w:t>
            </w:r>
          </w:p>
        </w:tc>
        <w:tc>
          <w:tcPr>
            <w:tcW w:w="1841" w:type="dxa"/>
            <w:vAlign w:val="bottom"/>
          </w:tcPr>
          <w:p w14:paraId="1229D9C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C45BC42" w14:textId="77777777" w:rsidTr="00832BB3">
        <w:tc>
          <w:tcPr>
            <w:tcW w:w="674" w:type="dxa"/>
            <w:tcBorders>
              <w:top w:val="single" w:sz="2" w:space="0" w:color="auto"/>
            </w:tcBorders>
          </w:tcPr>
          <w:p w14:paraId="33B09044" w14:textId="77777777" w:rsidR="00832BB3" w:rsidRPr="008B2E52" w:rsidRDefault="00832BB3" w:rsidP="002637CC">
            <w:pPr>
              <w:jc w:val="right"/>
            </w:pPr>
            <w:r w:rsidRPr="008B2E52">
              <w:t>7</w:t>
            </w:r>
          </w:p>
        </w:tc>
        <w:tc>
          <w:tcPr>
            <w:tcW w:w="4133" w:type="dxa"/>
            <w:tcBorders>
              <w:top w:val="single" w:sz="2" w:space="0" w:color="auto"/>
            </w:tcBorders>
            <w:vAlign w:val="bottom"/>
          </w:tcPr>
          <w:p w14:paraId="179B4231" w14:textId="77777777" w:rsidR="00832BB3" w:rsidRPr="008B2E52" w:rsidRDefault="00832BB3" w:rsidP="00C84591">
            <w:pPr>
              <w:jc w:val="left"/>
            </w:pPr>
            <w:r w:rsidRPr="008B2E52">
              <w:t xml:space="preserve">Nazivna zdržne </w:t>
            </w:r>
            <w:proofErr w:type="spellStart"/>
            <w:r w:rsidRPr="008B2E52">
              <w:t>atm</w:t>
            </w:r>
            <w:proofErr w:type="spellEnd"/>
            <w:r w:rsidRPr="008B2E52">
              <w:t xml:space="preserve">. </w:t>
            </w:r>
            <w:proofErr w:type="spellStart"/>
            <w:r w:rsidR="00C84591">
              <w:t>p</w:t>
            </w:r>
            <w:r w:rsidRPr="008B2E52">
              <w:t>renap</w:t>
            </w:r>
            <w:proofErr w:type="spellEnd"/>
            <w:r w:rsidRPr="008B2E52">
              <w:t xml:space="preserve">. 1,2/50 </w:t>
            </w:r>
            <w:proofErr w:type="spellStart"/>
            <w:r w:rsidRPr="008B2E52">
              <w:t>μs</w:t>
            </w:r>
            <w:proofErr w:type="spellEnd"/>
          </w:p>
        </w:tc>
        <w:tc>
          <w:tcPr>
            <w:tcW w:w="991" w:type="dxa"/>
            <w:tcBorders>
              <w:top w:val="single" w:sz="2" w:space="0" w:color="auto"/>
            </w:tcBorders>
            <w:vAlign w:val="bottom"/>
          </w:tcPr>
          <w:p w14:paraId="3A472233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tcBorders>
              <w:top w:val="single" w:sz="2" w:space="0" w:color="auto"/>
            </w:tcBorders>
            <w:vAlign w:val="bottom"/>
          </w:tcPr>
          <w:p w14:paraId="55F7D48B" w14:textId="77777777" w:rsidR="00832BB3" w:rsidRPr="008B2E52" w:rsidRDefault="00C84591" w:rsidP="002637CC">
            <w:pPr>
              <w:jc w:val="center"/>
            </w:pPr>
            <w:r>
              <w:t>75</w:t>
            </w:r>
          </w:p>
        </w:tc>
        <w:tc>
          <w:tcPr>
            <w:tcW w:w="1841" w:type="dxa"/>
            <w:tcBorders>
              <w:top w:val="single" w:sz="2" w:space="0" w:color="auto"/>
            </w:tcBorders>
            <w:vAlign w:val="bottom"/>
          </w:tcPr>
          <w:p w14:paraId="1FA1C66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DAB1F98" w14:textId="77777777" w:rsidTr="00832BB3">
        <w:tc>
          <w:tcPr>
            <w:tcW w:w="674" w:type="dxa"/>
          </w:tcPr>
          <w:p w14:paraId="3A53EB18" w14:textId="77777777" w:rsidR="00832BB3" w:rsidRPr="008B2E52" w:rsidRDefault="00832BB3" w:rsidP="002637CC">
            <w:pPr>
              <w:jc w:val="right"/>
            </w:pPr>
            <w:r w:rsidRPr="008B2E52">
              <w:t>8</w:t>
            </w:r>
          </w:p>
        </w:tc>
        <w:tc>
          <w:tcPr>
            <w:tcW w:w="4133" w:type="dxa"/>
            <w:vAlign w:val="bottom"/>
          </w:tcPr>
          <w:p w14:paraId="406EDD9F" w14:textId="77777777" w:rsidR="00832BB3" w:rsidRPr="008B2E52" w:rsidRDefault="00832BB3" w:rsidP="002637CC">
            <w:pPr>
              <w:jc w:val="left"/>
            </w:pPr>
            <w:r w:rsidRPr="008B2E52">
              <w:t>Nazivna preizkusna napetost na sekundarnih tokokrogih</w:t>
            </w:r>
          </w:p>
        </w:tc>
        <w:tc>
          <w:tcPr>
            <w:tcW w:w="991" w:type="dxa"/>
            <w:vAlign w:val="bottom"/>
          </w:tcPr>
          <w:p w14:paraId="7838F7CC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3C87418C" w14:textId="77777777" w:rsidR="00832BB3" w:rsidRPr="008B2E52" w:rsidRDefault="00832BB3" w:rsidP="002637CC">
            <w:pPr>
              <w:jc w:val="center"/>
            </w:pPr>
            <w:r w:rsidRPr="008B2E52">
              <w:t>2</w:t>
            </w:r>
          </w:p>
        </w:tc>
        <w:tc>
          <w:tcPr>
            <w:tcW w:w="1841" w:type="dxa"/>
            <w:vAlign w:val="bottom"/>
          </w:tcPr>
          <w:p w14:paraId="2BEA7C3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E544F53" w14:textId="77777777" w:rsidTr="00832BB3">
        <w:tc>
          <w:tcPr>
            <w:tcW w:w="674" w:type="dxa"/>
          </w:tcPr>
          <w:p w14:paraId="08E7E21D" w14:textId="77777777" w:rsidR="00832BB3" w:rsidRPr="008B2E52" w:rsidRDefault="00832BB3" w:rsidP="002637CC">
            <w:pPr>
              <w:jc w:val="right"/>
            </w:pPr>
            <w:r w:rsidRPr="008B2E52">
              <w:t>9</w:t>
            </w:r>
          </w:p>
        </w:tc>
        <w:tc>
          <w:tcPr>
            <w:tcW w:w="4133" w:type="dxa"/>
            <w:vAlign w:val="bottom"/>
          </w:tcPr>
          <w:p w14:paraId="42DA287C" w14:textId="77777777" w:rsidR="00832BB3" w:rsidRPr="008B2E52" w:rsidRDefault="00832BB3" w:rsidP="002637CC">
            <w:pPr>
              <w:jc w:val="left"/>
            </w:pPr>
            <w:r w:rsidRPr="008B2E52">
              <w:t xml:space="preserve">Nazivni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s):</w:t>
            </w:r>
          </w:p>
        </w:tc>
        <w:tc>
          <w:tcPr>
            <w:tcW w:w="991" w:type="dxa"/>
            <w:vAlign w:val="bottom"/>
          </w:tcPr>
          <w:p w14:paraId="464FEE7E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037D42A0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41" w:type="dxa"/>
            <w:vAlign w:val="bottom"/>
          </w:tcPr>
          <w:p w14:paraId="7771A859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CDE9E2A" w14:textId="77777777" w:rsidTr="00832BB3">
        <w:tc>
          <w:tcPr>
            <w:tcW w:w="674" w:type="dxa"/>
          </w:tcPr>
          <w:p w14:paraId="6373F9B1" w14:textId="77777777" w:rsidR="00832BB3" w:rsidRPr="008B2E52" w:rsidRDefault="00832BB3" w:rsidP="002637CC">
            <w:pPr>
              <w:jc w:val="right"/>
            </w:pPr>
          </w:p>
        </w:tc>
        <w:tc>
          <w:tcPr>
            <w:tcW w:w="4133" w:type="dxa"/>
            <w:vAlign w:val="bottom"/>
          </w:tcPr>
          <w:p w14:paraId="733EF3A2" w14:textId="77777777" w:rsidR="00832BB3" w:rsidRPr="008B2E52" w:rsidRDefault="00832BB3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 w:rsidRPr="008B2E52">
              <w:t>pri 10 kV</w:t>
            </w:r>
          </w:p>
        </w:tc>
        <w:tc>
          <w:tcPr>
            <w:tcW w:w="991" w:type="dxa"/>
            <w:vAlign w:val="bottom"/>
          </w:tcPr>
          <w:p w14:paraId="5115831D" w14:textId="77777777" w:rsidR="00832BB3" w:rsidRPr="008B2E52" w:rsidRDefault="00832BB3" w:rsidP="002637C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575" w:type="dxa"/>
            <w:vAlign w:val="bottom"/>
          </w:tcPr>
          <w:p w14:paraId="4153D3B7" w14:textId="76C60964" w:rsidR="00832BB3" w:rsidRPr="008B2E52" w:rsidRDefault="00832BB3" w:rsidP="002637CC">
            <w:pPr>
              <w:jc w:val="center"/>
            </w:pPr>
            <w:r>
              <w:t>≥</w:t>
            </w:r>
            <w:r w:rsidR="00FC0D08">
              <w:t>50</w:t>
            </w:r>
          </w:p>
        </w:tc>
        <w:tc>
          <w:tcPr>
            <w:tcW w:w="1841" w:type="dxa"/>
            <w:vAlign w:val="bottom"/>
          </w:tcPr>
          <w:p w14:paraId="47EDE7B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E881D1F" w14:textId="77777777" w:rsidTr="00832BB3">
        <w:tc>
          <w:tcPr>
            <w:tcW w:w="674" w:type="dxa"/>
          </w:tcPr>
          <w:p w14:paraId="3734E229" w14:textId="77777777" w:rsidR="00832BB3" w:rsidRPr="008B2E52" w:rsidRDefault="00832BB3" w:rsidP="002637CC">
            <w:pPr>
              <w:jc w:val="right"/>
            </w:pPr>
            <w:r w:rsidRPr="008B2E52">
              <w:t>10</w:t>
            </w:r>
          </w:p>
        </w:tc>
        <w:tc>
          <w:tcPr>
            <w:tcW w:w="4133" w:type="dxa"/>
            <w:vAlign w:val="bottom"/>
          </w:tcPr>
          <w:p w14:paraId="02D4FE10" w14:textId="77777777" w:rsidR="00832BB3" w:rsidRPr="008B2E52" w:rsidRDefault="00832BB3" w:rsidP="002637CC">
            <w:pPr>
              <w:jc w:val="left"/>
            </w:pPr>
            <w:r w:rsidRPr="008B2E52">
              <w:t xml:space="preserve">Kratkostični udarni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p</w:t>
            </w:r>
            <w:proofErr w:type="spellEnd"/>
            <w:r w:rsidRPr="008B2E52">
              <w:t>:</w:t>
            </w:r>
          </w:p>
        </w:tc>
        <w:tc>
          <w:tcPr>
            <w:tcW w:w="991" w:type="dxa"/>
            <w:vAlign w:val="bottom"/>
          </w:tcPr>
          <w:p w14:paraId="4023640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28C08369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41" w:type="dxa"/>
            <w:vAlign w:val="bottom"/>
          </w:tcPr>
          <w:p w14:paraId="7C7E261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715602F6" w14:textId="77777777" w:rsidTr="00832BB3">
        <w:tc>
          <w:tcPr>
            <w:tcW w:w="674" w:type="dxa"/>
          </w:tcPr>
          <w:p w14:paraId="16D1DCF2" w14:textId="77777777" w:rsidR="00832BB3" w:rsidRPr="008B2E52" w:rsidRDefault="00832BB3" w:rsidP="002637CC">
            <w:pPr>
              <w:jc w:val="right"/>
            </w:pPr>
          </w:p>
        </w:tc>
        <w:tc>
          <w:tcPr>
            <w:tcW w:w="4133" w:type="dxa"/>
            <w:vAlign w:val="bottom"/>
          </w:tcPr>
          <w:p w14:paraId="0C15E99D" w14:textId="77777777" w:rsidR="00832BB3" w:rsidRPr="008B2E52" w:rsidRDefault="00832BB3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 w:rsidRPr="008B2E52">
              <w:t>pri 10 kV</w:t>
            </w:r>
          </w:p>
        </w:tc>
        <w:tc>
          <w:tcPr>
            <w:tcW w:w="991" w:type="dxa"/>
            <w:vAlign w:val="bottom"/>
          </w:tcPr>
          <w:p w14:paraId="3FAFDA44" w14:textId="77777777" w:rsidR="00832BB3" w:rsidRPr="008B2E52" w:rsidRDefault="00832BB3" w:rsidP="002637C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575" w:type="dxa"/>
            <w:vAlign w:val="bottom"/>
          </w:tcPr>
          <w:p w14:paraId="58553F50" w14:textId="5D2F38B8" w:rsidR="00832BB3" w:rsidRPr="008B2E52" w:rsidRDefault="00832BB3" w:rsidP="002637CC">
            <w:pPr>
              <w:jc w:val="center"/>
            </w:pPr>
            <w:r w:rsidRPr="008B2E52">
              <w:t>≥</w:t>
            </w:r>
            <w:r w:rsidR="00FC0D08">
              <w:t>125</w:t>
            </w:r>
          </w:p>
        </w:tc>
        <w:tc>
          <w:tcPr>
            <w:tcW w:w="1841" w:type="dxa"/>
            <w:vAlign w:val="bottom"/>
          </w:tcPr>
          <w:p w14:paraId="596ACD62" w14:textId="77777777" w:rsidR="00832BB3" w:rsidRPr="008B2E52" w:rsidRDefault="00832BB3" w:rsidP="002637CC">
            <w:pPr>
              <w:jc w:val="center"/>
            </w:pPr>
          </w:p>
        </w:tc>
      </w:tr>
    </w:tbl>
    <w:p w14:paraId="31952525" w14:textId="77777777" w:rsidR="00B8750D" w:rsidRDefault="00B8750D" w:rsidP="00B8750D">
      <w:bookmarkStart w:id="10" w:name="_Toc418495396"/>
    </w:p>
    <w:p w14:paraId="4D6C6527" w14:textId="77777777" w:rsidR="00B8750D" w:rsidRDefault="00B8750D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b/>
          <w:smallCaps/>
        </w:rPr>
      </w:pPr>
      <w:r>
        <w:br w:type="page"/>
      </w:r>
    </w:p>
    <w:p w14:paraId="5818FCC9" w14:textId="41BEBD2E" w:rsidR="00832BB3" w:rsidRPr="008B2E52" w:rsidRDefault="00832BB3" w:rsidP="00832BB3">
      <w:pPr>
        <w:pStyle w:val="Heading2"/>
      </w:pPr>
      <w:bookmarkStart w:id="11" w:name="_Toc135672382"/>
      <w:r w:rsidRPr="008B2E52">
        <w:lastRenderedPageBreak/>
        <w:t>Konstrukcija stikališča</w:t>
      </w:r>
      <w:bookmarkEnd w:id="10"/>
      <w:bookmarkEnd w:id="11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5"/>
        <w:gridCol w:w="992"/>
        <w:gridCol w:w="1559"/>
        <w:gridCol w:w="1819"/>
      </w:tblGrid>
      <w:tr w:rsidR="00832BB3" w:rsidRPr="008B2E52" w14:paraId="16B9DFFF" w14:textId="77777777" w:rsidTr="002637CC">
        <w:trPr>
          <w:tblHeader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1A68203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BD68281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F5991C3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39CC44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5E323A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7F3833AF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73D2F61A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6BB2DF9B" w14:textId="77777777" w:rsidTr="002637CC">
        <w:tc>
          <w:tcPr>
            <w:tcW w:w="675" w:type="dxa"/>
          </w:tcPr>
          <w:p w14:paraId="2A23C4AD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45" w:type="dxa"/>
            <w:vAlign w:val="bottom"/>
          </w:tcPr>
          <w:p w14:paraId="393CDD51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Tip materiala ohišja</w:t>
            </w:r>
          </w:p>
        </w:tc>
        <w:tc>
          <w:tcPr>
            <w:tcW w:w="992" w:type="dxa"/>
            <w:vAlign w:val="bottom"/>
          </w:tcPr>
          <w:p w14:paraId="6F03364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69472BEB" w14:textId="77777777" w:rsidR="00832BB3" w:rsidRPr="008B2E52" w:rsidRDefault="00832BB3" w:rsidP="002637CC">
            <w:pPr>
              <w:jc w:val="center"/>
            </w:pPr>
            <w:proofErr w:type="spellStart"/>
            <w:r>
              <w:t>AlZn</w:t>
            </w:r>
            <w:proofErr w:type="spellEnd"/>
          </w:p>
        </w:tc>
        <w:tc>
          <w:tcPr>
            <w:tcW w:w="1819" w:type="dxa"/>
          </w:tcPr>
          <w:p w14:paraId="6A6CD1A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C2E46C8" w14:textId="77777777" w:rsidTr="002637CC">
        <w:tc>
          <w:tcPr>
            <w:tcW w:w="675" w:type="dxa"/>
          </w:tcPr>
          <w:p w14:paraId="48394082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45" w:type="dxa"/>
            <w:vAlign w:val="bottom"/>
          </w:tcPr>
          <w:p w14:paraId="576C972A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Barva</w:t>
            </w:r>
          </w:p>
        </w:tc>
        <w:tc>
          <w:tcPr>
            <w:tcW w:w="992" w:type="dxa"/>
            <w:vAlign w:val="bottom"/>
          </w:tcPr>
          <w:p w14:paraId="7BEFFB39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4085B929" w14:textId="77777777" w:rsidR="00832BB3" w:rsidRPr="008B2E52" w:rsidRDefault="00832BB3" w:rsidP="002637CC">
            <w:pPr>
              <w:jc w:val="center"/>
            </w:pPr>
            <w:r>
              <w:t>RAL 7035</w:t>
            </w:r>
          </w:p>
        </w:tc>
        <w:tc>
          <w:tcPr>
            <w:tcW w:w="1819" w:type="dxa"/>
          </w:tcPr>
          <w:p w14:paraId="651D32A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770FAE8" w14:textId="77777777" w:rsidTr="002637CC">
        <w:tc>
          <w:tcPr>
            <w:tcW w:w="675" w:type="dxa"/>
          </w:tcPr>
          <w:p w14:paraId="065E2D05" w14:textId="77777777" w:rsidR="00832BB3" w:rsidRPr="008B2E52" w:rsidRDefault="00832BB3" w:rsidP="002637CC">
            <w:pPr>
              <w:jc w:val="right"/>
            </w:pPr>
            <w:r>
              <w:t>3</w:t>
            </w:r>
          </w:p>
        </w:tc>
        <w:tc>
          <w:tcPr>
            <w:tcW w:w="4145" w:type="dxa"/>
            <w:vAlign w:val="bottom"/>
          </w:tcPr>
          <w:p w14:paraId="65F1BB6E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Širina celice</w:t>
            </w:r>
          </w:p>
        </w:tc>
        <w:tc>
          <w:tcPr>
            <w:tcW w:w="992" w:type="dxa"/>
            <w:vAlign w:val="bottom"/>
          </w:tcPr>
          <w:p w14:paraId="05B06805" w14:textId="77777777" w:rsidR="00832BB3" w:rsidRPr="008B2E52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5B93415C" w14:textId="75E4F24C" w:rsidR="00832BB3" w:rsidRPr="00C71D51" w:rsidRDefault="00FC0D08" w:rsidP="00832BB3">
            <w:pPr>
              <w:jc w:val="center"/>
            </w:pPr>
            <w:r>
              <w:t>≤1000</w:t>
            </w:r>
          </w:p>
        </w:tc>
        <w:tc>
          <w:tcPr>
            <w:tcW w:w="1819" w:type="dxa"/>
          </w:tcPr>
          <w:p w14:paraId="3B3F537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7220C38" w14:textId="77777777" w:rsidTr="002637CC">
        <w:tc>
          <w:tcPr>
            <w:tcW w:w="675" w:type="dxa"/>
          </w:tcPr>
          <w:p w14:paraId="14565C7E" w14:textId="77777777" w:rsidR="00832BB3" w:rsidRPr="008B2E52" w:rsidRDefault="00832BB3" w:rsidP="002637CC">
            <w:pPr>
              <w:jc w:val="right"/>
            </w:pPr>
            <w:r>
              <w:t>4</w:t>
            </w:r>
          </w:p>
        </w:tc>
        <w:tc>
          <w:tcPr>
            <w:tcW w:w="4145" w:type="dxa"/>
            <w:vAlign w:val="bottom"/>
          </w:tcPr>
          <w:p w14:paraId="502708D1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Višina celice</w:t>
            </w:r>
          </w:p>
        </w:tc>
        <w:tc>
          <w:tcPr>
            <w:tcW w:w="992" w:type="dxa"/>
            <w:vAlign w:val="bottom"/>
          </w:tcPr>
          <w:p w14:paraId="048A18DD" w14:textId="77777777" w:rsidR="00832BB3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40E88F15" w14:textId="6B303994" w:rsidR="00832BB3" w:rsidRDefault="00832BB3" w:rsidP="00832BB3">
            <w:pPr>
              <w:jc w:val="center"/>
            </w:pPr>
          </w:p>
        </w:tc>
        <w:tc>
          <w:tcPr>
            <w:tcW w:w="1819" w:type="dxa"/>
          </w:tcPr>
          <w:p w14:paraId="34C5E655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814ABB5" w14:textId="77777777" w:rsidTr="002637CC">
        <w:tc>
          <w:tcPr>
            <w:tcW w:w="675" w:type="dxa"/>
          </w:tcPr>
          <w:p w14:paraId="603B82CE" w14:textId="77777777" w:rsidR="00832BB3" w:rsidRPr="008B2E52" w:rsidRDefault="00832BB3" w:rsidP="002637CC">
            <w:pPr>
              <w:jc w:val="right"/>
            </w:pPr>
            <w:r>
              <w:t>5</w:t>
            </w:r>
          </w:p>
        </w:tc>
        <w:tc>
          <w:tcPr>
            <w:tcW w:w="4145" w:type="dxa"/>
            <w:vAlign w:val="bottom"/>
          </w:tcPr>
          <w:p w14:paraId="6615F718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Globina celice</w:t>
            </w:r>
          </w:p>
        </w:tc>
        <w:tc>
          <w:tcPr>
            <w:tcW w:w="992" w:type="dxa"/>
            <w:vAlign w:val="bottom"/>
          </w:tcPr>
          <w:p w14:paraId="73B540E3" w14:textId="77777777" w:rsidR="00832BB3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0B873742" w14:textId="341DD93A" w:rsidR="00832BB3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5D5F9CF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B8B8E28" w14:textId="77777777" w:rsidTr="002637CC">
        <w:tc>
          <w:tcPr>
            <w:tcW w:w="675" w:type="dxa"/>
          </w:tcPr>
          <w:p w14:paraId="0C0C16A6" w14:textId="77777777" w:rsidR="00832BB3" w:rsidRPr="008B2E52" w:rsidRDefault="00832BB3" w:rsidP="002637CC">
            <w:pPr>
              <w:jc w:val="right"/>
            </w:pPr>
            <w:r>
              <w:t>6</w:t>
            </w:r>
          </w:p>
        </w:tc>
        <w:tc>
          <w:tcPr>
            <w:tcW w:w="4145" w:type="dxa"/>
            <w:vAlign w:val="bottom"/>
          </w:tcPr>
          <w:p w14:paraId="46CD9441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Namestitev celic ob steno</w:t>
            </w:r>
          </w:p>
        </w:tc>
        <w:tc>
          <w:tcPr>
            <w:tcW w:w="992" w:type="dxa"/>
            <w:vAlign w:val="bottom"/>
          </w:tcPr>
          <w:p w14:paraId="57BD530F" w14:textId="77777777" w:rsidR="00832BB3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1528514D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46C3AB3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CB36726" w14:textId="77777777" w:rsidTr="002637CC">
        <w:tc>
          <w:tcPr>
            <w:tcW w:w="675" w:type="dxa"/>
          </w:tcPr>
          <w:p w14:paraId="13D96B14" w14:textId="77777777" w:rsidR="00832BB3" w:rsidRPr="008B2E52" w:rsidRDefault="00832BB3" w:rsidP="002637CC">
            <w:pPr>
              <w:jc w:val="right"/>
            </w:pPr>
            <w:r>
              <w:t>7</w:t>
            </w:r>
          </w:p>
        </w:tc>
        <w:tc>
          <w:tcPr>
            <w:tcW w:w="4145" w:type="dxa"/>
            <w:vAlign w:val="bottom"/>
          </w:tcPr>
          <w:p w14:paraId="16ED89E0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Skupna teža celotnega SN stikališča</w:t>
            </w:r>
          </w:p>
        </w:tc>
        <w:tc>
          <w:tcPr>
            <w:tcW w:w="992" w:type="dxa"/>
            <w:vAlign w:val="bottom"/>
          </w:tcPr>
          <w:p w14:paraId="31CF2547" w14:textId="77777777" w:rsidR="00832BB3" w:rsidRPr="008B2E52" w:rsidRDefault="00832BB3" w:rsidP="002637CC">
            <w:pPr>
              <w:jc w:val="center"/>
            </w:pPr>
            <w:r w:rsidRPr="008B2E52">
              <w:t>kg</w:t>
            </w:r>
          </w:p>
        </w:tc>
        <w:tc>
          <w:tcPr>
            <w:tcW w:w="1559" w:type="dxa"/>
            <w:vAlign w:val="bottom"/>
          </w:tcPr>
          <w:p w14:paraId="72D5D288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0FFA9F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AB32294" w14:textId="77777777" w:rsidTr="002637CC">
        <w:tc>
          <w:tcPr>
            <w:tcW w:w="675" w:type="dxa"/>
          </w:tcPr>
          <w:p w14:paraId="2988D899" w14:textId="77777777" w:rsidR="00832BB3" w:rsidRPr="008B2E52" w:rsidRDefault="00832BB3" w:rsidP="002637CC">
            <w:pPr>
              <w:jc w:val="right"/>
            </w:pPr>
            <w:r>
              <w:t>8</w:t>
            </w:r>
          </w:p>
        </w:tc>
        <w:tc>
          <w:tcPr>
            <w:tcW w:w="4145" w:type="dxa"/>
            <w:vAlign w:val="bottom"/>
          </w:tcPr>
          <w:p w14:paraId="01EA3D7A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 w:rsidRPr="008B2E52">
              <w:t>Skupna dolžina celotnega stikališča</w:t>
            </w:r>
          </w:p>
        </w:tc>
        <w:tc>
          <w:tcPr>
            <w:tcW w:w="992" w:type="dxa"/>
            <w:vAlign w:val="bottom"/>
          </w:tcPr>
          <w:p w14:paraId="12452746" w14:textId="77777777" w:rsidR="00832BB3" w:rsidRPr="008B2E52" w:rsidRDefault="00832BB3" w:rsidP="002637CC">
            <w:pPr>
              <w:jc w:val="center"/>
            </w:pPr>
            <w:r w:rsidRPr="008B2E52">
              <w:t>m</w:t>
            </w:r>
          </w:p>
        </w:tc>
        <w:tc>
          <w:tcPr>
            <w:tcW w:w="1559" w:type="dxa"/>
            <w:vAlign w:val="bottom"/>
          </w:tcPr>
          <w:p w14:paraId="02005385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6190CA7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74263A5" w14:textId="77777777" w:rsidTr="002637CC">
        <w:tc>
          <w:tcPr>
            <w:tcW w:w="675" w:type="dxa"/>
          </w:tcPr>
          <w:p w14:paraId="154243DC" w14:textId="77777777" w:rsidR="00832BB3" w:rsidRPr="008B2E52" w:rsidRDefault="00832BB3" w:rsidP="002637CC">
            <w:pPr>
              <w:jc w:val="right"/>
            </w:pPr>
            <w:r>
              <w:t>9</w:t>
            </w:r>
          </w:p>
        </w:tc>
        <w:tc>
          <w:tcPr>
            <w:tcW w:w="4145" w:type="dxa"/>
            <w:vAlign w:val="bottom"/>
          </w:tcPr>
          <w:p w14:paraId="2A321C53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Izvedba mehanskih blokad</w:t>
            </w:r>
          </w:p>
        </w:tc>
        <w:tc>
          <w:tcPr>
            <w:tcW w:w="992" w:type="dxa"/>
            <w:vAlign w:val="bottom"/>
          </w:tcPr>
          <w:p w14:paraId="5F7567FA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3622DB21" w14:textId="77777777" w:rsidR="00832BB3" w:rsidRPr="008B2E52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723D5DB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DC9A7B4" w14:textId="77777777" w:rsidTr="002637CC">
        <w:tc>
          <w:tcPr>
            <w:tcW w:w="675" w:type="dxa"/>
          </w:tcPr>
          <w:p w14:paraId="08F58324" w14:textId="77777777" w:rsidR="00832BB3" w:rsidRPr="008B2E52" w:rsidRDefault="00832BB3" w:rsidP="002637CC">
            <w:pPr>
              <w:jc w:val="right"/>
            </w:pPr>
            <w:r>
              <w:t>10</w:t>
            </w:r>
          </w:p>
        </w:tc>
        <w:tc>
          <w:tcPr>
            <w:tcW w:w="4145" w:type="dxa"/>
            <w:vAlign w:val="bottom"/>
          </w:tcPr>
          <w:p w14:paraId="4DB4B985" w14:textId="77777777" w:rsidR="00832BB3" w:rsidRPr="00AA34D6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Položajna signalizacija stikalnih aparatov (na sprednji strani celice na slepi shemi)</w:t>
            </w:r>
          </w:p>
        </w:tc>
        <w:tc>
          <w:tcPr>
            <w:tcW w:w="992" w:type="dxa"/>
            <w:vAlign w:val="bottom"/>
          </w:tcPr>
          <w:p w14:paraId="293DFB0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49D53CD3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148B4458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0F901F0" w14:textId="77777777" w:rsidTr="002637CC">
        <w:tc>
          <w:tcPr>
            <w:tcW w:w="675" w:type="dxa"/>
          </w:tcPr>
          <w:p w14:paraId="7C338605" w14:textId="77777777" w:rsidR="00832BB3" w:rsidRDefault="00832BB3" w:rsidP="002637CC">
            <w:pPr>
              <w:jc w:val="right"/>
            </w:pPr>
            <w:r>
              <w:t>11</w:t>
            </w:r>
          </w:p>
        </w:tc>
        <w:tc>
          <w:tcPr>
            <w:tcW w:w="4145" w:type="dxa"/>
            <w:vAlign w:val="bottom"/>
          </w:tcPr>
          <w:p w14:paraId="5FA961A7" w14:textId="77777777" w:rsidR="00832BB3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 xml:space="preserve">Izolirane </w:t>
            </w:r>
            <w:proofErr w:type="spellStart"/>
            <w:r>
              <w:t>skozniške</w:t>
            </w:r>
            <w:proofErr w:type="spellEnd"/>
            <w:r>
              <w:t xml:space="preserve"> pregrade v </w:t>
            </w:r>
            <w:proofErr w:type="spellStart"/>
            <w:r>
              <w:t>zbiralničnem</w:t>
            </w:r>
            <w:proofErr w:type="spellEnd"/>
            <w:r>
              <w:t xml:space="preserve"> prostoru med celicami</w:t>
            </w:r>
          </w:p>
        </w:tc>
        <w:tc>
          <w:tcPr>
            <w:tcW w:w="992" w:type="dxa"/>
            <w:vAlign w:val="bottom"/>
          </w:tcPr>
          <w:p w14:paraId="00143CFB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23741F95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38EC6C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52E6AFA" w14:textId="77777777" w:rsidTr="002637CC">
        <w:tc>
          <w:tcPr>
            <w:tcW w:w="675" w:type="dxa"/>
          </w:tcPr>
          <w:p w14:paraId="4BCC3345" w14:textId="77777777" w:rsidR="00832BB3" w:rsidRPr="008B2E52" w:rsidRDefault="00832BB3" w:rsidP="002637CC">
            <w:pPr>
              <w:jc w:val="right"/>
            </w:pPr>
            <w:r>
              <w:t>12</w:t>
            </w:r>
          </w:p>
        </w:tc>
        <w:tc>
          <w:tcPr>
            <w:tcW w:w="4145" w:type="dxa"/>
            <w:vAlign w:val="bottom"/>
          </w:tcPr>
          <w:p w14:paraId="73D7CB29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 w:rsidRPr="00AA34D6">
              <w:t>Certifikat o preizkusu celic v EU</w:t>
            </w:r>
          </w:p>
        </w:tc>
        <w:tc>
          <w:tcPr>
            <w:tcW w:w="992" w:type="dxa"/>
            <w:vAlign w:val="bottom"/>
          </w:tcPr>
          <w:p w14:paraId="3899CFB8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FC28800" w14:textId="77777777" w:rsidR="00832BB3" w:rsidRPr="008B2E52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64E8771C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681B1AE" w14:textId="77777777" w:rsidTr="002637CC">
        <w:tc>
          <w:tcPr>
            <w:tcW w:w="675" w:type="dxa"/>
          </w:tcPr>
          <w:p w14:paraId="20CAD1B0" w14:textId="77777777" w:rsidR="00832BB3" w:rsidRPr="008B2E52" w:rsidRDefault="00832BB3" w:rsidP="002637CC">
            <w:pPr>
              <w:jc w:val="right"/>
            </w:pPr>
            <w:r>
              <w:t>13</w:t>
            </w:r>
          </w:p>
        </w:tc>
        <w:tc>
          <w:tcPr>
            <w:tcW w:w="4145" w:type="dxa"/>
            <w:vAlign w:val="bottom"/>
          </w:tcPr>
          <w:p w14:paraId="1FDB10C0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Kategorija po IEC 612271-200</w:t>
            </w:r>
          </w:p>
        </w:tc>
        <w:tc>
          <w:tcPr>
            <w:tcW w:w="992" w:type="dxa"/>
            <w:vAlign w:val="bottom"/>
          </w:tcPr>
          <w:p w14:paraId="321E57F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51224E44" w14:textId="77777777" w:rsidR="00832BB3" w:rsidRPr="008B2E52" w:rsidRDefault="00832BB3" w:rsidP="002637CC">
            <w:pPr>
              <w:jc w:val="center"/>
            </w:pPr>
            <w:r>
              <w:t>LSC 2B, PM</w:t>
            </w:r>
          </w:p>
        </w:tc>
        <w:tc>
          <w:tcPr>
            <w:tcW w:w="1819" w:type="dxa"/>
          </w:tcPr>
          <w:p w14:paraId="2C2159E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584DFA7" w14:textId="77777777" w:rsidTr="002637CC">
        <w:tc>
          <w:tcPr>
            <w:tcW w:w="675" w:type="dxa"/>
          </w:tcPr>
          <w:p w14:paraId="088A28BF" w14:textId="77777777" w:rsidR="00832BB3" w:rsidRPr="008B2E52" w:rsidRDefault="00832BB3" w:rsidP="002637CC">
            <w:pPr>
              <w:jc w:val="right"/>
            </w:pPr>
            <w:r>
              <w:t>14</w:t>
            </w:r>
          </w:p>
        </w:tc>
        <w:tc>
          <w:tcPr>
            <w:tcW w:w="4145" w:type="dxa"/>
            <w:vAlign w:val="bottom"/>
          </w:tcPr>
          <w:p w14:paraId="3749D445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Stopnja zaščite celice po IEC 62271-200</w:t>
            </w:r>
          </w:p>
        </w:tc>
        <w:tc>
          <w:tcPr>
            <w:tcW w:w="992" w:type="dxa"/>
            <w:vAlign w:val="bottom"/>
          </w:tcPr>
          <w:p w14:paraId="26612D57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9152703" w14:textId="77777777" w:rsidR="00832BB3" w:rsidRPr="008B2E52" w:rsidRDefault="00832BB3" w:rsidP="002637CC">
            <w:pPr>
              <w:jc w:val="center"/>
            </w:pPr>
            <w:r>
              <w:t>IP 4X</w:t>
            </w:r>
          </w:p>
        </w:tc>
        <w:tc>
          <w:tcPr>
            <w:tcW w:w="1819" w:type="dxa"/>
          </w:tcPr>
          <w:p w14:paraId="3B86981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93F3E18" w14:textId="77777777" w:rsidTr="002637CC">
        <w:tc>
          <w:tcPr>
            <w:tcW w:w="675" w:type="dxa"/>
          </w:tcPr>
          <w:p w14:paraId="4584DFD6" w14:textId="77777777" w:rsidR="00832BB3" w:rsidRPr="008B2E52" w:rsidRDefault="00832BB3" w:rsidP="002637CC">
            <w:pPr>
              <w:jc w:val="right"/>
            </w:pPr>
            <w:r>
              <w:t>15</w:t>
            </w:r>
          </w:p>
        </w:tc>
        <w:tc>
          <w:tcPr>
            <w:tcW w:w="4145" w:type="dxa"/>
            <w:vAlign w:val="bottom"/>
          </w:tcPr>
          <w:p w14:paraId="158BEA3D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 xml:space="preserve">Odpornost na notranji oblok po </w:t>
            </w:r>
            <w:r w:rsidRPr="003A3E32">
              <w:t>IEC62271</w:t>
            </w:r>
          </w:p>
        </w:tc>
        <w:tc>
          <w:tcPr>
            <w:tcW w:w="992" w:type="dxa"/>
            <w:vAlign w:val="bottom"/>
          </w:tcPr>
          <w:p w14:paraId="33A5E34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E0DE333" w14:textId="77777777" w:rsidR="00832BB3" w:rsidRPr="008B2E52" w:rsidRDefault="00832BB3" w:rsidP="002637CC">
            <w:pPr>
              <w:jc w:val="center"/>
            </w:pPr>
            <w:r>
              <w:t>IAC A FLR</w:t>
            </w:r>
          </w:p>
        </w:tc>
        <w:tc>
          <w:tcPr>
            <w:tcW w:w="1819" w:type="dxa"/>
          </w:tcPr>
          <w:p w14:paraId="75D220B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EE52DD0" w14:textId="77777777" w:rsidTr="002637CC">
        <w:tc>
          <w:tcPr>
            <w:tcW w:w="675" w:type="dxa"/>
          </w:tcPr>
          <w:p w14:paraId="2A3DD831" w14:textId="77777777" w:rsidR="00832BB3" w:rsidRDefault="00832BB3" w:rsidP="002637CC">
            <w:pPr>
              <w:jc w:val="right"/>
            </w:pPr>
            <w:r>
              <w:t>16</w:t>
            </w:r>
          </w:p>
        </w:tc>
        <w:tc>
          <w:tcPr>
            <w:tcW w:w="4145" w:type="dxa"/>
            <w:vAlign w:val="bottom"/>
          </w:tcPr>
          <w:p w14:paraId="219B8F7E" w14:textId="77777777" w:rsidR="00832BB3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Indikator napetosti v vseh fazah v vsaki celici</w:t>
            </w:r>
          </w:p>
        </w:tc>
        <w:tc>
          <w:tcPr>
            <w:tcW w:w="992" w:type="dxa"/>
            <w:vAlign w:val="bottom"/>
          </w:tcPr>
          <w:p w14:paraId="67DC976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14A876CD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1DE2550A" w14:textId="77777777" w:rsidR="00832BB3" w:rsidRPr="008B2E52" w:rsidRDefault="00832BB3" w:rsidP="002637CC">
            <w:pPr>
              <w:jc w:val="center"/>
            </w:pPr>
          </w:p>
        </w:tc>
      </w:tr>
    </w:tbl>
    <w:p w14:paraId="091B3B7D" w14:textId="77777777" w:rsidR="00832BB3" w:rsidRDefault="00832BB3" w:rsidP="00832BB3">
      <w:pPr>
        <w:pStyle w:val="Heading2"/>
      </w:pPr>
      <w:bookmarkStart w:id="12" w:name="_Toc418495397"/>
      <w:bookmarkStart w:id="13" w:name="_Toc135672383"/>
      <w:r>
        <w:t>Odklopniki</w:t>
      </w:r>
      <w:bookmarkEnd w:id="12"/>
      <w:bookmarkEnd w:id="13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832BB3" w:rsidRPr="008B2E52" w14:paraId="633C7887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4C5E35A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6AFF5B2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7718D34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A42A7B5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289DD9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7A030051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21E8C60F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1D93E7A1" w14:textId="77777777" w:rsidTr="002637CC">
        <w:tc>
          <w:tcPr>
            <w:tcW w:w="674" w:type="dxa"/>
          </w:tcPr>
          <w:p w14:paraId="60301F95" w14:textId="77777777" w:rsidR="00832BB3" w:rsidRPr="008B2E52" w:rsidRDefault="00832BB3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31387038" w14:textId="77777777" w:rsidR="00832BB3" w:rsidRDefault="00832BB3" w:rsidP="002637CC">
            <w:pPr>
              <w:jc w:val="left"/>
            </w:pPr>
            <w:r>
              <w:t>Proizvajalec</w:t>
            </w:r>
          </w:p>
        </w:tc>
        <w:tc>
          <w:tcPr>
            <w:tcW w:w="982" w:type="dxa"/>
            <w:vAlign w:val="bottom"/>
          </w:tcPr>
          <w:p w14:paraId="5D35ED0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8D434A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7FF60E6A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1D351C9" w14:textId="77777777" w:rsidTr="002637CC">
        <w:tc>
          <w:tcPr>
            <w:tcW w:w="674" w:type="dxa"/>
          </w:tcPr>
          <w:p w14:paraId="4E29CD5A" w14:textId="77777777" w:rsidR="00832BB3" w:rsidRPr="008B2E52" w:rsidRDefault="00832BB3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34B7C293" w14:textId="77777777" w:rsidR="00832BB3" w:rsidRPr="008B2E52" w:rsidRDefault="00832BB3" w:rsidP="002637CC">
            <w:pPr>
              <w:jc w:val="left"/>
            </w:pPr>
            <w:r>
              <w:t>Oznaka odklopnika pri proizvajalcu</w:t>
            </w:r>
          </w:p>
        </w:tc>
        <w:tc>
          <w:tcPr>
            <w:tcW w:w="982" w:type="dxa"/>
            <w:vAlign w:val="bottom"/>
          </w:tcPr>
          <w:p w14:paraId="08B042D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D00155A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37401E3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BC00F46" w14:textId="77777777" w:rsidTr="002637CC">
        <w:tc>
          <w:tcPr>
            <w:tcW w:w="674" w:type="dxa"/>
          </w:tcPr>
          <w:p w14:paraId="12F55BE5" w14:textId="77777777" w:rsidR="00832BB3" w:rsidRPr="008B2E52" w:rsidRDefault="00832BB3" w:rsidP="002637CC">
            <w:pPr>
              <w:jc w:val="right"/>
            </w:pPr>
            <w:r>
              <w:t>3</w:t>
            </w:r>
          </w:p>
        </w:tc>
        <w:tc>
          <w:tcPr>
            <w:tcW w:w="4023" w:type="dxa"/>
            <w:vAlign w:val="bottom"/>
          </w:tcPr>
          <w:p w14:paraId="69D32BCB" w14:textId="77777777" w:rsidR="00832BB3" w:rsidRPr="008B2E52" w:rsidRDefault="00832BB3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6543EF26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A3A6DED" w14:textId="77777777" w:rsidR="00832BB3" w:rsidRPr="008B2E52" w:rsidRDefault="00832BB3" w:rsidP="002637CC">
            <w:pPr>
              <w:jc w:val="center"/>
            </w:pPr>
            <w:r>
              <w:t>10,5</w:t>
            </w:r>
          </w:p>
        </w:tc>
        <w:tc>
          <w:tcPr>
            <w:tcW w:w="1796" w:type="dxa"/>
          </w:tcPr>
          <w:p w14:paraId="2E98173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F292142" w14:textId="77777777" w:rsidTr="002637CC">
        <w:tc>
          <w:tcPr>
            <w:tcW w:w="674" w:type="dxa"/>
          </w:tcPr>
          <w:p w14:paraId="3216A5EE" w14:textId="77777777" w:rsidR="00832BB3" w:rsidRPr="008B2E52" w:rsidRDefault="00832BB3" w:rsidP="002637CC">
            <w:pPr>
              <w:jc w:val="right"/>
            </w:pPr>
            <w:r>
              <w:t>4</w:t>
            </w:r>
          </w:p>
        </w:tc>
        <w:tc>
          <w:tcPr>
            <w:tcW w:w="4023" w:type="dxa"/>
            <w:vAlign w:val="bottom"/>
          </w:tcPr>
          <w:p w14:paraId="29E86977" w14:textId="77777777" w:rsidR="00832BB3" w:rsidRPr="008B2E52" w:rsidRDefault="00832BB3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5422B114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1F0249B" w14:textId="77777777" w:rsidR="00832BB3" w:rsidRPr="008B2E52" w:rsidRDefault="00832BB3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</w:tcPr>
          <w:p w14:paraId="04B92E12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4ED49B2" w14:textId="77777777" w:rsidTr="002637CC">
        <w:tc>
          <w:tcPr>
            <w:tcW w:w="674" w:type="dxa"/>
          </w:tcPr>
          <w:p w14:paraId="77EDCE12" w14:textId="77777777" w:rsidR="00832BB3" w:rsidRPr="008B2E52" w:rsidRDefault="00832BB3" w:rsidP="002637CC">
            <w:pPr>
              <w:jc w:val="right"/>
            </w:pPr>
            <w:r>
              <w:t>5</w:t>
            </w:r>
          </w:p>
        </w:tc>
        <w:tc>
          <w:tcPr>
            <w:tcW w:w="4023" w:type="dxa"/>
            <w:vAlign w:val="bottom"/>
          </w:tcPr>
          <w:p w14:paraId="7907745C" w14:textId="77777777" w:rsidR="00832BB3" w:rsidRPr="008B2E52" w:rsidRDefault="00832BB3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2E07D5F3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DA78DBC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1FF569EC" w14:textId="77777777" w:rsidR="00832BB3" w:rsidRPr="008B2E52" w:rsidRDefault="00832BB3" w:rsidP="002637CC">
            <w:pPr>
              <w:jc w:val="center"/>
            </w:pPr>
          </w:p>
        </w:tc>
      </w:tr>
      <w:tr w:rsidR="00E36E1A" w:rsidRPr="008B2E52" w14:paraId="362D3B8D" w14:textId="77777777" w:rsidTr="002637CC">
        <w:tc>
          <w:tcPr>
            <w:tcW w:w="674" w:type="dxa"/>
          </w:tcPr>
          <w:p w14:paraId="3E30E5AA" w14:textId="77777777" w:rsidR="00E36E1A" w:rsidRDefault="00E36E1A" w:rsidP="002637CC">
            <w:pPr>
              <w:jc w:val="right"/>
            </w:pPr>
          </w:p>
        </w:tc>
        <w:tc>
          <w:tcPr>
            <w:tcW w:w="4023" w:type="dxa"/>
            <w:vAlign w:val="bottom"/>
          </w:tcPr>
          <w:p w14:paraId="74E786D7" w14:textId="4596CF16" w:rsidR="00E36E1A" w:rsidRPr="008B2E52" w:rsidRDefault="00E36E1A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</w:t>
            </w:r>
            <w:r w:rsidR="00FC0D08">
              <w:t>LA01, =ALA02, =ALA03, =ALA04, =ALA05, =ALA14, =ALA15, =ALA16, =ALA17, =ALA18</w:t>
            </w:r>
          </w:p>
        </w:tc>
        <w:tc>
          <w:tcPr>
            <w:tcW w:w="982" w:type="dxa"/>
            <w:vAlign w:val="bottom"/>
          </w:tcPr>
          <w:p w14:paraId="712CEF5F" w14:textId="77777777" w:rsidR="00E36E1A" w:rsidRPr="008B2E52" w:rsidRDefault="00E36E1A" w:rsidP="002637C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vAlign w:val="bottom"/>
          </w:tcPr>
          <w:p w14:paraId="63E806B9" w14:textId="172F0CED" w:rsidR="00E36E1A" w:rsidRPr="008B2E52" w:rsidRDefault="00E36E1A" w:rsidP="002637CC">
            <w:pPr>
              <w:jc w:val="center"/>
            </w:pPr>
            <w:r w:rsidRPr="008B2E52">
              <w:t>≥</w:t>
            </w:r>
            <w:r w:rsidR="00FC0D08">
              <w:t>1250</w:t>
            </w:r>
          </w:p>
        </w:tc>
        <w:tc>
          <w:tcPr>
            <w:tcW w:w="1796" w:type="dxa"/>
          </w:tcPr>
          <w:p w14:paraId="5756C0BF" w14:textId="77777777" w:rsidR="00E36E1A" w:rsidRPr="008B2E52" w:rsidRDefault="00E36E1A" w:rsidP="002637CC">
            <w:pPr>
              <w:jc w:val="center"/>
            </w:pPr>
          </w:p>
        </w:tc>
      </w:tr>
      <w:tr w:rsidR="00E36E1A" w:rsidRPr="008B2E52" w14:paraId="3277EF9A" w14:textId="77777777" w:rsidTr="002637CC">
        <w:tc>
          <w:tcPr>
            <w:tcW w:w="674" w:type="dxa"/>
          </w:tcPr>
          <w:p w14:paraId="005253BD" w14:textId="77777777" w:rsidR="00E36E1A" w:rsidRDefault="00E36E1A" w:rsidP="002637CC">
            <w:pPr>
              <w:jc w:val="right"/>
            </w:pPr>
          </w:p>
        </w:tc>
        <w:tc>
          <w:tcPr>
            <w:tcW w:w="4023" w:type="dxa"/>
            <w:vAlign w:val="bottom"/>
          </w:tcPr>
          <w:p w14:paraId="71632005" w14:textId="7F09722F" w:rsidR="00E36E1A" w:rsidRPr="008B2E52" w:rsidRDefault="00E36E1A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 xml:space="preserve">Celice </w:t>
            </w:r>
            <w:r w:rsidR="00FC0D08">
              <w:t>=ALA06, =ALA13</w:t>
            </w:r>
          </w:p>
        </w:tc>
        <w:tc>
          <w:tcPr>
            <w:tcW w:w="982" w:type="dxa"/>
            <w:vAlign w:val="bottom"/>
          </w:tcPr>
          <w:p w14:paraId="02D06006" w14:textId="77777777" w:rsidR="00E36E1A" w:rsidRPr="008B2E52" w:rsidRDefault="00E36E1A" w:rsidP="002637CC">
            <w:pPr>
              <w:jc w:val="center"/>
            </w:pPr>
            <w:r>
              <w:t>A</w:t>
            </w:r>
          </w:p>
        </w:tc>
        <w:tc>
          <w:tcPr>
            <w:tcW w:w="1715" w:type="dxa"/>
            <w:vAlign w:val="bottom"/>
          </w:tcPr>
          <w:p w14:paraId="0F007FF4" w14:textId="58F1B659" w:rsidR="00E36E1A" w:rsidRPr="008B2E52" w:rsidRDefault="00E36E1A" w:rsidP="002637CC">
            <w:pPr>
              <w:jc w:val="center"/>
            </w:pPr>
            <w:r>
              <w:t>≥</w:t>
            </w:r>
            <w:r w:rsidR="00FC0D08">
              <w:t>2000</w:t>
            </w:r>
          </w:p>
        </w:tc>
        <w:tc>
          <w:tcPr>
            <w:tcW w:w="1796" w:type="dxa"/>
          </w:tcPr>
          <w:p w14:paraId="213968D8" w14:textId="77777777" w:rsidR="00E36E1A" w:rsidRPr="008B2E52" w:rsidRDefault="00E36E1A" w:rsidP="002637CC">
            <w:pPr>
              <w:jc w:val="center"/>
            </w:pPr>
          </w:p>
        </w:tc>
      </w:tr>
      <w:tr w:rsidR="00FC0D08" w:rsidRPr="008B2E52" w14:paraId="2D59FEC2" w14:textId="77777777" w:rsidTr="002637CC">
        <w:tc>
          <w:tcPr>
            <w:tcW w:w="674" w:type="dxa"/>
          </w:tcPr>
          <w:p w14:paraId="63E592BE" w14:textId="77777777" w:rsidR="00FC0D08" w:rsidRDefault="00FC0D08" w:rsidP="00FC0D08">
            <w:pPr>
              <w:jc w:val="right"/>
            </w:pPr>
          </w:p>
        </w:tc>
        <w:tc>
          <w:tcPr>
            <w:tcW w:w="4023" w:type="dxa"/>
            <w:vAlign w:val="bottom"/>
          </w:tcPr>
          <w:p w14:paraId="793B63E7" w14:textId="166B07AD" w:rsidR="00FC0D08" w:rsidRDefault="00FC0D08" w:rsidP="00FC0D08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vAlign w:val="bottom"/>
          </w:tcPr>
          <w:p w14:paraId="76748FCC" w14:textId="330EA3AA" w:rsidR="00FC0D08" w:rsidRDefault="00FC0D08" w:rsidP="00FC0D08">
            <w:pPr>
              <w:jc w:val="center"/>
            </w:pPr>
            <w:r>
              <w:t>A</w:t>
            </w:r>
          </w:p>
        </w:tc>
        <w:tc>
          <w:tcPr>
            <w:tcW w:w="1715" w:type="dxa"/>
            <w:vAlign w:val="bottom"/>
          </w:tcPr>
          <w:p w14:paraId="70BD811D" w14:textId="0CCB60DB" w:rsidR="00FC0D08" w:rsidRDefault="00FC0D08" w:rsidP="00FC0D08">
            <w:pPr>
              <w:jc w:val="center"/>
            </w:pPr>
            <w:r>
              <w:t>≥3150</w:t>
            </w:r>
          </w:p>
        </w:tc>
        <w:tc>
          <w:tcPr>
            <w:tcW w:w="1796" w:type="dxa"/>
          </w:tcPr>
          <w:p w14:paraId="310F270E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3A87E5BE" w14:textId="77777777" w:rsidTr="002637CC">
        <w:tc>
          <w:tcPr>
            <w:tcW w:w="674" w:type="dxa"/>
            <w:tcBorders>
              <w:top w:val="single" w:sz="2" w:space="0" w:color="auto"/>
            </w:tcBorders>
          </w:tcPr>
          <w:p w14:paraId="71BBD2E7" w14:textId="4D67FF4A" w:rsidR="00FC0D08" w:rsidRPr="008B2E52" w:rsidRDefault="00277A7C" w:rsidP="00FC0D08">
            <w:pPr>
              <w:jc w:val="right"/>
            </w:pPr>
            <w:r>
              <w:t>6</w:t>
            </w: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4D96DB3B" w14:textId="64D79711" w:rsidR="00FC0D08" w:rsidRPr="008B2E52" w:rsidRDefault="00FC0D08" w:rsidP="00FC0D08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2F655541" w14:textId="77777777" w:rsidR="00FC0D08" w:rsidRPr="008B2E52" w:rsidRDefault="00FC0D08" w:rsidP="00FC0D08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5D846AE4" w14:textId="0CFF7F7C" w:rsidR="00FC0D08" w:rsidRPr="008B2E52" w:rsidRDefault="00FC0D08" w:rsidP="00FC0D08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3C058339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36A1EC0C" w14:textId="77777777" w:rsidTr="002637CC">
        <w:tc>
          <w:tcPr>
            <w:tcW w:w="674" w:type="dxa"/>
            <w:tcBorders>
              <w:top w:val="single" w:sz="2" w:space="0" w:color="auto"/>
            </w:tcBorders>
          </w:tcPr>
          <w:p w14:paraId="0A85812B" w14:textId="4D6548E6" w:rsidR="00FC0D08" w:rsidRDefault="00277A7C" w:rsidP="00FC0D08">
            <w:pPr>
              <w:jc w:val="right"/>
            </w:pPr>
            <w:r>
              <w:t>7</w:t>
            </w:r>
          </w:p>
        </w:tc>
        <w:tc>
          <w:tcPr>
            <w:tcW w:w="4023" w:type="dxa"/>
            <w:tcBorders>
              <w:top w:val="single" w:sz="2" w:space="0" w:color="auto"/>
            </w:tcBorders>
          </w:tcPr>
          <w:p w14:paraId="3EB90B9D" w14:textId="77777777" w:rsidR="00FC0D08" w:rsidRDefault="00FC0D08" w:rsidP="00FC0D08">
            <w:pPr>
              <w:jc w:val="left"/>
            </w:pPr>
            <w:r>
              <w:t>Tip odklopnika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5BFF5A54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6E392F9D" w14:textId="1592C003" w:rsidR="00FC0D08" w:rsidRDefault="00FC0D08" w:rsidP="00FC0D08">
            <w:pPr>
              <w:jc w:val="center"/>
            </w:pP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22E497D8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7BDD05B2" w14:textId="77777777" w:rsidTr="00B8750D">
        <w:tc>
          <w:tcPr>
            <w:tcW w:w="674" w:type="dxa"/>
            <w:tcBorders>
              <w:top w:val="single" w:sz="2" w:space="0" w:color="auto"/>
            </w:tcBorders>
          </w:tcPr>
          <w:p w14:paraId="0F2F129F" w14:textId="77777777" w:rsidR="00FC0D08" w:rsidRDefault="00FC0D08" w:rsidP="00FC0D08">
            <w:pPr>
              <w:jc w:val="right"/>
            </w:pP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1BEA19A2" w14:textId="7855BDA7" w:rsidR="00FC0D08" w:rsidRDefault="00FC0D08" w:rsidP="00FC0D08">
            <w:pPr>
              <w:jc w:val="left"/>
            </w:pPr>
            <w:r>
              <w:t xml:space="preserve">Celice =ALA01, =ALA02, =ALA03, =ALA04, =ALA05, </w:t>
            </w:r>
            <w:r w:rsidR="00277A7C">
              <w:t xml:space="preserve">=ALA09, </w:t>
            </w:r>
            <w:r>
              <w:t>=ALA14, =ALA15, =ALA16, =ALA17, =ALA18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7EE61458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5BA77285" w14:textId="74402B34" w:rsidR="00FC0D08" w:rsidRDefault="00FC0D08" w:rsidP="00FC0D08">
            <w:pPr>
              <w:jc w:val="center"/>
            </w:pPr>
            <w:r>
              <w:t xml:space="preserve">Vakuumski, na </w:t>
            </w:r>
            <w:proofErr w:type="spellStart"/>
            <w:r>
              <w:t>izvlačljivem</w:t>
            </w:r>
            <w:proofErr w:type="spellEnd"/>
            <w:r>
              <w:t xml:space="preserve"> vozičku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41E15094" w14:textId="77777777" w:rsidR="00FC0D08" w:rsidRPr="008B2E52" w:rsidRDefault="00FC0D08" w:rsidP="00FC0D08">
            <w:pPr>
              <w:jc w:val="center"/>
            </w:pPr>
          </w:p>
        </w:tc>
      </w:tr>
      <w:tr w:rsidR="00277A7C" w:rsidRPr="008B2E52" w14:paraId="433B45A8" w14:textId="77777777" w:rsidTr="00B8750D">
        <w:tc>
          <w:tcPr>
            <w:tcW w:w="674" w:type="dxa"/>
            <w:tcBorders>
              <w:top w:val="single" w:sz="2" w:space="0" w:color="auto"/>
            </w:tcBorders>
          </w:tcPr>
          <w:p w14:paraId="4F19F4F2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31D6D2B0" w14:textId="2334D1D8" w:rsidR="00277A7C" w:rsidRDefault="00277A7C" w:rsidP="00277A7C">
            <w:pPr>
              <w:jc w:val="left"/>
            </w:pPr>
            <w:r>
              <w:t>Celice =ALA06, =ALA07, =ALA12, =ALA13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195D7D8F" w14:textId="77777777" w:rsidR="00277A7C" w:rsidRPr="008B2E52" w:rsidRDefault="00277A7C" w:rsidP="00277A7C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32A6A5B3" w14:textId="52069E0A" w:rsidR="00277A7C" w:rsidRDefault="00277A7C" w:rsidP="00277A7C">
            <w:pPr>
              <w:jc w:val="center"/>
            </w:pPr>
            <w:r>
              <w:t>Generatorski</w:t>
            </w:r>
            <w:r w:rsidRPr="00692700">
              <w:rPr>
                <w:b/>
                <w:bCs/>
                <w:u w:val="single"/>
              </w:rPr>
              <w:t xml:space="preserve"> standard </w:t>
            </w:r>
            <w:r w:rsidRPr="00277A7C">
              <w:rPr>
                <w:b/>
                <w:bCs/>
                <w:u w:val="single"/>
              </w:rPr>
              <w:t>IEC/IEEE 62271-37-013</w:t>
            </w:r>
            <w:r>
              <w:t xml:space="preserve">, vakuumski, na </w:t>
            </w:r>
            <w:proofErr w:type="spellStart"/>
            <w:r>
              <w:t>izvlačljivem</w:t>
            </w:r>
            <w:proofErr w:type="spellEnd"/>
            <w:r>
              <w:t xml:space="preserve"> vozičku, 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3E2F9A32" w14:textId="77777777" w:rsidR="00277A7C" w:rsidRPr="008B2E52" w:rsidRDefault="00277A7C" w:rsidP="00277A7C">
            <w:pPr>
              <w:jc w:val="center"/>
            </w:pPr>
          </w:p>
        </w:tc>
      </w:tr>
      <w:tr w:rsidR="00FC0D08" w:rsidRPr="008B2E52" w14:paraId="42351A3A" w14:textId="77777777" w:rsidTr="002637CC">
        <w:tc>
          <w:tcPr>
            <w:tcW w:w="674" w:type="dxa"/>
          </w:tcPr>
          <w:p w14:paraId="7CE95322" w14:textId="44A0E21F" w:rsidR="00FC0D08" w:rsidRPr="008B2E52" w:rsidRDefault="00277A7C" w:rsidP="00FC0D08">
            <w:pPr>
              <w:jc w:val="right"/>
            </w:pPr>
            <w:r>
              <w:t>8</w:t>
            </w:r>
          </w:p>
        </w:tc>
        <w:tc>
          <w:tcPr>
            <w:tcW w:w="4023" w:type="dxa"/>
            <w:vAlign w:val="bottom"/>
          </w:tcPr>
          <w:p w14:paraId="1E274A32" w14:textId="77777777" w:rsidR="00FC0D08" w:rsidRPr="008B2E52" w:rsidRDefault="00FC0D08" w:rsidP="00FC0D08">
            <w:r>
              <w:t>P</w:t>
            </w:r>
            <w:r w:rsidRPr="008B2E52">
              <w:t>ogon odklopnika</w:t>
            </w:r>
          </w:p>
        </w:tc>
        <w:tc>
          <w:tcPr>
            <w:tcW w:w="982" w:type="dxa"/>
            <w:vAlign w:val="bottom"/>
          </w:tcPr>
          <w:p w14:paraId="645629F7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94E5B6" w14:textId="77777777" w:rsidR="00FC0D08" w:rsidRPr="008B2E52" w:rsidRDefault="00FC0D08" w:rsidP="00FC0D08">
            <w:pPr>
              <w:jc w:val="center"/>
            </w:pPr>
            <w:proofErr w:type="spellStart"/>
            <w:r w:rsidRPr="008B2E52">
              <w:t>elektromot</w:t>
            </w:r>
            <w:proofErr w:type="spellEnd"/>
            <w:r w:rsidRPr="008B2E52">
              <w:t>.</w:t>
            </w:r>
          </w:p>
        </w:tc>
        <w:tc>
          <w:tcPr>
            <w:tcW w:w="1796" w:type="dxa"/>
          </w:tcPr>
          <w:p w14:paraId="633D500E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1CB7516E" w14:textId="77777777" w:rsidTr="002637CC">
        <w:tc>
          <w:tcPr>
            <w:tcW w:w="674" w:type="dxa"/>
          </w:tcPr>
          <w:p w14:paraId="0A3C078E" w14:textId="1DA829D2" w:rsidR="00FC0D08" w:rsidRPr="008B2E52" w:rsidRDefault="00277A7C" w:rsidP="00FC0D08">
            <w:pPr>
              <w:jc w:val="right"/>
            </w:pPr>
            <w:r>
              <w:t>9</w:t>
            </w:r>
          </w:p>
        </w:tc>
        <w:tc>
          <w:tcPr>
            <w:tcW w:w="4023" w:type="dxa"/>
            <w:vAlign w:val="bottom"/>
          </w:tcPr>
          <w:p w14:paraId="3BFA75F4" w14:textId="77777777" w:rsidR="00FC0D08" w:rsidRPr="008B2E52" w:rsidRDefault="00FC0D08" w:rsidP="00FC0D08">
            <w:r>
              <w:t>P</w:t>
            </w:r>
            <w:r w:rsidRPr="008B2E52">
              <w:t>ogonska napetost odklopnika</w:t>
            </w:r>
          </w:p>
        </w:tc>
        <w:tc>
          <w:tcPr>
            <w:tcW w:w="982" w:type="dxa"/>
            <w:vAlign w:val="bottom"/>
          </w:tcPr>
          <w:p w14:paraId="128BE14B" w14:textId="77777777" w:rsidR="00FC0D08" w:rsidRPr="008B2E52" w:rsidRDefault="00FC0D08" w:rsidP="00FC0D08">
            <w:pPr>
              <w:jc w:val="center"/>
            </w:pPr>
            <w:r>
              <w:t>V DC</w:t>
            </w:r>
          </w:p>
        </w:tc>
        <w:tc>
          <w:tcPr>
            <w:tcW w:w="1715" w:type="dxa"/>
            <w:vAlign w:val="bottom"/>
          </w:tcPr>
          <w:p w14:paraId="1B4EB0F2" w14:textId="2566B7C3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34E6FE52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6105B714" w14:textId="77777777" w:rsidTr="002637CC">
        <w:tc>
          <w:tcPr>
            <w:tcW w:w="674" w:type="dxa"/>
          </w:tcPr>
          <w:p w14:paraId="3FBBA0EF" w14:textId="121DFBC3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0</w:t>
            </w:r>
          </w:p>
        </w:tc>
        <w:tc>
          <w:tcPr>
            <w:tcW w:w="4023" w:type="dxa"/>
            <w:vAlign w:val="bottom"/>
          </w:tcPr>
          <w:p w14:paraId="1C19BE9A" w14:textId="77777777" w:rsidR="00FC0D08" w:rsidRPr="008B2E52" w:rsidRDefault="00FC0D08" w:rsidP="00FC0D08">
            <w:r>
              <w:t>Š</w:t>
            </w:r>
            <w:r w:rsidRPr="008B2E52">
              <w:t>tevilo vklopnih tuljav</w:t>
            </w:r>
          </w:p>
        </w:tc>
        <w:tc>
          <w:tcPr>
            <w:tcW w:w="982" w:type="dxa"/>
            <w:vAlign w:val="bottom"/>
          </w:tcPr>
          <w:p w14:paraId="22B1E241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D4195F5" w14:textId="77777777" w:rsidR="00FC0D08" w:rsidRPr="008B2E52" w:rsidRDefault="00FC0D08" w:rsidP="00FC0D08">
            <w:pPr>
              <w:jc w:val="center"/>
            </w:pPr>
            <w:r w:rsidRPr="008B2E52">
              <w:t>1</w:t>
            </w:r>
          </w:p>
        </w:tc>
        <w:tc>
          <w:tcPr>
            <w:tcW w:w="1796" w:type="dxa"/>
          </w:tcPr>
          <w:p w14:paraId="78229046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23085464" w14:textId="77777777" w:rsidTr="002637CC">
        <w:tc>
          <w:tcPr>
            <w:tcW w:w="674" w:type="dxa"/>
          </w:tcPr>
          <w:p w14:paraId="334D589A" w14:textId="541D999F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1</w:t>
            </w:r>
          </w:p>
        </w:tc>
        <w:tc>
          <w:tcPr>
            <w:tcW w:w="4023" w:type="dxa"/>
            <w:vAlign w:val="bottom"/>
          </w:tcPr>
          <w:p w14:paraId="394CD9B9" w14:textId="77777777" w:rsidR="00FC0D08" w:rsidRPr="008B2E52" w:rsidRDefault="00FC0D08" w:rsidP="00FC0D08">
            <w:r>
              <w:t>Š</w:t>
            </w:r>
            <w:r w:rsidRPr="008B2E52">
              <w:t>tevilo izklopnih tuljav</w:t>
            </w:r>
          </w:p>
        </w:tc>
        <w:tc>
          <w:tcPr>
            <w:tcW w:w="982" w:type="dxa"/>
            <w:vAlign w:val="bottom"/>
          </w:tcPr>
          <w:p w14:paraId="54495683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C88C44C" w14:textId="77777777" w:rsidR="00FC0D08" w:rsidRPr="008B2E52" w:rsidRDefault="00FC0D08" w:rsidP="00FC0D08">
            <w:pPr>
              <w:jc w:val="center"/>
            </w:pPr>
            <w:r w:rsidRPr="008B2E52">
              <w:t>2</w:t>
            </w:r>
          </w:p>
        </w:tc>
        <w:tc>
          <w:tcPr>
            <w:tcW w:w="1796" w:type="dxa"/>
          </w:tcPr>
          <w:p w14:paraId="45DF4FE1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2585B4A" w14:textId="77777777" w:rsidTr="002637CC">
        <w:tc>
          <w:tcPr>
            <w:tcW w:w="674" w:type="dxa"/>
          </w:tcPr>
          <w:p w14:paraId="119A3827" w14:textId="2C4F49C1" w:rsidR="00277A7C" w:rsidRPr="008B2E52" w:rsidRDefault="00FC0D08" w:rsidP="00277A7C">
            <w:pPr>
              <w:jc w:val="right"/>
            </w:pPr>
            <w:r>
              <w:t>1</w:t>
            </w:r>
            <w:r w:rsidR="00277A7C">
              <w:t>2</w:t>
            </w:r>
          </w:p>
        </w:tc>
        <w:tc>
          <w:tcPr>
            <w:tcW w:w="4023" w:type="dxa"/>
            <w:vAlign w:val="bottom"/>
          </w:tcPr>
          <w:p w14:paraId="6468F001" w14:textId="77777777" w:rsidR="00FC0D08" w:rsidRDefault="00FC0D08" w:rsidP="00FC0D08">
            <w:proofErr w:type="spellStart"/>
            <w:r>
              <w:t>Podnapetostna</w:t>
            </w:r>
            <w:proofErr w:type="spellEnd"/>
            <w:r>
              <w:t xml:space="preserve"> tuljava v =AKA02</w:t>
            </w:r>
          </w:p>
        </w:tc>
        <w:tc>
          <w:tcPr>
            <w:tcW w:w="982" w:type="dxa"/>
            <w:vAlign w:val="bottom"/>
          </w:tcPr>
          <w:p w14:paraId="28CC4D47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0BD5A62" w14:textId="77777777" w:rsidR="00FC0D08" w:rsidRPr="008B2E52" w:rsidRDefault="00FC0D08" w:rsidP="00FC0D08">
            <w:pPr>
              <w:jc w:val="center"/>
            </w:pPr>
            <w:r>
              <w:t>1</w:t>
            </w:r>
          </w:p>
        </w:tc>
        <w:tc>
          <w:tcPr>
            <w:tcW w:w="1796" w:type="dxa"/>
          </w:tcPr>
          <w:p w14:paraId="3B414748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7CCEA686" w14:textId="77777777" w:rsidTr="002637CC">
        <w:tc>
          <w:tcPr>
            <w:tcW w:w="674" w:type="dxa"/>
          </w:tcPr>
          <w:p w14:paraId="22B30053" w14:textId="72B0B320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3</w:t>
            </w:r>
          </w:p>
        </w:tc>
        <w:tc>
          <w:tcPr>
            <w:tcW w:w="4023" w:type="dxa"/>
            <w:vAlign w:val="bottom"/>
          </w:tcPr>
          <w:p w14:paraId="48202CD8" w14:textId="77777777" w:rsidR="00FC0D08" w:rsidRPr="008B2E52" w:rsidRDefault="00FC0D08" w:rsidP="00FC0D08">
            <w:r>
              <w:t>N</w:t>
            </w:r>
            <w:r w:rsidRPr="008B2E52">
              <w:t>apetost vklopnih in izklopnih tuljav</w:t>
            </w:r>
          </w:p>
        </w:tc>
        <w:tc>
          <w:tcPr>
            <w:tcW w:w="982" w:type="dxa"/>
            <w:vAlign w:val="bottom"/>
          </w:tcPr>
          <w:p w14:paraId="15653942" w14:textId="77777777" w:rsidR="00FC0D08" w:rsidRPr="008B2E52" w:rsidRDefault="00FC0D08" w:rsidP="00FC0D08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675243D5" w14:textId="2DCACBCC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5A013EAF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0E885626" w14:textId="77777777" w:rsidTr="002637CC">
        <w:tc>
          <w:tcPr>
            <w:tcW w:w="674" w:type="dxa"/>
          </w:tcPr>
          <w:p w14:paraId="1ED7528D" w14:textId="21F0E90B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4</w:t>
            </w:r>
          </w:p>
        </w:tc>
        <w:tc>
          <w:tcPr>
            <w:tcW w:w="4023" w:type="dxa"/>
            <w:vAlign w:val="bottom"/>
          </w:tcPr>
          <w:p w14:paraId="4586A60B" w14:textId="77777777" w:rsidR="00FC0D08" w:rsidRPr="008B2E52" w:rsidRDefault="00FC0D08" w:rsidP="00FC0D08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599CBE06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D32D7B3" w14:textId="77777777" w:rsidR="00FC0D08" w:rsidRPr="008B2E52" w:rsidRDefault="00FC0D08" w:rsidP="00FC0D08">
            <w:pPr>
              <w:jc w:val="center"/>
            </w:pPr>
            <w:r>
              <w:t>8</w:t>
            </w:r>
          </w:p>
        </w:tc>
        <w:tc>
          <w:tcPr>
            <w:tcW w:w="1796" w:type="dxa"/>
          </w:tcPr>
          <w:p w14:paraId="5289E0F7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097DE51" w14:textId="77777777" w:rsidTr="002637CC">
        <w:tc>
          <w:tcPr>
            <w:tcW w:w="674" w:type="dxa"/>
          </w:tcPr>
          <w:p w14:paraId="1F5DB14B" w14:textId="69FC3686" w:rsidR="00FC0D08" w:rsidRDefault="00FC0D08" w:rsidP="00FC0D08">
            <w:pPr>
              <w:jc w:val="right"/>
            </w:pPr>
            <w:r>
              <w:t>1</w:t>
            </w:r>
            <w:r w:rsidR="00277A7C">
              <w:t>5</w:t>
            </w:r>
          </w:p>
        </w:tc>
        <w:tc>
          <w:tcPr>
            <w:tcW w:w="4023" w:type="dxa"/>
            <w:vAlign w:val="bottom"/>
          </w:tcPr>
          <w:p w14:paraId="68675AA4" w14:textId="77777777" w:rsidR="00FC0D08" w:rsidRPr="008B2E52" w:rsidRDefault="00FC0D08" w:rsidP="00FC0D08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vAlign w:val="bottom"/>
          </w:tcPr>
          <w:p w14:paraId="600D41F5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7A841EC" w14:textId="7354FD0B" w:rsidR="00FC0D08" w:rsidRPr="008B2E52" w:rsidRDefault="00CA37D8" w:rsidP="00FC0D08">
            <w:pPr>
              <w:jc w:val="center"/>
            </w:pPr>
            <w:r>
              <w:t>8</w:t>
            </w:r>
          </w:p>
        </w:tc>
        <w:tc>
          <w:tcPr>
            <w:tcW w:w="1796" w:type="dxa"/>
          </w:tcPr>
          <w:p w14:paraId="0CF5E67C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284C3B99" w14:textId="77777777" w:rsidTr="002637CC">
        <w:tc>
          <w:tcPr>
            <w:tcW w:w="674" w:type="dxa"/>
          </w:tcPr>
          <w:p w14:paraId="6D3896E6" w14:textId="10AB40D5" w:rsidR="00FC0D08" w:rsidRDefault="00FC0D08" w:rsidP="00FC0D08">
            <w:pPr>
              <w:jc w:val="right"/>
            </w:pPr>
            <w:r>
              <w:t>1</w:t>
            </w:r>
            <w:r w:rsidR="00277A7C">
              <w:t>6</w:t>
            </w:r>
          </w:p>
        </w:tc>
        <w:tc>
          <w:tcPr>
            <w:tcW w:w="4023" w:type="dxa"/>
            <w:vAlign w:val="bottom"/>
          </w:tcPr>
          <w:p w14:paraId="2F01EEB7" w14:textId="77777777" w:rsidR="00FC0D08" w:rsidRPr="008B2E52" w:rsidRDefault="00FC0D08" w:rsidP="00FC0D08">
            <w:r>
              <w:t>Š</w:t>
            </w:r>
            <w:r w:rsidRPr="008B2E52">
              <w:t>tevilo trenutnih kontaktov</w:t>
            </w:r>
          </w:p>
        </w:tc>
        <w:tc>
          <w:tcPr>
            <w:tcW w:w="982" w:type="dxa"/>
            <w:vAlign w:val="bottom"/>
          </w:tcPr>
          <w:p w14:paraId="782FB160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B4BA57" w14:textId="77777777" w:rsidR="00FC0D08" w:rsidRPr="008B2E52" w:rsidRDefault="00FC0D08" w:rsidP="00FC0D08">
            <w:pPr>
              <w:jc w:val="center"/>
            </w:pPr>
            <w:r w:rsidRPr="008B2E52">
              <w:t>1</w:t>
            </w:r>
          </w:p>
        </w:tc>
        <w:tc>
          <w:tcPr>
            <w:tcW w:w="1796" w:type="dxa"/>
          </w:tcPr>
          <w:p w14:paraId="285D8F39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8E95B61" w14:textId="77777777" w:rsidTr="002637CC">
        <w:tc>
          <w:tcPr>
            <w:tcW w:w="674" w:type="dxa"/>
          </w:tcPr>
          <w:p w14:paraId="0F9737C6" w14:textId="6104ACC7" w:rsidR="00FC0D08" w:rsidRDefault="00FC0D08" w:rsidP="00FC0D08">
            <w:pPr>
              <w:jc w:val="right"/>
            </w:pPr>
            <w:r>
              <w:t>1</w:t>
            </w:r>
            <w:r w:rsidR="00277A7C">
              <w:t>7</w:t>
            </w:r>
          </w:p>
        </w:tc>
        <w:tc>
          <w:tcPr>
            <w:tcW w:w="4023" w:type="dxa"/>
            <w:vAlign w:val="bottom"/>
          </w:tcPr>
          <w:p w14:paraId="37435C94" w14:textId="77777777" w:rsidR="00FC0D08" w:rsidRPr="008B2E52" w:rsidRDefault="00FC0D08" w:rsidP="00FC0D08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vAlign w:val="bottom"/>
          </w:tcPr>
          <w:p w14:paraId="2E4375B4" w14:textId="77777777" w:rsidR="00FC0D08" w:rsidRPr="008B2E52" w:rsidRDefault="00FC0D08" w:rsidP="00FC0D08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6D074F5B" w14:textId="34C645DE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4C7C5583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6B2C091C" w14:textId="77777777" w:rsidTr="002637CC">
        <w:tc>
          <w:tcPr>
            <w:tcW w:w="674" w:type="dxa"/>
          </w:tcPr>
          <w:p w14:paraId="0B637B72" w14:textId="44CC9A7C" w:rsidR="00FC0D08" w:rsidRDefault="00FC0D08" w:rsidP="00FC0D08">
            <w:pPr>
              <w:jc w:val="right"/>
            </w:pPr>
            <w:r>
              <w:t>1</w:t>
            </w:r>
            <w:r w:rsidR="00277A7C">
              <w:t>8</w:t>
            </w:r>
          </w:p>
        </w:tc>
        <w:tc>
          <w:tcPr>
            <w:tcW w:w="4023" w:type="dxa"/>
            <w:vAlign w:val="bottom"/>
          </w:tcPr>
          <w:p w14:paraId="02838AC7" w14:textId="77777777" w:rsidR="00FC0D08" w:rsidRPr="008B2E52" w:rsidRDefault="00FC0D08" w:rsidP="00FC0D08">
            <w:proofErr w:type="spellStart"/>
            <w:r>
              <w:t>K</w:t>
            </w:r>
            <w:r w:rsidRPr="008B2E52">
              <w:t>onektor</w:t>
            </w:r>
            <w:proofErr w:type="spellEnd"/>
            <w:r w:rsidRPr="008B2E52">
              <w:t xml:space="preserve"> za povezavo z odklopnikom</w:t>
            </w:r>
          </w:p>
        </w:tc>
        <w:tc>
          <w:tcPr>
            <w:tcW w:w="982" w:type="dxa"/>
            <w:vAlign w:val="bottom"/>
          </w:tcPr>
          <w:p w14:paraId="0B6F96EA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2FD3F57" w14:textId="77777777" w:rsidR="00FC0D08" w:rsidRPr="008B2E52" w:rsidRDefault="00FC0D08" w:rsidP="00FC0D08">
            <w:pPr>
              <w:jc w:val="center"/>
            </w:pPr>
            <w:r w:rsidRPr="008B2E52">
              <w:t>DA</w:t>
            </w:r>
          </w:p>
        </w:tc>
        <w:tc>
          <w:tcPr>
            <w:tcW w:w="1796" w:type="dxa"/>
          </w:tcPr>
          <w:p w14:paraId="5873BD25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142BF9FE" w14:textId="77777777" w:rsidTr="002637CC">
        <w:tc>
          <w:tcPr>
            <w:tcW w:w="674" w:type="dxa"/>
          </w:tcPr>
          <w:p w14:paraId="13665AC1" w14:textId="15506533" w:rsidR="00FC0D08" w:rsidRPr="009141BE" w:rsidRDefault="00277A7C" w:rsidP="00FC0D08">
            <w:pPr>
              <w:jc w:val="right"/>
            </w:pPr>
            <w:r>
              <w:t>19</w:t>
            </w:r>
          </w:p>
        </w:tc>
        <w:tc>
          <w:tcPr>
            <w:tcW w:w="4023" w:type="dxa"/>
            <w:vAlign w:val="bottom"/>
          </w:tcPr>
          <w:p w14:paraId="58B46106" w14:textId="77777777" w:rsidR="00FC0D08" w:rsidRPr="008B2E52" w:rsidRDefault="00FC0D08" w:rsidP="00FC0D08">
            <w:r>
              <w:t>R</w:t>
            </w:r>
            <w:r w:rsidRPr="008B2E52">
              <w:t>očni vklop in izklop odklopnika</w:t>
            </w:r>
          </w:p>
        </w:tc>
        <w:tc>
          <w:tcPr>
            <w:tcW w:w="982" w:type="dxa"/>
            <w:vAlign w:val="bottom"/>
          </w:tcPr>
          <w:p w14:paraId="1AFB04E4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AF74CE9" w14:textId="77777777" w:rsidR="00FC0D08" w:rsidRPr="008B2E52" w:rsidRDefault="00FC0D08" w:rsidP="00FC0D08">
            <w:pPr>
              <w:jc w:val="center"/>
            </w:pPr>
            <w:r w:rsidRPr="008B2E52">
              <w:t>DA</w:t>
            </w:r>
          </w:p>
        </w:tc>
        <w:tc>
          <w:tcPr>
            <w:tcW w:w="1796" w:type="dxa"/>
          </w:tcPr>
          <w:p w14:paraId="6C4E5551" w14:textId="77777777" w:rsidR="00FC0D08" w:rsidRPr="008B2E52" w:rsidRDefault="00FC0D08" w:rsidP="00FC0D08">
            <w:pPr>
              <w:jc w:val="center"/>
            </w:pPr>
          </w:p>
        </w:tc>
      </w:tr>
      <w:tr w:rsidR="00FC0D08" w:rsidRPr="009141BE" w14:paraId="1E6AF8F2" w14:textId="77777777" w:rsidTr="002637CC">
        <w:tc>
          <w:tcPr>
            <w:tcW w:w="674" w:type="dxa"/>
          </w:tcPr>
          <w:p w14:paraId="76223899" w14:textId="675C869A" w:rsidR="00FC0D08" w:rsidRPr="00AD2466" w:rsidRDefault="00FC0D08" w:rsidP="00FC0D08">
            <w:pPr>
              <w:jc w:val="right"/>
            </w:pPr>
            <w:r w:rsidRPr="00AD2466">
              <w:t>2</w:t>
            </w:r>
            <w:r w:rsidR="00277A7C">
              <w:t>0</w:t>
            </w:r>
          </w:p>
        </w:tc>
        <w:tc>
          <w:tcPr>
            <w:tcW w:w="4023" w:type="dxa"/>
            <w:vAlign w:val="bottom"/>
          </w:tcPr>
          <w:p w14:paraId="19E22FAF" w14:textId="77777777" w:rsidR="00FC0D08" w:rsidRPr="009141BE" w:rsidRDefault="00FC0D08" w:rsidP="00FC0D08">
            <w:r w:rsidRPr="009141BE">
              <w:t>Zaliti poli (</w:t>
            </w:r>
            <w:proofErr w:type="spellStart"/>
            <w:r w:rsidRPr="009141BE">
              <w:t>Embedded</w:t>
            </w:r>
            <w:proofErr w:type="spellEnd"/>
            <w:r w:rsidRPr="009141BE">
              <w:t xml:space="preserve"> pole)</w:t>
            </w:r>
          </w:p>
        </w:tc>
        <w:tc>
          <w:tcPr>
            <w:tcW w:w="982" w:type="dxa"/>
            <w:vAlign w:val="bottom"/>
          </w:tcPr>
          <w:p w14:paraId="154C07D8" w14:textId="77777777" w:rsidR="00FC0D08" w:rsidRPr="009141BE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0D5B6F2" w14:textId="77777777" w:rsidR="00FC0D08" w:rsidRPr="009141BE" w:rsidRDefault="00FC0D08" w:rsidP="00FC0D08">
            <w:pPr>
              <w:jc w:val="center"/>
            </w:pPr>
            <w:r w:rsidRPr="009141BE">
              <w:t>DA</w:t>
            </w:r>
          </w:p>
        </w:tc>
        <w:tc>
          <w:tcPr>
            <w:tcW w:w="1796" w:type="dxa"/>
          </w:tcPr>
          <w:p w14:paraId="41D834B6" w14:textId="77777777" w:rsidR="00FC0D08" w:rsidRPr="009141BE" w:rsidRDefault="00FC0D08" w:rsidP="00FC0D08">
            <w:pPr>
              <w:jc w:val="center"/>
            </w:pPr>
          </w:p>
        </w:tc>
      </w:tr>
      <w:tr w:rsidR="00FC0D08" w:rsidRPr="009141BE" w14:paraId="34DC2478" w14:textId="77777777" w:rsidTr="002637CC">
        <w:tc>
          <w:tcPr>
            <w:tcW w:w="674" w:type="dxa"/>
          </w:tcPr>
          <w:p w14:paraId="08DD12B1" w14:textId="2A833D2E" w:rsidR="00FC0D08" w:rsidRPr="00ED689A" w:rsidRDefault="00FC0D08" w:rsidP="00FC0D08">
            <w:pPr>
              <w:jc w:val="right"/>
            </w:pPr>
            <w:r w:rsidRPr="00ED689A">
              <w:lastRenderedPageBreak/>
              <w:t>2</w:t>
            </w:r>
            <w:r w:rsidR="00277A7C">
              <w:t>1</w:t>
            </w:r>
          </w:p>
        </w:tc>
        <w:tc>
          <w:tcPr>
            <w:tcW w:w="4023" w:type="dxa"/>
            <w:vAlign w:val="bottom"/>
          </w:tcPr>
          <w:p w14:paraId="2422BB50" w14:textId="77777777" w:rsidR="00FC0D08" w:rsidRPr="00AD2466" w:rsidRDefault="00FC0D08" w:rsidP="00FC0D08">
            <w:r w:rsidRPr="00AD2466">
              <w:t>Število izklopov pri nazivnem toku</w:t>
            </w:r>
          </w:p>
        </w:tc>
        <w:tc>
          <w:tcPr>
            <w:tcW w:w="982" w:type="dxa"/>
            <w:vAlign w:val="bottom"/>
          </w:tcPr>
          <w:p w14:paraId="6378A994" w14:textId="77777777" w:rsidR="00FC0D08" w:rsidRPr="00AD2466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70E717A" w14:textId="51300DC3" w:rsidR="00FC0D08" w:rsidRPr="00AD2466" w:rsidRDefault="00FC0D08" w:rsidP="00FC0D08">
            <w:pPr>
              <w:jc w:val="center"/>
            </w:pPr>
            <w:r>
              <w:t>3</w:t>
            </w:r>
            <w:r w:rsidRPr="00AD2466">
              <w:t>0.000</w:t>
            </w:r>
          </w:p>
        </w:tc>
        <w:tc>
          <w:tcPr>
            <w:tcW w:w="1796" w:type="dxa"/>
          </w:tcPr>
          <w:p w14:paraId="70241F92" w14:textId="77777777" w:rsidR="00FC0D08" w:rsidRPr="009141BE" w:rsidRDefault="00FC0D08" w:rsidP="00FC0D08">
            <w:pPr>
              <w:jc w:val="center"/>
            </w:pPr>
          </w:p>
        </w:tc>
      </w:tr>
      <w:tr w:rsidR="00FC0D08" w:rsidRPr="008B2E52" w14:paraId="779E590E" w14:textId="77777777" w:rsidTr="002637CC">
        <w:tc>
          <w:tcPr>
            <w:tcW w:w="674" w:type="dxa"/>
          </w:tcPr>
          <w:p w14:paraId="7C6FCFF4" w14:textId="17802205" w:rsidR="00FC0D08" w:rsidRPr="00ED689A" w:rsidRDefault="00FC0D08" w:rsidP="00FC0D08">
            <w:pPr>
              <w:jc w:val="right"/>
            </w:pPr>
            <w:r w:rsidRPr="00ED689A">
              <w:t>2</w:t>
            </w:r>
            <w:r w:rsidR="00277A7C">
              <w:t>2</w:t>
            </w:r>
          </w:p>
        </w:tc>
        <w:tc>
          <w:tcPr>
            <w:tcW w:w="4023" w:type="dxa"/>
            <w:vAlign w:val="bottom"/>
          </w:tcPr>
          <w:p w14:paraId="6889C4F7" w14:textId="77777777" w:rsidR="00FC0D08" w:rsidRPr="00ED689A" w:rsidRDefault="00FC0D08" w:rsidP="00FC0D08">
            <w:r w:rsidRPr="00ED689A">
              <w:t>Število izklopov pri nazivnem kratkostičnem toku</w:t>
            </w:r>
          </w:p>
        </w:tc>
        <w:tc>
          <w:tcPr>
            <w:tcW w:w="982" w:type="dxa"/>
            <w:vAlign w:val="bottom"/>
          </w:tcPr>
          <w:p w14:paraId="0856255B" w14:textId="77777777" w:rsidR="00FC0D08" w:rsidRPr="00ED689A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BE3BD91" w14:textId="2DD1CD71" w:rsidR="00FC0D08" w:rsidRPr="00ED689A" w:rsidRDefault="00FC0D08" w:rsidP="00FC0D08">
            <w:pPr>
              <w:jc w:val="center"/>
            </w:pPr>
            <w:r>
              <w:t xml:space="preserve">Min </w:t>
            </w:r>
            <w:r w:rsidRPr="00ED689A">
              <w:t>50</w:t>
            </w:r>
          </w:p>
        </w:tc>
        <w:tc>
          <w:tcPr>
            <w:tcW w:w="1796" w:type="dxa"/>
          </w:tcPr>
          <w:p w14:paraId="1AEC55A5" w14:textId="77777777" w:rsidR="00FC0D08" w:rsidRPr="008B2E52" w:rsidRDefault="00FC0D08" w:rsidP="00FC0D08">
            <w:pPr>
              <w:jc w:val="center"/>
            </w:pPr>
          </w:p>
        </w:tc>
      </w:tr>
    </w:tbl>
    <w:p w14:paraId="10CB5E2F" w14:textId="77777777" w:rsidR="00261CA1" w:rsidRDefault="00261CA1" w:rsidP="00261CA1">
      <w:pPr>
        <w:pStyle w:val="Heading2"/>
      </w:pPr>
      <w:bookmarkStart w:id="14" w:name="_Toc418495398"/>
      <w:bookmarkStart w:id="15" w:name="_Toc135672384"/>
      <w:r>
        <w:t>Voziček</w:t>
      </w:r>
      <w:bookmarkEnd w:id="14"/>
      <w:bookmarkEnd w:id="15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261CA1" w:rsidRPr="008B2E52" w14:paraId="7F518C56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4E8DA5C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40DD87B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236D774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CF43EC6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11936A1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1CA1" w:rsidRPr="008B2E52" w14:paraId="6904FC78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81B4E0" w14:textId="77777777" w:rsidR="00261CA1" w:rsidRPr="008B2E52" w:rsidRDefault="00261CA1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261CA1" w:rsidRPr="008B2E52" w14:paraId="052F353A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F56749C" w14:textId="77777777" w:rsidR="00261CA1" w:rsidRPr="008B2E52" w:rsidRDefault="00261CA1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32C48FE4" w14:textId="77777777" w:rsidR="00261CA1" w:rsidRPr="008B2E52" w:rsidRDefault="00261CA1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39D0E430" w14:textId="77777777" w:rsidR="00261CA1" w:rsidRPr="008B2E52" w:rsidRDefault="00261CA1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DCECE6C" w14:textId="1E71A9E3" w:rsidR="00261CA1" w:rsidRPr="008B2E52" w:rsidRDefault="00261CA1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21D1B59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0F2ABFF9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F19925C" w14:textId="77777777" w:rsidR="00261CA1" w:rsidRPr="008B2E52" w:rsidRDefault="00261CA1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1310DEA4" w14:textId="77777777" w:rsidR="00261CA1" w:rsidRPr="008B2E52" w:rsidRDefault="00261CA1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0939FFF1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11C632C" w14:textId="77777777" w:rsidR="00261CA1" w:rsidRPr="008B2E52" w:rsidRDefault="00261CA1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09153F5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7F374CB8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6137A1D" w14:textId="77777777" w:rsidR="00261CA1" w:rsidRPr="008B2E52" w:rsidRDefault="00261CA1" w:rsidP="002637CC">
            <w:pPr>
              <w:jc w:val="right"/>
            </w:pPr>
            <w:r>
              <w:t>3</w:t>
            </w:r>
          </w:p>
        </w:tc>
        <w:tc>
          <w:tcPr>
            <w:tcW w:w="4023" w:type="dxa"/>
            <w:vAlign w:val="bottom"/>
          </w:tcPr>
          <w:p w14:paraId="64408F63" w14:textId="77777777" w:rsidR="00261CA1" w:rsidRPr="008B2E52" w:rsidRDefault="00261CA1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1BC9B5B0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44BE9EB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0F59B311" w14:textId="77777777" w:rsidR="00261CA1" w:rsidRPr="008B2E52" w:rsidRDefault="00261CA1" w:rsidP="002637CC">
            <w:pPr>
              <w:jc w:val="center"/>
            </w:pPr>
          </w:p>
        </w:tc>
      </w:tr>
      <w:tr w:rsidR="00277A7C" w:rsidRPr="008B2E52" w14:paraId="4295426F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7871BDE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D236" w14:textId="7AB1A2C8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=ALA01, =ALA02, =ALA03, =ALA04, =ALA05, =ALA14, =ALA15, =ALA16, =ALA17, =ALA18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15529" w14:textId="336F8AE0" w:rsidR="00277A7C" w:rsidRPr="008B2E52" w:rsidRDefault="00277A7C" w:rsidP="00277A7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CBCD2" w14:textId="0F82F194" w:rsidR="00277A7C" w:rsidRPr="008B2E52" w:rsidRDefault="00277A7C" w:rsidP="00277A7C">
            <w:pPr>
              <w:jc w:val="center"/>
            </w:pPr>
            <w:r w:rsidRPr="008B2E52">
              <w:t>≥</w:t>
            </w:r>
            <w:r>
              <w:t>1250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947D3D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6688C34B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CE4E809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7B42" w14:textId="2D7A7D9A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=ALA06, =ALA13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7295" w14:textId="4F3157AF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FB5A5" w14:textId="32FDAD24" w:rsidR="00277A7C" w:rsidRDefault="00277A7C" w:rsidP="00277A7C">
            <w:pPr>
              <w:jc w:val="center"/>
            </w:pPr>
            <w:r>
              <w:t>≥2000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8238E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215BE4BF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35AE31D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7B571" w14:textId="48E80C61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64BB" w14:textId="092FB7F6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D01A5" w14:textId="06B1203A" w:rsidR="00277A7C" w:rsidRDefault="00277A7C" w:rsidP="00277A7C">
            <w:pPr>
              <w:jc w:val="center"/>
            </w:pPr>
            <w:r>
              <w:t>≥3150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8506A0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76D81C12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14:paraId="73227BC8" w14:textId="77777777" w:rsidR="00277A7C" w:rsidRPr="008B2E52" w:rsidRDefault="00277A7C" w:rsidP="00277A7C">
            <w:pPr>
              <w:jc w:val="right"/>
            </w:pPr>
            <w:r>
              <w:t>4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0CF3913C" w14:textId="5F5A8599" w:rsidR="00277A7C" w:rsidRPr="008B2E52" w:rsidRDefault="00277A7C" w:rsidP="00277A7C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77175BB9" w14:textId="3722B3CA" w:rsidR="00277A7C" w:rsidRPr="008B2E52" w:rsidRDefault="00277A7C" w:rsidP="00277A7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5626B97F" w14:textId="56A7FFE7" w:rsidR="00277A7C" w:rsidRPr="008B2E52" w:rsidRDefault="00277A7C" w:rsidP="00277A7C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6A72F8E" w14:textId="77777777" w:rsidR="00277A7C" w:rsidRPr="008B2E52" w:rsidRDefault="00277A7C" w:rsidP="00277A7C">
            <w:pPr>
              <w:jc w:val="center"/>
            </w:pPr>
          </w:p>
        </w:tc>
      </w:tr>
      <w:tr w:rsidR="00261CA1" w:rsidRPr="008B2E52" w14:paraId="7902713B" w14:textId="77777777" w:rsidTr="002637CC">
        <w:tc>
          <w:tcPr>
            <w:tcW w:w="674" w:type="dxa"/>
            <w:tcBorders>
              <w:top w:val="single" w:sz="2" w:space="0" w:color="auto"/>
              <w:left w:val="single" w:sz="12" w:space="0" w:color="auto"/>
            </w:tcBorders>
          </w:tcPr>
          <w:p w14:paraId="394AD4AE" w14:textId="5AE2E323" w:rsidR="00261CA1" w:rsidRDefault="00277A7C" w:rsidP="002637CC">
            <w:pPr>
              <w:jc w:val="right"/>
            </w:pPr>
            <w:r>
              <w:t>5</w:t>
            </w:r>
          </w:p>
        </w:tc>
        <w:tc>
          <w:tcPr>
            <w:tcW w:w="4023" w:type="dxa"/>
            <w:tcBorders>
              <w:top w:val="single" w:sz="2" w:space="0" w:color="auto"/>
            </w:tcBorders>
          </w:tcPr>
          <w:p w14:paraId="06CDE717" w14:textId="77777777" w:rsidR="00261CA1" w:rsidRDefault="00261CA1" w:rsidP="002637CC">
            <w:pPr>
              <w:jc w:val="left"/>
            </w:pPr>
            <w:r>
              <w:t>Položaji vozička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2427029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079B65A0" w14:textId="77777777" w:rsidR="00261CA1" w:rsidRDefault="00261CA1" w:rsidP="002637CC">
            <w:pPr>
              <w:jc w:val="center"/>
            </w:pPr>
            <w:r>
              <w:t>Delovni/ testni</w:t>
            </w:r>
          </w:p>
        </w:tc>
        <w:tc>
          <w:tcPr>
            <w:tcW w:w="1796" w:type="dxa"/>
            <w:tcBorders>
              <w:top w:val="single" w:sz="2" w:space="0" w:color="auto"/>
              <w:right w:val="single" w:sz="12" w:space="0" w:color="auto"/>
            </w:tcBorders>
          </w:tcPr>
          <w:p w14:paraId="6F966DE2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AB4AF7A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6DBEE7A1" w14:textId="5C225F32" w:rsidR="00261CA1" w:rsidRPr="008B2E52" w:rsidRDefault="00277A7C" w:rsidP="002637CC">
            <w:pPr>
              <w:jc w:val="right"/>
            </w:pPr>
            <w:r>
              <w:t>6</w:t>
            </w:r>
          </w:p>
        </w:tc>
        <w:tc>
          <w:tcPr>
            <w:tcW w:w="4023" w:type="dxa"/>
            <w:vAlign w:val="bottom"/>
          </w:tcPr>
          <w:p w14:paraId="4FC90DCA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6F22D36D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615DCA8" w14:textId="77777777" w:rsidR="00261CA1" w:rsidRPr="008B2E52" w:rsidRDefault="00261CA1" w:rsidP="002637CC">
            <w:pPr>
              <w:jc w:val="center"/>
            </w:pPr>
            <w:r>
              <w:t>4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2FBEEDC7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67E2FBED" w14:textId="77777777" w:rsidTr="002637CC">
        <w:tc>
          <w:tcPr>
            <w:tcW w:w="674" w:type="dxa"/>
            <w:tcBorders>
              <w:left w:val="single" w:sz="12" w:space="0" w:color="auto"/>
              <w:bottom w:val="single" w:sz="4" w:space="0" w:color="auto"/>
            </w:tcBorders>
          </w:tcPr>
          <w:p w14:paraId="10BCC067" w14:textId="0F6C9DDB" w:rsidR="00261CA1" w:rsidRPr="008B2E52" w:rsidRDefault="00277A7C" w:rsidP="002637CC">
            <w:pPr>
              <w:jc w:val="right"/>
            </w:pPr>
            <w:r>
              <w:t>7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342DE42B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F971AAA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42E6CBD1" w14:textId="77777777" w:rsidR="00261CA1" w:rsidRPr="008B2E52" w:rsidRDefault="00261CA1" w:rsidP="002637CC">
            <w:pPr>
              <w:jc w:val="center"/>
            </w:pPr>
            <w:r>
              <w:t>4</w:t>
            </w:r>
          </w:p>
        </w:tc>
        <w:tc>
          <w:tcPr>
            <w:tcW w:w="1796" w:type="dxa"/>
            <w:tcBorders>
              <w:bottom w:val="single" w:sz="4" w:space="0" w:color="auto"/>
              <w:right w:val="single" w:sz="12" w:space="0" w:color="auto"/>
            </w:tcBorders>
          </w:tcPr>
          <w:p w14:paraId="2B25E585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5735A2DE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9E7A06C" w14:textId="2D998904" w:rsidR="00261CA1" w:rsidRDefault="00277A7C" w:rsidP="002637CC">
            <w:pPr>
              <w:jc w:val="right"/>
            </w:pPr>
            <w:r>
              <w:t>8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02033D" w14:textId="77777777" w:rsidR="00261CA1" w:rsidRPr="008B2E52" w:rsidRDefault="00261CA1" w:rsidP="002637CC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2F0E2" w14:textId="77777777" w:rsidR="00261CA1" w:rsidRPr="008B2E52" w:rsidRDefault="00261CA1" w:rsidP="002637CC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1FF102" w14:textId="3CF2771B" w:rsidR="00261CA1" w:rsidRPr="008B2E52" w:rsidRDefault="00277A7C" w:rsidP="002637CC">
            <w:pPr>
              <w:jc w:val="center"/>
            </w:pPr>
            <w:r>
              <w:t>22</w:t>
            </w:r>
            <w:r w:rsidR="00261CA1" w:rsidRPr="008B2E52">
              <w:t>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6DAA93" w14:textId="77777777" w:rsidR="00261CA1" w:rsidRPr="008B2E52" w:rsidRDefault="00261CA1" w:rsidP="002637CC">
            <w:pPr>
              <w:jc w:val="center"/>
            </w:pPr>
          </w:p>
        </w:tc>
      </w:tr>
    </w:tbl>
    <w:p w14:paraId="3FB5F3D8" w14:textId="77777777" w:rsidR="00261CA1" w:rsidRDefault="00261CA1" w:rsidP="00261CA1">
      <w:pPr>
        <w:pStyle w:val="Heading2"/>
      </w:pPr>
      <w:bookmarkStart w:id="16" w:name="_Toc418495399"/>
      <w:bookmarkStart w:id="17" w:name="_Toc135672385"/>
      <w:proofErr w:type="spellStart"/>
      <w:r>
        <w:t>Ozemljilnik</w:t>
      </w:r>
      <w:bookmarkEnd w:id="16"/>
      <w:bookmarkEnd w:id="17"/>
      <w:proofErr w:type="spellEnd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261CA1" w:rsidRPr="008B2E52" w14:paraId="246852E1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2586D1A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55E4ACC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D685179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60A4EDF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4809888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1CA1" w:rsidRPr="008B2E52" w14:paraId="291ADB93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5140416D" w14:textId="77777777" w:rsidR="00261CA1" w:rsidRPr="008B2E52" w:rsidRDefault="00261CA1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261CA1" w:rsidRPr="008B2E52" w14:paraId="0A1E7E55" w14:textId="77777777" w:rsidTr="002637CC">
        <w:tc>
          <w:tcPr>
            <w:tcW w:w="674" w:type="dxa"/>
          </w:tcPr>
          <w:p w14:paraId="06665C3D" w14:textId="77777777" w:rsidR="00261CA1" w:rsidRPr="008B2E52" w:rsidRDefault="00261CA1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1FED4EBA" w14:textId="77777777" w:rsidR="00261CA1" w:rsidRPr="008B2E52" w:rsidRDefault="00261CA1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6DF202BE" w14:textId="77777777" w:rsidR="00261CA1" w:rsidRPr="008B2E52" w:rsidRDefault="00261CA1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86036AB" w14:textId="11AE0DD2" w:rsidR="00261CA1" w:rsidRPr="008B2E52" w:rsidRDefault="00C378FF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796" w:type="dxa"/>
          </w:tcPr>
          <w:p w14:paraId="1E1E43DF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9C3A3AE" w14:textId="77777777" w:rsidTr="002637CC">
        <w:tc>
          <w:tcPr>
            <w:tcW w:w="674" w:type="dxa"/>
          </w:tcPr>
          <w:p w14:paraId="4EE13ED2" w14:textId="77777777" w:rsidR="00261CA1" w:rsidRPr="008B2E52" w:rsidRDefault="00261CA1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3233E41E" w14:textId="77777777" w:rsidR="00261CA1" w:rsidRPr="008B2E52" w:rsidRDefault="00261CA1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0BC326F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BACA4A" w14:textId="77777777" w:rsidR="00261CA1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</w:tcPr>
          <w:p w14:paraId="10EF5CB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180A348F" w14:textId="77777777" w:rsidTr="002637CC">
        <w:tc>
          <w:tcPr>
            <w:tcW w:w="674" w:type="dxa"/>
          </w:tcPr>
          <w:p w14:paraId="716B1895" w14:textId="77777777" w:rsidR="00261CA1" w:rsidRPr="008B2E52" w:rsidRDefault="00261CA1" w:rsidP="002637CC">
            <w:pPr>
              <w:jc w:val="right"/>
            </w:pPr>
            <w:r>
              <w:t>4</w:t>
            </w:r>
          </w:p>
        </w:tc>
        <w:tc>
          <w:tcPr>
            <w:tcW w:w="4023" w:type="dxa"/>
            <w:vAlign w:val="bottom"/>
          </w:tcPr>
          <w:p w14:paraId="349B0C2F" w14:textId="77777777" w:rsidR="00261CA1" w:rsidRPr="008B2E52" w:rsidRDefault="00261CA1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3B2F2AE3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B8D08B4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96" w:type="dxa"/>
          </w:tcPr>
          <w:p w14:paraId="0C93AAC0" w14:textId="77777777" w:rsidR="00261CA1" w:rsidRPr="008B2E52" w:rsidRDefault="00261CA1" w:rsidP="002637CC">
            <w:pPr>
              <w:jc w:val="center"/>
            </w:pPr>
          </w:p>
        </w:tc>
      </w:tr>
      <w:tr w:rsidR="00277A7C" w:rsidRPr="008B2E52" w14:paraId="07DD232B" w14:textId="77777777" w:rsidTr="002637CC">
        <w:tc>
          <w:tcPr>
            <w:tcW w:w="674" w:type="dxa"/>
          </w:tcPr>
          <w:p w14:paraId="5A8F1D40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vAlign w:val="bottom"/>
          </w:tcPr>
          <w:p w14:paraId="3F620F25" w14:textId="22EAD8D3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=ALA01, =ALA02, =ALA03, =ALA04, =ALA05, =ALA14, =ALA15, =ALA16, =ALA17, =ALA18</w:t>
            </w:r>
          </w:p>
        </w:tc>
        <w:tc>
          <w:tcPr>
            <w:tcW w:w="982" w:type="dxa"/>
            <w:vAlign w:val="bottom"/>
          </w:tcPr>
          <w:p w14:paraId="2FEBD1B0" w14:textId="078E47FA" w:rsidR="00277A7C" w:rsidRPr="008B2E52" w:rsidRDefault="00277A7C" w:rsidP="00277A7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vAlign w:val="bottom"/>
          </w:tcPr>
          <w:p w14:paraId="04D81F36" w14:textId="5F3B66F6" w:rsidR="00277A7C" w:rsidRPr="008B2E52" w:rsidRDefault="00277A7C" w:rsidP="00277A7C">
            <w:pPr>
              <w:jc w:val="center"/>
            </w:pPr>
            <w:r w:rsidRPr="008B2E52">
              <w:t>≥</w:t>
            </w:r>
            <w:r>
              <w:t>1250</w:t>
            </w:r>
          </w:p>
        </w:tc>
        <w:tc>
          <w:tcPr>
            <w:tcW w:w="1796" w:type="dxa"/>
          </w:tcPr>
          <w:p w14:paraId="72321F06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523B6612" w14:textId="77777777" w:rsidTr="002637CC">
        <w:tc>
          <w:tcPr>
            <w:tcW w:w="674" w:type="dxa"/>
            <w:tcBorders>
              <w:bottom w:val="single" w:sz="4" w:space="0" w:color="auto"/>
            </w:tcBorders>
          </w:tcPr>
          <w:p w14:paraId="499AD102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53510FE5" w14:textId="1C1EDBCD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=ALA06, =ALA13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67DB99AF" w14:textId="2EDE75A3" w:rsidR="00277A7C" w:rsidRPr="008B2E52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6EA3B214" w14:textId="52FDE077" w:rsidR="00277A7C" w:rsidRPr="008B2E52" w:rsidRDefault="00277A7C" w:rsidP="00277A7C">
            <w:pPr>
              <w:jc w:val="center"/>
            </w:pPr>
            <w:r>
              <w:t>≥2000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18F38B80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6FD0C70F" w14:textId="77777777" w:rsidTr="002637CC">
        <w:tc>
          <w:tcPr>
            <w:tcW w:w="674" w:type="dxa"/>
            <w:tcBorders>
              <w:bottom w:val="single" w:sz="4" w:space="0" w:color="auto"/>
            </w:tcBorders>
          </w:tcPr>
          <w:p w14:paraId="404DC01A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01CF77DF" w14:textId="70991D74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0F3651FF" w14:textId="3D0BDE61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31F46F05" w14:textId="0B5F172B" w:rsidR="00277A7C" w:rsidRDefault="00277A7C" w:rsidP="00277A7C">
            <w:pPr>
              <w:jc w:val="center"/>
            </w:pPr>
            <w:r>
              <w:t>≥3150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0953D2F5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3DCFAB50" w14:textId="77777777" w:rsidTr="002637CC">
        <w:tc>
          <w:tcPr>
            <w:tcW w:w="674" w:type="dxa"/>
            <w:tcBorders>
              <w:top w:val="single" w:sz="4" w:space="0" w:color="auto"/>
              <w:bottom w:val="single" w:sz="2" w:space="0" w:color="auto"/>
            </w:tcBorders>
          </w:tcPr>
          <w:p w14:paraId="4BC79FB3" w14:textId="77777777" w:rsidR="00277A7C" w:rsidRPr="008B2E52" w:rsidRDefault="00277A7C" w:rsidP="00277A7C">
            <w:pPr>
              <w:jc w:val="right"/>
            </w:pPr>
            <w:r>
              <w:t>6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444663BA" w14:textId="2EA6A027" w:rsidR="00277A7C" w:rsidRPr="008B2E52" w:rsidRDefault="00277A7C" w:rsidP="00277A7C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5B6CBE45" w14:textId="3CAA633A" w:rsidR="00277A7C" w:rsidRPr="008B2E52" w:rsidRDefault="00277A7C" w:rsidP="00277A7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75CC45E3" w14:textId="6C976DBF" w:rsidR="00277A7C" w:rsidRPr="008B2E52" w:rsidRDefault="00277A7C" w:rsidP="00277A7C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2" w:space="0" w:color="auto"/>
            </w:tcBorders>
          </w:tcPr>
          <w:p w14:paraId="38A21A17" w14:textId="77777777" w:rsidR="00277A7C" w:rsidRPr="008B2E52" w:rsidRDefault="00277A7C" w:rsidP="00277A7C">
            <w:pPr>
              <w:jc w:val="center"/>
            </w:pPr>
          </w:p>
        </w:tc>
      </w:tr>
      <w:tr w:rsidR="00261CA1" w:rsidRPr="008B2E52" w14:paraId="1E240BF6" w14:textId="77777777" w:rsidTr="002637CC">
        <w:tc>
          <w:tcPr>
            <w:tcW w:w="674" w:type="dxa"/>
          </w:tcPr>
          <w:p w14:paraId="3F3DFCE3" w14:textId="08004D31" w:rsidR="00261CA1" w:rsidRPr="008B2E52" w:rsidRDefault="00277A7C" w:rsidP="002637CC">
            <w:pPr>
              <w:jc w:val="right"/>
            </w:pPr>
            <w:r>
              <w:t>7</w:t>
            </w:r>
          </w:p>
        </w:tc>
        <w:tc>
          <w:tcPr>
            <w:tcW w:w="4023" w:type="dxa"/>
            <w:vAlign w:val="bottom"/>
          </w:tcPr>
          <w:p w14:paraId="481B5CD1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5CC49B4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D8625CB" w14:textId="77777777" w:rsidR="00261CA1" w:rsidRPr="008B2E52" w:rsidRDefault="00261CA1" w:rsidP="002637CC">
            <w:pPr>
              <w:jc w:val="center"/>
            </w:pPr>
            <w:r>
              <w:t>5</w:t>
            </w:r>
          </w:p>
        </w:tc>
        <w:tc>
          <w:tcPr>
            <w:tcW w:w="1796" w:type="dxa"/>
          </w:tcPr>
          <w:p w14:paraId="1E64DAA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5FF59B9" w14:textId="77777777" w:rsidTr="002637CC">
        <w:tc>
          <w:tcPr>
            <w:tcW w:w="674" w:type="dxa"/>
          </w:tcPr>
          <w:p w14:paraId="67EB9C0E" w14:textId="60EB7462" w:rsidR="00261CA1" w:rsidRPr="008B2E52" w:rsidRDefault="00277A7C" w:rsidP="002637CC">
            <w:pPr>
              <w:jc w:val="right"/>
            </w:pPr>
            <w:r>
              <w:t>8</w:t>
            </w:r>
          </w:p>
        </w:tc>
        <w:tc>
          <w:tcPr>
            <w:tcW w:w="4023" w:type="dxa"/>
            <w:vAlign w:val="bottom"/>
          </w:tcPr>
          <w:p w14:paraId="54CEAE0F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vAlign w:val="bottom"/>
          </w:tcPr>
          <w:p w14:paraId="17F861A6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EC6DBDF" w14:textId="77777777" w:rsidR="00261CA1" w:rsidRPr="008B2E52" w:rsidRDefault="00261CA1" w:rsidP="002637CC">
            <w:pPr>
              <w:jc w:val="center"/>
            </w:pPr>
            <w:r>
              <w:t>5</w:t>
            </w:r>
          </w:p>
        </w:tc>
        <w:tc>
          <w:tcPr>
            <w:tcW w:w="1796" w:type="dxa"/>
          </w:tcPr>
          <w:p w14:paraId="1DEDC73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7FC5FC7C" w14:textId="77777777" w:rsidTr="002637CC">
        <w:tc>
          <w:tcPr>
            <w:tcW w:w="674" w:type="dxa"/>
          </w:tcPr>
          <w:p w14:paraId="7021ED83" w14:textId="2FD77ECF" w:rsidR="00261CA1" w:rsidRDefault="00277A7C" w:rsidP="002637CC">
            <w:pPr>
              <w:jc w:val="right"/>
            </w:pPr>
            <w:r>
              <w:t>9</w:t>
            </w:r>
          </w:p>
        </w:tc>
        <w:tc>
          <w:tcPr>
            <w:tcW w:w="4023" w:type="dxa"/>
            <w:vAlign w:val="bottom"/>
          </w:tcPr>
          <w:p w14:paraId="60A1BC97" w14:textId="77777777" w:rsidR="00261CA1" w:rsidRPr="008B2E52" w:rsidRDefault="00261CA1" w:rsidP="002637CC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vAlign w:val="bottom"/>
          </w:tcPr>
          <w:p w14:paraId="37CCCC64" w14:textId="77777777" w:rsidR="00261CA1" w:rsidRPr="008B2E52" w:rsidRDefault="00261CA1" w:rsidP="002637CC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46C9E282" w14:textId="0984D187" w:rsidR="00261CA1" w:rsidRPr="008B2E52" w:rsidRDefault="00CA37D8" w:rsidP="002637CC">
            <w:pPr>
              <w:jc w:val="center"/>
            </w:pPr>
            <w:r>
              <w:t>22</w:t>
            </w:r>
            <w:r w:rsidR="00261CA1" w:rsidRPr="008B2E52">
              <w:t>0</w:t>
            </w:r>
          </w:p>
        </w:tc>
        <w:tc>
          <w:tcPr>
            <w:tcW w:w="1796" w:type="dxa"/>
          </w:tcPr>
          <w:p w14:paraId="4A036852" w14:textId="77777777" w:rsidR="00261CA1" w:rsidRPr="008B2E52" w:rsidRDefault="00261CA1" w:rsidP="002637CC">
            <w:pPr>
              <w:jc w:val="center"/>
            </w:pPr>
          </w:p>
        </w:tc>
      </w:tr>
    </w:tbl>
    <w:p w14:paraId="6974140F" w14:textId="3B91FF50" w:rsidR="00C378FF" w:rsidRDefault="00C378FF" w:rsidP="00C378FF">
      <w:pPr>
        <w:pStyle w:val="Heading2"/>
      </w:pPr>
      <w:bookmarkStart w:id="18" w:name="_Toc418495400"/>
      <w:bookmarkStart w:id="19" w:name="_Toc135672386"/>
      <w:r>
        <w:t>Tokovni instrumentni transformatorji</w:t>
      </w:r>
      <w:bookmarkEnd w:id="18"/>
      <w:bookmarkEnd w:id="1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796"/>
        <w:gridCol w:w="25"/>
      </w:tblGrid>
      <w:tr w:rsidR="00C378FF" w:rsidRPr="008B2E52" w14:paraId="43906F38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5327CC3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CE8FB3E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0FB280E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E3C7335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01C9517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C378FF" w:rsidRPr="008B2E52" w14:paraId="16935E2F" w14:textId="77777777" w:rsidTr="002637CC">
        <w:trPr>
          <w:trHeight w:val="191"/>
          <w:tblHeader/>
        </w:trPr>
        <w:tc>
          <w:tcPr>
            <w:tcW w:w="9214" w:type="dxa"/>
            <w:gridSpan w:val="6"/>
            <w:tcBorders>
              <w:top w:val="single" w:sz="12" w:space="0" w:color="auto"/>
            </w:tcBorders>
          </w:tcPr>
          <w:p w14:paraId="17078559" w14:textId="77777777" w:rsidR="00C378FF" w:rsidRPr="008B2E52" w:rsidRDefault="00C378FF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C378FF" w:rsidRPr="008B2E52" w14:paraId="5E2FDD69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2E90E30E" w14:textId="77777777" w:rsidR="00C378FF" w:rsidRPr="008B2E52" w:rsidRDefault="00C378FF" w:rsidP="002637CC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0763497C" w14:textId="77777777" w:rsidR="00C378FF" w:rsidRDefault="00C378FF" w:rsidP="002637CC">
            <w:pPr>
              <w:jc w:val="left"/>
            </w:pPr>
            <w:r>
              <w:t>Proizvajalec</w:t>
            </w:r>
          </w:p>
        </w:tc>
        <w:tc>
          <w:tcPr>
            <w:tcW w:w="983" w:type="dxa"/>
            <w:vAlign w:val="bottom"/>
          </w:tcPr>
          <w:p w14:paraId="0706D2C5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BD0964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7C22CD6E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5B3F0E58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6D4DE713" w14:textId="77777777" w:rsidR="00C378FF" w:rsidRPr="008B2E52" w:rsidRDefault="00C378FF" w:rsidP="002637CC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60A6AD40" w14:textId="77777777" w:rsidR="00C378FF" w:rsidRPr="008B2E52" w:rsidRDefault="00C378FF" w:rsidP="002637CC">
            <w:pPr>
              <w:jc w:val="left"/>
            </w:pPr>
            <w:r>
              <w:t>Oznaka TIT pri proizvajalcu</w:t>
            </w:r>
          </w:p>
        </w:tc>
        <w:tc>
          <w:tcPr>
            <w:tcW w:w="983" w:type="dxa"/>
            <w:vAlign w:val="bottom"/>
          </w:tcPr>
          <w:p w14:paraId="75515912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CD30C29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57866E37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227ACE1" w14:textId="77777777" w:rsidTr="002637CC">
        <w:tc>
          <w:tcPr>
            <w:tcW w:w="674" w:type="dxa"/>
          </w:tcPr>
          <w:p w14:paraId="1D16220F" w14:textId="77777777" w:rsidR="00C378FF" w:rsidRPr="008B2E52" w:rsidRDefault="00C378FF" w:rsidP="002637CC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752555FD" w14:textId="77777777" w:rsidR="00C378FF" w:rsidRPr="008B2E52" w:rsidRDefault="00C378FF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83" w:type="dxa"/>
            <w:vAlign w:val="bottom"/>
          </w:tcPr>
          <w:p w14:paraId="3460C21F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F03F8CC" w14:textId="133DCCFE" w:rsidR="00C378FF" w:rsidRPr="008B2E52" w:rsidRDefault="00277A7C" w:rsidP="002637CC">
            <w:pPr>
              <w:jc w:val="center"/>
            </w:pPr>
            <w:r>
              <w:t>6,3</w:t>
            </w:r>
          </w:p>
        </w:tc>
        <w:tc>
          <w:tcPr>
            <w:tcW w:w="1821" w:type="dxa"/>
            <w:gridSpan w:val="2"/>
            <w:vAlign w:val="bottom"/>
          </w:tcPr>
          <w:p w14:paraId="566CACA2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E7846E4" w14:textId="77777777" w:rsidTr="002637CC">
        <w:tc>
          <w:tcPr>
            <w:tcW w:w="674" w:type="dxa"/>
          </w:tcPr>
          <w:p w14:paraId="671FE809" w14:textId="77777777" w:rsidR="00C378FF" w:rsidRPr="008B2E52" w:rsidRDefault="00C378FF" w:rsidP="002637CC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4E15993B" w14:textId="77777777" w:rsidR="00C378FF" w:rsidRPr="008B2E52" w:rsidRDefault="00C378FF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83" w:type="dxa"/>
            <w:vAlign w:val="bottom"/>
          </w:tcPr>
          <w:p w14:paraId="2DA43EDB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10C29E8" w14:textId="7C264EA2" w:rsidR="00C378FF" w:rsidRPr="008B2E52" w:rsidRDefault="00C378FF" w:rsidP="002637CC">
            <w:pPr>
              <w:jc w:val="center"/>
            </w:pPr>
            <w:r w:rsidRPr="008B2E52">
              <w:t>1</w:t>
            </w:r>
            <w:r w:rsidR="002F317F">
              <w:t>2</w:t>
            </w:r>
          </w:p>
        </w:tc>
        <w:tc>
          <w:tcPr>
            <w:tcW w:w="1821" w:type="dxa"/>
            <w:gridSpan w:val="2"/>
            <w:vAlign w:val="bottom"/>
          </w:tcPr>
          <w:p w14:paraId="1AB074A9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29021C9" w14:textId="77777777" w:rsidTr="002637CC">
        <w:tc>
          <w:tcPr>
            <w:tcW w:w="674" w:type="dxa"/>
          </w:tcPr>
          <w:p w14:paraId="67448E50" w14:textId="77777777" w:rsidR="00C378FF" w:rsidRPr="008B2E52" w:rsidRDefault="00C378FF" w:rsidP="002637CC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4C148C12" w14:textId="77777777" w:rsidR="00C378FF" w:rsidRPr="008B2E52" w:rsidRDefault="00C378FF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83" w:type="dxa"/>
            <w:vAlign w:val="bottom"/>
          </w:tcPr>
          <w:p w14:paraId="4B4E75CA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C09ABC3" w14:textId="77777777" w:rsidR="00C378FF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21" w:type="dxa"/>
            <w:gridSpan w:val="2"/>
            <w:vAlign w:val="bottom"/>
          </w:tcPr>
          <w:p w14:paraId="3A0F2877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F3D8BDF" w14:textId="77777777" w:rsidTr="002637CC">
        <w:tc>
          <w:tcPr>
            <w:tcW w:w="674" w:type="dxa"/>
          </w:tcPr>
          <w:p w14:paraId="1E6D23F1" w14:textId="77777777" w:rsidR="00C378FF" w:rsidRPr="008B2E52" w:rsidRDefault="00C378FF" w:rsidP="002637CC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5C089B35" w14:textId="77777777" w:rsidR="00C378FF" w:rsidRPr="008B2E52" w:rsidRDefault="00C378FF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83" w:type="dxa"/>
            <w:vAlign w:val="bottom"/>
          </w:tcPr>
          <w:p w14:paraId="5137251B" w14:textId="77777777" w:rsidR="00C378FF" w:rsidRPr="008B2E52" w:rsidRDefault="00C378FF" w:rsidP="002637CC">
            <w:pPr>
              <w:jc w:val="center"/>
            </w:pPr>
            <w:r w:rsidRPr="008B2E52">
              <w:t>Hz</w:t>
            </w:r>
          </w:p>
        </w:tc>
        <w:tc>
          <w:tcPr>
            <w:tcW w:w="1715" w:type="dxa"/>
            <w:vAlign w:val="bottom"/>
          </w:tcPr>
          <w:p w14:paraId="4B976961" w14:textId="77777777" w:rsidR="00C378FF" w:rsidRPr="008B2E52" w:rsidRDefault="00C378FF" w:rsidP="002637CC">
            <w:pPr>
              <w:jc w:val="center"/>
            </w:pPr>
            <w:r w:rsidRPr="008B2E52">
              <w:t>50</w:t>
            </w:r>
          </w:p>
        </w:tc>
        <w:tc>
          <w:tcPr>
            <w:tcW w:w="1821" w:type="dxa"/>
            <w:gridSpan w:val="2"/>
            <w:vAlign w:val="bottom"/>
          </w:tcPr>
          <w:p w14:paraId="0AB28FA6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C97251D" w14:textId="77777777" w:rsidTr="002637CC">
        <w:tc>
          <w:tcPr>
            <w:tcW w:w="674" w:type="dxa"/>
          </w:tcPr>
          <w:p w14:paraId="772BEF88" w14:textId="77777777" w:rsidR="00C378FF" w:rsidRDefault="00C378FF" w:rsidP="002637CC">
            <w:pPr>
              <w:jc w:val="right"/>
            </w:pPr>
            <w:r>
              <w:t>7</w:t>
            </w:r>
          </w:p>
        </w:tc>
        <w:tc>
          <w:tcPr>
            <w:tcW w:w="4021" w:type="dxa"/>
            <w:vAlign w:val="bottom"/>
          </w:tcPr>
          <w:p w14:paraId="6B91289E" w14:textId="77777777" w:rsidR="00C378FF" w:rsidRPr="008B2E52" w:rsidRDefault="00C378FF" w:rsidP="002637CC">
            <w:pPr>
              <w:jc w:val="left"/>
            </w:pPr>
            <w:r>
              <w:t xml:space="preserve">Sekundarno </w:t>
            </w:r>
            <w:proofErr w:type="spellStart"/>
            <w:r>
              <w:t>prevezljivi</w:t>
            </w:r>
            <w:proofErr w:type="spellEnd"/>
          </w:p>
        </w:tc>
        <w:tc>
          <w:tcPr>
            <w:tcW w:w="983" w:type="dxa"/>
            <w:vAlign w:val="bottom"/>
          </w:tcPr>
          <w:p w14:paraId="3AD02B1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F12B8CC" w14:textId="77777777" w:rsidR="00C378FF" w:rsidRPr="008B2E52" w:rsidRDefault="00C378FF" w:rsidP="002637CC">
            <w:pPr>
              <w:jc w:val="center"/>
            </w:pPr>
            <w:r>
              <w:t>DA</w:t>
            </w:r>
          </w:p>
        </w:tc>
        <w:tc>
          <w:tcPr>
            <w:tcW w:w="1821" w:type="dxa"/>
            <w:gridSpan w:val="2"/>
            <w:vAlign w:val="bottom"/>
          </w:tcPr>
          <w:p w14:paraId="6C484BF7" w14:textId="77777777" w:rsidR="00C378FF" w:rsidRPr="008B2E52" w:rsidRDefault="00C378FF" w:rsidP="002637CC">
            <w:pPr>
              <w:jc w:val="center"/>
            </w:pPr>
          </w:p>
        </w:tc>
      </w:tr>
    </w:tbl>
    <w:p w14:paraId="3D77900B" w14:textId="77777777" w:rsidR="00C378FF" w:rsidRDefault="00C378FF" w:rsidP="00C378FF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</w:p>
    <w:p w14:paraId="2EDDCCEA" w14:textId="64D6F18B" w:rsidR="00C378FF" w:rsidRDefault="00C378FF" w:rsidP="00C378FF">
      <w:r>
        <w:t xml:space="preserve">TIT </w:t>
      </w:r>
      <w:r w:rsidR="00277A7C">
        <w:t>100</w:t>
      </w:r>
      <w:r>
        <w:t>/</w:t>
      </w:r>
      <w:r w:rsidR="00277A7C">
        <w:t>1</w:t>
      </w:r>
      <w:r>
        <w:t>/</w:t>
      </w:r>
      <w:r w:rsidR="00277A7C">
        <w:t>1</w:t>
      </w:r>
      <w:r>
        <w:t>/</w:t>
      </w:r>
      <w:r w:rsidR="00277A7C">
        <w:t>1</w:t>
      </w:r>
      <w:r>
        <w:t xml:space="preserve"> A</w:t>
      </w:r>
      <w:r w:rsidR="00DF4EC3">
        <w:t xml:space="preserve"> </w:t>
      </w:r>
      <w:r w:rsidR="00DF4EC3" w:rsidRPr="00DF4EC3">
        <w:t>(za celici ALA05 in ALA14)  – 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378FF" w:rsidRPr="009D6387" w14:paraId="15494705" w14:textId="77777777" w:rsidTr="002637CC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E0AFB7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65D9829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FA342DF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378FF" w:rsidRPr="009D6387" w14:paraId="0A231C60" w14:textId="77777777" w:rsidTr="002637CC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73654C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A5EEE1F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6E1EBF5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42607E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209B9A1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378FF" w:rsidRPr="009D6387" w14:paraId="53BB864B" w14:textId="77777777" w:rsidTr="002637CC">
        <w:tc>
          <w:tcPr>
            <w:tcW w:w="1558" w:type="dxa"/>
            <w:tcBorders>
              <w:top w:val="single" w:sz="12" w:space="0" w:color="auto"/>
            </w:tcBorders>
          </w:tcPr>
          <w:p w14:paraId="00043BE9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3D7B137D" w14:textId="5049C325" w:rsidR="00C378FF" w:rsidRPr="009D6387" w:rsidRDefault="00971A07" w:rsidP="002637CC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5A784F1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6A3F3C7" w14:textId="76E32076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277A7C">
              <w:rPr>
                <w:szCs w:val="22"/>
              </w:rPr>
              <w:t>2s</w:t>
            </w:r>
            <w:r>
              <w:rPr>
                <w:szCs w:val="22"/>
              </w:rPr>
              <w:t xml:space="preserve">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ACC1E85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6A5037FA" w14:textId="77777777" w:rsidTr="002637CC">
        <w:tc>
          <w:tcPr>
            <w:tcW w:w="1558" w:type="dxa"/>
          </w:tcPr>
          <w:p w14:paraId="5C1BCB01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3147C473" w14:textId="38D04473" w:rsidR="00C378FF" w:rsidRPr="009D6387" w:rsidRDefault="00971A07" w:rsidP="002637CC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29483683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5260050C" w14:textId="60D21FA1" w:rsidR="00C378FF" w:rsidRPr="009D6387" w:rsidRDefault="00277A7C" w:rsidP="002637CC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48AE85CF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187C4978" w14:textId="77777777" w:rsidTr="002637CC">
        <w:tc>
          <w:tcPr>
            <w:tcW w:w="1558" w:type="dxa"/>
          </w:tcPr>
          <w:p w14:paraId="2280739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34DF7F23" w14:textId="03881F7E" w:rsidR="00C378FF" w:rsidRPr="009D6387" w:rsidRDefault="00277A7C" w:rsidP="002637C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  <w:r w:rsidR="00971A07"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7D1D3149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63F8B9F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58037A6B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</w:tbl>
    <w:p w14:paraId="731B37F7" w14:textId="289F99B1" w:rsidR="00C378FF" w:rsidRDefault="00C378FF" w:rsidP="00C378FF"/>
    <w:p w14:paraId="370954CE" w14:textId="77777777" w:rsidR="00277A7C" w:rsidRDefault="00277A7C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  <w:r>
        <w:br w:type="page"/>
      </w:r>
    </w:p>
    <w:p w14:paraId="32C76062" w14:textId="65C7536E" w:rsidR="00277A7C" w:rsidRDefault="00277A7C" w:rsidP="00277A7C">
      <w:r>
        <w:lastRenderedPageBreak/>
        <w:t>TIT 250/1/1/1 A</w:t>
      </w:r>
      <w:r w:rsidR="00DF4EC3">
        <w:t xml:space="preserve"> </w:t>
      </w:r>
      <w:r w:rsidR="00DF4EC3" w:rsidRPr="00DF4EC3">
        <w:t>(za celice ALA02, ALA03, ALA04, ALA15, ALA16 in ALA17) – 6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277A7C" w:rsidRPr="009D6387" w14:paraId="7052186D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25C959C8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88620C1" w14:textId="77777777" w:rsidR="00277A7C" w:rsidRPr="009D6387" w:rsidRDefault="00277A7C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CA35074" w14:textId="77777777" w:rsidR="00277A7C" w:rsidRPr="009D6387" w:rsidRDefault="00277A7C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277A7C" w:rsidRPr="009D6387" w14:paraId="47EF2087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188006D6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292EF53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9F403BD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1405989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CB78828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277A7C" w:rsidRPr="009D6387" w14:paraId="530709B3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BBFB0A6" w14:textId="77777777" w:rsidR="00277A7C" w:rsidRPr="009D6387" w:rsidRDefault="00277A7C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3E8AB1E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FF97D6E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14DD581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20488F6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  <w:tr w:rsidR="00277A7C" w:rsidRPr="009D6387" w14:paraId="756C21FB" w14:textId="77777777" w:rsidTr="0030173F">
        <w:tc>
          <w:tcPr>
            <w:tcW w:w="1558" w:type="dxa"/>
          </w:tcPr>
          <w:p w14:paraId="500C0B0B" w14:textId="77777777" w:rsidR="00277A7C" w:rsidRPr="009D6387" w:rsidRDefault="00277A7C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791077DD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07D35572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5181A924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7642A2CA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  <w:tr w:rsidR="00277A7C" w:rsidRPr="009D6387" w14:paraId="1F99341E" w14:textId="77777777" w:rsidTr="0030173F">
        <w:tc>
          <w:tcPr>
            <w:tcW w:w="1558" w:type="dxa"/>
          </w:tcPr>
          <w:p w14:paraId="50608B1A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22C53419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26C59C9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11BD1810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1E50DF74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</w:tbl>
    <w:p w14:paraId="0DD7E196" w14:textId="3B9B76F2" w:rsidR="00277A7C" w:rsidRDefault="00277A7C" w:rsidP="00C378FF"/>
    <w:p w14:paraId="60525141" w14:textId="6E4107EE" w:rsidR="00CA37D8" w:rsidRDefault="00CA37D8" w:rsidP="00CA37D8">
      <w:r>
        <w:t>TIT 500/1/1/1 A</w:t>
      </w:r>
      <w:r w:rsidR="00DF4EC3">
        <w:t xml:space="preserve"> </w:t>
      </w:r>
      <w:r w:rsidR="00DF4EC3" w:rsidRPr="00DF4EC3">
        <w:t>(ALA01 in ALA18)  -2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05450F11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51040F3E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23C9953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76D4036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275865C7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55FC28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5B6E6E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4C5CDD1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3759BD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1E8B445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4F01F1D3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05454B4E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E6691CD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FF45497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B5E0D0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225CBA3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055455EA" w14:textId="77777777" w:rsidTr="0030173F">
        <w:tc>
          <w:tcPr>
            <w:tcW w:w="1558" w:type="dxa"/>
          </w:tcPr>
          <w:p w14:paraId="18A6FBAE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5911F56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20FFB321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C87BC8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4E57473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04E9BC27" w14:textId="77777777" w:rsidTr="0030173F">
        <w:tc>
          <w:tcPr>
            <w:tcW w:w="1558" w:type="dxa"/>
          </w:tcPr>
          <w:p w14:paraId="0F709D52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6E5005D0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EFBF127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25F30EB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48E499B6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562EE69F" w14:textId="5584CB94" w:rsidR="00CA37D8" w:rsidRDefault="00CA37D8" w:rsidP="00C378FF"/>
    <w:p w14:paraId="2610B4AE" w14:textId="350EA47B" w:rsidR="00CA37D8" w:rsidRDefault="00CA37D8" w:rsidP="00CA37D8">
      <w:r>
        <w:t>TIT 1500/1/1/1 A</w:t>
      </w:r>
      <w:r w:rsidR="00DF4EC3">
        <w:t xml:space="preserve"> </w:t>
      </w:r>
      <w:r w:rsidR="00DF4EC3" w:rsidRPr="00DF4EC3">
        <w:t>(ALA06 in ALA13)  – 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02A180E5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69F03C5E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048D517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5239F42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14AC6954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8DA837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1F267D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B876EE2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5B583FB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7F9510A4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550ED4DA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55177D5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116F08B0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BAD0766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801CE7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85B63C2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6D692D58" w14:textId="77777777" w:rsidTr="0030173F">
        <w:tc>
          <w:tcPr>
            <w:tcW w:w="1558" w:type="dxa"/>
          </w:tcPr>
          <w:p w14:paraId="3508A50F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27B0FF9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4C497D0C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A4F1C9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0809720E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45799AC6" w14:textId="77777777" w:rsidTr="0030173F">
        <w:tc>
          <w:tcPr>
            <w:tcW w:w="1558" w:type="dxa"/>
          </w:tcPr>
          <w:p w14:paraId="76FD73E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7453D375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4EE4236B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212F99B6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3A28ACC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65336C27" w14:textId="77777777" w:rsidR="00CA37D8" w:rsidRDefault="00CA37D8" w:rsidP="00CA37D8"/>
    <w:p w14:paraId="6D8A33AF" w14:textId="48EBB4F0" w:rsidR="00CA37D8" w:rsidRDefault="00CA37D8" w:rsidP="00CA37D8">
      <w:r>
        <w:t>TIT 2500/1/1/1/1 A</w:t>
      </w:r>
      <w:r w:rsidR="00DF4EC3">
        <w:t xml:space="preserve"> </w:t>
      </w:r>
      <w:r w:rsidR="00DF4EC3" w:rsidRPr="00DF4EC3">
        <w:t>(ALA07 in ALA12)  – 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1402EB4E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69EDB65C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F79D5F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6011555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462097C3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F09D1DF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6C53D3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7CB3636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9EB826B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AF723AF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4D37BB8E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6B6AED9A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002A1E0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ACE36AC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145FA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CA6FCA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707423E4" w14:textId="77777777" w:rsidTr="0030173F">
        <w:tc>
          <w:tcPr>
            <w:tcW w:w="1558" w:type="dxa"/>
          </w:tcPr>
          <w:p w14:paraId="6E232075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54A11B98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43AC700F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4953C11F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2D249BA7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555FCB5E" w14:textId="77777777" w:rsidTr="0030173F">
        <w:tc>
          <w:tcPr>
            <w:tcW w:w="1558" w:type="dxa"/>
          </w:tcPr>
          <w:p w14:paraId="3291D3F2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1F7CB6F8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E840996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A706986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458D3610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37DE018F" w14:textId="77777777" w:rsidTr="0030173F">
        <w:tc>
          <w:tcPr>
            <w:tcW w:w="1558" w:type="dxa"/>
          </w:tcPr>
          <w:p w14:paraId="7F94C3B4" w14:textId="3882C9FF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4. jedro</w:t>
            </w:r>
          </w:p>
        </w:tc>
        <w:tc>
          <w:tcPr>
            <w:tcW w:w="1558" w:type="dxa"/>
          </w:tcPr>
          <w:p w14:paraId="0924B9F8" w14:textId="3BAE9CE2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</w:tcPr>
          <w:p w14:paraId="60FF1005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416811C" w14:textId="3A11BCCD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10P10</w:t>
            </w:r>
          </w:p>
        </w:tc>
        <w:tc>
          <w:tcPr>
            <w:tcW w:w="1559" w:type="dxa"/>
          </w:tcPr>
          <w:p w14:paraId="5E63DB39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5709C0E5" w14:textId="77777777" w:rsidR="00CA37D8" w:rsidRDefault="00CA37D8" w:rsidP="00CA37D8"/>
    <w:p w14:paraId="7A8471E9" w14:textId="77777777" w:rsidR="00CA37D8" w:rsidRDefault="00CA37D8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  <w:r>
        <w:br w:type="page"/>
      </w:r>
    </w:p>
    <w:p w14:paraId="2FB9C25A" w14:textId="7DBFA2A7" w:rsidR="00CA37D8" w:rsidRDefault="00CA37D8" w:rsidP="00CA37D8">
      <w:r>
        <w:lastRenderedPageBreak/>
        <w:t>TIT 3000/1/1 A</w:t>
      </w:r>
      <w:r w:rsidR="00DF4EC3">
        <w:t xml:space="preserve"> </w:t>
      </w:r>
      <w:r w:rsidR="00DF4EC3" w:rsidRPr="00DF4EC3">
        <w:t>(ALA09)  - 1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3A368D1F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461B62A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3962277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21B51014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14208DE1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59D0A2C8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401C3F3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2C70D54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957375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1F3E18C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6A3F6AD9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FEFB84C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6A7E00FE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EF8F1C0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F5F5F0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8CCF77D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4C6825CF" w14:textId="77777777" w:rsidTr="0030173F">
        <w:tc>
          <w:tcPr>
            <w:tcW w:w="1558" w:type="dxa"/>
          </w:tcPr>
          <w:p w14:paraId="07CBCED2" w14:textId="6AEB4613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30CA009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50848FF2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893058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0B476130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70BDD2FF" w14:textId="77777777" w:rsidR="00CA37D8" w:rsidRDefault="00CA37D8" w:rsidP="00C378FF"/>
    <w:p w14:paraId="1D73A6DB" w14:textId="77777777" w:rsidR="00C378FF" w:rsidRDefault="00C378FF" w:rsidP="00C378FF">
      <w:pPr>
        <w:pStyle w:val="Heading2"/>
      </w:pPr>
      <w:bookmarkStart w:id="20" w:name="_Toc418495401"/>
      <w:bookmarkStart w:id="21" w:name="_Toc135672387"/>
      <w:r>
        <w:t>Napetostni instrumentni transformatorji</w:t>
      </w:r>
      <w:bookmarkEnd w:id="20"/>
      <w:bookmarkEnd w:id="21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796"/>
        <w:gridCol w:w="25"/>
      </w:tblGrid>
      <w:tr w:rsidR="00C378FF" w:rsidRPr="008B2E52" w14:paraId="003E5662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8D4D820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8744926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02704A8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3EA704E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3E340EB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C378FF" w:rsidRPr="008B2E52" w14:paraId="66FBB8BA" w14:textId="77777777" w:rsidTr="002637CC">
        <w:trPr>
          <w:trHeight w:val="191"/>
          <w:tblHeader/>
        </w:trPr>
        <w:tc>
          <w:tcPr>
            <w:tcW w:w="9214" w:type="dxa"/>
            <w:gridSpan w:val="6"/>
            <w:tcBorders>
              <w:top w:val="single" w:sz="12" w:space="0" w:color="auto"/>
            </w:tcBorders>
          </w:tcPr>
          <w:p w14:paraId="7284AD5D" w14:textId="77777777" w:rsidR="00C378FF" w:rsidRPr="008B2E52" w:rsidRDefault="00C378FF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C378FF" w:rsidRPr="008B2E52" w14:paraId="50B8DDA4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61EAAE08" w14:textId="77777777" w:rsidR="00C378FF" w:rsidRPr="008B2E52" w:rsidRDefault="00C378FF" w:rsidP="002637CC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0323496B" w14:textId="77777777" w:rsidR="00C378FF" w:rsidRDefault="00C378FF" w:rsidP="002637CC">
            <w:pPr>
              <w:jc w:val="left"/>
            </w:pPr>
            <w:r>
              <w:t>Proizvajalec</w:t>
            </w:r>
          </w:p>
        </w:tc>
        <w:tc>
          <w:tcPr>
            <w:tcW w:w="983" w:type="dxa"/>
            <w:vAlign w:val="bottom"/>
          </w:tcPr>
          <w:p w14:paraId="7BC43F8C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2C6C81C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0EF7BA75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3892F60A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5F1BACD3" w14:textId="77777777" w:rsidR="00C378FF" w:rsidRPr="008B2E52" w:rsidRDefault="00C378FF" w:rsidP="002637CC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43C20919" w14:textId="77777777" w:rsidR="00C378FF" w:rsidRPr="008B2E52" w:rsidRDefault="00C378FF" w:rsidP="002637CC">
            <w:pPr>
              <w:jc w:val="left"/>
            </w:pPr>
            <w:r>
              <w:t>Oznaka NIT pri proizvajalcu</w:t>
            </w:r>
          </w:p>
        </w:tc>
        <w:tc>
          <w:tcPr>
            <w:tcW w:w="983" w:type="dxa"/>
            <w:vAlign w:val="bottom"/>
          </w:tcPr>
          <w:p w14:paraId="05E3D3E2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04449B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26CD99D3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1B3CC935" w14:textId="77777777" w:rsidTr="002637CC">
        <w:tc>
          <w:tcPr>
            <w:tcW w:w="674" w:type="dxa"/>
          </w:tcPr>
          <w:p w14:paraId="78F5B4EC" w14:textId="77777777" w:rsidR="00C378FF" w:rsidRPr="008B2E52" w:rsidRDefault="00C378FF" w:rsidP="002637CC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052AB308" w14:textId="77777777" w:rsidR="00C378FF" w:rsidRPr="008B2E52" w:rsidRDefault="00C378FF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83" w:type="dxa"/>
            <w:vAlign w:val="bottom"/>
          </w:tcPr>
          <w:p w14:paraId="5222DF98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EE8B212" w14:textId="6676B915" w:rsidR="00C378FF" w:rsidRPr="008B2E52" w:rsidRDefault="00C378FF" w:rsidP="002637CC">
            <w:pPr>
              <w:jc w:val="center"/>
            </w:pPr>
          </w:p>
        </w:tc>
        <w:tc>
          <w:tcPr>
            <w:tcW w:w="1821" w:type="dxa"/>
            <w:gridSpan w:val="2"/>
            <w:vAlign w:val="bottom"/>
          </w:tcPr>
          <w:p w14:paraId="60042CEF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4ED9760D" w14:textId="77777777" w:rsidTr="002637CC">
        <w:tc>
          <w:tcPr>
            <w:tcW w:w="674" w:type="dxa"/>
          </w:tcPr>
          <w:p w14:paraId="05FFBDD0" w14:textId="77777777" w:rsidR="00C378FF" w:rsidRPr="008B2E52" w:rsidRDefault="00C378FF" w:rsidP="002637CC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3F2199F2" w14:textId="77777777" w:rsidR="00C378FF" w:rsidRPr="008B2E52" w:rsidRDefault="00C378FF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83" w:type="dxa"/>
            <w:vAlign w:val="bottom"/>
          </w:tcPr>
          <w:p w14:paraId="071BBA66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4DCA9A98" w14:textId="47B498AE" w:rsidR="00C378FF" w:rsidRPr="008B2E52" w:rsidRDefault="00D65DCE" w:rsidP="002637CC">
            <w:pPr>
              <w:jc w:val="center"/>
            </w:pPr>
            <w:r>
              <w:t>6,3</w:t>
            </w:r>
          </w:p>
        </w:tc>
        <w:tc>
          <w:tcPr>
            <w:tcW w:w="1821" w:type="dxa"/>
            <w:gridSpan w:val="2"/>
            <w:vAlign w:val="bottom"/>
          </w:tcPr>
          <w:p w14:paraId="70999441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B323338" w14:textId="77777777" w:rsidTr="002637CC">
        <w:tc>
          <w:tcPr>
            <w:tcW w:w="674" w:type="dxa"/>
          </w:tcPr>
          <w:p w14:paraId="0792B50E" w14:textId="77777777" w:rsidR="00C378FF" w:rsidRPr="008B2E52" w:rsidRDefault="00C378FF" w:rsidP="002637CC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223895E2" w14:textId="77777777" w:rsidR="00C378FF" w:rsidRPr="008B2E52" w:rsidRDefault="00C378FF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83" w:type="dxa"/>
            <w:vAlign w:val="bottom"/>
          </w:tcPr>
          <w:p w14:paraId="6FDAB0A0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3B6ECCD" w14:textId="77777777" w:rsidR="00C378FF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21" w:type="dxa"/>
            <w:gridSpan w:val="2"/>
            <w:vAlign w:val="bottom"/>
          </w:tcPr>
          <w:p w14:paraId="0BA745EC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10F8B039" w14:textId="77777777" w:rsidTr="002637CC">
        <w:tc>
          <w:tcPr>
            <w:tcW w:w="674" w:type="dxa"/>
          </w:tcPr>
          <w:p w14:paraId="3FE3C5EF" w14:textId="77777777" w:rsidR="00C378FF" w:rsidRPr="008B2E52" w:rsidRDefault="00C378FF" w:rsidP="002637CC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202D2C74" w14:textId="77777777" w:rsidR="00C378FF" w:rsidRPr="008B2E52" w:rsidRDefault="00C378FF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83" w:type="dxa"/>
            <w:vAlign w:val="bottom"/>
          </w:tcPr>
          <w:p w14:paraId="000F34B0" w14:textId="77777777" w:rsidR="00C378FF" w:rsidRPr="008B2E52" w:rsidRDefault="00C378FF" w:rsidP="002637CC">
            <w:pPr>
              <w:jc w:val="center"/>
            </w:pPr>
            <w:r w:rsidRPr="008B2E52">
              <w:t>Hz</w:t>
            </w:r>
          </w:p>
        </w:tc>
        <w:tc>
          <w:tcPr>
            <w:tcW w:w="1715" w:type="dxa"/>
            <w:vAlign w:val="bottom"/>
          </w:tcPr>
          <w:p w14:paraId="6264EF8B" w14:textId="77777777" w:rsidR="00C378FF" w:rsidRPr="008B2E52" w:rsidRDefault="00C378FF" w:rsidP="002637CC">
            <w:pPr>
              <w:jc w:val="center"/>
            </w:pPr>
            <w:r w:rsidRPr="008B2E52">
              <w:t>50</w:t>
            </w:r>
          </w:p>
        </w:tc>
        <w:tc>
          <w:tcPr>
            <w:tcW w:w="1821" w:type="dxa"/>
            <w:gridSpan w:val="2"/>
            <w:vAlign w:val="bottom"/>
          </w:tcPr>
          <w:p w14:paraId="55469CC2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5CCC296D" w14:textId="77777777" w:rsidTr="002637CC">
        <w:tc>
          <w:tcPr>
            <w:tcW w:w="674" w:type="dxa"/>
          </w:tcPr>
          <w:p w14:paraId="2F8D23D8" w14:textId="77777777" w:rsidR="00C378FF" w:rsidRDefault="00C378FF" w:rsidP="002637CC">
            <w:pPr>
              <w:jc w:val="right"/>
            </w:pPr>
            <w:r>
              <w:t>8</w:t>
            </w:r>
          </w:p>
        </w:tc>
        <w:tc>
          <w:tcPr>
            <w:tcW w:w="4021" w:type="dxa"/>
            <w:vAlign w:val="bottom"/>
          </w:tcPr>
          <w:p w14:paraId="54A4E498" w14:textId="77777777" w:rsidR="00C378FF" w:rsidRDefault="00C378FF" w:rsidP="002637CC">
            <w:pPr>
              <w:jc w:val="left"/>
            </w:pPr>
            <w:r>
              <w:t>Primarna varovalka</w:t>
            </w:r>
          </w:p>
        </w:tc>
        <w:tc>
          <w:tcPr>
            <w:tcW w:w="983" w:type="dxa"/>
            <w:vAlign w:val="bottom"/>
          </w:tcPr>
          <w:p w14:paraId="54E26DD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D9D9E8A" w14:textId="77777777" w:rsidR="00C378FF" w:rsidRDefault="00C378FF" w:rsidP="002637CC">
            <w:pPr>
              <w:jc w:val="center"/>
            </w:pPr>
            <w:r>
              <w:t>DA</w:t>
            </w:r>
          </w:p>
        </w:tc>
        <w:tc>
          <w:tcPr>
            <w:tcW w:w="1821" w:type="dxa"/>
            <w:gridSpan w:val="2"/>
            <w:vAlign w:val="bottom"/>
          </w:tcPr>
          <w:p w14:paraId="72D7D325" w14:textId="77777777" w:rsidR="00C378FF" w:rsidRPr="008B2E52" w:rsidRDefault="00C378FF" w:rsidP="002637CC">
            <w:pPr>
              <w:jc w:val="center"/>
            </w:pPr>
          </w:p>
        </w:tc>
      </w:tr>
    </w:tbl>
    <w:p w14:paraId="1F5E2586" w14:textId="77777777" w:rsidR="00C378FF" w:rsidRDefault="00C378FF" w:rsidP="00C378FF"/>
    <w:p w14:paraId="79D240DF" w14:textId="2D159862" w:rsidR="00C378FF" w:rsidRDefault="00C378FF" w:rsidP="00C378FF">
      <w:r>
        <w:t xml:space="preserve">NIT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kV</w:t>
      </w:r>
      <w:r w:rsidR="00DF4EC3">
        <w:t xml:space="preserve"> </w:t>
      </w:r>
      <w:r w:rsidR="00DF4EC3" w:rsidRPr="00DF4EC3">
        <w:t>(ALA07 in ALA12)  – 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378FF" w:rsidRPr="009D6387" w14:paraId="3BF12140" w14:textId="77777777" w:rsidTr="002637CC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120F97E3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Navitje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B429017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39EBE23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378FF" w:rsidRPr="009D6387" w14:paraId="45E369D3" w14:textId="77777777" w:rsidTr="002637CC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2C957A9B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7D8D446D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2F870BAD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AD7ABE9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EEAEF18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378FF" w:rsidRPr="009D6387" w14:paraId="3A7590E0" w14:textId="77777777" w:rsidTr="002637CC">
        <w:tc>
          <w:tcPr>
            <w:tcW w:w="1558" w:type="dxa"/>
            <w:tcBorders>
              <w:top w:val="single" w:sz="12" w:space="0" w:color="auto"/>
            </w:tcBorders>
          </w:tcPr>
          <w:p w14:paraId="405F921A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 xml:space="preserve">1. </w:t>
            </w:r>
            <w:r>
              <w:rPr>
                <w:szCs w:val="22"/>
              </w:rPr>
              <w:t>navitje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2D74D01B" w14:textId="7B4E2D8D" w:rsidR="00C378FF" w:rsidRPr="009D6387" w:rsidRDefault="00D65DCE" w:rsidP="002637CC">
            <w:pPr>
              <w:rPr>
                <w:szCs w:val="22"/>
              </w:rPr>
            </w:pPr>
            <w:r>
              <w:rPr>
                <w:szCs w:val="22"/>
              </w:rPr>
              <w:t>30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5605B6B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CA0203E" w14:textId="7FFD17F3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D65DCE">
              <w:rPr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601B47A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7D4897E8" w14:textId="77777777" w:rsidTr="002637CC">
        <w:tc>
          <w:tcPr>
            <w:tcW w:w="1558" w:type="dxa"/>
          </w:tcPr>
          <w:p w14:paraId="4B43B23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2. navitje</w:t>
            </w:r>
          </w:p>
        </w:tc>
        <w:tc>
          <w:tcPr>
            <w:tcW w:w="1558" w:type="dxa"/>
          </w:tcPr>
          <w:p w14:paraId="7F190E2B" w14:textId="7C7A7F84" w:rsidR="00C378FF" w:rsidRPr="009D6387" w:rsidRDefault="00D65DCE" w:rsidP="002637CC">
            <w:pPr>
              <w:rPr>
                <w:szCs w:val="22"/>
              </w:rPr>
            </w:pPr>
            <w:r>
              <w:rPr>
                <w:szCs w:val="22"/>
              </w:rPr>
              <w:t>30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7F41832D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F52436C" w14:textId="511981AC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D65DCE">
              <w:rPr>
                <w:szCs w:val="22"/>
              </w:rPr>
              <w:t>2</w:t>
            </w:r>
            <w:r>
              <w:rPr>
                <w:szCs w:val="22"/>
              </w:rPr>
              <w:t>/3P</w:t>
            </w:r>
          </w:p>
        </w:tc>
        <w:tc>
          <w:tcPr>
            <w:tcW w:w="1559" w:type="dxa"/>
          </w:tcPr>
          <w:p w14:paraId="61F13344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23E5D352" w14:textId="77777777" w:rsidTr="002637CC">
        <w:tc>
          <w:tcPr>
            <w:tcW w:w="1558" w:type="dxa"/>
          </w:tcPr>
          <w:p w14:paraId="64F8A82C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3. navitje</w:t>
            </w:r>
          </w:p>
        </w:tc>
        <w:tc>
          <w:tcPr>
            <w:tcW w:w="1558" w:type="dxa"/>
          </w:tcPr>
          <w:p w14:paraId="32589ACB" w14:textId="5512C04F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  <w:r w:rsidR="00D65DCE">
              <w:rPr>
                <w:szCs w:val="22"/>
              </w:rPr>
              <w:t>00</w:t>
            </w:r>
            <w:r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0C372C6D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BAFFA6F" w14:textId="72DFD96F" w:rsidR="00C378FF" w:rsidRPr="009D6387" w:rsidRDefault="00D65DCE" w:rsidP="00C378FF">
            <w:pPr>
              <w:rPr>
                <w:szCs w:val="22"/>
              </w:rPr>
            </w:pPr>
            <w:r>
              <w:rPr>
                <w:szCs w:val="22"/>
              </w:rPr>
              <w:t>6</w:t>
            </w:r>
            <w:r w:rsidR="00C378FF">
              <w:rPr>
                <w:szCs w:val="22"/>
              </w:rPr>
              <w:t>P</w:t>
            </w:r>
          </w:p>
        </w:tc>
        <w:tc>
          <w:tcPr>
            <w:tcW w:w="1559" w:type="dxa"/>
          </w:tcPr>
          <w:p w14:paraId="69274DF0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</w:tbl>
    <w:p w14:paraId="42E8B02E" w14:textId="7812E88D" w:rsidR="00C378FF" w:rsidRDefault="00C378FF" w:rsidP="00C378FF"/>
    <w:p w14:paraId="5A6F9904" w14:textId="44F3AB81" w:rsidR="00D65DCE" w:rsidRDefault="00D65DCE" w:rsidP="00DF4EC3">
      <w:pPr>
        <w:tabs>
          <w:tab w:val="clear" w:pos="4253"/>
          <w:tab w:val="clear" w:pos="5103"/>
          <w:tab w:val="clear" w:pos="6946"/>
          <w:tab w:val="clear" w:pos="7797"/>
          <w:tab w:val="left" w:pos="2711"/>
        </w:tabs>
      </w:pPr>
      <w:r>
        <w:t xml:space="preserve">NIT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</w:t>
      </w:r>
      <w:r>
        <w:t>kV</w:t>
      </w:r>
      <w:r w:rsidR="00DF4EC3">
        <w:t xml:space="preserve"> </w:t>
      </w:r>
      <w:r w:rsidR="00DF4EC3" w:rsidRPr="00DF4EC3">
        <w:t>(ALA08 in ALA11)  – 2 kom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D65DCE" w:rsidRPr="009D6387" w14:paraId="5F6AD59A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64E230C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Navitje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EA328BF" w14:textId="77777777" w:rsidR="00D65DCE" w:rsidRPr="009D6387" w:rsidRDefault="00D65DCE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45F19BA" w14:textId="77777777" w:rsidR="00D65DCE" w:rsidRPr="009D6387" w:rsidRDefault="00D65DCE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D65DCE" w:rsidRPr="009D6387" w14:paraId="58BE07A0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20915767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2D2D7D3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DAE5F1D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583D4D8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3D89563C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D65DCE" w:rsidRPr="009D6387" w14:paraId="017E3849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0D375813" w14:textId="77777777" w:rsidR="00D65DCE" w:rsidRPr="009D6387" w:rsidRDefault="00D65DCE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 xml:space="preserve">1. </w:t>
            </w:r>
            <w:r>
              <w:rPr>
                <w:szCs w:val="22"/>
              </w:rPr>
              <w:t>navitje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1F3A874D" w14:textId="77777777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36569DE" w14:textId="77777777" w:rsidR="00D65DCE" w:rsidRPr="009D6387" w:rsidRDefault="00D65DCE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9B3BC6" w14:textId="4F45CD50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0,2/3P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250D167" w14:textId="77777777" w:rsidR="00D65DCE" w:rsidRPr="009D6387" w:rsidRDefault="00D65DCE" w:rsidP="0030173F">
            <w:pPr>
              <w:rPr>
                <w:szCs w:val="22"/>
              </w:rPr>
            </w:pPr>
          </w:p>
        </w:tc>
      </w:tr>
      <w:tr w:rsidR="00D65DCE" w:rsidRPr="009D6387" w14:paraId="61599153" w14:textId="77777777" w:rsidTr="0030173F">
        <w:tc>
          <w:tcPr>
            <w:tcW w:w="1558" w:type="dxa"/>
          </w:tcPr>
          <w:p w14:paraId="7FD6B2F0" w14:textId="7704CCFD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2. navitje</w:t>
            </w:r>
          </w:p>
        </w:tc>
        <w:tc>
          <w:tcPr>
            <w:tcW w:w="1558" w:type="dxa"/>
          </w:tcPr>
          <w:p w14:paraId="6A9BA0F0" w14:textId="23747D52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</w:tcPr>
          <w:p w14:paraId="6F7A0BD9" w14:textId="77777777" w:rsidR="00D65DCE" w:rsidRPr="009D6387" w:rsidRDefault="00D65DCE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8257CEB" w14:textId="7172AD75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0,2/3P</w:t>
            </w:r>
          </w:p>
        </w:tc>
        <w:tc>
          <w:tcPr>
            <w:tcW w:w="1559" w:type="dxa"/>
          </w:tcPr>
          <w:p w14:paraId="11360B3B" w14:textId="77777777" w:rsidR="00D65DCE" w:rsidRPr="009D6387" w:rsidRDefault="00D65DCE" w:rsidP="0030173F">
            <w:pPr>
              <w:rPr>
                <w:szCs w:val="22"/>
              </w:rPr>
            </w:pPr>
          </w:p>
        </w:tc>
      </w:tr>
    </w:tbl>
    <w:p w14:paraId="08706216" w14:textId="7885BAE9" w:rsidR="00D65DCE" w:rsidRDefault="00D65DCE" w:rsidP="00C378FF"/>
    <w:p w14:paraId="4AFEBED8" w14:textId="43398101" w:rsidR="00277D1B" w:rsidRDefault="00277D1B" w:rsidP="00277D1B">
      <w:pPr>
        <w:pStyle w:val="Heading1"/>
      </w:pPr>
      <w:bookmarkStart w:id="22" w:name="_Toc135672388"/>
      <w:r>
        <w:lastRenderedPageBreak/>
        <w:t>Sekundarn</w:t>
      </w:r>
      <w:r w:rsidR="00893283">
        <w:t>a oprema</w:t>
      </w:r>
      <w:bookmarkEnd w:id="22"/>
    </w:p>
    <w:p w14:paraId="3D607102" w14:textId="7C7260F6" w:rsidR="00C7707B" w:rsidRDefault="00C7707B" w:rsidP="00C7707B">
      <w:pPr>
        <w:pStyle w:val="Heading2"/>
      </w:pPr>
      <w:bookmarkStart w:id="23" w:name="_Toc135672389"/>
      <w:r>
        <w:t>Krmilne omarice</w:t>
      </w:r>
      <w:bookmarkEnd w:id="23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821"/>
      </w:tblGrid>
      <w:tr w:rsidR="00C7707B" w:rsidRPr="008B2E52" w14:paraId="298DA33B" w14:textId="77777777" w:rsidTr="00277D1B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2DC928" w14:textId="77777777" w:rsidR="00C7707B" w:rsidRPr="008B2E52" w:rsidRDefault="00C7707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C8AD2CE" w14:textId="77777777" w:rsidR="00C7707B" w:rsidRPr="008B2E52" w:rsidRDefault="00C7707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4C6096B" w14:textId="77777777" w:rsidR="00C7707B" w:rsidRPr="008B2E52" w:rsidRDefault="00C7707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C642CE1" w14:textId="77777777" w:rsidR="00C7707B" w:rsidRPr="008B2E52" w:rsidRDefault="00C7707B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A1A99DE" w14:textId="77777777" w:rsidR="00C7707B" w:rsidRPr="008B2E52" w:rsidRDefault="00C7707B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C7707B" w:rsidRPr="008B2E52" w14:paraId="752D00BE" w14:textId="77777777" w:rsidTr="00277D1B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39BBD025" w14:textId="77777777" w:rsidR="00C7707B" w:rsidRPr="008B2E52" w:rsidRDefault="00C7707B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C7707B" w:rsidRPr="008B2E52" w14:paraId="08F12B48" w14:textId="77777777" w:rsidTr="00277D1B">
        <w:tc>
          <w:tcPr>
            <w:tcW w:w="674" w:type="dxa"/>
          </w:tcPr>
          <w:p w14:paraId="5A82690A" w14:textId="77777777" w:rsidR="00C7707B" w:rsidRPr="008B2E52" w:rsidRDefault="00C7707B" w:rsidP="00C7707B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580493C0" w14:textId="1F541DDA" w:rsidR="00C7707B" w:rsidRDefault="00C7707B" w:rsidP="00C7707B">
            <w:pPr>
              <w:jc w:val="left"/>
            </w:pPr>
            <w:r w:rsidRPr="008B2E52">
              <w:t>Tip materiala ohišja</w:t>
            </w:r>
          </w:p>
        </w:tc>
        <w:tc>
          <w:tcPr>
            <w:tcW w:w="983" w:type="dxa"/>
            <w:vAlign w:val="bottom"/>
          </w:tcPr>
          <w:p w14:paraId="42A514E7" w14:textId="77777777" w:rsidR="00C7707B" w:rsidRPr="008B2E52" w:rsidRDefault="00C7707B" w:rsidP="00C7707B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21FA7D3" w14:textId="790A01AB" w:rsidR="00C7707B" w:rsidRPr="008B2E52" w:rsidRDefault="00C7707B" w:rsidP="00C7707B">
            <w:pPr>
              <w:jc w:val="center"/>
            </w:pPr>
            <w:proofErr w:type="spellStart"/>
            <w:r>
              <w:t>AlZn</w:t>
            </w:r>
            <w:proofErr w:type="spellEnd"/>
          </w:p>
        </w:tc>
        <w:tc>
          <w:tcPr>
            <w:tcW w:w="1821" w:type="dxa"/>
          </w:tcPr>
          <w:p w14:paraId="2376358D" w14:textId="77777777" w:rsidR="00C7707B" w:rsidRPr="008B2E52" w:rsidRDefault="00C7707B" w:rsidP="00C7707B">
            <w:pPr>
              <w:jc w:val="center"/>
            </w:pPr>
          </w:p>
        </w:tc>
      </w:tr>
      <w:tr w:rsidR="00C7707B" w:rsidRPr="008B2E52" w14:paraId="4E56C336" w14:textId="77777777" w:rsidTr="00277D1B">
        <w:tc>
          <w:tcPr>
            <w:tcW w:w="674" w:type="dxa"/>
          </w:tcPr>
          <w:p w14:paraId="27162075" w14:textId="77777777" w:rsidR="00C7707B" w:rsidRPr="008B2E52" w:rsidRDefault="00C7707B" w:rsidP="00C7707B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16E7DDEE" w14:textId="0FEEF649" w:rsidR="00C7707B" w:rsidRPr="008B2E52" w:rsidRDefault="00C7707B" w:rsidP="00C7707B">
            <w:pPr>
              <w:jc w:val="left"/>
            </w:pPr>
            <w:r w:rsidRPr="008B2E52">
              <w:t>Barva</w:t>
            </w:r>
          </w:p>
        </w:tc>
        <w:tc>
          <w:tcPr>
            <w:tcW w:w="983" w:type="dxa"/>
            <w:vAlign w:val="bottom"/>
          </w:tcPr>
          <w:p w14:paraId="5839BA7E" w14:textId="77777777" w:rsidR="00C7707B" w:rsidRPr="008B2E52" w:rsidRDefault="00C7707B" w:rsidP="00C7707B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9B4551B" w14:textId="5D6AF70E" w:rsidR="00C7707B" w:rsidRPr="008B2E52" w:rsidRDefault="00C7707B" w:rsidP="00C7707B">
            <w:pPr>
              <w:jc w:val="center"/>
            </w:pPr>
            <w:r>
              <w:t>RAL 7035</w:t>
            </w:r>
          </w:p>
        </w:tc>
        <w:tc>
          <w:tcPr>
            <w:tcW w:w="1821" w:type="dxa"/>
          </w:tcPr>
          <w:p w14:paraId="5631C4C6" w14:textId="77777777" w:rsidR="00C7707B" w:rsidRPr="008B2E52" w:rsidRDefault="00C7707B" w:rsidP="00C7707B">
            <w:pPr>
              <w:jc w:val="center"/>
            </w:pPr>
          </w:p>
        </w:tc>
      </w:tr>
      <w:tr w:rsidR="00C7707B" w:rsidRPr="008B2E52" w14:paraId="60172026" w14:textId="77777777" w:rsidTr="00277D1B">
        <w:tc>
          <w:tcPr>
            <w:tcW w:w="674" w:type="dxa"/>
          </w:tcPr>
          <w:p w14:paraId="718BBBF1" w14:textId="77777777" w:rsidR="00C7707B" w:rsidRPr="008B2E52" w:rsidRDefault="00C7707B" w:rsidP="00C7707B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18B5F7C7" w14:textId="2A512613" w:rsidR="00C7707B" w:rsidRPr="008B2E52" w:rsidRDefault="00C7707B" w:rsidP="00C7707B">
            <w:pPr>
              <w:jc w:val="left"/>
            </w:pPr>
            <w:r>
              <w:t>Širina krmilne omarice</w:t>
            </w:r>
          </w:p>
        </w:tc>
        <w:tc>
          <w:tcPr>
            <w:tcW w:w="983" w:type="dxa"/>
            <w:vAlign w:val="bottom"/>
          </w:tcPr>
          <w:p w14:paraId="17EF3E13" w14:textId="436AFD0D" w:rsidR="00C7707B" w:rsidRPr="008B2E52" w:rsidRDefault="00C7707B" w:rsidP="00C7707B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502D1BE5" w14:textId="7A7AC00C" w:rsidR="00C7707B" w:rsidRPr="008B2E52" w:rsidRDefault="00C7707B" w:rsidP="00C7707B">
            <w:pPr>
              <w:jc w:val="center"/>
            </w:pPr>
            <w:r>
              <w:t>≤1000</w:t>
            </w:r>
          </w:p>
        </w:tc>
        <w:tc>
          <w:tcPr>
            <w:tcW w:w="1821" w:type="dxa"/>
            <w:vAlign w:val="bottom"/>
          </w:tcPr>
          <w:p w14:paraId="6D93F47C" w14:textId="77777777" w:rsidR="00C7707B" w:rsidRPr="008B2E52" w:rsidRDefault="00C7707B" w:rsidP="00C7707B">
            <w:pPr>
              <w:jc w:val="center"/>
            </w:pPr>
          </w:p>
        </w:tc>
      </w:tr>
      <w:tr w:rsidR="00C7707B" w:rsidRPr="008B2E52" w14:paraId="214CCC29" w14:textId="77777777" w:rsidTr="00277D1B">
        <w:tc>
          <w:tcPr>
            <w:tcW w:w="674" w:type="dxa"/>
          </w:tcPr>
          <w:p w14:paraId="7239293E" w14:textId="77777777" w:rsidR="00C7707B" w:rsidRPr="008B2E52" w:rsidRDefault="00C7707B" w:rsidP="00C7707B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15F02EC1" w14:textId="41C89203" w:rsidR="00C7707B" w:rsidRPr="008B2E52" w:rsidRDefault="00C7707B" w:rsidP="00C7707B">
            <w:pPr>
              <w:jc w:val="left"/>
            </w:pPr>
            <w:r>
              <w:t>Višina krmilne omarice</w:t>
            </w:r>
          </w:p>
        </w:tc>
        <w:tc>
          <w:tcPr>
            <w:tcW w:w="983" w:type="dxa"/>
            <w:vAlign w:val="bottom"/>
          </w:tcPr>
          <w:p w14:paraId="3A3E6613" w14:textId="2D2A53C8" w:rsidR="00C7707B" w:rsidRPr="008B2E52" w:rsidRDefault="00C7707B" w:rsidP="00C7707B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06DEB714" w14:textId="519172BF" w:rsidR="00C7707B" w:rsidRPr="008B2E52" w:rsidRDefault="00C7707B" w:rsidP="00C7707B">
            <w:pPr>
              <w:jc w:val="center"/>
            </w:pPr>
          </w:p>
        </w:tc>
        <w:tc>
          <w:tcPr>
            <w:tcW w:w="1821" w:type="dxa"/>
            <w:vAlign w:val="bottom"/>
          </w:tcPr>
          <w:p w14:paraId="29223B61" w14:textId="77777777" w:rsidR="00C7707B" w:rsidRPr="008B2E52" w:rsidRDefault="00C7707B" w:rsidP="00C7707B">
            <w:pPr>
              <w:jc w:val="center"/>
            </w:pPr>
          </w:p>
        </w:tc>
      </w:tr>
      <w:tr w:rsidR="00C7707B" w:rsidRPr="008B2E52" w14:paraId="70007FFE" w14:textId="77777777" w:rsidTr="00277D1B">
        <w:tc>
          <w:tcPr>
            <w:tcW w:w="674" w:type="dxa"/>
          </w:tcPr>
          <w:p w14:paraId="1A410528" w14:textId="77777777" w:rsidR="00C7707B" w:rsidRPr="008B2E52" w:rsidRDefault="00C7707B" w:rsidP="00C7707B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4B6F9537" w14:textId="10B158B7" w:rsidR="00C7707B" w:rsidRPr="008B2E52" w:rsidRDefault="00C7707B" w:rsidP="00C7707B">
            <w:pPr>
              <w:jc w:val="left"/>
            </w:pPr>
            <w:r>
              <w:t>Globina krmilne omarice</w:t>
            </w:r>
          </w:p>
        </w:tc>
        <w:tc>
          <w:tcPr>
            <w:tcW w:w="983" w:type="dxa"/>
            <w:vAlign w:val="bottom"/>
          </w:tcPr>
          <w:p w14:paraId="12BC35FA" w14:textId="741214B3" w:rsidR="00C7707B" w:rsidRPr="008B2E52" w:rsidRDefault="00C7707B" w:rsidP="00C7707B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596F66E0" w14:textId="2C40B840" w:rsidR="00C7707B" w:rsidRPr="008B2E52" w:rsidRDefault="00C7707B" w:rsidP="00C7707B">
            <w:pPr>
              <w:jc w:val="center"/>
            </w:pPr>
          </w:p>
        </w:tc>
        <w:tc>
          <w:tcPr>
            <w:tcW w:w="1821" w:type="dxa"/>
            <w:vAlign w:val="bottom"/>
          </w:tcPr>
          <w:p w14:paraId="21CA7BEA" w14:textId="77777777" w:rsidR="00C7707B" w:rsidRPr="008B2E52" w:rsidRDefault="00C7707B" w:rsidP="00C7707B">
            <w:pPr>
              <w:jc w:val="center"/>
            </w:pPr>
          </w:p>
        </w:tc>
      </w:tr>
      <w:tr w:rsidR="00277D1B" w:rsidRPr="008B2E52" w14:paraId="5828976F" w14:textId="77777777" w:rsidTr="00277D1B">
        <w:tc>
          <w:tcPr>
            <w:tcW w:w="674" w:type="dxa"/>
          </w:tcPr>
          <w:p w14:paraId="32FB2880" w14:textId="4D66AF7F" w:rsidR="00277D1B" w:rsidRDefault="00277D1B" w:rsidP="00C7707B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684D8912" w14:textId="44E22301" w:rsidR="00277D1B" w:rsidRDefault="00277D1B" w:rsidP="00C7707B">
            <w:pPr>
              <w:jc w:val="left"/>
            </w:pPr>
            <w:r>
              <w:t>I</w:t>
            </w:r>
            <w:r w:rsidRPr="00277D1B">
              <w:t>ndikator napetosti za vsako fazo</w:t>
            </w:r>
          </w:p>
        </w:tc>
        <w:tc>
          <w:tcPr>
            <w:tcW w:w="983" w:type="dxa"/>
            <w:vAlign w:val="bottom"/>
          </w:tcPr>
          <w:p w14:paraId="019057D3" w14:textId="77777777" w:rsidR="00277D1B" w:rsidRDefault="00277D1B" w:rsidP="00C7707B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985FCCA" w14:textId="04574A60" w:rsidR="00277D1B" w:rsidRPr="008B2E52" w:rsidRDefault="00277D1B" w:rsidP="00C7707B">
            <w:pPr>
              <w:jc w:val="center"/>
            </w:pPr>
            <w:r>
              <w:t>DA</w:t>
            </w:r>
          </w:p>
        </w:tc>
        <w:tc>
          <w:tcPr>
            <w:tcW w:w="1821" w:type="dxa"/>
            <w:vAlign w:val="bottom"/>
          </w:tcPr>
          <w:p w14:paraId="443FA1A2" w14:textId="77777777" w:rsidR="00277D1B" w:rsidRPr="008B2E52" w:rsidRDefault="00277D1B" w:rsidP="00C7707B">
            <w:pPr>
              <w:jc w:val="center"/>
            </w:pPr>
          </w:p>
        </w:tc>
      </w:tr>
      <w:tr w:rsidR="00C7707B" w:rsidRPr="008B2E52" w14:paraId="1A494085" w14:textId="77777777" w:rsidTr="00277D1B">
        <w:tc>
          <w:tcPr>
            <w:tcW w:w="674" w:type="dxa"/>
          </w:tcPr>
          <w:p w14:paraId="5E3B381F" w14:textId="564774C5" w:rsidR="00C7707B" w:rsidRPr="008B2E52" w:rsidRDefault="00277D1B" w:rsidP="00C7707B">
            <w:pPr>
              <w:jc w:val="right"/>
            </w:pPr>
            <w:r>
              <w:t>7</w:t>
            </w:r>
          </w:p>
        </w:tc>
        <w:tc>
          <w:tcPr>
            <w:tcW w:w="4021" w:type="dxa"/>
            <w:vAlign w:val="bottom"/>
          </w:tcPr>
          <w:p w14:paraId="20E4D90D" w14:textId="2724140D" w:rsidR="00C7707B" w:rsidRPr="008B2E52" w:rsidRDefault="00C7707B" w:rsidP="00C7707B">
            <w:pPr>
              <w:jc w:val="left"/>
            </w:pPr>
            <w:r>
              <w:t>S</w:t>
            </w:r>
            <w:r w:rsidRPr="00C7707B">
              <w:t>lepa shema z LED svetilkami za označbo položajev stikal</w:t>
            </w:r>
          </w:p>
        </w:tc>
        <w:tc>
          <w:tcPr>
            <w:tcW w:w="983" w:type="dxa"/>
            <w:vAlign w:val="bottom"/>
          </w:tcPr>
          <w:p w14:paraId="06678EC2" w14:textId="5BBEF203" w:rsidR="00C7707B" w:rsidRPr="008B2E52" w:rsidRDefault="00C7707B" w:rsidP="00C7707B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DDC6372" w14:textId="6B1BDEE8" w:rsidR="00C7707B" w:rsidRPr="008B2E52" w:rsidRDefault="00C7707B" w:rsidP="00C7707B">
            <w:pPr>
              <w:jc w:val="center"/>
            </w:pPr>
            <w:r>
              <w:t>DA</w:t>
            </w:r>
          </w:p>
        </w:tc>
        <w:tc>
          <w:tcPr>
            <w:tcW w:w="1821" w:type="dxa"/>
            <w:vAlign w:val="bottom"/>
          </w:tcPr>
          <w:p w14:paraId="1ADFE462" w14:textId="77777777" w:rsidR="00C7707B" w:rsidRPr="008B2E52" w:rsidRDefault="00C7707B" w:rsidP="00C7707B">
            <w:pPr>
              <w:jc w:val="center"/>
            </w:pPr>
          </w:p>
        </w:tc>
      </w:tr>
      <w:tr w:rsidR="00C7707B" w:rsidRPr="008B2E52" w14:paraId="5B5453A9" w14:textId="77777777" w:rsidTr="00277D1B">
        <w:tc>
          <w:tcPr>
            <w:tcW w:w="674" w:type="dxa"/>
          </w:tcPr>
          <w:p w14:paraId="073CFBA5" w14:textId="4D95873F" w:rsidR="00C7707B" w:rsidRDefault="00277D1B" w:rsidP="00C7707B">
            <w:pPr>
              <w:jc w:val="right"/>
            </w:pPr>
            <w:r>
              <w:t>8</w:t>
            </w:r>
          </w:p>
        </w:tc>
        <w:tc>
          <w:tcPr>
            <w:tcW w:w="4021" w:type="dxa"/>
          </w:tcPr>
          <w:p w14:paraId="498EADCD" w14:textId="3F2DB9EE" w:rsidR="00C7707B" w:rsidRDefault="00277D1B" w:rsidP="00277D1B">
            <w:pPr>
              <w:jc w:val="left"/>
            </w:pPr>
            <w:r>
              <w:t>P</w:t>
            </w:r>
            <w:r w:rsidRPr="00277D1B">
              <w:t xml:space="preserve">reizkus krmilnih tokokrogov z napetostjo </w:t>
            </w:r>
          </w:p>
        </w:tc>
        <w:tc>
          <w:tcPr>
            <w:tcW w:w="983" w:type="dxa"/>
            <w:vAlign w:val="bottom"/>
          </w:tcPr>
          <w:p w14:paraId="01AE688B" w14:textId="77777777" w:rsidR="00C7707B" w:rsidRPr="008B2E52" w:rsidRDefault="00C7707B" w:rsidP="00C7707B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AED5286" w14:textId="75133E2F" w:rsidR="00C7707B" w:rsidRDefault="00277D1B" w:rsidP="00C7707B">
            <w:pPr>
              <w:jc w:val="center"/>
            </w:pPr>
            <w:r w:rsidRPr="00277D1B">
              <w:t>2 kV RMS, omrežne frekvence, 1 min.</w:t>
            </w:r>
          </w:p>
        </w:tc>
        <w:tc>
          <w:tcPr>
            <w:tcW w:w="1821" w:type="dxa"/>
            <w:vAlign w:val="bottom"/>
          </w:tcPr>
          <w:p w14:paraId="1D8390BD" w14:textId="77777777" w:rsidR="00C7707B" w:rsidRPr="008B2E52" w:rsidRDefault="00C7707B" w:rsidP="00C7707B">
            <w:pPr>
              <w:jc w:val="center"/>
            </w:pPr>
          </w:p>
        </w:tc>
      </w:tr>
    </w:tbl>
    <w:p w14:paraId="0925916E" w14:textId="38A130F7" w:rsidR="00C7707B" w:rsidRDefault="00277D1B" w:rsidP="00277D1B">
      <w:pPr>
        <w:pStyle w:val="Heading2"/>
      </w:pPr>
      <w:bookmarkStart w:id="24" w:name="_Toc135672390"/>
      <w:r>
        <w:t>Terminali vodenja in zaščite</w:t>
      </w:r>
      <w:bookmarkEnd w:id="24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821"/>
      </w:tblGrid>
      <w:tr w:rsidR="00277D1B" w:rsidRPr="008B2E52" w14:paraId="2595BBAE" w14:textId="77777777" w:rsidTr="001A4A3F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459BF94" w14:textId="77777777" w:rsidR="00277D1B" w:rsidRPr="008B2E52" w:rsidRDefault="00277D1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21758D8" w14:textId="77777777" w:rsidR="00277D1B" w:rsidRPr="008B2E52" w:rsidRDefault="00277D1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4B84CA2" w14:textId="77777777" w:rsidR="00277D1B" w:rsidRPr="008B2E52" w:rsidRDefault="00277D1B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D60A790" w14:textId="77777777" w:rsidR="00277D1B" w:rsidRPr="008B2E52" w:rsidRDefault="00277D1B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0090871" w14:textId="77777777" w:rsidR="00277D1B" w:rsidRPr="008B2E52" w:rsidRDefault="00277D1B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77D1B" w:rsidRPr="008B2E52" w14:paraId="51AF3404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7C4DD9F3" w14:textId="77777777" w:rsidR="00277D1B" w:rsidRPr="008B2E52" w:rsidRDefault="00277D1B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277D1B" w:rsidRPr="008B2E52" w14:paraId="09D0D971" w14:textId="77777777" w:rsidTr="001A4A3F">
        <w:tc>
          <w:tcPr>
            <w:tcW w:w="674" w:type="dxa"/>
          </w:tcPr>
          <w:p w14:paraId="496B574B" w14:textId="77777777" w:rsidR="00277D1B" w:rsidRPr="008B2E52" w:rsidRDefault="00277D1B" w:rsidP="001A4A3F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3600A9EB" w14:textId="2DFD131B" w:rsidR="00277D1B" w:rsidRDefault="00277D1B" w:rsidP="001A4A3F">
            <w:pPr>
              <w:jc w:val="left"/>
            </w:pPr>
            <w:r>
              <w:t>Proizvajalec</w:t>
            </w:r>
          </w:p>
        </w:tc>
        <w:tc>
          <w:tcPr>
            <w:tcW w:w="983" w:type="dxa"/>
            <w:vAlign w:val="bottom"/>
          </w:tcPr>
          <w:p w14:paraId="528375C2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8498811" w14:textId="305CA4A8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</w:tcPr>
          <w:p w14:paraId="57F5BFED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722A5230" w14:textId="77777777" w:rsidTr="001A4A3F">
        <w:tc>
          <w:tcPr>
            <w:tcW w:w="674" w:type="dxa"/>
          </w:tcPr>
          <w:p w14:paraId="2C327E92" w14:textId="77777777" w:rsidR="00277D1B" w:rsidRPr="008B2E52" w:rsidRDefault="00277D1B" w:rsidP="001A4A3F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282E7B8F" w14:textId="5D3DCCCE" w:rsidR="00277D1B" w:rsidRPr="008B2E52" w:rsidRDefault="00277D1B" w:rsidP="001A4A3F">
            <w:pPr>
              <w:jc w:val="left"/>
            </w:pPr>
            <w:r>
              <w:t>Tip, oznaka modela</w:t>
            </w:r>
          </w:p>
        </w:tc>
        <w:tc>
          <w:tcPr>
            <w:tcW w:w="983" w:type="dxa"/>
            <w:vAlign w:val="bottom"/>
          </w:tcPr>
          <w:p w14:paraId="1A46F298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ED57C4C" w14:textId="536054F7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</w:tcPr>
          <w:p w14:paraId="4F0E4999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5C93B5D6" w14:textId="77777777" w:rsidTr="001A4A3F">
        <w:tc>
          <w:tcPr>
            <w:tcW w:w="674" w:type="dxa"/>
          </w:tcPr>
          <w:p w14:paraId="5C9FF2F2" w14:textId="77777777" w:rsidR="00277D1B" w:rsidRPr="008B2E52" w:rsidRDefault="00277D1B" w:rsidP="001A4A3F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7F382353" w14:textId="6B1CBA1C" w:rsidR="00277D1B" w:rsidRPr="008B2E52" w:rsidRDefault="00277D1B" w:rsidP="001A4A3F">
            <w:pPr>
              <w:jc w:val="left"/>
            </w:pPr>
            <w:r>
              <w:t>Naročniška številka</w:t>
            </w:r>
          </w:p>
        </w:tc>
        <w:tc>
          <w:tcPr>
            <w:tcW w:w="983" w:type="dxa"/>
            <w:vAlign w:val="bottom"/>
          </w:tcPr>
          <w:p w14:paraId="27B01932" w14:textId="434B4651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9C35853" w14:textId="227D7DAE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462034BB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32A93DA3" w14:textId="77777777" w:rsidTr="001A4A3F">
        <w:tc>
          <w:tcPr>
            <w:tcW w:w="674" w:type="dxa"/>
          </w:tcPr>
          <w:p w14:paraId="29B3ACA8" w14:textId="77777777" w:rsidR="00277D1B" w:rsidRPr="008B2E52" w:rsidRDefault="00277D1B" w:rsidP="001A4A3F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6CF381AB" w14:textId="25A9DFB5" w:rsidR="00277D1B" w:rsidRPr="008B2E52" w:rsidRDefault="00277D1B" w:rsidP="001A4A3F">
            <w:pPr>
              <w:jc w:val="left"/>
            </w:pPr>
            <w:r>
              <w:t>Število digitalnih vhodov</w:t>
            </w:r>
          </w:p>
        </w:tc>
        <w:tc>
          <w:tcPr>
            <w:tcW w:w="983" w:type="dxa"/>
            <w:vAlign w:val="bottom"/>
          </w:tcPr>
          <w:p w14:paraId="54C278C0" w14:textId="4972D90B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39F52DD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523ABE74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0CACC0AC" w14:textId="77777777" w:rsidTr="001A4A3F">
        <w:tc>
          <w:tcPr>
            <w:tcW w:w="674" w:type="dxa"/>
          </w:tcPr>
          <w:p w14:paraId="21AE535C" w14:textId="77777777" w:rsidR="00277D1B" w:rsidRPr="008B2E52" w:rsidRDefault="00277D1B" w:rsidP="001A4A3F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37C0AC4A" w14:textId="7979E2DA" w:rsidR="00277D1B" w:rsidRPr="008B2E52" w:rsidRDefault="00277D1B" w:rsidP="001A4A3F">
            <w:pPr>
              <w:jc w:val="left"/>
            </w:pPr>
            <w:r w:rsidRPr="00277D1B">
              <w:t>Število digitalnih izhodov</w:t>
            </w:r>
          </w:p>
        </w:tc>
        <w:tc>
          <w:tcPr>
            <w:tcW w:w="983" w:type="dxa"/>
            <w:vAlign w:val="bottom"/>
          </w:tcPr>
          <w:p w14:paraId="759E71BD" w14:textId="70A41ED2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A7E5E36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3CF135E1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3096DDAD" w14:textId="77777777" w:rsidTr="001A4A3F">
        <w:tc>
          <w:tcPr>
            <w:tcW w:w="674" w:type="dxa"/>
          </w:tcPr>
          <w:p w14:paraId="5A684858" w14:textId="77777777" w:rsidR="00277D1B" w:rsidRDefault="00277D1B" w:rsidP="001A4A3F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6DAC4B35" w14:textId="4936FC7E" w:rsidR="00277D1B" w:rsidRDefault="00277D1B" w:rsidP="001A4A3F">
            <w:pPr>
              <w:jc w:val="left"/>
            </w:pPr>
            <w:r w:rsidRPr="00277D1B">
              <w:t>Analogni vhodi CT (tokovni vhodi)</w:t>
            </w:r>
          </w:p>
        </w:tc>
        <w:tc>
          <w:tcPr>
            <w:tcW w:w="983" w:type="dxa"/>
            <w:vAlign w:val="bottom"/>
          </w:tcPr>
          <w:p w14:paraId="05CE1809" w14:textId="77777777" w:rsidR="00277D1B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E7CB469" w14:textId="0DD45F15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21220141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58CEF89E" w14:textId="77777777" w:rsidTr="001A4A3F">
        <w:tc>
          <w:tcPr>
            <w:tcW w:w="674" w:type="dxa"/>
          </w:tcPr>
          <w:p w14:paraId="26C2FF21" w14:textId="77777777" w:rsidR="00277D1B" w:rsidRPr="008B2E52" w:rsidRDefault="00277D1B" w:rsidP="001A4A3F">
            <w:pPr>
              <w:jc w:val="right"/>
            </w:pPr>
            <w:r>
              <w:t>7</w:t>
            </w:r>
          </w:p>
        </w:tc>
        <w:tc>
          <w:tcPr>
            <w:tcW w:w="4021" w:type="dxa"/>
            <w:vAlign w:val="bottom"/>
          </w:tcPr>
          <w:p w14:paraId="21C26131" w14:textId="1097EA24" w:rsidR="00277D1B" w:rsidRPr="008B2E52" w:rsidRDefault="00277D1B" w:rsidP="001A4A3F">
            <w:pPr>
              <w:jc w:val="left"/>
            </w:pPr>
            <w:r w:rsidRPr="00277D1B">
              <w:t>Analogni vhodi VT (napetostni vhodi)</w:t>
            </w:r>
          </w:p>
        </w:tc>
        <w:tc>
          <w:tcPr>
            <w:tcW w:w="983" w:type="dxa"/>
            <w:vAlign w:val="bottom"/>
          </w:tcPr>
          <w:p w14:paraId="3917643A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16CCD3A" w14:textId="5257590E" w:rsidR="00277D1B" w:rsidRPr="008B2E52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560A00D6" w14:textId="77777777" w:rsidR="00277D1B" w:rsidRPr="008B2E52" w:rsidRDefault="00277D1B" w:rsidP="001A4A3F">
            <w:pPr>
              <w:jc w:val="center"/>
            </w:pPr>
          </w:p>
        </w:tc>
      </w:tr>
      <w:tr w:rsidR="00277D1B" w:rsidRPr="008B2E52" w14:paraId="1C818875" w14:textId="77777777" w:rsidTr="001A4A3F">
        <w:tc>
          <w:tcPr>
            <w:tcW w:w="674" w:type="dxa"/>
          </w:tcPr>
          <w:p w14:paraId="1724AE4D" w14:textId="77777777" w:rsidR="00277D1B" w:rsidRDefault="00277D1B" w:rsidP="001A4A3F">
            <w:pPr>
              <w:jc w:val="right"/>
            </w:pPr>
            <w:r>
              <w:t>8</w:t>
            </w:r>
          </w:p>
        </w:tc>
        <w:tc>
          <w:tcPr>
            <w:tcW w:w="4021" w:type="dxa"/>
          </w:tcPr>
          <w:p w14:paraId="753F7ED6" w14:textId="2288647D" w:rsidR="00277D1B" w:rsidRDefault="00277D1B" w:rsidP="001A4A3F">
            <w:pPr>
              <w:jc w:val="left"/>
            </w:pPr>
            <w:r w:rsidRPr="00277D1B">
              <w:t>Število LED diod</w:t>
            </w:r>
          </w:p>
        </w:tc>
        <w:tc>
          <w:tcPr>
            <w:tcW w:w="983" w:type="dxa"/>
            <w:vAlign w:val="bottom"/>
          </w:tcPr>
          <w:p w14:paraId="1FF1C0CB" w14:textId="77777777" w:rsidR="00277D1B" w:rsidRPr="008B2E52" w:rsidRDefault="00277D1B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87DF8B3" w14:textId="33D0E9E1" w:rsidR="00277D1B" w:rsidRDefault="00277D1B" w:rsidP="001A4A3F">
            <w:pPr>
              <w:jc w:val="center"/>
            </w:pPr>
          </w:p>
        </w:tc>
        <w:tc>
          <w:tcPr>
            <w:tcW w:w="1821" w:type="dxa"/>
            <w:vAlign w:val="bottom"/>
          </w:tcPr>
          <w:p w14:paraId="33BAB369" w14:textId="77777777" w:rsidR="00277D1B" w:rsidRPr="008B2E52" w:rsidRDefault="00277D1B" w:rsidP="001A4A3F">
            <w:pPr>
              <w:jc w:val="center"/>
            </w:pPr>
          </w:p>
        </w:tc>
      </w:tr>
    </w:tbl>
    <w:p w14:paraId="1AE05344" w14:textId="77777777" w:rsidR="00277D1B" w:rsidRPr="00277D1B" w:rsidRDefault="00277D1B" w:rsidP="00277D1B"/>
    <w:p w14:paraId="4EBAC727" w14:textId="77777777" w:rsidR="00277D1B" w:rsidRPr="00C7707B" w:rsidRDefault="00277D1B" w:rsidP="00C7707B"/>
    <w:p w14:paraId="73BBA1CF" w14:textId="77777777" w:rsidR="002637CC" w:rsidRPr="008B2E52" w:rsidRDefault="002637CC" w:rsidP="002637CC">
      <w:pPr>
        <w:pStyle w:val="Heading1"/>
      </w:pPr>
      <w:bookmarkStart w:id="25" w:name="_Toc418495416"/>
      <w:bookmarkStart w:id="26" w:name="_Toc135672391"/>
      <w:r w:rsidRPr="008B2E52">
        <w:lastRenderedPageBreak/>
        <w:t>SN kabli in kabelski končniki</w:t>
      </w:r>
      <w:bookmarkEnd w:id="25"/>
      <w:bookmarkEnd w:id="26"/>
    </w:p>
    <w:p w14:paraId="003B7EE2" w14:textId="77777777" w:rsidR="002637CC" w:rsidRPr="008B2E52" w:rsidRDefault="002637CC" w:rsidP="002637CC">
      <w:pPr>
        <w:pStyle w:val="Heading2"/>
      </w:pPr>
      <w:bookmarkStart w:id="27" w:name="_Toc418495417"/>
      <w:bookmarkStart w:id="28" w:name="_Toc135672392"/>
      <w:r w:rsidRPr="008B2E52">
        <w:t>Splošno</w:t>
      </w:r>
      <w:bookmarkEnd w:id="27"/>
      <w:bookmarkEnd w:id="28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8B2E52" w14:paraId="0A5A4F3A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57F612C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BF89E4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9199475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56108A4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69557E8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8B2E52" w14:paraId="5F1C4EF5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459E25C8" w14:textId="77777777" w:rsidR="002637CC" w:rsidRPr="008B2E52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8B2E52" w14:paraId="40CEA748" w14:textId="77777777" w:rsidTr="002637CC">
        <w:tc>
          <w:tcPr>
            <w:tcW w:w="673" w:type="dxa"/>
          </w:tcPr>
          <w:p w14:paraId="5C0DFD0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</w:t>
            </w:r>
          </w:p>
        </w:tc>
        <w:tc>
          <w:tcPr>
            <w:tcW w:w="3976" w:type="dxa"/>
            <w:vAlign w:val="bottom"/>
          </w:tcPr>
          <w:p w14:paraId="1FB097DD" w14:textId="77777777" w:rsidR="002637CC" w:rsidRPr="008B2E52" w:rsidRDefault="002637CC" w:rsidP="002637CC">
            <w:pPr>
              <w:jc w:val="left"/>
              <w:rPr>
                <w:szCs w:val="22"/>
              </w:rPr>
            </w:pPr>
            <w:r w:rsidRPr="008B2E52">
              <w:rPr>
                <w:szCs w:val="22"/>
              </w:rPr>
              <w:t>Nazivna stopnja izolacije</w:t>
            </w:r>
          </w:p>
        </w:tc>
        <w:tc>
          <w:tcPr>
            <w:tcW w:w="1040" w:type="dxa"/>
            <w:vAlign w:val="bottom"/>
          </w:tcPr>
          <w:p w14:paraId="54BEB41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31039D7" w14:textId="0674B97A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10" w:type="dxa"/>
            <w:vAlign w:val="bottom"/>
          </w:tcPr>
          <w:p w14:paraId="1087B24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7D82885" w14:textId="77777777" w:rsidTr="002637CC">
        <w:tc>
          <w:tcPr>
            <w:tcW w:w="673" w:type="dxa"/>
          </w:tcPr>
          <w:p w14:paraId="52F4410F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</w:t>
            </w:r>
          </w:p>
        </w:tc>
        <w:tc>
          <w:tcPr>
            <w:tcW w:w="3976" w:type="dxa"/>
            <w:vAlign w:val="bottom"/>
          </w:tcPr>
          <w:p w14:paraId="7F70B65C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Nazivna napetost sistema</w:t>
            </w:r>
          </w:p>
        </w:tc>
        <w:tc>
          <w:tcPr>
            <w:tcW w:w="1040" w:type="dxa"/>
            <w:vAlign w:val="bottom"/>
          </w:tcPr>
          <w:p w14:paraId="2210E66D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7D64B8F0" w14:textId="428FFA92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6,3</w:t>
            </w:r>
          </w:p>
        </w:tc>
        <w:tc>
          <w:tcPr>
            <w:tcW w:w="1810" w:type="dxa"/>
            <w:vAlign w:val="bottom"/>
          </w:tcPr>
          <w:p w14:paraId="1C17CB1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6900C4C" w14:textId="77777777" w:rsidTr="002637CC">
        <w:tc>
          <w:tcPr>
            <w:tcW w:w="673" w:type="dxa"/>
          </w:tcPr>
          <w:p w14:paraId="1A97625E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3CA560C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Maksimalna obratovalna napetost</w:t>
            </w:r>
          </w:p>
        </w:tc>
        <w:tc>
          <w:tcPr>
            <w:tcW w:w="1040" w:type="dxa"/>
            <w:vAlign w:val="bottom"/>
          </w:tcPr>
          <w:p w14:paraId="2F7E87B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24292DA8" w14:textId="3AAA55D7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1810" w:type="dxa"/>
            <w:vAlign w:val="bottom"/>
          </w:tcPr>
          <w:p w14:paraId="5AC9460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F7A503" w14:textId="77777777" w:rsidTr="002637CC">
        <w:tc>
          <w:tcPr>
            <w:tcW w:w="673" w:type="dxa"/>
          </w:tcPr>
          <w:p w14:paraId="0F34C1B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75F73D00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</w:rPr>
              <w:t>Nazivna zdržne napetosti pri 50 Hz, 1 min</w:t>
            </w:r>
          </w:p>
        </w:tc>
        <w:tc>
          <w:tcPr>
            <w:tcW w:w="1040" w:type="dxa"/>
            <w:vAlign w:val="bottom"/>
          </w:tcPr>
          <w:p w14:paraId="28EC0E7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02F34FE3" w14:textId="53D49C18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  <w:tc>
          <w:tcPr>
            <w:tcW w:w="1810" w:type="dxa"/>
            <w:vAlign w:val="bottom"/>
          </w:tcPr>
          <w:p w14:paraId="4B4C5F7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18D83F84" w14:textId="77777777" w:rsidTr="002637CC">
        <w:tc>
          <w:tcPr>
            <w:tcW w:w="673" w:type="dxa"/>
          </w:tcPr>
          <w:p w14:paraId="76823ED3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7DB12394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</w:rPr>
              <w:t xml:space="preserve">Nazivna zdržne </w:t>
            </w:r>
            <w:proofErr w:type="spellStart"/>
            <w:r w:rsidRPr="008B2E52">
              <w:rPr>
                <w:rFonts w:ascii="Verdana" w:hAnsi="Verdana"/>
              </w:rPr>
              <w:t>atm</w:t>
            </w:r>
            <w:proofErr w:type="spellEnd"/>
            <w:r w:rsidRPr="008B2E52">
              <w:rPr>
                <w:rFonts w:ascii="Verdana" w:hAnsi="Verdana"/>
              </w:rPr>
              <w:t xml:space="preserve">. </w:t>
            </w:r>
            <w:proofErr w:type="spellStart"/>
            <w:r w:rsidRPr="008B2E52">
              <w:rPr>
                <w:rFonts w:ascii="Verdana" w:hAnsi="Verdana"/>
              </w:rPr>
              <w:t>prenap</w:t>
            </w:r>
            <w:proofErr w:type="spellEnd"/>
            <w:r w:rsidRPr="008B2E52">
              <w:rPr>
                <w:rFonts w:ascii="Verdana" w:hAnsi="Verdana"/>
              </w:rPr>
              <w:t xml:space="preserve">. 1,2/50 </w:t>
            </w:r>
            <w:proofErr w:type="spellStart"/>
            <w:r w:rsidRPr="008B2E52">
              <w:rPr>
                <w:rFonts w:ascii="Verdana" w:hAnsi="Verdana"/>
              </w:rPr>
              <w:t>μs</w:t>
            </w:r>
            <w:proofErr w:type="spellEnd"/>
          </w:p>
        </w:tc>
        <w:tc>
          <w:tcPr>
            <w:tcW w:w="1040" w:type="dxa"/>
            <w:vAlign w:val="bottom"/>
          </w:tcPr>
          <w:p w14:paraId="0FAED99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41DDE380" w14:textId="139014B8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75</w:t>
            </w:r>
          </w:p>
        </w:tc>
        <w:tc>
          <w:tcPr>
            <w:tcW w:w="1810" w:type="dxa"/>
            <w:vAlign w:val="bottom"/>
          </w:tcPr>
          <w:p w14:paraId="786D6C1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BA78C19" w14:textId="77777777" w:rsidTr="002637CC">
        <w:tc>
          <w:tcPr>
            <w:tcW w:w="673" w:type="dxa"/>
          </w:tcPr>
          <w:p w14:paraId="3B09755C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74E80C0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Nazivna frekvenca</w:t>
            </w:r>
          </w:p>
        </w:tc>
        <w:tc>
          <w:tcPr>
            <w:tcW w:w="1040" w:type="dxa"/>
            <w:vAlign w:val="bottom"/>
          </w:tcPr>
          <w:p w14:paraId="052379C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Hz</w:t>
            </w:r>
          </w:p>
        </w:tc>
        <w:tc>
          <w:tcPr>
            <w:tcW w:w="1715" w:type="dxa"/>
            <w:vAlign w:val="bottom"/>
          </w:tcPr>
          <w:p w14:paraId="3D03E1D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50</w:t>
            </w:r>
          </w:p>
        </w:tc>
        <w:tc>
          <w:tcPr>
            <w:tcW w:w="1810" w:type="dxa"/>
            <w:vAlign w:val="bottom"/>
          </w:tcPr>
          <w:p w14:paraId="58FCF74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7DB8918B" w14:textId="37CBCFC0" w:rsidR="002637CC" w:rsidRPr="008B2E52" w:rsidRDefault="0083386C" w:rsidP="002637CC">
      <w:pPr>
        <w:pStyle w:val="Heading2"/>
      </w:pPr>
      <w:bookmarkStart w:id="29" w:name="_Toc418495419"/>
      <w:bookmarkStart w:id="30" w:name="_Toc135672393"/>
      <w:r>
        <w:t xml:space="preserve">SN kabli </w:t>
      </w:r>
      <w:r w:rsidR="00E36960">
        <w:t>30</w:t>
      </w:r>
      <w:r>
        <w:t>0</w:t>
      </w:r>
      <w:r w:rsidR="002637CC" w:rsidRPr="008B2E52">
        <w:t xml:space="preserve"> mm2</w:t>
      </w:r>
      <w:bookmarkEnd w:id="29"/>
      <w:bookmarkEnd w:id="30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8B2E52" w14:paraId="772F0A31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CB4891E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FD150C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C1D3C56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8A073F4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E8D20C6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8B2E52" w14:paraId="3A7E6DF0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2A6F7D4" w14:textId="77777777" w:rsidR="002637CC" w:rsidRPr="008B2E52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8B2E52" w14:paraId="17AEC7E6" w14:textId="77777777" w:rsidTr="002637CC">
        <w:tc>
          <w:tcPr>
            <w:tcW w:w="673" w:type="dxa"/>
          </w:tcPr>
          <w:p w14:paraId="1F4C5593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4E7BA385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783D0B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58E43E61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73A03C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069F0AD" w14:textId="77777777" w:rsidTr="002637CC">
        <w:tc>
          <w:tcPr>
            <w:tcW w:w="673" w:type="dxa"/>
          </w:tcPr>
          <w:p w14:paraId="273792A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1A01F12E" w14:textId="77777777" w:rsidR="002637CC" w:rsidRPr="008B2E52" w:rsidRDefault="002637CC" w:rsidP="002637CC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578E236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2F07738" w14:textId="4E5C53E5" w:rsidR="002637CC" w:rsidRPr="008B2E52" w:rsidRDefault="00E36960" w:rsidP="0083386C">
            <w:pPr>
              <w:jc w:val="center"/>
              <w:rPr>
                <w:szCs w:val="22"/>
              </w:rPr>
            </w:pPr>
            <w:r w:rsidRPr="00464C7C">
              <w:t xml:space="preserve">N2XSY </w:t>
            </w:r>
            <w:r>
              <w:t>1x300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5E1A422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6947A7F1" w14:textId="77777777" w:rsidTr="002637CC">
        <w:tc>
          <w:tcPr>
            <w:tcW w:w="673" w:type="dxa"/>
          </w:tcPr>
          <w:p w14:paraId="6B42E10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7FBFD4F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7D5AA2B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1921E26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3F6AC9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1572E798" w14:textId="77777777" w:rsidTr="002637CC">
        <w:tc>
          <w:tcPr>
            <w:tcW w:w="673" w:type="dxa"/>
          </w:tcPr>
          <w:p w14:paraId="7D02C441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6E2FED8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3FB8D81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147E305" w14:textId="714A4BD4" w:rsidR="002637CC" w:rsidRPr="008B2E52" w:rsidRDefault="00E36960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>
              <w:rPr>
                <w:rFonts w:ascii="Verdana" w:hAnsi="Verdana"/>
                <w:szCs w:val="22"/>
              </w:rPr>
              <w:t>dv</w:t>
            </w:r>
            <w:r w:rsidR="002637CC" w:rsidRPr="008B2E52">
              <w:rPr>
                <w:rFonts w:ascii="Verdana" w:hAnsi="Verdana"/>
                <w:szCs w:val="22"/>
              </w:rPr>
              <w:t>ostransko</w:t>
            </w:r>
          </w:p>
        </w:tc>
        <w:tc>
          <w:tcPr>
            <w:tcW w:w="1810" w:type="dxa"/>
            <w:vAlign w:val="bottom"/>
          </w:tcPr>
          <w:p w14:paraId="2DDD14C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4E0DA29" w14:textId="77777777" w:rsidTr="002637CC">
        <w:tc>
          <w:tcPr>
            <w:tcW w:w="673" w:type="dxa"/>
          </w:tcPr>
          <w:p w14:paraId="742B68C4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405F0A0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1910C53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36B004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F5DB0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F541873" w14:textId="77777777" w:rsidTr="002637CC">
        <w:tc>
          <w:tcPr>
            <w:tcW w:w="673" w:type="dxa"/>
          </w:tcPr>
          <w:p w14:paraId="311E345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6ECA67C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65FB773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  <w:r w:rsidRPr="008B2E52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7B1A191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340FDC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00A378D" w14:textId="77777777" w:rsidTr="002637CC">
        <w:tc>
          <w:tcPr>
            <w:tcW w:w="673" w:type="dxa"/>
          </w:tcPr>
          <w:p w14:paraId="383AE239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46057481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5A5363D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  <w:r w:rsidRPr="008B2E52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4C2AD77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298192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E427F6F" w14:textId="77777777" w:rsidTr="002637CC">
        <w:tc>
          <w:tcPr>
            <w:tcW w:w="673" w:type="dxa"/>
          </w:tcPr>
          <w:p w14:paraId="6301E72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5B0D8F38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323C3F3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4C51319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1E7375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28CB4C44" w14:textId="77777777" w:rsidTr="002637CC">
        <w:tc>
          <w:tcPr>
            <w:tcW w:w="673" w:type="dxa"/>
          </w:tcPr>
          <w:p w14:paraId="581FB112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52D8E12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6543227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B8DDBA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C30D79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C5F22B" w14:textId="77777777" w:rsidTr="002637CC">
        <w:tc>
          <w:tcPr>
            <w:tcW w:w="673" w:type="dxa"/>
          </w:tcPr>
          <w:p w14:paraId="1A399E27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2F7502A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36F39B4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3A97FD9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3E8F9D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038CF045" w14:textId="77777777" w:rsidTr="002637CC">
        <w:tc>
          <w:tcPr>
            <w:tcW w:w="673" w:type="dxa"/>
          </w:tcPr>
          <w:p w14:paraId="03E82AA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7CB9D42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000D144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10CF59C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DB428C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2B0987F" w14:textId="77777777" w:rsidTr="002637CC">
        <w:tc>
          <w:tcPr>
            <w:tcW w:w="673" w:type="dxa"/>
          </w:tcPr>
          <w:p w14:paraId="50EA3B4A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44F176E0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7E6A45E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4E091A58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E44710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D71F176" w14:textId="77777777" w:rsidTr="002637CC">
        <w:tc>
          <w:tcPr>
            <w:tcW w:w="673" w:type="dxa"/>
          </w:tcPr>
          <w:p w14:paraId="3BD7052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42ED417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22F4869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9DAF51E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FFA39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E17B45B" w14:textId="77777777" w:rsidTr="002637CC">
        <w:tc>
          <w:tcPr>
            <w:tcW w:w="673" w:type="dxa"/>
          </w:tcPr>
          <w:p w14:paraId="574906B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14</w:t>
            </w:r>
          </w:p>
        </w:tc>
        <w:tc>
          <w:tcPr>
            <w:tcW w:w="3976" w:type="dxa"/>
            <w:vAlign w:val="bottom"/>
          </w:tcPr>
          <w:p w14:paraId="2793AC4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67457ED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020679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263298A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2CB50CE5" w14:textId="77777777" w:rsidTr="002637CC">
        <w:tc>
          <w:tcPr>
            <w:tcW w:w="673" w:type="dxa"/>
          </w:tcPr>
          <w:p w14:paraId="6E6EF7E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lastRenderedPageBreak/>
              <w:t>15</w:t>
            </w:r>
          </w:p>
        </w:tc>
        <w:tc>
          <w:tcPr>
            <w:tcW w:w="3976" w:type="dxa"/>
            <w:vAlign w:val="bottom"/>
          </w:tcPr>
          <w:p w14:paraId="322921AD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6EFDABB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4B131F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6CD7C53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CF3A924" w14:textId="77777777" w:rsidTr="002637CC">
        <w:tc>
          <w:tcPr>
            <w:tcW w:w="673" w:type="dxa"/>
          </w:tcPr>
          <w:p w14:paraId="38BC7F3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326A1D0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2BE8758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57"/>
            </w:r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0FF189A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03B45D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022D067" w14:textId="77777777" w:rsidTr="002637CC">
        <w:tc>
          <w:tcPr>
            <w:tcW w:w="673" w:type="dxa"/>
          </w:tcPr>
          <w:p w14:paraId="6AACA7F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7CB4790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3295157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57"/>
            </w:r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1C65F2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E09FC5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AD9D23F" w14:textId="77777777" w:rsidTr="002637CC">
        <w:tc>
          <w:tcPr>
            <w:tcW w:w="673" w:type="dxa"/>
          </w:tcPr>
          <w:p w14:paraId="42A1D2B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551E75E6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0C9DDF3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6D"/>
            </w:r>
            <w:r w:rsidRPr="008B2E52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1F88C84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D770A7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3029D49" w14:textId="77777777" w:rsidTr="002637CC">
        <w:tc>
          <w:tcPr>
            <w:tcW w:w="673" w:type="dxa"/>
          </w:tcPr>
          <w:p w14:paraId="51639241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73EE998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2383FE8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mH</w:t>
            </w:r>
            <w:proofErr w:type="spellEnd"/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19C81C8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CFBCD6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A61C4C3" w14:textId="77777777" w:rsidTr="002637CC">
        <w:tc>
          <w:tcPr>
            <w:tcW w:w="673" w:type="dxa"/>
          </w:tcPr>
          <w:p w14:paraId="2658E95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3BFB7C34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39D89E1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463507C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B795FE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64BFC1" w14:textId="77777777" w:rsidTr="002637CC">
        <w:tc>
          <w:tcPr>
            <w:tcW w:w="673" w:type="dxa"/>
          </w:tcPr>
          <w:p w14:paraId="13C6599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B66B25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6DD59DCE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3713E9FD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204560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09E9C6CA" w14:textId="77777777" w:rsidTr="002637CC">
        <w:tc>
          <w:tcPr>
            <w:tcW w:w="673" w:type="dxa"/>
          </w:tcPr>
          <w:p w14:paraId="731D22F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FD2F4A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1B00C15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070657E4" w14:textId="77777777" w:rsidR="002637CC" w:rsidRPr="008B2E52" w:rsidRDefault="002637CC" w:rsidP="002637CC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810" w:type="dxa"/>
            <w:vAlign w:val="bottom"/>
          </w:tcPr>
          <w:p w14:paraId="1966702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687BEA74" w14:textId="77777777" w:rsidR="002637CC" w:rsidRPr="006101A7" w:rsidRDefault="002637CC" w:rsidP="002637CC">
      <w:pPr>
        <w:pStyle w:val="Heading2"/>
      </w:pPr>
      <w:bookmarkStart w:id="31" w:name="_Toc418495420"/>
      <w:bookmarkStart w:id="32" w:name="_Toc135672394"/>
      <w:r w:rsidRPr="006101A7">
        <w:t>SN kabli 240 mm2</w:t>
      </w:r>
      <w:bookmarkEnd w:id="31"/>
      <w:bookmarkEnd w:id="32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6101A7" w14:paraId="62FBAB6B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4DE5162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FE5165D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297A7B4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F098DE3" w14:textId="77777777" w:rsidR="002637CC" w:rsidRPr="006101A7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C953413" w14:textId="77777777" w:rsidR="002637CC" w:rsidRPr="006101A7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6101A7" w14:paraId="5D5457E0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BEC2500" w14:textId="77777777" w:rsidR="002637CC" w:rsidRPr="006101A7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6101A7" w14:paraId="6C16A4C3" w14:textId="77777777" w:rsidTr="002637CC">
        <w:tc>
          <w:tcPr>
            <w:tcW w:w="673" w:type="dxa"/>
          </w:tcPr>
          <w:p w14:paraId="07BC155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558BE38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72A496F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2F409BA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C9F7349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18D399A" w14:textId="77777777" w:rsidTr="002637CC">
        <w:tc>
          <w:tcPr>
            <w:tcW w:w="673" w:type="dxa"/>
          </w:tcPr>
          <w:p w14:paraId="3BBBC699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2DBEBBDE" w14:textId="77777777" w:rsidR="002637CC" w:rsidRPr="006101A7" w:rsidRDefault="002637CC" w:rsidP="002637CC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0939F6C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FBD4D45" w14:textId="581CACEE" w:rsidR="002637CC" w:rsidRPr="006101A7" w:rsidRDefault="00E36960" w:rsidP="002637CC">
            <w:pPr>
              <w:jc w:val="center"/>
              <w:rPr>
                <w:szCs w:val="22"/>
              </w:rPr>
            </w:pPr>
            <w:r w:rsidRPr="00464C7C">
              <w:t xml:space="preserve">N2XSY </w:t>
            </w:r>
            <w:r>
              <w:t>1x240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6C4A182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0C7838F1" w14:textId="77777777" w:rsidTr="002637CC">
        <w:tc>
          <w:tcPr>
            <w:tcW w:w="673" w:type="dxa"/>
          </w:tcPr>
          <w:p w14:paraId="51E7B404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40F1ED06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1C1EC46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6361EA0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E5CE2D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C35AD52" w14:textId="77777777" w:rsidTr="002637CC">
        <w:tc>
          <w:tcPr>
            <w:tcW w:w="673" w:type="dxa"/>
          </w:tcPr>
          <w:p w14:paraId="7B2D244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0DD6AB5E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7F78DF5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B1CA3D5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dvostransko</w:t>
            </w:r>
          </w:p>
        </w:tc>
        <w:tc>
          <w:tcPr>
            <w:tcW w:w="1810" w:type="dxa"/>
            <w:vAlign w:val="bottom"/>
          </w:tcPr>
          <w:p w14:paraId="74C6083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C3CADE2" w14:textId="77777777" w:rsidTr="002637CC">
        <w:tc>
          <w:tcPr>
            <w:tcW w:w="673" w:type="dxa"/>
          </w:tcPr>
          <w:p w14:paraId="62471B7F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5CF6C8F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02880F1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8B8702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6B4416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A974AA6" w14:textId="77777777" w:rsidTr="002637CC">
        <w:tc>
          <w:tcPr>
            <w:tcW w:w="673" w:type="dxa"/>
          </w:tcPr>
          <w:p w14:paraId="5EE77EC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71F89E8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69E62D8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E6E875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149E307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0A212035" w14:textId="77777777" w:rsidTr="002637CC">
        <w:tc>
          <w:tcPr>
            <w:tcW w:w="673" w:type="dxa"/>
          </w:tcPr>
          <w:p w14:paraId="1917AA9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3BF8D02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53564BD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0A7A77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D00A1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397D61EF" w14:textId="77777777" w:rsidTr="002637CC">
        <w:tc>
          <w:tcPr>
            <w:tcW w:w="673" w:type="dxa"/>
          </w:tcPr>
          <w:p w14:paraId="33DD35A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4860C59A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43896EA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0A67B28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7378F3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852DA9B" w14:textId="77777777" w:rsidTr="002637CC">
        <w:tc>
          <w:tcPr>
            <w:tcW w:w="673" w:type="dxa"/>
          </w:tcPr>
          <w:p w14:paraId="1A22CF7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447DC03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274358A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DAD606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F591A4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124A22E" w14:textId="77777777" w:rsidTr="002637CC">
        <w:tc>
          <w:tcPr>
            <w:tcW w:w="673" w:type="dxa"/>
          </w:tcPr>
          <w:p w14:paraId="1D9955F6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1E83765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345FB56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6BE38E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A9A00F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55E5E0F3" w14:textId="77777777" w:rsidTr="002637CC">
        <w:tc>
          <w:tcPr>
            <w:tcW w:w="673" w:type="dxa"/>
          </w:tcPr>
          <w:p w14:paraId="556EA85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113DAF9C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0686B38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78A1792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5B117A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85F1D2F" w14:textId="77777777" w:rsidTr="002637CC">
        <w:tc>
          <w:tcPr>
            <w:tcW w:w="673" w:type="dxa"/>
          </w:tcPr>
          <w:p w14:paraId="6EF39E58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130E8E88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307EB4E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07EFA07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EEAFFA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9B0FCBC" w14:textId="77777777" w:rsidTr="002637CC">
        <w:tc>
          <w:tcPr>
            <w:tcW w:w="673" w:type="dxa"/>
          </w:tcPr>
          <w:p w14:paraId="23EF7AA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354125B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1F4FED0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84473A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5153577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417C5DFF" w14:textId="77777777" w:rsidTr="002637CC">
        <w:tc>
          <w:tcPr>
            <w:tcW w:w="673" w:type="dxa"/>
          </w:tcPr>
          <w:p w14:paraId="05DC7E5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14</w:t>
            </w:r>
          </w:p>
        </w:tc>
        <w:tc>
          <w:tcPr>
            <w:tcW w:w="3976" w:type="dxa"/>
            <w:vAlign w:val="bottom"/>
          </w:tcPr>
          <w:p w14:paraId="76E83C8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4666EE3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5CDB8D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703878B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8ADA85C" w14:textId="77777777" w:rsidTr="002637CC">
        <w:tc>
          <w:tcPr>
            <w:tcW w:w="673" w:type="dxa"/>
          </w:tcPr>
          <w:p w14:paraId="5B2EE52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lastRenderedPageBreak/>
              <w:t>15</w:t>
            </w:r>
          </w:p>
        </w:tc>
        <w:tc>
          <w:tcPr>
            <w:tcW w:w="3976" w:type="dxa"/>
            <w:vAlign w:val="bottom"/>
          </w:tcPr>
          <w:p w14:paraId="311A5AD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5B1AE69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20DAA9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51572ED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3A53D8E" w14:textId="77777777" w:rsidTr="002637CC">
        <w:tc>
          <w:tcPr>
            <w:tcW w:w="673" w:type="dxa"/>
          </w:tcPr>
          <w:p w14:paraId="59207D41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4E720A6B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0806829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7CCD8F6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50388D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393A382" w14:textId="77777777" w:rsidTr="002637CC">
        <w:tc>
          <w:tcPr>
            <w:tcW w:w="673" w:type="dxa"/>
          </w:tcPr>
          <w:p w14:paraId="153732E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01A871E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362593C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5AA3780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C41CE49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58BBF7B7" w14:textId="77777777" w:rsidTr="002637CC">
        <w:tc>
          <w:tcPr>
            <w:tcW w:w="673" w:type="dxa"/>
          </w:tcPr>
          <w:p w14:paraId="21F475A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3A52C08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13B065E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6D"/>
            </w:r>
            <w:r w:rsidRPr="006101A7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7142934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219F44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8836AE3" w14:textId="77777777" w:rsidTr="002637CC">
        <w:tc>
          <w:tcPr>
            <w:tcW w:w="673" w:type="dxa"/>
          </w:tcPr>
          <w:p w14:paraId="3E1B17B9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3069F1CB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6B6DCD9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mH</w:t>
            </w:r>
            <w:proofErr w:type="spellEnd"/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6E73FED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303EC0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D5E3B6B" w14:textId="77777777" w:rsidTr="002637CC">
        <w:tc>
          <w:tcPr>
            <w:tcW w:w="673" w:type="dxa"/>
          </w:tcPr>
          <w:p w14:paraId="64A88145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2F74292E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165C9FE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7A6E503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508CAE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239DF82" w14:textId="77777777" w:rsidTr="002637CC">
        <w:tc>
          <w:tcPr>
            <w:tcW w:w="673" w:type="dxa"/>
          </w:tcPr>
          <w:p w14:paraId="531A56C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480FC1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5353133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3514BBD6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776C39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03DFA24" w14:textId="77777777" w:rsidTr="002637CC">
        <w:tc>
          <w:tcPr>
            <w:tcW w:w="673" w:type="dxa"/>
          </w:tcPr>
          <w:p w14:paraId="21403081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6919A2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0AD2D8F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55D9D0D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02ED8C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350C7623" w14:textId="1AD1BAC2" w:rsidR="00E36960" w:rsidRPr="006101A7" w:rsidRDefault="00E36960" w:rsidP="00E36960">
      <w:pPr>
        <w:pStyle w:val="Heading2"/>
      </w:pPr>
      <w:bookmarkStart w:id="33" w:name="_Toc135672395"/>
      <w:r w:rsidRPr="006101A7">
        <w:t xml:space="preserve">SN kabli </w:t>
      </w:r>
      <w:r>
        <w:t>15</w:t>
      </w:r>
      <w:r w:rsidRPr="006101A7">
        <w:t>0 mm2</w:t>
      </w:r>
      <w:bookmarkEnd w:id="33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E36960" w:rsidRPr="006101A7" w14:paraId="74822BA9" w14:textId="77777777" w:rsidTr="0030173F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A1CE76B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1E6D163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FB6A75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E2FB36A" w14:textId="77777777" w:rsidR="00E36960" w:rsidRPr="006101A7" w:rsidRDefault="00E36960" w:rsidP="003017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702E117" w14:textId="77777777" w:rsidR="00E36960" w:rsidRPr="006101A7" w:rsidRDefault="00E36960" w:rsidP="003017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Ponudbene vrednosti</w:t>
            </w:r>
          </w:p>
        </w:tc>
      </w:tr>
      <w:tr w:rsidR="00E36960" w:rsidRPr="006101A7" w14:paraId="4D8BF4FC" w14:textId="77777777" w:rsidTr="003017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40D1D959" w14:textId="77777777" w:rsidR="00E36960" w:rsidRPr="006101A7" w:rsidRDefault="00E36960" w:rsidP="0030173F">
            <w:pPr>
              <w:spacing w:before="0"/>
              <w:rPr>
                <w:szCs w:val="22"/>
              </w:rPr>
            </w:pPr>
          </w:p>
        </w:tc>
      </w:tr>
      <w:tr w:rsidR="00E36960" w:rsidRPr="006101A7" w14:paraId="690D282D" w14:textId="77777777" w:rsidTr="0030173F">
        <w:tc>
          <w:tcPr>
            <w:tcW w:w="673" w:type="dxa"/>
          </w:tcPr>
          <w:p w14:paraId="0D42569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4500C00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48D409A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98383E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5689AF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2981472" w14:textId="77777777" w:rsidTr="0030173F">
        <w:tc>
          <w:tcPr>
            <w:tcW w:w="673" w:type="dxa"/>
          </w:tcPr>
          <w:p w14:paraId="38CB46A0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696140C3" w14:textId="77777777" w:rsidR="00E36960" w:rsidRPr="006101A7" w:rsidRDefault="00E36960" w:rsidP="0030173F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52FE747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6C71490" w14:textId="5F2313B4" w:rsidR="00E36960" w:rsidRPr="006101A7" w:rsidRDefault="00E36960" w:rsidP="0030173F">
            <w:pPr>
              <w:jc w:val="center"/>
              <w:rPr>
                <w:szCs w:val="22"/>
              </w:rPr>
            </w:pPr>
            <w:r w:rsidRPr="00464C7C">
              <w:t xml:space="preserve">N2XSY </w:t>
            </w:r>
            <w:r>
              <w:t>1x150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1E6C7A2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F973E0C" w14:textId="77777777" w:rsidTr="0030173F">
        <w:tc>
          <w:tcPr>
            <w:tcW w:w="673" w:type="dxa"/>
          </w:tcPr>
          <w:p w14:paraId="5F553C2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63F226E5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5BCB00E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15EE4C0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1E66AA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2FBCE68" w14:textId="77777777" w:rsidTr="0030173F">
        <w:tc>
          <w:tcPr>
            <w:tcW w:w="673" w:type="dxa"/>
          </w:tcPr>
          <w:p w14:paraId="58342C0C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648AB275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37ED142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D2A5031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dvostransko</w:t>
            </w:r>
          </w:p>
        </w:tc>
        <w:tc>
          <w:tcPr>
            <w:tcW w:w="1810" w:type="dxa"/>
            <w:vAlign w:val="bottom"/>
          </w:tcPr>
          <w:p w14:paraId="7B533A9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F44AD17" w14:textId="77777777" w:rsidTr="0030173F">
        <w:tc>
          <w:tcPr>
            <w:tcW w:w="673" w:type="dxa"/>
          </w:tcPr>
          <w:p w14:paraId="512A48E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5E3C30BE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4626CCE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98F98A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4DF22B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096FE083" w14:textId="77777777" w:rsidTr="0030173F">
        <w:tc>
          <w:tcPr>
            <w:tcW w:w="673" w:type="dxa"/>
          </w:tcPr>
          <w:p w14:paraId="78B10BB7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3B1B6CCF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262A087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593406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D1994D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3EBB62A8" w14:textId="77777777" w:rsidTr="0030173F">
        <w:tc>
          <w:tcPr>
            <w:tcW w:w="673" w:type="dxa"/>
          </w:tcPr>
          <w:p w14:paraId="2404C45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65ED847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63FFA5EA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618CF64B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7D197D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F768457" w14:textId="77777777" w:rsidTr="0030173F">
        <w:tc>
          <w:tcPr>
            <w:tcW w:w="673" w:type="dxa"/>
          </w:tcPr>
          <w:p w14:paraId="35C4A691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5436D2DB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5643EEA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0727675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DB54DC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853F569" w14:textId="77777777" w:rsidTr="0030173F">
        <w:tc>
          <w:tcPr>
            <w:tcW w:w="673" w:type="dxa"/>
          </w:tcPr>
          <w:p w14:paraId="00BFF9C4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5FDD86EE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508E312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7A01730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4A77C3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A32B85D" w14:textId="77777777" w:rsidTr="0030173F">
        <w:tc>
          <w:tcPr>
            <w:tcW w:w="673" w:type="dxa"/>
          </w:tcPr>
          <w:p w14:paraId="57FA8AE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41B0480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22C88C5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02BC9DE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901840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4F971F7" w14:textId="77777777" w:rsidTr="0030173F">
        <w:tc>
          <w:tcPr>
            <w:tcW w:w="673" w:type="dxa"/>
          </w:tcPr>
          <w:p w14:paraId="36D7C4FE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0EAD0BC2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1FA8CFE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2A3C436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4F3B87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3EED498" w14:textId="77777777" w:rsidTr="0030173F">
        <w:tc>
          <w:tcPr>
            <w:tcW w:w="673" w:type="dxa"/>
          </w:tcPr>
          <w:p w14:paraId="209619C7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3967A350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57F0FA7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2C6AA1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77E09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CE06756" w14:textId="77777777" w:rsidTr="0030173F">
        <w:tc>
          <w:tcPr>
            <w:tcW w:w="673" w:type="dxa"/>
          </w:tcPr>
          <w:p w14:paraId="0C5EB4B9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2847C718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64ADABC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5A4A74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8B1ED1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04F77DC6" w14:textId="77777777" w:rsidTr="0030173F">
        <w:tc>
          <w:tcPr>
            <w:tcW w:w="673" w:type="dxa"/>
          </w:tcPr>
          <w:p w14:paraId="77E936FD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14</w:t>
            </w:r>
          </w:p>
        </w:tc>
        <w:tc>
          <w:tcPr>
            <w:tcW w:w="3976" w:type="dxa"/>
            <w:vAlign w:val="bottom"/>
          </w:tcPr>
          <w:p w14:paraId="48EF85B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27E9966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473C780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75D4EF9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EBE5215" w14:textId="77777777" w:rsidTr="0030173F">
        <w:tc>
          <w:tcPr>
            <w:tcW w:w="673" w:type="dxa"/>
          </w:tcPr>
          <w:p w14:paraId="25A0BE3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lastRenderedPageBreak/>
              <w:t>15</w:t>
            </w:r>
          </w:p>
        </w:tc>
        <w:tc>
          <w:tcPr>
            <w:tcW w:w="3976" w:type="dxa"/>
            <w:vAlign w:val="bottom"/>
          </w:tcPr>
          <w:p w14:paraId="22AE210B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0D366D6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C0FCA0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04C7596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98F120F" w14:textId="77777777" w:rsidTr="0030173F">
        <w:tc>
          <w:tcPr>
            <w:tcW w:w="673" w:type="dxa"/>
          </w:tcPr>
          <w:p w14:paraId="165FE545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77EB426F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1760894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6D7EFA1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B4D8FB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DCF4085" w14:textId="77777777" w:rsidTr="0030173F">
        <w:tc>
          <w:tcPr>
            <w:tcW w:w="673" w:type="dxa"/>
          </w:tcPr>
          <w:p w14:paraId="70B4943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5AA7598C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6123400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205C232A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9BDB4D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6D8FEC1" w14:textId="77777777" w:rsidTr="0030173F">
        <w:tc>
          <w:tcPr>
            <w:tcW w:w="673" w:type="dxa"/>
          </w:tcPr>
          <w:p w14:paraId="22EB12CC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2F3CE5D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4E4A38C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6D"/>
            </w:r>
            <w:r w:rsidRPr="006101A7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1070212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8B585C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1DAB496" w14:textId="77777777" w:rsidTr="0030173F">
        <w:tc>
          <w:tcPr>
            <w:tcW w:w="673" w:type="dxa"/>
          </w:tcPr>
          <w:p w14:paraId="6DB1EA15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5D6E1BC4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642C1D0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mH</w:t>
            </w:r>
            <w:proofErr w:type="spellEnd"/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0B623B7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28FCDE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27296CF" w14:textId="77777777" w:rsidTr="0030173F">
        <w:tc>
          <w:tcPr>
            <w:tcW w:w="673" w:type="dxa"/>
          </w:tcPr>
          <w:p w14:paraId="6E4EDBFF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625AA911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4B14CC8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77F6A78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C862CD4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83C8F4A" w14:textId="77777777" w:rsidTr="0030173F">
        <w:tc>
          <w:tcPr>
            <w:tcW w:w="673" w:type="dxa"/>
          </w:tcPr>
          <w:p w14:paraId="11105C3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BAE7BB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2FCD6EE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77256A9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17608C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8B2E52" w14:paraId="1FC46837" w14:textId="77777777" w:rsidTr="0030173F">
        <w:tc>
          <w:tcPr>
            <w:tcW w:w="673" w:type="dxa"/>
          </w:tcPr>
          <w:p w14:paraId="2651FC9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25456F2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689841D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3422398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005F63E" w14:textId="77777777" w:rsidR="00E36960" w:rsidRPr="008B2E52" w:rsidRDefault="00E36960" w:rsidP="0030173F">
            <w:pPr>
              <w:jc w:val="center"/>
              <w:rPr>
                <w:szCs w:val="22"/>
              </w:rPr>
            </w:pPr>
          </w:p>
        </w:tc>
      </w:tr>
    </w:tbl>
    <w:p w14:paraId="4CDEC897" w14:textId="77777777" w:rsidR="00E36960" w:rsidRPr="008B2E52" w:rsidRDefault="00E36960" w:rsidP="00E36960"/>
    <w:p w14:paraId="6798B58D" w14:textId="77777777" w:rsidR="00893283" w:rsidRDefault="00893283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b/>
          <w:caps/>
          <w:kern w:val="28"/>
          <w:sz w:val="28"/>
        </w:rPr>
      </w:pPr>
      <w:r>
        <w:br w:type="page"/>
      </w:r>
    </w:p>
    <w:p w14:paraId="608FFE66" w14:textId="6F8BF73C" w:rsidR="00832BB3" w:rsidRDefault="00162970" w:rsidP="00162970">
      <w:pPr>
        <w:pStyle w:val="Heading1"/>
      </w:pPr>
      <w:bookmarkStart w:id="34" w:name="_Toc135672396"/>
      <w:r>
        <w:lastRenderedPageBreak/>
        <w:t>Gradben</w:t>
      </w:r>
      <w:r w:rsidR="00893283">
        <w:t>i material</w:t>
      </w:r>
      <w:bookmarkEnd w:id="34"/>
    </w:p>
    <w:p w14:paraId="54D4DB3C" w14:textId="274B2DE9" w:rsidR="00162970" w:rsidRDefault="00162970" w:rsidP="00162970">
      <w:pPr>
        <w:pStyle w:val="Heading2"/>
      </w:pPr>
      <w:bookmarkStart w:id="35" w:name="_Toc135672397"/>
      <w:r>
        <w:t>Okna</w:t>
      </w:r>
      <w:bookmarkEnd w:id="35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16"/>
        <w:gridCol w:w="989"/>
        <w:gridCol w:w="1715"/>
        <w:gridCol w:w="1820"/>
      </w:tblGrid>
      <w:tr w:rsidR="002D569C" w:rsidRPr="008B2E52" w14:paraId="02B237C4" w14:textId="77777777" w:rsidTr="00615B88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D040F0" w14:textId="77777777" w:rsidR="00162970" w:rsidRPr="008B2E52" w:rsidRDefault="00162970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D581C43" w14:textId="77777777" w:rsidR="00162970" w:rsidRPr="008B2E52" w:rsidRDefault="00162970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84137D0" w14:textId="77777777" w:rsidR="00162970" w:rsidRPr="008B2E52" w:rsidRDefault="00162970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0721F9" w14:textId="77777777" w:rsidR="00162970" w:rsidRPr="008B2E52" w:rsidRDefault="00162970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1AF0728" w14:textId="77777777" w:rsidR="00162970" w:rsidRPr="008B2E52" w:rsidRDefault="00162970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162970" w:rsidRPr="008B2E52" w14:paraId="720DF919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0A121074" w14:textId="77777777" w:rsidR="00162970" w:rsidRPr="008B2E52" w:rsidRDefault="00162970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162970" w:rsidRPr="008B2E52" w14:paraId="5BA1F75A" w14:textId="77777777" w:rsidTr="00615B88">
        <w:tc>
          <w:tcPr>
            <w:tcW w:w="674" w:type="dxa"/>
          </w:tcPr>
          <w:p w14:paraId="1D1A2571" w14:textId="77777777" w:rsidR="00162970" w:rsidRPr="008B2E52" w:rsidRDefault="00162970" w:rsidP="001A4A3F">
            <w:pPr>
              <w:jc w:val="right"/>
            </w:pPr>
            <w:r>
              <w:t>1</w:t>
            </w:r>
          </w:p>
        </w:tc>
        <w:tc>
          <w:tcPr>
            <w:tcW w:w="4016" w:type="dxa"/>
            <w:vAlign w:val="bottom"/>
          </w:tcPr>
          <w:p w14:paraId="0F1B23DD" w14:textId="77777777" w:rsidR="00162970" w:rsidRDefault="00162970" w:rsidP="001A4A3F">
            <w:pPr>
              <w:jc w:val="left"/>
            </w:pPr>
            <w:r>
              <w:t>Proizvajalec</w:t>
            </w:r>
          </w:p>
        </w:tc>
        <w:tc>
          <w:tcPr>
            <w:tcW w:w="989" w:type="dxa"/>
            <w:vAlign w:val="bottom"/>
          </w:tcPr>
          <w:p w14:paraId="1F3B9786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C30B909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820" w:type="dxa"/>
          </w:tcPr>
          <w:p w14:paraId="04376172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40758DC0" w14:textId="77777777" w:rsidTr="00615B88">
        <w:tc>
          <w:tcPr>
            <w:tcW w:w="674" w:type="dxa"/>
          </w:tcPr>
          <w:p w14:paraId="6F9B2696" w14:textId="77777777" w:rsidR="00162970" w:rsidRPr="008B2E52" w:rsidRDefault="00162970" w:rsidP="001A4A3F">
            <w:pPr>
              <w:jc w:val="right"/>
            </w:pPr>
            <w:r>
              <w:t>2</w:t>
            </w:r>
          </w:p>
        </w:tc>
        <w:tc>
          <w:tcPr>
            <w:tcW w:w="4016" w:type="dxa"/>
          </w:tcPr>
          <w:p w14:paraId="2E24421A" w14:textId="7F2228AD" w:rsidR="00162970" w:rsidRPr="008B2E52" w:rsidRDefault="00162970" w:rsidP="00162970">
            <w:pPr>
              <w:jc w:val="left"/>
            </w:pPr>
            <w:r>
              <w:t>Okenski profil</w:t>
            </w:r>
            <w:r w:rsidR="00615B88">
              <w:t>:</w:t>
            </w:r>
          </w:p>
        </w:tc>
        <w:tc>
          <w:tcPr>
            <w:tcW w:w="989" w:type="dxa"/>
            <w:vAlign w:val="bottom"/>
          </w:tcPr>
          <w:p w14:paraId="4008B1CB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8998420" w14:textId="5146BA5B" w:rsidR="00162970" w:rsidRPr="008B2E52" w:rsidRDefault="00162970" w:rsidP="001A4A3F">
            <w:pPr>
              <w:jc w:val="center"/>
            </w:pPr>
            <w:r w:rsidRPr="00162970">
              <w:t xml:space="preserve">Toplotno izoliran okvir </w:t>
            </w:r>
          </w:p>
        </w:tc>
        <w:tc>
          <w:tcPr>
            <w:tcW w:w="1820" w:type="dxa"/>
          </w:tcPr>
          <w:p w14:paraId="246E8F20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610FA7A1" w14:textId="77777777" w:rsidTr="00615B88">
        <w:tc>
          <w:tcPr>
            <w:tcW w:w="674" w:type="dxa"/>
          </w:tcPr>
          <w:p w14:paraId="6D51C056" w14:textId="77777777" w:rsidR="00162970" w:rsidRDefault="00162970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744C99DA" w14:textId="6B41AA0B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debelina</w:t>
            </w:r>
          </w:p>
        </w:tc>
        <w:tc>
          <w:tcPr>
            <w:tcW w:w="989" w:type="dxa"/>
            <w:vAlign w:val="bottom"/>
          </w:tcPr>
          <w:p w14:paraId="39B72EB7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387F953" w14:textId="3140985E" w:rsidR="00162970" w:rsidRPr="00162970" w:rsidRDefault="00162970" w:rsidP="001A4A3F">
            <w:pPr>
              <w:jc w:val="center"/>
            </w:pPr>
            <w:r>
              <w:t>≥65 mm</w:t>
            </w:r>
          </w:p>
        </w:tc>
        <w:tc>
          <w:tcPr>
            <w:tcW w:w="1820" w:type="dxa"/>
          </w:tcPr>
          <w:p w14:paraId="5274ACA2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573C4EEF" w14:textId="77777777" w:rsidTr="00615B88">
        <w:tc>
          <w:tcPr>
            <w:tcW w:w="674" w:type="dxa"/>
          </w:tcPr>
          <w:p w14:paraId="4CFE04F9" w14:textId="77777777" w:rsidR="00162970" w:rsidRDefault="00162970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481191EF" w14:textId="143EE6C5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6518509E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0D9B295" w14:textId="4944A3D9" w:rsidR="00162970" w:rsidRDefault="00162970" w:rsidP="001A4A3F">
            <w:pPr>
              <w:jc w:val="center"/>
            </w:pPr>
            <w:r>
              <w:t>aluminij</w:t>
            </w:r>
          </w:p>
        </w:tc>
        <w:tc>
          <w:tcPr>
            <w:tcW w:w="1820" w:type="dxa"/>
          </w:tcPr>
          <w:p w14:paraId="6AA501A0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58D6329D" w14:textId="77777777" w:rsidTr="00615B88">
        <w:tc>
          <w:tcPr>
            <w:tcW w:w="674" w:type="dxa"/>
          </w:tcPr>
          <w:p w14:paraId="39E2188B" w14:textId="77777777" w:rsidR="00162970" w:rsidRDefault="00162970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31D44DE9" w14:textId="5C22709A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38BDAD13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FA58C0A" w14:textId="6E6EE313" w:rsidR="00162970" w:rsidRDefault="00162970" w:rsidP="001A4A3F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6CFA492D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34EEF4F2" w14:textId="77777777" w:rsidTr="00615B88">
        <w:tc>
          <w:tcPr>
            <w:tcW w:w="674" w:type="dxa"/>
          </w:tcPr>
          <w:p w14:paraId="1608D8D9" w14:textId="77777777" w:rsidR="00162970" w:rsidRDefault="00162970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6C73C01E" w14:textId="1228887D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2F9E1D16" w14:textId="77777777" w:rsidR="00162970" w:rsidRPr="008B2E52" w:rsidRDefault="00162970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FCE94E8" w14:textId="2F0A2F5D" w:rsidR="00162970" w:rsidRDefault="00162970" w:rsidP="001A4A3F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13335FCD" w14:textId="77777777" w:rsidR="00162970" w:rsidRPr="008B2E52" w:rsidRDefault="00162970" w:rsidP="001A4A3F">
            <w:pPr>
              <w:jc w:val="center"/>
            </w:pPr>
          </w:p>
        </w:tc>
      </w:tr>
      <w:tr w:rsidR="00162970" w:rsidRPr="008B2E52" w14:paraId="72EC078A" w14:textId="77777777" w:rsidTr="00615B88">
        <w:tc>
          <w:tcPr>
            <w:tcW w:w="674" w:type="dxa"/>
          </w:tcPr>
          <w:p w14:paraId="2B98B717" w14:textId="3E42608A" w:rsidR="00162970" w:rsidRDefault="00162970" w:rsidP="00162970">
            <w:pPr>
              <w:jc w:val="right"/>
            </w:pPr>
            <w:r>
              <w:t>3</w:t>
            </w:r>
          </w:p>
        </w:tc>
        <w:tc>
          <w:tcPr>
            <w:tcW w:w="4016" w:type="dxa"/>
          </w:tcPr>
          <w:p w14:paraId="1CB4B5BD" w14:textId="68437666" w:rsidR="00162970" w:rsidRDefault="00162970" w:rsidP="00162970">
            <w:pPr>
              <w:jc w:val="left"/>
            </w:pPr>
            <w:r>
              <w:t>Krilo</w:t>
            </w:r>
            <w:r w:rsidR="00615B88">
              <w:t>:</w:t>
            </w:r>
          </w:p>
        </w:tc>
        <w:tc>
          <w:tcPr>
            <w:tcW w:w="989" w:type="dxa"/>
            <w:vAlign w:val="bottom"/>
          </w:tcPr>
          <w:p w14:paraId="5BACD8F8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10C7C9C" w14:textId="59B8A8FA" w:rsidR="00162970" w:rsidRDefault="00162970" w:rsidP="00162970">
            <w:pPr>
              <w:jc w:val="center"/>
            </w:pPr>
            <w:r w:rsidRPr="00162970">
              <w:t xml:space="preserve">Toplotno izoliran okvir </w:t>
            </w:r>
          </w:p>
        </w:tc>
        <w:tc>
          <w:tcPr>
            <w:tcW w:w="1820" w:type="dxa"/>
          </w:tcPr>
          <w:p w14:paraId="27153055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1EE8BB4E" w14:textId="77777777" w:rsidTr="00615B88">
        <w:tc>
          <w:tcPr>
            <w:tcW w:w="674" w:type="dxa"/>
          </w:tcPr>
          <w:p w14:paraId="57166DCF" w14:textId="77777777" w:rsidR="00162970" w:rsidRDefault="00162970" w:rsidP="00162970">
            <w:pPr>
              <w:jc w:val="right"/>
            </w:pPr>
          </w:p>
        </w:tc>
        <w:tc>
          <w:tcPr>
            <w:tcW w:w="4016" w:type="dxa"/>
            <w:vAlign w:val="bottom"/>
          </w:tcPr>
          <w:p w14:paraId="127F8860" w14:textId="1C376C38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debelina</w:t>
            </w:r>
          </w:p>
        </w:tc>
        <w:tc>
          <w:tcPr>
            <w:tcW w:w="989" w:type="dxa"/>
            <w:vAlign w:val="bottom"/>
          </w:tcPr>
          <w:p w14:paraId="419F8D1D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0F55AE4" w14:textId="5029554A" w:rsidR="00162970" w:rsidRDefault="00162970" w:rsidP="00162970">
            <w:pPr>
              <w:jc w:val="center"/>
            </w:pPr>
            <w:r>
              <w:t>≥75 mm</w:t>
            </w:r>
          </w:p>
        </w:tc>
        <w:tc>
          <w:tcPr>
            <w:tcW w:w="1820" w:type="dxa"/>
          </w:tcPr>
          <w:p w14:paraId="7FACAFFF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3B5D0624" w14:textId="77777777" w:rsidTr="00615B88">
        <w:tc>
          <w:tcPr>
            <w:tcW w:w="674" w:type="dxa"/>
          </w:tcPr>
          <w:p w14:paraId="56A101DE" w14:textId="77777777" w:rsidR="00162970" w:rsidRDefault="00162970" w:rsidP="00162970">
            <w:pPr>
              <w:jc w:val="right"/>
            </w:pPr>
          </w:p>
        </w:tc>
        <w:tc>
          <w:tcPr>
            <w:tcW w:w="4016" w:type="dxa"/>
            <w:vAlign w:val="bottom"/>
          </w:tcPr>
          <w:p w14:paraId="79D18586" w14:textId="6C7277B5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75FC6AC0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F98385D" w14:textId="139C3131" w:rsidR="00162970" w:rsidRDefault="00162970" w:rsidP="00162970">
            <w:pPr>
              <w:jc w:val="center"/>
            </w:pPr>
            <w:r>
              <w:t>aluminij</w:t>
            </w:r>
          </w:p>
        </w:tc>
        <w:tc>
          <w:tcPr>
            <w:tcW w:w="1820" w:type="dxa"/>
          </w:tcPr>
          <w:p w14:paraId="3DB7484A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74386032" w14:textId="77777777" w:rsidTr="00615B88">
        <w:tc>
          <w:tcPr>
            <w:tcW w:w="674" w:type="dxa"/>
          </w:tcPr>
          <w:p w14:paraId="3475CCBD" w14:textId="77777777" w:rsidR="00162970" w:rsidRDefault="00162970" w:rsidP="00162970">
            <w:pPr>
              <w:jc w:val="right"/>
            </w:pPr>
          </w:p>
        </w:tc>
        <w:tc>
          <w:tcPr>
            <w:tcW w:w="4016" w:type="dxa"/>
            <w:vAlign w:val="bottom"/>
          </w:tcPr>
          <w:p w14:paraId="263C3744" w14:textId="3A9EE407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6F2105EA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0ECD685" w14:textId="7C9EC3D2" w:rsidR="00162970" w:rsidRDefault="00162970" w:rsidP="00162970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78EE9789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44DEA6A7" w14:textId="77777777" w:rsidTr="00615B88">
        <w:tc>
          <w:tcPr>
            <w:tcW w:w="674" w:type="dxa"/>
          </w:tcPr>
          <w:p w14:paraId="3867F460" w14:textId="77777777" w:rsidR="00162970" w:rsidRDefault="00162970" w:rsidP="00162970">
            <w:pPr>
              <w:jc w:val="right"/>
            </w:pPr>
          </w:p>
        </w:tc>
        <w:tc>
          <w:tcPr>
            <w:tcW w:w="4016" w:type="dxa"/>
            <w:vAlign w:val="bottom"/>
          </w:tcPr>
          <w:p w14:paraId="0716EAFC" w14:textId="71CB42FA" w:rsidR="00162970" w:rsidRDefault="00162970" w:rsidP="00162970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15416C70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9E9C295" w14:textId="1DD55C0C" w:rsidR="00162970" w:rsidRDefault="00162970" w:rsidP="00162970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67DA82F4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03A0B63A" w14:textId="77777777" w:rsidTr="00615B88">
        <w:tc>
          <w:tcPr>
            <w:tcW w:w="674" w:type="dxa"/>
          </w:tcPr>
          <w:p w14:paraId="18724949" w14:textId="137E74DD" w:rsidR="00162970" w:rsidRDefault="00162970" w:rsidP="00162970">
            <w:pPr>
              <w:jc w:val="right"/>
            </w:pPr>
            <w:r>
              <w:t>4</w:t>
            </w:r>
          </w:p>
        </w:tc>
        <w:tc>
          <w:tcPr>
            <w:tcW w:w="4016" w:type="dxa"/>
          </w:tcPr>
          <w:p w14:paraId="737233A2" w14:textId="69F49D4D" w:rsidR="00162970" w:rsidRDefault="00162970" w:rsidP="00615B88">
            <w:pPr>
              <w:jc w:val="left"/>
            </w:pPr>
            <w:r>
              <w:t>Zasteklitev</w:t>
            </w:r>
            <w:r w:rsidR="00615B88">
              <w:t>:</w:t>
            </w:r>
          </w:p>
        </w:tc>
        <w:tc>
          <w:tcPr>
            <w:tcW w:w="989" w:type="dxa"/>
            <w:vAlign w:val="bottom"/>
          </w:tcPr>
          <w:p w14:paraId="7F33BDF1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F0ABC8F" w14:textId="0E15BBD6" w:rsidR="00162970" w:rsidRDefault="00615B88" w:rsidP="00162970">
            <w:pPr>
              <w:jc w:val="center"/>
            </w:pPr>
            <w:proofErr w:type="spellStart"/>
            <w:r w:rsidRPr="00615B88">
              <w:t>Troslojno</w:t>
            </w:r>
            <w:proofErr w:type="spellEnd"/>
            <w:r w:rsidRPr="00615B88">
              <w:t xml:space="preserve">, izolacijsko </w:t>
            </w:r>
          </w:p>
        </w:tc>
        <w:tc>
          <w:tcPr>
            <w:tcW w:w="1820" w:type="dxa"/>
          </w:tcPr>
          <w:p w14:paraId="59F0BD72" w14:textId="77777777" w:rsidR="00162970" w:rsidRPr="008B2E52" w:rsidRDefault="00162970" w:rsidP="00162970">
            <w:pPr>
              <w:jc w:val="center"/>
            </w:pPr>
          </w:p>
        </w:tc>
      </w:tr>
      <w:tr w:rsidR="00615B88" w:rsidRPr="008B2E52" w14:paraId="0E0ADBC1" w14:textId="77777777" w:rsidTr="00615B88">
        <w:tc>
          <w:tcPr>
            <w:tcW w:w="674" w:type="dxa"/>
          </w:tcPr>
          <w:p w14:paraId="0AAB3081" w14:textId="77777777" w:rsidR="00615B88" w:rsidRDefault="00615B88" w:rsidP="00162970">
            <w:pPr>
              <w:jc w:val="right"/>
            </w:pPr>
          </w:p>
        </w:tc>
        <w:tc>
          <w:tcPr>
            <w:tcW w:w="4016" w:type="dxa"/>
          </w:tcPr>
          <w:p w14:paraId="647074E4" w14:textId="31754008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razdalje</w:t>
            </w:r>
          </w:p>
        </w:tc>
        <w:tc>
          <w:tcPr>
            <w:tcW w:w="989" w:type="dxa"/>
            <w:vAlign w:val="bottom"/>
          </w:tcPr>
          <w:p w14:paraId="4941393A" w14:textId="6BC1194D" w:rsidR="00615B88" w:rsidRPr="008B2E52" w:rsidRDefault="00615B88" w:rsidP="00162970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663D3D36" w14:textId="72D3AD19" w:rsidR="00615B88" w:rsidRPr="00615B88" w:rsidRDefault="00615B88" w:rsidP="00162970">
            <w:pPr>
              <w:jc w:val="center"/>
            </w:pPr>
            <w:r w:rsidRPr="00615B88">
              <w:t>6/14/6/14/6,</w:t>
            </w:r>
          </w:p>
        </w:tc>
        <w:tc>
          <w:tcPr>
            <w:tcW w:w="1820" w:type="dxa"/>
          </w:tcPr>
          <w:p w14:paraId="566223F9" w14:textId="77777777" w:rsidR="00615B88" w:rsidRPr="008B2E52" w:rsidRDefault="00615B88" w:rsidP="00162970">
            <w:pPr>
              <w:jc w:val="center"/>
            </w:pPr>
          </w:p>
        </w:tc>
      </w:tr>
      <w:tr w:rsidR="00162970" w:rsidRPr="008B2E52" w14:paraId="5303E62F" w14:textId="77777777" w:rsidTr="00615B88">
        <w:tc>
          <w:tcPr>
            <w:tcW w:w="674" w:type="dxa"/>
          </w:tcPr>
          <w:p w14:paraId="78CBD165" w14:textId="7555F6E2" w:rsidR="00162970" w:rsidRPr="008B2E52" w:rsidRDefault="00162970" w:rsidP="00162970">
            <w:pPr>
              <w:jc w:val="right"/>
            </w:pPr>
          </w:p>
        </w:tc>
        <w:tc>
          <w:tcPr>
            <w:tcW w:w="4016" w:type="dxa"/>
          </w:tcPr>
          <w:p w14:paraId="3E2CF6F1" w14:textId="068BC2A6" w:rsidR="00162970" w:rsidRPr="008B2E52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distančnik</w:t>
            </w:r>
          </w:p>
        </w:tc>
        <w:tc>
          <w:tcPr>
            <w:tcW w:w="989" w:type="dxa"/>
            <w:vAlign w:val="bottom"/>
          </w:tcPr>
          <w:p w14:paraId="5E0A6114" w14:textId="77777777" w:rsidR="00162970" w:rsidRPr="008B2E52" w:rsidRDefault="00162970" w:rsidP="00162970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F3B1AD3" w14:textId="242D6F8E" w:rsidR="00162970" w:rsidRPr="008B2E52" w:rsidRDefault="00615B88" w:rsidP="00162970">
            <w:pPr>
              <w:jc w:val="center"/>
            </w:pPr>
            <w:r>
              <w:t>U</w:t>
            </w:r>
            <w:r w:rsidRPr="00615B88">
              <w:t>metn</w:t>
            </w:r>
            <w:r>
              <w:t>a</w:t>
            </w:r>
            <w:r w:rsidRPr="00615B88">
              <w:t xml:space="preserve"> mas</w:t>
            </w:r>
            <w:r>
              <w:t>a</w:t>
            </w:r>
            <w:r w:rsidRPr="00615B88">
              <w:t xml:space="preserve"> (npr. T</w:t>
            </w:r>
            <w:r>
              <w:t>PS</w:t>
            </w:r>
            <w:r w:rsidRPr="00615B88">
              <w:t>)</w:t>
            </w:r>
          </w:p>
        </w:tc>
        <w:tc>
          <w:tcPr>
            <w:tcW w:w="1820" w:type="dxa"/>
            <w:vAlign w:val="bottom"/>
          </w:tcPr>
          <w:p w14:paraId="2980F356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101A00AC" w14:textId="77777777" w:rsidTr="00615B88">
        <w:tc>
          <w:tcPr>
            <w:tcW w:w="674" w:type="dxa"/>
          </w:tcPr>
          <w:p w14:paraId="57A27EE7" w14:textId="5C7F7E31" w:rsidR="00162970" w:rsidRPr="008B2E52" w:rsidRDefault="00615B88" w:rsidP="00162970">
            <w:pPr>
              <w:jc w:val="right"/>
            </w:pPr>
            <w:r>
              <w:t>5</w:t>
            </w:r>
          </w:p>
        </w:tc>
        <w:tc>
          <w:tcPr>
            <w:tcW w:w="4016" w:type="dxa"/>
            <w:vAlign w:val="bottom"/>
          </w:tcPr>
          <w:p w14:paraId="0FEB37FE" w14:textId="3DAAD539" w:rsidR="00162970" w:rsidRPr="008B2E52" w:rsidRDefault="00615B88" w:rsidP="00162970">
            <w:pPr>
              <w:jc w:val="left"/>
            </w:pPr>
            <w:r w:rsidRPr="00615B88">
              <w:t>U</w:t>
            </w:r>
            <w:r w:rsidRPr="00615B88">
              <w:rPr>
                <w:vertAlign w:val="subscript"/>
              </w:rPr>
              <w:t>f</w:t>
            </w:r>
            <w:r w:rsidRPr="00615B88">
              <w:t xml:space="preserve"> okvirja</w:t>
            </w:r>
          </w:p>
        </w:tc>
        <w:tc>
          <w:tcPr>
            <w:tcW w:w="989" w:type="dxa"/>
            <w:vAlign w:val="bottom"/>
          </w:tcPr>
          <w:p w14:paraId="4DCFB71B" w14:textId="3386DD58" w:rsidR="00162970" w:rsidRPr="008B2E52" w:rsidRDefault="00615B88" w:rsidP="00162970">
            <w:pPr>
              <w:jc w:val="center"/>
            </w:pPr>
            <w:r>
              <w:t>W/m</w:t>
            </w:r>
            <w:r w:rsidRPr="00615B88">
              <w:rPr>
                <w:vertAlign w:val="superscript"/>
              </w:rPr>
              <w:t>2</w:t>
            </w:r>
            <w:r>
              <w:t>K</w:t>
            </w:r>
          </w:p>
        </w:tc>
        <w:tc>
          <w:tcPr>
            <w:tcW w:w="1715" w:type="dxa"/>
            <w:vAlign w:val="bottom"/>
          </w:tcPr>
          <w:p w14:paraId="34B06A9D" w14:textId="5DC2B79C" w:rsidR="00162970" w:rsidRPr="008B2E52" w:rsidRDefault="00615B88" w:rsidP="00162970">
            <w:pPr>
              <w:jc w:val="center"/>
            </w:pPr>
            <w:r>
              <w:t>≤1,9</w:t>
            </w:r>
          </w:p>
        </w:tc>
        <w:tc>
          <w:tcPr>
            <w:tcW w:w="1820" w:type="dxa"/>
            <w:vAlign w:val="bottom"/>
          </w:tcPr>
          <w:p w14:paraId="6EF6E0C6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4F4985BF" w14:textId="77777777" w:rsidTr="00615B88">
        <w:tc>
          <w:tcPr>
            <w:tcW w:w="674" w:type="dxa"/>
          </w:tcPr>
          <w:p w14:paraId="509879F6" w14:textId="0262112D" w:rsidR="00162970" w:rsidRPr="008B2E52" w:rsidRDefault="00615B88" w:rsidP="00162970">
            <w:pPr>
              <w:jc w:val="right"/>
            </w:pPr>
            <w:r>
              <w:t>6</w:t>
            </w:r>
          </w:p>
        </w:tc>
        <w:tc>
          <w:tcPr>
            <w:tcW w:w="4016" w:type="dxa"/>
            <w:vAlign w:val="bottom"/>
          </w:tcPr>
          <w:p w14:paraId="048BA40B" w14:textId="5A13B079" w:rsidR="00162970" w:rsidRPr="008B2E52" w:rsidRDefault="00615B88" w:rsidP="00162970">
            <w:pPr>
              <w:jc w:val="left"/>
            </w:pPr>
            <w:proofErr w:type="spellStart"/>
            <w:r w:rsidRPr="00615B88">
              <w:t>U</w:t>
            </w:r>
            <w:r w:rsidRPr="00615B88">
              <w:rPr>
                <w:vertAlign w:val="subscript"/>
              </w:rPr>
              <w:t>g</w:t>
            </w:r>
            <w:proofErr w:type="spellEnd"/>
            <w:r w:rsidRPr="00615B88">
              <w:t xml:space="preserve"> </w:t>
            </w:r>
            <w:r>
              <w:t>steklo</w:t>
            </w:r>
          </w:p>
        </w:tc>
        <w:tc>
          <w:tcPr>
            <w:tcW w:w="989" w:type="dxa"/>
            <w:vAlign w:val="bottom"/>
          </w:tcPr>
          <w:p w14:paraId="7C20ED05" w14:textId="3AAA595F" w:rsidR="00162970" w:rsidRPr="008B2E52" w:rsidRDefault="00615B88" w:rsidP="00162970">
            <w:pPr>
              <w:jc w:val="center"/>
            </w:pPr>
            <w:r>
              <w:t>W/m</w:t>
            </w:r>
            <w:r w:rsidRPr="00615B88">
              <w:rPr>
                <w:vertAlign w:val="superscript"/>
              </w:rPr>
              <w:t>2</w:t>
            </w:r>
            <w:r>
              <w:t>K</w:t>
            </w:r>
          </w:p>
        </w:tc>
        <w:tc>
          <w:tcPr>
            <w:tcW w:w="1715" w:type="dxa"/>
            <w:vAlign w:val="bottom"/>
          </w:tcPr>
          <w:p w14:paraId="1631CD68" w14:textId="120AB597" w:rsidR="00162970" w:rsidRPr="008B2E52" w:rsidRDefault="00615B88" w:rsidP="00162970">
            <w:pPr>
              <w:jc w:val="center"/>
            </w:pPr>
            <w:r>
              <w:t>≤0,6</w:t>
            </w:r>
          </w:p>
        </w:tc>
        <w:tc>
          <w:tcPr>
            <w:tcW w:w="1820" w:type="dxa"/>
            <w:vAlign w:val="bottom"/>
          </w:tcPr>
          <w:p w14:paraId="0FA1DA89" w14:textId="77777777" w:rsidR="00162970" w:rsidRPr="008B2E52" w:rsidRDefault="00162970" w:rsidP="00162970">
            <w:pPr>
              <w:jc w:val="center"/>
            </w:pPr>
          </w:p>
        </w:tc>
      </w:tr>
      <w:tr w:rsidR="00162970" w:rsidRPr="008B2E52" w14:paraId="400415A6" w14:textId="77777777" w:rsidTr="00615B88">
        <w:tc>
          <w:tcPr>
            <w:tcW w:w="674" w:type="dxa"/>
          </w:tcPr>
          <w:p w14:paraId="529CD145" w14:textId="0739A186" w:rsidR="00162970" w:rsidRDefault="00615B88" w:rsidP="00162970">
            <w:pPr>
              <w:jc w:val="right"/>
            </w:pPr>
            <w:r>
              <w:t>7</w:t>
            </w:r>
          </w:p>
        </w:tc>
        <w:tc>
          <w:tcPr>
            <w:tcW w:w="4016" w:type="dxa"/>
            <w:vAlign w:val="bottom"/>
          </w:tcPr>
          <w:p w14:paraId="65151895" w14:textId="6D9EDBC5" w:rsidR="00162970" w:rsidRDefault="00615B88" w:rsidP="00162970">
            <w:pPr>
              <w:jc w:val="left"/>
            </w:pPr>
            <w:proofErr w:type="spellStart"/>
            <w:r w:rsidRPr="00615B88">
              <w:t>U</w:t>
            </w:r>
            <w:r w:rsidRPr="00615B88">
              <w:rPr>
                <w:vertAlign w:val="subscript"/>
              </w:rPr>
              <w:t>w</w:t>
            </w:r>
            <w:proofErr w:type="spellEnd"/>
            <w:r w:rsidRPr="00615B88">
              <w:t xml:space="preserve"> </w:t>
            </w:r>
            <w:r>
              <w:t>okno</w:t>
            </w:r>
          </w:p>
        </w:tc>
        <w:tc>
          <w:tcPr>
            <w:tcW w:w="989" w:type="dxa"/>
            <w:vAlign w:val="bottom"/>
          </w:tcPr>
          <w:p w14:paraId="755D0822" w14:textId="34336210" w:rsidR="00162970" w:rsidRDefault="00615B88" w:rsidP="00162970">
            <w:pPr>
              <w:jc w:val="center"/>
            </w:pPr>
            <w:r>
              <w:t>W/m</w:t>
            </w:r>
            <w:r w:rsidRPr="00615B88">
              <w:rPr>
                <w:vertAlign w:val="superscript"/>
              </w:rPr>
              <w:t>2</w:t>
            </w:r>
            <w:r>
              <w:t>K</w:t>
            </w:r>
          </w:p>
        </w:tc>
        <w:tc>
          <w:tcPr>
            <w:tcW w:w="1715" w:type="dxa"/>
            <w:vAlign w:val="bottom"/>
          </w:tcPr>
          <w:p w14:paraId="0D0DF1CC" w14:textId="3FE51422" w:rsidR="00162970" w:rsidRPr="008B2E52" w:rsidRDefault="00615B88" w:rsidP="00162970">
            <w:pPr>
              <w:jc w:val="center"/>
            </w:pPr>
            <w:r>
              <w:t>≤1,1</w:t>
            </w:r>
          </w:p>
        </w:tc>
        <w:tc>
          <w:tcPr>
            <w:tcW w:w="1820" w:type="dxa"/>
            <w:vAlign w:val="bottom"/>
          </w:tcPr>
          <w:p w14:paraId="6B01D2E2" w14:textId="77777777" w:rsidR="00162970" w:rsidRPr="008B2E52" w:rsidRDefault="00162970" w:rsidP="00162970">
            <w:pPr>
              <w:jc w:val="center"/>
            </w:pPr>
          </w:p>
        </w:tc>
      </w:tr>
    </w:tbl>
    <w:p w14:paraId="0944028A" w14:textId="77777777" w:rsidR="00893283" w:rsidRDefault="00893283" w:rsidP="00893283"/>
    <w:p w14:paraId="657E5659" w14:textId="77777777" w:rsidR="00893283" w:rsidRDefault="00893283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b/>
          <w:smallCaps/>
        </w:rPr>
      </w:pPr>
      <w:r>
        <w:br w:type="page"/>
      </w:r>
    </w:p>
    <w:p w14:paraId="54CA067B" w14:textId="112221FB" w:rsidR="00615B88" w:rsidRDefault="00615B88" w:rsidP="00615B88">
      <w:pPr>
        <w:pStyle w:val="Heading2"/>
      </w:pPr>
      <w:bookmarkStart w:id="36" w:name="_Toc135672398"/>
      <w:r>
        <w:lastRenderedPageBreak/>
        <w:t>Notranja vrata</w:t>
      </w:r>
      <w:bookmarkEnd w:id="36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16"/>
        <w:gridCol w:w="989"/>
        <w:gridCol w:w="1715"/>
        <w:gridCol w:w="1820"/>
      </w:tblGrid>
      <w:tr w:rsidR="002D569C" w:rsidRPr="008B2E52" w14:paraId="69BFB681" w14:textId="77777777" w:rsidTr="001A4A3F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567862E" w14:textId="77777777" w:rsidR="00615B88" w:rsidRPr="008B2E52" w:rsidRDefault="00615B88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F938952" w14:textId="77777777" w:rsidR="00615B88" w:rsidRPr="008B2E52" w:rsidRDefault="00615B88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A07FD3B" w14:textId="77777777" w:rsidR="00615B88" w:rsidRPr="008B2E52" w:rsidRDefault="00615B88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F8AB698" w14:textId="77777777" w:rsidR="00615B88" w:rsidRPr="008B2E52" w:rsidRDefault="00615B88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78BD038" w14:textId="77777777" w:rsidR="00615B88" w:rsidRPr="008B2E52" w:rsidRDefault="00615B88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615B88" w:rsidRPr="008B2E52" w14:paraId="19CC6D54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7AC95B9C" w14:textId="77777777" w:rsidR="00615B88" w:rsidRPr="008B2E52" w:rsidRDefault="00615B88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615B88" w:rsidRPr="008B2E52" w14:paraId="5AB4B2D9" w14:textId="77777777" w:rsidTr="001A4A3F">
        <w:tc>
          <w:tcPr>
            <w:tcW w:w="674" w:type="dxa"/>
          </w:tcPr>
          <w:p w14:paraId="528AFA85" w14:textId="77777777" w:rsidR="00615B88" w:rsidRPr="008B2E52" w:rsidRDefault="00615B88" w:rsidP="001A4A3F">
            <w:pPr>
              <w:jc w:val="right"/>
            </w:pPr>
            <w:r>
              <w:t>1</w:t>
            </w:r>
          </w:p>
        </w:tc>
        <w:tc>
          <w:tcPr>
            <w:tcW w:w="4016" w:type="dxa"/>
            <w:vAlign w:val="bottom"/>
          </w:tcPr>
          <w:p w14:paraId="38B99356" w14:textId="77777777" w:rsidR="00615B88" w:rsidRDefault="00615B88" w:rsidP="001A4A3F">
            <w:pPr>
              <w:jc w:val="left"/>
            </w:pPr>
            <w:r>
              <w:t>Proizvajalec</w:t>
            </w:r>
          </w:p>
        </w:tc>
        <w:tc>
          <w:tcPr>
            <w:tcW w:w="989" w:type="dxa"/>
            <w:vAlign w:val="bottom"/>
          </w:tcPr>
          <w:p w14:paraId="42562DF9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F2E7A3A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820" w:type="dxa"/>
          </w:tcPr>
          <w:p w14:paraId="3513FBEE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79AB99D6" w14:textId="77777777" w:rsidTr="001A4A3F">
        <w:tc>
          <w:tcPr>
            <w:tcW w:w="674" w:type="dxa"/>
          </w:tcPr>
          <w:p w14:paraId="613E236B" w14:textId="77777777" w:rsidR="00615B88" w:rsidRPr="008B2E52" w:rsidRDefault="00615B88" w:rsidP="001A4A3F">
            <w:pPr>
              <w:jc w:val="right"/>
            </w:pPr>
            <w:r>
              <w:t>2</w:t>
            </w:r>
          </w:p>
        </w:tc>
        <w:tc>
          <w:tcPr>
            <w:tcW w:w="4016" w:type="dxa"/>
          </w:tcPr>
          <w:p w14:paraId="27E1B1FD" w14:textId="0772DD1F" w:rsidR="00615B88" w:rsidRPr="008B2E52" w:rsidRDefault="00615B88" w:rsidP="001A4A3F">
            <w:pPr>
              <w:jc w:val="left"/>
            </w:pPr>
            <w:r>
              <w:t>Podboj:</w:t>
            </w:r>
          </w:p>
        </w:tc>
        <w:tc>
          <w:tcPr>
            <w:tcW w:w="989" w:type="dxa"/>
            <w:vAlign w:val="bottom"/>
          </w:tcPr>
          <w:p w14:paraId="187602E4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2599F5A" w14:textId="5C999838" w:rsidR="00615B88" w:rsidRPr="008B2E52" w:rsidRDefault="00615B88" w:rsidP="001A4A3F">
            <w:pPr>
              <w:jc w:val="center"/>
            </w:pPr>
          </w:p>
        </w:tc>
        <w:tc>
          <w:tcPr>
            <w:tcW w:w="1820" w:type="dxa"/>
          </w:tcPr>
          <w:p w14:paraId="4342EDDA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3FC98AEB" w14:textId="77777777" w:rsidTr="002D569C">
        <w:tc>
          <w:tcPr>
            <w:tcW w:w="674" w:type="dxa"/>
          </w:tcPr>
          <w:p w14:paraId="256A33AB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764CEB27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7FE634AB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D7F8DEA" w14:textId="7DEEDCE1" w:rsidR="00615B88" w:rsidRDefault="00320791" w:rsidP="001A4A3F">
            <w:pPr>
              <w:jc w:val="center"/>
            </w:pPr>
            <w:r>
              <w:t>Kovinski</w:t>
            </w:r>
          </w:p>
        </w:tc>
        <w:tc>
          <w:tcPr>
            <w:tcW w:w="1820" w:type="dxa"/>
          </w:tcPr>
          <w:p w14:paraId="61742558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288701B6" w14:textId="77777777" w:rsidTr="002D569C">
        <w:tc>
          <w:tcPr>
            <w:tcW w:w="674" w:type="dxa"/>
          </w:tcPr>
          <w:p w14:paraId="31E32D11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7344BAE4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2EC2B53D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EAFBB19" w14:textId="77777777" w:rsidR="00615B88" w:rsidRDefault="00615B88" w:rsidP="001A4A3F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36A9BB66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4E04B63F" w14:textId="77777777" w:rsidTr="002D569C">
        <w:tc>
          <w:tcPr>
            <w:tcW w:w="674" w:type="dxa"/>
          </w:tcPr>
          <w:p w14:paraId="5E596BCC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2789524B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5A26D146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E3755F4" w14:textId="77777777" w:rsidR="00615B88" w:rsidRDefault="00615B88" w:rsidP="001A4A3F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4BE93E38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1D07C41C" w14:textId="77777777" w:rsidTr="002D569C">
        <w:tc>
          <w:tcPr>
            <w:tcW w:w="674" w:type="dxa"/>
          </w:tcPr>
          <w:p w14:paraId="25D068CD" w14:textId="77777777" w:rsidR="00615B88" w:rsidRDefault="00615B88" w:rsidP="001A4A3F">
            <w:pPr>
              <w:jc w:val="right"/>
            </w:pPr>
            <w:r>
              <w:t>3</w:t>
            </w:r>
          </w:p>
        </w:tc>
        <w:tc>
          <w:tcPr>
            <w:tcW w:w="4016" w:type="dxa"/>
          </w:tcPr>
          <w:p w14:paraId="4751591D" w14:textId="77777777" w:rsidR="00615B88" w:rsidRDefault="00615B88" w:rsidP="002D569C">
            <w:pPr>
              <w:jc w:val="left"/>
            </w:pPr>
            <w:r>
              <w:t>Krilo:</w:t>
            </w:r>
          </w:p>
        </w:tc>
        <w:tc>
          <w:tcPr>
            <w:tcW w:w="989" w:type="dxa"/>
            <w:vAlign w:val="bottom"/>
          </w:tcPr>
          <w:p w14:paraId="16D482CE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1AAE76F" w14:textId="1EF18B28" w:rsidR="00615B88" w:rsidRDefault="00615B88" w:rsidP="001A4A3F">
            <w:pPr>
              <w:jc w:val="center"/>
            </w:pPr>
          </w:p>
        </w:tc>
        <w:tc>
          <w:tcPr>
            <w:tcW w:w="1820" w:type="dxa"/>
          </w:tcPr>
          <w:p w14:paraId="447D7BEB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190CCA51" w14:textId="77777777" w:rsidTr="002D569C">
        <w:tc>
          <w:tcPr>
            <w:tcW w:w="674" w:type="dxa"/>
          </w:tcPr>
          <w:p w14:paraId="20187BA8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664C9786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235DD210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150763E" w14:textId="442DEA32" w:rsidR="00615B88" w:rsidRDefault="00320791" w:rsidP="001A4A3F">
            <w:pPr>
              <w:jc w:val="center"/>
            </w:pPr>
            <w:r>
              <w:t>Kovinski</w:t>
            </w:r>
          </w:p>
        </w:tc>
        <w:tc>
          <w:tcPr>
            <w:tcW w:w="1820" w:type="dxa"/>
          </w:tcPr>
          <w:p w14:paraId="66D51ED5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722F2AB4" w14:textId="77777777" w:rsidTr="002D569C">
        <w:tc>
          <w:tcPr>
            <w:tcW w:w="674" w:type="dxa"/>
          </w:tcPr>
          <w:p w14:paraId="1ABA3F59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761CFC77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510E57D7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E4CC1A0" w14:textId="77777777" w:rsidR="00615B88" w:rsidRDefault="00615B88" w:rsidP="001A4A3F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51ACEDE4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707978D1" w14:textId="77777777" w:rsidTr="002D569C">
        <w:tc>
          <w:tcPr>
            <w:tcW w:w="674" w:type="dxa"/>
          </w:tcPr>
          <w:p w14:paraId="1686244B" w14:textId="77777777" w:rsidR="00615B88" w:rsidRDefault="00615B88" w:rsidP="001A4A3F">
            <w:pPr>
              <w:jc w:val="right"/>
            </w:pPr>
          </w:p>
        </w:tc>
        <w:tc>
          <w:tcPr>
            <w:tcW w:w="4016" w:type="dxa"/>
          </w:tcPr>
          <w:p w14:paraId="332B101D" w14:textId="77777777" w:rsidR="00615B88" w:rsidRDefault="00615B88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1615EB39" w14:textId="77777777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1EDB682" w14:textId="77777777" w:rsidR="00615B88" w:rsidRDefault="00615B88" w:rsidP="001A4A3F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777F7A08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6D2353B1" w14:textId="77777777" w:rsidTr="001A4A3F">
        <w:tc>
          <w:tcPr>
            <w:tcW w:w="674" w:type="dxa"/>
          </w:tcPr>
          <w:p w14:paraId="767171CB" w14:textId="77777777" w:rsidR="00615B88" w:rsidRPr="008B2E52" w:rsidRDefault="00615B88" w:rsidP="001A4A3F">
            <w:pPr>
              <w:jc w:val="right"/>
            </w:pPr>
            <w:r>
              <w:t>5</w:t>
            </w:r>
          </w:p>
        </w:tc>
        <w:tc>
          <w:tcPr>
            <w:tcW w:w="4016" w:type="dxa"/>
            <w:vAlign w:val="bottom"/>
          </w:tcPr>
          <w:p w14:paraId="7927780C" w14:textId="0DE291CA" w:rsidR="00615B88" w:rsidRPr="008B2E52" w:rsidRDefault="00615B88" w:rsidP="001A4A3F">
            <w:pPr>
              <w:jc w:val="left"/>
            </w:pPr>
            <w:r>
              <w:t>Požarna odpornost</w:t>
            </w:r>
          </w:p>
        </w:tc>
        <w:tc>
          <w:tcPr>
            <w:tcW w:w="989" w:type="dxa"/>
            <w:vAlign w:val="bottom"/>
          </w:tcPr>
          <w:p w14:paraId="7A355593" w14:textId="0E298D24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B20D3EC" w14:textId="3374428B" w:rsidR="00615B88" w:rsidRPr="008B2E52" w:rsidRDefault="00615B88" w:rsidP="001A4A3F">
            <w:pPr>
              <w:jc w:val="center"/>
            </w:pPr>
          </w:p>
        </w:tc>
        <w:tc>
          <w:tcPr>
            <w:tcW w:w="1820" w:type="dxa"/>
            <w:vAlign w:val="bottom"/>
          </w:tcPr>
          <w:p w14:paraId="656EF7BF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476D81B9" w14:textId="77777777" w:rsidTr="001A4A3F">
        <w:tc>
          <w:tcPr>
            <w:tcW w:w="674" w:type="dxa"/>
          </w:tcPr>
          <w:p w14:paraId="7F4EB06C" w14:textId="713EDFB5" w:rsidR="00615B88" w:rsidRPr="008B2E52" w:rsidRDefault="00615B88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08D31AA5" w14:textId="67006B0A" w:rsidR="00615B88" w:rsidRPr="008B2E52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V2</w:t>
            </w:r>
          </w:p>
        </w:tc>
        <w:tc>
          <w:tcPr>
            <w:tcW w:w="989" w:type="dxa"/>
            <w:vAlign w:val="bottom"/>
          </w:tcPr>
          <w:p w14:paraId="25B1E5B7" w14:textId="422CFBD3" w:rsidR="00615B88" w:rsidRPr="008B2E52" w:rsidRDefault="00615B88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4C652AE" w14:textId="18126C0B" w:rsidR="00615B88" w:rsidRPr="008B2E52" w:rsidRDefault="00615B88" w:rsidP="001A4A3F">
            <w:pPr>
              <w:jc w:val="center"/>
            </w:pPr>
            <w:r>
              <w:t xml:space="preserve">EI2 </w:t>
            </w:r>
            <w:r w:rsidR="00320791">
              <w:t>6</w:t>
            </w:r>
            <w:r>
              <w:t>0-C30</w:t>
            </w:r>
          </w:p>
        </w:tc>
        <w:tc>
          <w:tcPr>
            <w:tcW w:w="1820" w:type="dxa"/>
            <w:vAlign w:val="bottom"/>
          </w:tcPr>
          <w:p w14:paraId="375EB5B4" w14:textId="77777777" w:rsidR="00615B88" w:rsidRPr="008B2E52" w:rsidRDefault="00615B88" w:rsidP="001A4A3F">
            <w:pPr>
              <w:jc w:val="center"/>
            </w:pPr>
          </w:p>
        </w:tc>
      </w:tr>
      <w:tr w:rsidR="00615B88" w:rsidRPr="008B2E52" w14:paraId="5B20B38A" w14:textId="77777777" w:rsidTr="001A4A3F">
        <w:tc>
          <w:tcPr>
            <w:tcW w:w="674" w:type="dxa"/>
          </w:tcPr>
          <w:p w14:paraId="0CA6669C" w14:textId="77777777" w:rsidR="00615B88" w:rsidRPr="008B2E52" w:rsidRDefault="00615B88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66BB33FA" w14:textId="271F7937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</w:t>
            </w:r>
            <w:r w:rsidR="00320791">
              <w:t>3</w:t>
            </w:r>
          </w:p>
        </w:tc>
        <w:tc>
          <w:tcPr>
            <w:tcW w:w="989" w:type="dxa"/>
            <w:vAlign w:val="bottom"/>
          </w:tcPr>
          <w:p w14:paraId="36C5FEB3" w14:textId="77777777" w:rsidR="00615B88" w:rsidRPr="008B2E52" w:rsidRDefault="00615B88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4C8DCB0" w14:textId="077C9E18" w:rsidR="00615B88" w:rsidRDefault="00615B88" w:rsidP="00615B88">
            <w:pPr>
              <w:jc w:val="center"/>
            </w:pPr>
            <w:r>
              <w:t>EI2 30-C30</w:t>
            </w:r>
          </w:p>
        </w:tc>
        <w:tc>
          <w:tcPr>
            <w:tcW w:w="1820" w:type="dxa"/>
            <w:vAlign w:val="bottom"/>
          </w:tcPr>
          <w:p w14:paraId="08C7269B" w14:textId="77777777" w:rsidR="00615B88" w:rsidRPr="008B2E52" w:rsidRDefault="00615B88" w:rsidP="00615B88">
            <w:pPr>
              <w:jc w:val="center"/>
            </w:pPr>
          </w:p>
        </w:tc>
      </w:tr>
      <w:tr w:rsidR="00615B88" w:rsidRPr="008B2E52" w14:paraId="3FB69B53" w14:textId="77777777" w:rsidTr="001A4A3F">
        <w:tc>
          <w:tcPr>
            <w:tcW w:w="674" w:type="dxa"/>
          </w:tcPr>
          <w:p w14:paraId="180D53C5" w14:textId="77777777" w:rsidR="00615B88" w:rsidRPr="008B2E52" w:rsidRDefault="00615B88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52536F67" w14:textId="49C719F3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</w:t>
            </w:r>
            <w:r w:rsidR="00320791">
              <w:t>4</w:t>
            </w:r>
          </w:p>
        </w:tc>
        <w:tc>
          <w:tcPr>
            <w:tcW w:w="989" w:type="dxa"/>
            <w:vAlign w:val="bottom"/>
          </w:tcPr>
          <w:p w14:paraId="65E59D27" w14:textId="77777777" w:rsidR="00615B88" w:rsidRPr="008B2E52" w:rsidRDefault="00615B88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4CAE019" w14:textId="1EFF7740" w:rsidR="00615B88" w:rsidRDefault="00615B88" w:rsidP="00615B88">
            <w:pPr>
              <w:jc w:val="center"/>
            </w:pPr>
            <w:r>
              <w:t>EI2 30-C30</w:t>
            </w:r>
          </w:p>
        </w:tc>
        <w:tc>
          <w:tcPr>
            <w:tcW w:w="1820" w:type="dxa"/>
            <w:vAlign w:val="bottom"/>
          </w:tcPr>
          <w:p w14:paraId="6603ED61" w14:textId="77777777" w:rsidR="00615B88" w:rsidRPr="008B2E52" w:rsidRDefault="00615B88" w:rsidP="00615B88">
            <w:pPr>
              <w:jc w:val="center"/>
            </w:pPr>
          </w:p>
        </w:tc>
      </w:tr>
      <w:tr w:rsidR="00615B88" w:rsidRPr="008B2E52" w14:paraId="680307DA" w14:textId="77777777" w:rsidTr="001A4A3F">
        <w:tc>
          <w:tcPr>
            <w:tcW w:w="674" w:type="dxa"/>
          </w:tcPr>
          <w:p w14:paraId="3FF33DC8" w14:textId="77777777" w:rsidR="00615B88" w:rsidRPr="008B2E52" w:rsidRDefault="00615B88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7195FC04" w14:textId="5ED39A30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</w:t>
            </w:r>
            <w:r w:rsidR="00320791">
              <w:t>5</w:t>
            </w:r>
          </w:p>
        </w:tc>
        <w:tc>
          <w:tcPr>
            <w:tcW w:w="989" w:type="dxa"/>
            <w:vAlign w:val="bottom"/>
          </w:tcPr>
          <w:p w14:paraId="21F227E8" w14:textId="77777777" w:rsidR="00615B88" w:rsidRPr="008B2E52" w:rsidRDefault="00615B88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1F1ABE6" w14:textId="00810AA3" w:rsidR="00615B88" w:rsidRDefault="00615B88" w:rsidP="00615B88">
            <w:pPr>
              <w:jc w:val="center"/>
            </w:pPr>
            <w:r>
              <w:t>EI2 30-C30</w:t>
            </w:r>
          </w:p>
        </w:tc>
        <w:tc>
          <w:tcPr>
            <w:tcW w:w="1820" w:type="dxa"/>
            <w:vAlign w:val="bottom"/>
          </w:tcPr>
          <w:p w14:paraId="0F5C6E60" w14:textId="77777777" w:rsidR="00615B88" w:rsidRPr="008B2E52" w:rsidRDefault="00615B88" w:rsidP="00615B88">
            <w:pPr>
              <w:jc w:val="center"/>
            </w:pPr>
          </w:p>
        </w:tc>
      </w:tr>
      <w:tr w:rsidR="00615B88" w:rsidRPr="008B2E52" w14:paraId="0DFBD04C" w14:textId="77777777" w:rsidTr="001A4A3F">
        <w:tc>
          <w:tcPr>
            <w:tcW w:w="674" w:type="dxa"/>
          </w:tcPr>
          <w:p w14:paraId="043B45A4" w14:textId="77777777" w:rsidR="00615B88" w:rsidRPr="008B2E52" w:rsidRDefault="00615B88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70EB5341" w14:textId="00F0BAC6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</w:t>
            </w:r>
            <w:r w:rsidR="00320791">
              <w:t>6</w:t>
            </w:r>
          </w:p>
        </w:tc>
        <w:tc>
          <w:tcPr>
            <w:tcW w:w="989" w:type="dxa"/>
            <w:vAlign w:val="bottom"/>
          </w:tcPr>
          <w:p w14:paraId="0EE5EB0A" w14:textId="77777777" w:rsidR="00615B88" w:rsidRPr="008B2E52" w:rsidRDefault="00615B88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5768D04" w14:textId="2B207D9C" w:rsidR="00615B88" w:rsidRDefault="00320791" w:rsidP="00615B88">
            <w:pPr>
              <w:jc w:val="center"/>
            </w:pPr>
            <w:r>
              <w:t>/</w:t>
            </w:r>
          </w:p>
        </w:tc>
        <w:tc>
          <w:tcPr>
            <w:tcW w:w="1820" w:type="dxa"/>
            <w:vAlign w:val="bottom"/>
          </w:tcPr>
          <w:p w14:paraId="500C96A3" w14:textId="77777777" w:rsidR="00615B88" w:rsidRPr="008B2E52" w:rsidRDefault="00615B88" w:rsidP="00615B88">
            <w:pPr>
              <w:jc w:val="center"/>
            </w:pPr>
          </w:p>
        </w:tc>
      </w:tr>
      <w:tr w:rsidR="00615B88" w:rsidRPr="008B2E52" w14:paraId="267ED779" w14:textId="77777777" w:rsidTr="001A4A3F">
        <w:tc>
          <w:tcPr>
            <w:tcW w:w="674" w:type="dxa"/>
          </w:tcPr>
          <w:p w14:paraId="5DBF6FE2" w14:textId="77777777" w:rsidR="00615B88" w:rsidRPr="008B2E52" w:rsidRDefault="00615B88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14341416" w14:textId="01E8DDB2" w:rsidR="00615B88" w:rsidRDefault="00615B88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</w:t>
            </w:r>
            <w:r w:rsidR="00320791">
              <w:t>7</w:t>
            </w:r>
          </w:p>
        </w:tc>
        <w:tc>
          <w:tcPr>
            <w:tcW w:w="989" w:type="dxa"/>
            <w:vAlign w:val="bottom"/>
          </w:tcPr>
          <w:p w14:paraId="2CF34172" w14:textId="77777777" w:rsidR="00615B88" w:rsidRPr="008B2E52" w:rsidRDefault="00615B88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B2287C3" w14:textId="187F80D2" w:rsidR="00615B88" w:rsidRDefault="00320791" w:rsidP="00615B88">
            <w:pPr>
              <w:jc w:val="center"/>
            </w:pPr>
            <w:r>
              <w:t>/</w:t>
            </w:r>
          </w:p>
        </w:tc>
        <w:tc>
          <w:tcPr>
            <w:tcW w:w="1820" w:type="dxa"/>
            <w:vAlign w:val="bottom"/>
          </w:tcPr>
          <w:p w14:paraId="46BEF30B" w14:textId="77777777" w:rsidR="00615B88" w:rsidRPr="008B2E52" w:rsidRDefault="00615B88" w:rsidP="00615B88">
            <w:pPr>
              <w:jc w:val="center"/>
            </w:pPr>
          </w:p>
        </w:tc>
      </w:tr>
      <w:tr w:rsidR="00320791" w:rsidRPr="008B2E52" w14:paraId="56EA8DDC" w14:textId="77777777" w:rsidTr="001A4A3F">
        <w:tc>
          <w:tcPr>
            <w:tcW w:w="674" w:type="dxa"/>
          </w:tcPr>
          <w:p w14:paraId="705B5B24" w14:textId="77777777" w:rsidR="00320791" w:rsidRPr="008B2E52" w:rsidRDefault="00320791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7BC470AE" w14:textId="7EFE0B28" w:rsidR="00320791" w:rsidRDefault="00320791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V8</w:t>
            </w:r>
          </w:p>
        </w:tc>
        <w:tc>
          <w:tcPr>
            <w:tcW w:w="989" w:type="dxa"/>
            <w:vAlign w:val="bottom"/>
          </w:tcPr>
          <w:p w14:paraId="3A23C61D" w14:textId="77777777" w:rsidR="00320791" w:rsidRPr="008B2E52" w:rsidRDefault="00320791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974069A" w14:textId="7A5DB76D" w:rsidR="00320791" w:rsidRDefault="00320791" w:rsidP="00615B88">
            <w:pPr>
              <w:jc w:val="center"/>
            </w:pPr>
            <w:r>
              <w:t>EI2 60-C30</w:t>
            </w:r>
          </w:p>
        </w:tc>
        <w:tc>
          <w:tcPr>
            <w:tcW w:w="1820" w:type="dxa"/>
            <w:vAlign w:val="bottom"/>
          </w:tcPr>
          <w:p w14:paraId="432E0109" w14:textId="77777777" w:rsidR="00320791" w:rsidRPr="008B2E52" w:rsidRDefault="00320791" w:rsidP="00615B88">
            <w:pPr>
              <w:jc w:val="center"/>
            </w:pPr>
          </w:p>
        </w:tc>
      </w:tr>
      <w:tr w:rsidR="00320791" w:rsidRPr="008B2E52" w14:paraId="534FEB28" w14:textId="77777777" w:rsidTr="001A4A3F">
        <w:tc>
          <w:tcPr>
            <w:tcW w:w="674" w:type="dxa"/>
          </w:tcPr>
          <w:p w14:paraId="536ABA49" w14:textId="77777777" w:rsidR="00320791" w:rsidRPr="008B2E52" w:rsidRDefault="00320791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40796799" w14:textId="3AFFE20E" w:rsidR="00320791" w:rsidRDefault="00320791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V9</w:t>
            </w:r>
          </w:p>
        </w:tc>
        <w:tc>
          <w:tcPr>
            <w:tcW w:w="989" w:type="dxa"/>
            <w:vAlign w:val="bottom"/>
          </w:tcPr>
          <w:p w14:paraId="0C8833B3" w14:textId="77777777" w:rsidR="00320791" w:rsidRPr="008B2E52" w:rsidRDefault="00320791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03408B5" w14:textId="7852BD8A" w:rsidR="00320791" w:rsidRDefault="00320791" w:rsidP="00615B88">
            <w:pPr>
              <w:jc w:val="center"/>
            </w:pPr>
            <w:r>
              <w:t>EI2 60-C30</w:t>
            </w:r>
          </w:p>
        </w:tc>
        <w:tc>
          <w:tcPr>
            <w:tcW w:w="1820" w:type="dxa"/>
            <w:vAlign w:val="bottom"/>
          </w:tcPr>
          <w:p w14:paraId="473EE7D0" w14:textId="77777777" w:rsidR="00320791" w:rsidRPr="008B2E52" w:rsidRDefault="00320791" w:rsidP="00615B88">
            <w:pPr>
              <w:jc w:val="center"/>
            </w:pPr>
          </w:p>
        </w:tc>
      </w:tr>
      <w:tr w:rsidR="00320791" w:rsidRPr="008B2E52" w14:paraId="0A7DE21A" w14:textId="77777777" w:rsidTr="001A4A3F">
        <w:tc>
          <w:tcPr>
            <w:tcW w:w="674" w:type="dxa"/>
          </w:tcPr>
          <w:p w14:paraId="751AC5DE" w14:textId="77777777" w:rsidR="00320791" w:rsidRPr="008B2E52" w:rsidRDefault="00320791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1F25CAB0" w14:textId="68B4ED15" w:rsidR="00320791" w:rsidRDefault="00320791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V10</w:t>
            </w:r>
          </w:p>
        </w:tc>
        <w:tc>
          <w:tcPr>
            <w:tcW w:w="989" w:type="dxa"/>
            <w:vAlign w:val="bottom"/>
          </w:tcPr>
          <w:p w14:paraId="07DD914A" w14:textId="77777777" w:rsidR="00320791" w:rsidRPr="008B2E52" w:rsidRDefault="00320791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A1B8512" w14:textId="24D5A726" w:rsidR="00320791" w:rsidRDefault="00320791" w:rsidP="00615B88">
            <w:pPr>
              <w:jc w:val="center"/>
            </w:pPr>
            <w:r>
              <w:t>EI2 30-C30</w:t>
            </w:r>
          </w:p>
        </w:tc>
        <w:tc>
          <w:tcPr>
            <w:tcW w:w="1820" w:type="dxa"/>
            <w:vAlign w:val="bottom"/>
          </w:tcPr>
          <w:p w14:paraId="6CCCDE6D" w14:textId="77777777" w:rsidR="00320791" w:rsidRPr="008B2E52" w:rsidRDefault="00320791" w:rsidP="00615B88">
            <w:pPr>
              <w:jc w:val="center"/>
            </w:pPr>
          </w:p>
        </w:tc>
      </w:tr>
      <w:tr w:rsidR="00320791" w:rsidRPr="008B2E52" w14:paraId="5B1E62C5" w14:textId="77777777" w:rsidTr="001A4A3F">
        <w:tc>
          <w:tcPr>
            <w:tcW w:w="674" w:type="dxa"/>
          </w:tcPr>
          <w:p w14:paraId="5A3E6C5C" w14:textId="77777777" w:rsidR="00320791" w:rsidRPr="008B2E52" w:rsidRDefault="00320791" w:rsidP="00615B88">
            <w:pPr>
              <w:jc w:val="right"/>
            </w:pPr>
          </w:p>
        </w:tc>
        <w:tc>
          <w:tcPr>
            <w:tcW w:w="4016" w:type="dxa"/>
            <w:vAlign w:val="bottom"/>
          </w:tcPr>
          <w:p w14:paraId="27CFFE6F" w14:textId="399F83C4" w:rsidR="00320791" w:rsidRDefault="00320791" w:rsidP="00615B88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vrata V11</w:t>
            </w:r>
          </w:p>
        </w:tc>
        <w:tc>
          <w:tcPr>
            <w:tcW w:w="989" w:type="dxa"/>
            <w:vAlign w:val="bottom"/>
          </w:tcPr>
          <w:p w14:paraId="7160A936" w14:textId="77777777" w:rsidR="00320791" w:rsidRPr="008B2E52" w:rsidRDefault="00320791" w:rsidP="00615B8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44861FF" w14:textId="337A1587" w:rsidR="00320791" w:rsidRDefault="00320791" w:rsidP="00615B88">
            <w:pPr>
              <w:jc w:val="center"/>
            </w:pPr>
            <w:r>
              <w:t>EI2 30-C30</w:t>
            </w:r>
          </w:p>
        </w:tc>
        <w:tc>
          <w:tcPr>
            <w:tcW w:w="1820" w:type="dxa"/>
            <w:vAlign w:val="bottom"/>
          </w:tcPr>
          <w:p w14:paraId="07E44457" w14:textId="77777777" w:rsidR="00320791" w:rsidRPr="008B2E52" w:rsidRDefault="00320791" w:rsidP="00615B88">
            <w:pPr>
              <w:jc w:val="center"/>
            </w:pPr>
          </w:p>
        </w:tc>
      </w:tr>
    </w:tbl>
    <w:p w14:paraId="0F3B0CA2" w14:textId="77777777" w:rsidR="00893283" w:rsidRDefault="00893283" w:rsidP="00893283"/>
    <w:p w14:paraId="789726C2" w14:textId="77777777" w:rsidR="00893283" w:rsidRDefault="00893283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b/>
          <w:smallCaps/>
        </w:rPr>
      </w:pPr>
      <w:r>
        <w:br w:type="page"/>
      </w:r>
    </w:p>
    <w:p w14:paraId="0556D99B" w14:textId="67606888" w:rsidR="00320791" w:rsidRDefault="00320791" w:rsidP="00320791">
      <w:pPr>
        <w:pStyle w:val="Heading2"/>
      </w:pPr>
      <w:bookmarkStart w:id="37" w:name="_Toc135672399"/>
      <w:r>
        <w:lastRenderedPageBreak/>
        <w:t>Zunanja vrata</w:t>
      </w:r>
      <w:bookmarkEnd w:id="37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16"/>
        <w:gridCol w:w="989"/>
        <w:gridCol w:w="1715"/>
        <w:gridCol w:w="1820"/>
      </w:tblGrid>
      <w:tr w:rsidR="002D569C" w:rsidRPr="008B2E52" w14:paraId="2B5E3BEF" w14:textId="77777777" w:rsidTr="001A4A3F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FE6CEEC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49D15BF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957E3FB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BD1D25F" w14:textId="77777777" w:rsidR="00320791" w:rsidRPr="008B2E52" w:rsidRDefault="00320791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B807D93" w14:textId="77777777" w:rsidR="00320791" w:rsidRPr="008B2E52" w:rsidRDefault="00320791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320791" w:rsidRPr="008B2E52" w14:paraId="53659C70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592DF6E5" w14:textId="77777777" w:rsidR="00320791" w:rsidRPr="008B2E52" w:rsidRDefault="00320791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320791" w:rsidRPr="008B2E52" w14:paraId="674011C5" w14:textId="77777777" w:rsidTr="001A4A3F">
        <w:tc>
          <w:tcPr>
            <w:tcW w:w="674" w:type="dxa"/>
          </w:tcPr>
          <w:p w14:paraId="7C2F4814" w14:textId="77777777" w:rsidR="00320791" w:rsidRPr="008B2E52" w:rsidRDefault="00320791" w:rsidP="001A4A3F">
            <w:pPr>
              <w:jc w:val="right"/>
            </w:pPr>
            <w:r>
              <w:t>1</w:t>
            </w:r>
          </w:p>
        </w:tc>
        <w:tc>
          <w:tcPr>
            <w:tcW w:w="4016" w:type="dxa"/>
            <w:vAlign w:val="bottom"/>
          </w:tcPr>
          <w:p w14:paraId="3CED2DD6" w14:textId="77777777" w:rsidR="00320791" w:rsidRDefault="00320791" w:rsidP="001A4A3F">
            <w:pPr>
              <w:jc w:val="left"/>
            </w:pPr>
            <w:r>
              <w:t>Proizvajalec</w:t>
            </w:r>
          </w:p>
        </w:tc>
        <w:tc>
          <w:tcPr>
            <w:tcW w:w="989" w:type="dxa"/>
            <w:vAlign w:val="bottom"/>
          </w:tcPr>
          <w:p w14:paraId="72044D45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A154ACD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820" w:type="dxa"/>
          </w:tcPr>
          <w:p w14:paraId="0DE36255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47D10A2A" w14:textId="77777777" w:rsidTr="001A4A3F">
        <w:tc>
          <w:tcPr>
            <w:tcW w:w="674" w:type="dxa"/>
          </w:tcPr>
          <w:p w14:paraId="1FF6A9EE" w14:textId="77777777" w:rsidR="00320791" w:rsidRPr="008B2E52" w:rsidRDefault="00320791" w:rsidP="001A4A3F">
            <w:pPr>
              <w:jc w:val="right"/>
            </w:pPr>
            <w:r>
              <w:t>2</w:t>
            </w:r>
          </w:p>
        </w:tc>
        <w:tc>
          <w:tcPr>
            <w:tcW w:w="4016" w:type="dxa"/>
          </w:tcPr>
          <w:p w14:paraId="54E1D07F" w14:textId="77777777" w:rsidR="00320791" w:rsidRPr="008B2E52" w:rsidRDefault="00320791" w:rsidP="001A4A3F">
            <w:pPr>
              <w:jc w:val="left"/>
            </w:pPr>
            <w:r>
              <w:t>Podboj:</w:t>
            </w:r>
          </w:p>
        </w:tc>
        <w:tc>
          <w:tcPr>
            <w:tcW w:w="989" w:type="dxa"/>
            <w:vAlign w:val="bottom"/>
          </w:tcPr>
          <w:p w14:paraId="76088B73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0DAA986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820" w:type="dxa"/>
          </w:tcPr>
          <w:p w14:paraId="1FA63F24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0379D834" w14:textId="77777777" w:rsidTr="002D569C">
        <w:tc>
          <w:tcPr>
            <w:tcW w:w="674" w:type="dxa"/>
          </w:tcPr>
          <w:p w14:paraId="397FCF0A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77368E0B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02F42CEB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C6BDCA7" w14:textId="48803E0B" w:rsidR="00320791" w:rsidRDefault="00320791" w:rsidP="00320791">
            <w:pPr>
              <w:jc w:val="center"/>
            </w:pPr>
            <w:r>
              <w:t>Kovinski</w:t>
            </w:r>
          </w:p>
        </w:tc>
        <w:tc>
          <w:tcPr>
            <w:tcW w:w="1820" w:type="dxa"/>
          </w:tcPr>
          <w:p w14:paraId="00FCF619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2A1764FD" w14:textId="77777777" w:rsidTr="002D569C">
        <w:tc>
          <w:tcPr>
            <w:tcW w:w="674" w:type="dxa"/>
          </w:tcPr>
          <w:p w14:paraId="7468026E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55321C7F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7E7C0954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77EC982" w14:textId="77777777" w:rsidR="00320791" w:rsidRDefault="00320791" w:rsidP="001A4A3F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560572F1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2414DDE4" w14:textId="77777777" w:rsidTr="002D569C">
        <w:tc>
          <w:tcPr>
            <w:tcW w:w="674" w:type="dxa"/>
          </w:tcPr>
          <w:p w14:paraId="5E8A04CA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6FE6B324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00734C4A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2426F0C" w14:textId="77777777" w:rsidR="00320791" w:rsidRDefault="00320791" w:rsidP="001A4A3F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29AB1A18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13A5BC8B" w14:textId="77777777" w:rsidTr="002D569C">
        <w:tc>
          <w:tcPr>
            <w:tcW w:w="674" w:type="dxa"/>
          </w:tcPr>
          <w:p w14:paraId="4F913F21" w14:textId="77777777" w:rsidR="00320791" w:rsidRDefault="00320791" w:rsidP="001A4A3F">
            <w:pPr>
              <w:jc w:val="right"/>
            </w:pPr>
            <w:r>
              <w:t>3</w:t>
            </w:r>
          </w:p>
        </w:tc>
        <w:tc>
          <w:tcPr>
            <w:tcW w:w="4016" w:type="dxa"/>
          </w:tcPr>
          <w:p w14:paraId="122FC3E3" w14:textId="77777777" w:rsidR="00320791" w:rsidRDefault="00320791" w:rsidP="002D569C">
            <w:pPr>
              <w:jc w:val="left"/>
            </w:pPr>
            <w:r>
              <w:t>Krilo:</w:t>
            </w:r>
          </w:p>
        </w:tc>
        <w:tc>
          <w:tcPr>
            <w:tcW w:w="989" w:type="dxa"/>
            <w:vAlign w:val="bottom"/>
          </w:tcPr>
          <w:p w14:paraId="4D7A8859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0CD909A" w14:textId="77777777" w:rsidR="00320791" w:rsidRDefault="00320791" w:rsidP="001A4A3F">
            <w:pPr>
              <w:jc w:val="center"/>
            </w:pPr>
          </w:p>
        </w:tc>
        <w:tc>
          <w:tcPr>
            <w:tcW w:w="1820" w:type="dxa"/>
          </w:tcPr>
          <w:p w14:paraId="19314EB9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4E038273" w14:textId="77777777" w:rsidTr="002D569C">
        <w:tc>
          <w:tcPr>
            <w:tcW w:w="674" w:type="dxa"/>
          </w:tcPr>
          <w:p w14:paraId="583ECFDA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7CB8B03D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544E1064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1D7AC76" w14:textId="0E52E2DA" w:rsidR="00320791" w:rsidRDefault="00320791" w:rsidP="001A4A3F">
            <w:pPr>
              <w:jc w:val="center"/>
            </w:pPr>
            <w:r>
              <w:t>Kovinski</w:t>
            </w:r>
          </w:p>
        </w:tc>
        <w:tc>
          <w:tcPr>
            <w:tcW w:w="1820" w:type="dxa"/>
          </w:tcPr>
          <w:p w14:paraId="5A00066E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569944B0" w14:textId="77777777" w:rsidTr="002D569C">
        <w:tc>
          <w:tcPr>
            <w:tcW w:w="674" w:type="dxa"/>
          </w:tcPr>
          <w:p w14:paraId="77B06378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44E4EFCD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1DD05308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C0E1F4A" w14:textId="77777777" w:rsidR="00320791" w:rsidRDefault="00320791" w:rsidP="001A4A3F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24D33B5E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71F868BC" w14:textId="77777777" w:rsidTr="002D569C">
        <w:tc>
          <w:tcPr>
            <w:tcW w:w="674" w:type="dxa"/>
          </w:tcPr>
          <w:p w14:paraId="50ECEEFA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2C98BAE6" w14:textId="77777777" w:rsidR="00320791" w:rsidRDefault="00320791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7A46C75E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85B5BBC" w14:textId="77777777" w:rsidR="00320791" w:rsidRDefault="00320791" w:rsidP="001A4A3F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33DAF511" w14:textId="77777777" w:rsidR="00320791" w:rsidRPr="008B2E52" w:rsidRDefault="00320791" w:rsidP="001A4A3F">
            <w:pPr>
              <w:jc w:val="center"/>
            </w:pPr>
          </w:p>
        </w:tc>
      </w:tr>
    </w:tbl>
    <w:p w14:paraId="0E5DE977" w14:textId="16D1786B" w:rsidR="00320791" w:rsidRDefault="00320791" w:rsidP="00320791">
      <w:pPr>
        <w:pStyle w:val="Heading2"/>
      </w:pPr>
      <w:bookmarkStart w:id="38" w:name="_Toc135672400"/>
      <w:r>
        <w:t>Zunanja rolo vrata</w:t>
      </w:r>
      <w:bookmarkEnd w:id="38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16"/>
        <w:gridCol w:w="989"/>
        <w:gridCol w:w="1715"/>
        <w:gridCol w:w="1820"/>
      </w:tblGrid>
      <w:tr w:rsidR="002D569C" w:rsidRPr="008B2E52" w14:paraId="4CE6F5F2" w14:textId="77777777" w:rsidTr="001A4A3F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3D2460F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4D68064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4087F73" w14:textId="77777777" w:rsidR="00320791" w:rsidRPr="008B2E52" w:rsidRDefault="00320791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50E5A2F" w14:textId="77777777" w:rsidR="00320791" w:rsidRPr="008B2E52" w:rsidRDefault="00320791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A69D23" w14:textId="77777777" w:rsidR="00320791" w:rsidRPr="008B2E52" w:rsidRDefault="00320791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320791" w:rsidRPr="008B2E52" w14:paraId="75F11600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53762187" w14:textId="77777777" w:rsidR="00320791" w:rsidRPr="008B2E52" w:rsidRDefault="00320791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2D569C" w:rsidRPr="008B2E52" w14:paraId="6965872E" w14:textId="77777777" w:rsidTr="001A4A3F">
        <w:tc>
          <w:tcPr>
            <w:tcW w:w="674" w:type="dxa"/>
          </w:tcPr>
          <w:p w14:paraId="3CE5F5A9" w14:textId="77777777" w:rsidR="00320791" w:rsidRPr="008B2E52" w:rsidRDefault="00320791" w:rsidP="001A4A3F">
            <w:pPr>
              <w:jc w:val="right"/>
            </w:pPr>
            <w:r>
              <w:t>1</w:t>
            </w:r>
          </w:p>
        </w:tc>
        <w:tc>
          <w:tcPr>
            <w:tcW w:w="4016" w:type="dxa"/>
            <w:vAlign w:val="bottom"/>
          </w:tcPr>
          <w:p w14:paraId="5D0E3161" w14:textId="77777777" w:rsidR="00320791" w:rsidRDefault="00320791" w:rsidP="001A4A3F">
            <w:pPr>
              <w:jc w:val="left"/>
            </w:pPr>
            <w:r>
              <w:t>Proizvajalec</w:t>
            </w:r>
          </w:p>
        </w:tc>
        <w:tc>
          <w:tcPr>
            <w:tcW w:w="989" w:type="dxa"/>
            <w:vAlign w:val="bottom"/>
          </w:tcPr>
          <w:p w14:paraId="0489400A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06A8565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820" w:type="dxa"/>
          </w:tcPr>
          <w:p w14:paraId="318C2B4A" w14:textId="77777777" w:rsidR="00320791" w:rsidRPr="008B2E52" w:rsidRDefault="00320791" w:rsidP="001A4A3F">
            <w:pPr>
              <w:jc w:val="center"/>
            </w:pPr>
          </w:p>
        </w:tc>
      </w:tr>
      <w:tr w:rsidR="002D569C" w:rsidRPr="008B2E52" w14:paraId="46B01FE8" w14:textId="77777777" w:rsidTr="001A4A3F">
        <w:tc>
          <w:tcPr>
            <w:tcW w:w="674" w:type="dxa"/>
          </w:tcPr>
          <w:p w14:paraId="76FFCC9E" w14:textId="77777777" w:rsidR="00320791" w:rsidRPr="008B2E52" w:rsidRDefault="00320791" w:rsidP="001A4A3F">
            <w:pPr>
              <w:jc w:val="right"/>
            </w:pPr>
            <w:r>
              <w:t>2</w:t>
            </w:r>
          </w:p>
        </w:tc>
        <w:tc>
          <w:tcPr>
            <w:tcW w:w="4016" w:type="dxa"/>
          </w:tcPr>
          <w:p w14:paraId="4E59D297" w14:textId="7178E43F" w:rsidR="00320791" w:rsidRPr="008B2E52" w:rsidRDefault="002D569C" w:rsidP="001A4A3F">
            <w:pPr>
              <w:jc w:val="left"/>
            </w:pPr>
            <w:r>
              <w:t>Vrata</w:t>
            </w:r>
            <w:r w:rsidR="00320791">
              <w:t>:</w:t>
            </w:r>
          </w:p>
        </w:tc>
        <w:tc>
          <w:tcPr>
            <w:tcW w:w="989" w:type="dxa"/>
            <w:vAlign w:val="bottom"/>
          </w:tcPr>
          <w:p w14:paraId="66F0DB2C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1150B8A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820" w:type="dxa"/>
          </w:tcPr>
          <w:p w14:paraId="5F687DD4" w14:textId="77777777" w:rsidR="00320791" w:rsidRPr="008B2E52" w:rsidRDefault="00320791" w:rsidP="001A4A3F">
            <w:pPr>
              <w:jc w:val="center"/>
            </w:pPr>
          </w:p>
        </w:tc>
      </w:tr>
      <w:tr w:rsidR="00320791" w:rsidRPr="008B2E52" w14:paraId="0DCA4E9F" w14:textId="77777777" w:rsidTr="002D569C">
        <w:tc>
          <w:tcPr>
            <w:tcW w:w="674" w:type="dxa"/>
          </w:tcPr>
          <w:p w14:paraId="6DC4E4B7" w14:textId="77777777" w:rsidR="00320791" w:rsidRDefault="00320791" w:rsidP="001A4A3F">
            <w:pPr>
              <w:jc w:val="right"/>
            </w:pPr>
          </w:p>
        </w:tc>
        <w:tc>
          <w:tcPr>
            <w:tcW w:w="4016" w:type="dxa"/>
          </w:tcPr>
          <w:p w14:paraId="35872DBA" w14:textId="444A39FF" w:rsidR="00320791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tip</w:t>
            </w:r>
          </w:p>
        </w:tc>
        <w:tc>
          <w:tcPr>
            <w:tcW w:w="989" w:type="dxa"/>
            <w:vAlign w:val="bottom"/>
          </w:tcPr>
          <w:p w14:paraId="1DF20C1E" w14:textId="77777777" w:rsidR="00320791" w:rsidRPr="008B2E52" w:rsidRDefault="00320791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9C7A2AD" w14:textId="0E4A919D" w:rsidR="00320791" w:rsidRDefault="002D569C" w:rsidP="001A4A3F">
            <w:pPr>
              <w:jc w:val="center"/>
            </w:pPr>
            <w:r>
              <w:t>Navojna vrata</w:t>
            </w:r>
          </w:p>
        </w:tc>
        <w:tc>
          <w:tcPr>
            <w:tcW w:w="1820" w:type="dxa"/>
          </w:tcPr>
          <w:p w14:paraId="2AB8C780" w14:textId="77777777" w:rsidR="00320791" w:rsidRPr="008B2E52" w:rsidRDefault="00320791" w:rsidP="001A4A3F">
            <w:pPr>
              <w:jc w:val="center"/>
            </w:pPr>
          </w:p>
        </w:tc>
      </w:tr>
      <w:tr w:rsidR="002D569C" w:rsidRPr="008B2E52" w14:paraId="174E8CB1" w14:textId="77777777" w:rsidTr="002D569C">
        <w:tc>
          <w:tcPr>
            <w:tcW w:w="674" w:type="dxa"/>
          </w:tcPr>
          <w:p w14:paraId="18FDB76A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58721720" w14:textId="79AF6546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2BEE1A9E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87FD9C4" w14:textId="0B1CB4A6" w:rsidR="002D569C" w:rsidRDefault="002D569C" w:rsidP="001A4A3F">
            <w:pPr>
              <w:jc w:val="center"/>
            </w:pPr>
            <w:r>
              <w:t xml:space="preserve">Izolirani </w:t>
            </w:r>
            <w:proofErr w:type="spellStart"/>
            <w:r>
              <w:t>dvosistemski</w:t>
            </w:r>
            <w:proofErr w:type="spellEnd"/>
            <w:r>
              <w:t xml:space="preserve"> profili</w:t>
            </w:r>
          </w:p>
        </w:tc>
        <w:tc>
          <w:tcPr>
            <w:tcW w:w="1820" w:type="dxa"/>
          </w:tcPr>
          <w:p w14:paraId="0BD22127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3E639203" w14:textId="77777777" w:rsidTr="002D569C">
        <w:tc>
          <w:tcPr>
            <w:tcW w:w="674" w:type="dxa"/>
          </w:tcPr>
          <w:p w14:paraId="2536EA6D" w14:textId="77777777" w:rsidR="002D569C" w:rsidRDefault="002D569C" w:rsidP="002D569C">
            <w:pPr>
              <w:jc w:val="right"/>
            </w:pPr>
          </w:p>
        </w:tc>
        <w:tc>
          <w:tcPr>
            <w:tcW w:w="4016" w:type="dxa"/>
          </w:tcPr>
          <w:p w14:paraId="46CC2812" w14:textId="77777777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barvanje</w:t>
            </w:r>
          </w:p>
        </w:tc>
        <w:tc>
          <w:tcPr>
            <w:tcW w:w="989" w:type="dxa"/>
            <w:vAlign w:val="bottom"/>
          </w:tcPr>
          <w:p w14:paraId="212A1787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6D5597A" w14:textId="77777777" w:rsidR="002D569C" w:rsidRDefault="002D569C" w:rsidP="002D569C">
            <w:pPr>
              <w:jc w:val="center"/>
            </w:pPr>
            <w:r>
              <w:t xml:space="preserve">Vroče </w:t>
            </w:r>
            <w:r w:rsidRPr="00162970">
              <w:t xml:space="preserve">prašno barvan </w:t>
            </w:r>
          </w:p>
        </w:tc>
        <w:tc>
          <w:tcPr>
            <w:tcW w:w="1820" w:type="dxa"/>
          </w:tcPr>
          <w:p w14:paraId="21D68972" w14:textId="77777777" w:rsidR="002D569C" w:rsidRPr="008B2E52" w:rsidRDefault="002D569C" w:rsidP="002D569C">
            <w:pPr>
              <w:jc w:val="center"/>
            </w:pPr>
          </w:p>
        </w:tc>
      </w:tr>
      <w:tr w:rsidR="002D569C" w:rsidRPr="008B2E52" w14:paraId="7FBE6C01" w14:textId="77777777" w:rsidTr="002D569C">
        <w:tc>
          <w:tcPr>
            <w:tcW w:w="674" w:type="dxa"/>
          </w:tcPr>
          <w:p w14:paraId="0CE54E64" w14:textId="77777777" w:rsidR="002D569C" w:rsidRDefault="002D569C" w:rsidP="002D569C">
            <w:pPr>
              <w:jc w:val="right"/>
            </w:pPr>
          </w:p>
        </w:tc>
        <w:tc>
          <w:tcPr>
            <w:tcW w:w="4016" w:type="dxa"/>
          </w:tcPr>
          <w:p w14:paraId="53FD08E0" w14:textId="77777777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barva</w:t>
            </w:r>
          </w:p>
        </w:tc>
        <w:tc>
          <w:tcPr>
            <w:tcW w:w="989" w:type="dxa"/>
            <w:vAlign w:val="bottom"/>
          </w:tcPr>
          <w:p w14:paraId="2D4A5C35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8C02723" w14:textId="77777777" w:rsidR="002D569C" w:rsidRDefault="002D569C" w:rsidP="002D569C">
            <w:pPr>
              <w:jc w:val="center"/>
            </w:pPr>
            <w:r>
              <w:t>RAL</w:t>
            </w:r>
            <w:r w:rsidRPr="00162970">
              <w:t xml:space="preserve"> 9006</w:t>
            </w:r>
          </w:p>
        </w:tc>
        <w:tc>
          <w:tcPr>
            <w:tcW w:w="1820" w:type="dxa"/>
          </w:tcPr>
          <w:p w14:paraId="1EAA20F0" w14:textId="77777777" w:rsidR="002D569C" w:rsidRPr="008B2E52" w:rsidRDefault="002D569C" w:rsidP="002D569C">
            <w:pPr>
              <w:jc w:val="center"/>
            </w:pPr>
          </w:p>
        </w:tc>
      </w:tr>
      <w:tr w:rsidR="002D569C" w:rsidRPr="008B2E52" w14:paraId="7E174EF2" w14:textId="77777777" w:rsidTr="002D569C">
        <w:tc>
          <w:tcPr>
            <w:tcW w:w="674" w:type="dxa"/>
          </w:tcPr>
          <w:p w14:paraId="474253E1" w14:textId="77777777" w:rsidR="002D569C" w:rsidRDefault="002D569C" w:rsidP="002D569C">
            <w:pPr>
              <w:jc w:val="right"/>
            </w:pPr>
            <w:r>
              <w:t>3</w:t>
            </w:r>
          </w:p>
        </w:tc>
        <w:tc>
          <w:tcPr>
            <w:tcW w:w="4016" w:type="dxa"/>
          </w:tcPr>
          <w:p w14:paraId="5698BFC5" w14:textId="3B4E0D40" w:rsidR="002D569C" w:rsidRDefault="002D569C" w:rsidP="002D569C">
            <w:pPr>
              <w:jc w:val="left"/>
            </w:pPr>
            <w:r>
              <w:t>Pogon:</w:t>
            </w:r>
          </w:p>
        </w:tc>
        <w:tc>
          <w:tcPr>
            <w:tcW w:w="989" w:type="dxa"/>
            <w:vAlign w:val="bottom"/>
          </w:tcPr>
          <w:p w14:paraId="3D01CB06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8D67296" w14:textId="77777777" w:rsidR="002D569C" w:rsidRDefault="002D569C" w:rsidP="002D569C">
            <w:pPr>
              <w:jc w:val="center"/>
            </w:pPr>
          </w:p>
        </w:tc>
        <w:tc>
          <w:tcPr>
            <w:tcW w:w="1820" w:type="dxa"/>
          </w:tcPr>
          <w:p w14:paraId="25F689F5" w14:textId="77777777" w:rsidR="002D569C" w:rsidRPr="008B2E52" w:rsidRDefault="002D569C" w:rsidP="002D569C">
            <w:pPr>
              <w:jc w:val="center"/>
            </w:pPr>
          </w:p>
        </w:tc>
      </w:tr>
      <w:tr w:rsidR="002D569C" w:rsidRPr="008B2E52" w14:paraId="7CDE8ADD" w14:textId="77777777" w:rsidTr="002D569C">
        <w:tc>
          <w:tcPr>
            <w:tcW w:w="674" w:type="dxa"/>
          </w:tcPr>
          <w:p w14:paraId="5F3C9D09" w14:textId="77777777" w:rsidR="002D569C" w:rsidRDefault="002D569C" w:rsidP="002D569C">
            <w:pPr>
              <w:jc w:val="right"/>
            </w:pPr>
          </w:p>
        </w:tc>
        <w:tc>
          <w:tcPr>
            <w:tcW w:w="4016" w:type="dxa"/>
          </w:tcPr>
          <w:p w14:paraId="33615DAD" w14:textId="04FCA4CD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tip</w:t>
            </w:r>
          </w:p>
        </w:tc>
        <w:tc>
          <w:tcPr>
            <w:tcW w:w="989" w:type="dxa"/>
            <w:vAlign w:val="bottom"/>
          </w:tcPr>
          <w:p w14:paraId="395395E8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6AAB9E0" w14:textId="39D0AD32" w:rsidR="002D569C" w:rsidRDefault="002D569C" w:rsidP="002D569C">
            <w:pPr>
              <w:jc w:val="center"/>
            </w:pPr>
            <w:r>
              <w:t>Nasadni ali verižni pogon</w:t>
            </w:r>
          </w:p>
        </w:tc>
        <w:tc>
          <w:tcPr>
            <w:tcW w:w="1820" w:type="dxa"/>
          </w:tcPr>
          <w:p w14:paraId="6EA9A2FC" w14:textId="77777777" w:rsidR="002D569C" w:rsidRPr="008B2E52" w:rsidRDefault="002D569C" w:rsidP="002D569C">
            <w:pPr>
              <w:jc w:val="center"/>
            </w:pPr>
          </w:p>
        </w:tc>
      </w:tr>
      <w:tr w:rsidR="002D569C" w:rsidRPr="008B2E52" w14:paraId="7850517F" w14:textId="77777777" w:rsidTr="002D569C">
        <w:tc>
          <w:tcPr>
            <w:tcW w:w="674" w:type="dxa"/>
          </w:tcPr>
          <w:p w14:paraId="00824117" w14:textId="77777777" w:rsidR="002D569C" w:rsidRDefault="002D569C" w:rsidP="002D569C">
            <w:pPr>
              <w:jc w:val="right"/>
            </w:pPr>
          </w:p>
        </w:tc>
        <w:tc>
          <w:tcPr>
            <w:tcW w:w="4016" w:type="dxa"/>
          </w:tcPr>
          <w:p w14:paraId="2007CC20" w14:textId="7A97CDDE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napajanje</w:t>
            </w:r>
          </w:p>
        </w:tc>
        <w:tc>
          <w:tcPr>
            <w:tcW w:w="989" w:type="dxa"/>
            <w:vAlign w:val="bottom"/>
          </w:tcPr>
          <w:p w14:paraId="662EA703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6CA1D0F" w14:textId="0B24027E" w:rsidR="002D569C" w:rsidRDefault="002D569C" w:rsidP="002D569C">
            <w:pPr>
              <w:jc w:val="center"/>
            </w:pPr>
            <w:r>
              <w:t>3f, 400 V</w:t>
            </w:r>
          </w:p>
        </w:tc>
        <w:tc>
          <w:tcPr>
            <w:tcW w:w="1820" w:type="dxa"/>
          </w:tcPr>
          <w:p w14:paraId="32C98717" w14:textId="77777777" w:rsidR="002D569C" w:rsidRPr="008B2E52" w:rsidRDefault="002D569C" w:rsidP="002D569C">
            <w:pPr>
              <w:jc w:val="center"/>
            </w:pPr>
          </w:p>
        </w:tc>
      </w:tr>
      <w:tr w:rsidR="002D569C" w:rsidRPr="008B2E52" w14:paraId="5A96CF20" w14:textId="77777777" w:rsidTr="002D569C">
        <w:tc>
          <w:tcPr>
            <w:tcW w:w="674" w:type="dxa"/>
          </w:tcPr>
          <w:p w14:paraId="3C5374AA" w14:textId="77777777" w:rsidR="002D569C" w:rsidRDefault="002D569C" w:rsidP="002D569C">
            <w:pPr>
              <w:jc w:val="right"/>
            </w:pPr>
          </w:p>
        </w:tc>
        <w:tc>
          <w:tcPr>
            <w:tcW w:w="4016" w:type="dxa"/>
          </w:tcPr>
          <w:p w14:paraId="68AF7D97" w14:textId="456942AF" w:rsidR="002D569C" w:rsidRDefault="002D569C" w:rsidP="002D569C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krmiljenje</w:t>
            </w:r>
          </w:p>
        </w:tc>
        <w:tc>
          <w:tcPr>
            <w:tcW w:w="989" w:type="dxa"/>
            <w:vAlign w:val="bottom"/>
          </w:tcPr>
          <w:p w14:paraId="2F71EFE9" w14:textId="77777777" w:rsidR="002D569C" w:rsidRPr="008B2E52" w:rsidRDefault="002D569C" w:rsidP="002D569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10D8042" w14:textId="7CF9D66F" w:rsidR="002D569C" w:rsidRDefault="002D569C" w:rsidP="002D569C">
            <w:pPr>
              <w:jc w:val="center"/>
            </w:pPr>
            <w:r w:rsidRPr="002D569C">
              <w:t>S tipkami odpri-ustavi-zapri in avtomatiko z varovali v spodnji gumi</w:t>
            </w:r>
          </w:p>
        </w:tc>
        <w:tc>
          <w:tcPr>
            <w:tcW w:w="1820" w:type="dxa"/>
          </w:tcPr>
          <w:p w14:paraId="3DFE29CF" w14:textId="77777777" w:rsidR="002D569C" w:rsidRPr="008B2E52" w:rsidRDefault="002D569C" w:rsidP="002D569C">
            <w:pPr>
              <w:jc w:val="center"/>
            </w:pPr>
          </w:p>
        </w:tc>
      </w:tr>
    </w:tbl>
    <w:p w14:paraId="41F76ED8" w14:textId="01EA1D6F" w:rsidR="002D569C" w:rsidRDefault="002D569C" w:rsidP="002D569C">
      <w:pPr>
        <w:pStyle w:val="Heading2"/>
      </w:pPr>
      <w:bookmarkStart w:id="39" w:name="_Toc135672401"/>
      <w:r>
        <w:lastRenderedPageBreak/>
        <w:t>Dvojni pod</w:t>
      </w:r>
      <w:bookmarkEnd w:id="3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15"/>
        <w:gridCol w:w="989"/>
        <w:gridCol w:w="1716"/>
        <w:gridCol w:w="1820"/>
      </w:tblGrid>
      <w:tr w:rsidR="002D569C" w:rsidRPr="008B2E52" w14:paraId="4427C1AA" w14:textId="77777777" w:rsidTr="001A4A3F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C6419ED" w14:textId="77777777" w:rsidR="002D569C" w:rsidRPr="008B2E52" w:rsidRDefault="002D569C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43818C" w14:textId="77777777" w:rsidR="002D569C" w:rsidRPr="008B2E52" w:rsidRDefault="002D569C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3CDB9A4" w14:textId="77777777" w:rsidR="002D569C" w:rsidRPr="008B2E52" w:rsidRDefault="002D569C" w:rsidP="001A4A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57A3FD" w14:textId="77777777" w:rsidR="002D569C" w:rsidRPr="008B2E52" w:rsidRDefault="002D569C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B3B11D4" w14:textId="77777777" w:rsidR="002D569C" w:rsidRPr="008B2E52" w:rsidRDefault="002D569C" w:rsidP="001A4A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D569C" w:rsidRPr="008B2E52" w14:paraId="049109B2" w14:textId="77777777" w:rsidTr="001A4A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443D73D2" w14:textId="77777777" w:rsidR="002D569C" w:rsidRPr="008B2E52" w:rsidRDefault="002D569C" w:rsidP="001A4A3F">
            <w:pPr>
              <w:spacing w:before="0"/>
              <w:rPr>
                <w:sz w:val="12"/>
                <w:szCs w:val="12"/>
              </w:rPr>
            </w:pPr>
          </w:p>
        </w:tc>
      </w:tr>
      <w:tr w:rsidR="002D569C" w:rsidRPr="008B2E52" w14:paraId="51DBACA6" w14:textId="77777777" w:rsidTr="001A4A3F">
        <w:tc>
          <w:tcPr>
            <w:tcW w:w="674" w:type="dxa"/>
          </w:tcPr>
          <w:p w14:paraId="4B2DB34D" w14:textId="77777777" w:rsidR="002D569C" w:rsidRPr="008B2E52" w:rsidRDefault="002D569C" w:rsidP="001A4A3F">
            <w:pPr>
              <w:jc w:val="right"/>
            </w:pPr>
            <w:r>
              <w:t>1</w:t>
            </w:r>
          </w:p>
        </w:tc>
        <w:tc>
          <w:tcPr>
            <w:tcW w:w="4016" w:type="dxa"/>
            <w:vAlign w:val="bottom"/>
          </w:tcPr>
          <w:p w14:paraId="33446F4F" w14:textId="77777777" w:rsidR="002D569C" w:rsidRDefault="002D569C" w:rsidP="001A4A3F">
            <w:pPr>
              <w:jc w:val="left"/>
            </w:pPr>
            <w:r>
              <w:t>Proizvajalec</w:t>
            </w:r>
          </w:p>
        </w:tc>
        <w:tc>
          <w:tcPr>
            <w:tcW w:w="989" w:type="dxa"/>
            <w:vAlign w:val="bottom"/>
          </w:tcPr>
          <w:p w14:paraId="636EF779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318CBA1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820" w:type="dxa"/>
          </w:tcPr>
          <w:p w14:paraId="59489DD4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23EBB6CC" w14:textId="77777777" w:rsidTr="001A4A3F">
        <w:tc>
          <w:tcPr>
            <w:tcW w:w="674" w:type="dxa"/>
          </w:tcPr>
          <w:p w14:paraId="737B45F3" w14:textId="77777777" w:rsidR="002D569C" w:rsidRPr="008B2E52" w:rsidRDefault="002D569C" w:rsidP="001A4A3F">
            <w:pPr>
              <w:jc w:val="right"/>
            </w:pPr>
            <w:r>
              <w:t>2</w:t>
            </w:r>
          </w:p>
        </w:tc>
        <w:tc>
          <w:tcPr>
            <w:tcW w:w="4016" w:type="dxa"/>
          </w:tcPr>
          <w:p w14:paraId="5B377FD3" w14:textId="04586169" w:rsidR="002D569C" w:rsidRPr="008B2E52" w:rsidRDefault="002D569C" w:rsidP="001A4A3F">
            <w:pPr>
              <w:jc w:val="left"/>
            </w:pPr>
            <w:r>
              <w:t>Tip</w:t>
            </w:r>
          </w:p>
        </w:tc>
        <w:tc>
          <w:tcPr>
            <w:tcW w:w="989" w:type="dxa"/>
            <w:vAlign w:val="bottom"/>
          </w:tcPr>
          <w:p w14:paraId="7B2FA7ED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E4A2CFA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820" w:type="dxa"/>
          </w:tcPr>
          <w:p w14:paraId="2EAC52A8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2F356846" w14:textId="77777777" w:rsidTr="00EE2132">
        <w:tc>
          <w:tcPr>
            <w:tcW w:w="674" w:type="dxa"/>
          </w:tcPr>
          <w:p w14:paraId="24D079B1" w14:textId="4BA25976" w:rsidR="002D569C" w:rsidRDefault="002D569C" w:rsidP="001A4A3F">
            <w:pPr>
              <w:jc w:val="right"/>
            </w:pPr>
            <w:r>
              <w:t>3</w:t>
            </w:r>
          </w:p>
        </w:tc>
        <w:tc>
          <w:tcPr>
            <w:tcW w:w="4016" w:type="dxa"/>
          </w:tcPr>
          <w:p w14:paraId="6CD93D03" w14:textId="3287E418" w:rsidR="002D569C" w:rsidRDefault="002D569C" w:rsidP="00EE2132">
            <w:pPr>
              <w:jc w:val="left"/>
            </w:pPr>
            <w:r>
              <w:t>Višina poda</w:t>
            </w:r>
          </w:p>
        </w:tc>
        <w:tc>
          <w:tcPr>
            <w:tcW w:w="989" w:type="dxa"/>
            <w:vAlign w:val="bottom"/>
          </w:tcPr>
          <w:p w14:paraId="65068164" w14:textId="7CEB2F2B" w:rsidR="002D569C" w:rsidRPr="008B2E52" w:rsidRDefault="002D569C" w:rsidP="001A4A3F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459EC959" w14:textId="01E99269" w:rsidR="002D569C" w:rsidRDefault="002D569C" w:rsidP="001A4A3F">
            <w:pPr>
              <w:jc w:val="center"/>
            </w:pPr>
            <w:r>
              <w:t>1000</w:t>
            </w:r>
          </w:p>
        </w:tc>
        <w:tc>
          <w:tcPr>
            <w:tcW w:w="1820" w:type="dxa"/>
          </w:tcPr>
          <w:p w14:paraId="779F2402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7F0F1B6B" w14:textId="77777777" w:rsidTr="00EE2132">
        <w:tc>
          <w:tcPr>
            <w:tcW w:w="674" w:type="dxa"/>
          </w:tcPr>
          <w:p w14:paraId="2EEE0F89" w14:textId="2E4ED3E4" w:rsidR="002D569C" w:rsidRDefault="002D569C" w:rsidP="001A4A3F">
            <w:pPr>
              <w:jc w:val="right"/>
            </w:pPr>
            <w:r>
              <w:t>4</w:t>
            </w:r>
          </w:p>
        </w:tc>
        <w:tc>
          <w:tcPr>
            <w:tcW w:w="4016" w:type="dxa"/>
          </w:tcPr>
          <w:p w14:paraId="7DD6C6E5" w14:textId="7ADCB3DF" w:rsidR="002D569C" w:rsidRDefault="002D569C" w:rsidP="00EE2132">
            <w:pPr>
              <w:jc w:val="left"/>
            </w:pPr>
            <w:r>
              <w:t>Kovinska stojka</w:t>
            </w:r>
          </w:p>
        </w:tc>
        <w:tc>
          <w:tcPr>
            <w:tcW w:w="989" w:type="dxa"/>
            <w:vAlign w:val="bottom"/>
          </w:tcPr>
          <w:p w14:paraId="33992E03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686F572" w14:textId="38FA5232" w:rsidR="002D569C" w:rsidRDefault="002D569C" w:rsidP="001A4A3F">
            <w:pPr>
              <w:jc w:val="center"/>
            </w:pPr>
          </w:p>
        </w:tc>
        <w:tc>
          <w:tcPr>
            <w:tcW w:w="1820" w:type="dxa"/>
          </w:tcPr>
          <w:p w14:paraId="5282CD69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20EE21C5" w14:textId="77777777" w:rsidTr="00EE2132">
        <w:tc>
          <w:tcPr>
            <w:tcW w:w="674" w:type="dxa"/>
          </w:tcPr>
          <w:p w14:paraId="019BD5C1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52640695" w14:textId="546C5B90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material</w:t>
            </w:r>
          </w:p>
        </w:tc>
        <w:tc>
          <w:tcPr>
            <w:tcW w:w="989" w:type="dxa"/>
            <w:vAlign w:val="bottom"/>
          </w:tcPr>
          <w:p w14:paraId="625D682E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472A127" w14:textId="7DE20691" w:rsidR="002D569C" w:rsidRDefault="002D569C" w:rsidP="001A4A3F">
            <w:pPr>
              <w:jc w:val="center"/>
            </w:pPr>
            <w:r>
              <w:t>Galvanizirano jeklo</w:t>
            </w:r>
          </w:p>
        </w:tc>
        <w:tc>
          <w:tcPr>
            <w:tcW w:w="1820" w:type="dxa"/>
          </w:tcPr>
          <w:p w14:paraId="2C9D12FC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2E700555" w14:textId="77777777" w:rsidTr="00EE2132">
        <w:tc>
          <w:tcPr>
            <w:tcW w:w="674" w:type="dxa"/>
          </w:tcPr>
          <w:p w14:paraId="6A923C55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07218ACF" w14:textId="29B81D4C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nastavitev</w:t>
            </w:r>
          </w:p>
        </w:tc>
        <w:tc>
          <w:tcPr>
            <w:tcW w:w="989" w:type="dxa"/>
            <w:vAlign w:val="bottom"/>
          </w:tcPr>
          <w:p w14:paraId="2CD6D954" w14:textId="5BBE94CC" w:rsidR="002D569C" w:rsidRPr="008B2E52" w:rsidRDefault="002D569C" w:rsidP="001A4A3F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495C32D9" w14:textId="4663F5A6" w:rsidR="002D569C" w:rsidRDefault="002D569C" w:rsidP="001A4A3F">
            <w:pPr>
              <w:jc w:val="center"/>
            </w:pPr>
            <w:r>
              <w:t>800-1500</w:t>
            </w:r>
          </w:p>
        </w:tc>
        <w:tc>
          <w:tcPr>
            <w:tcW w:w="1820" w:type="dxa"/>
          </w:tcPr>
          <w:p w14:paraId="711785AC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1C64F868" w14:textId="77777777" w:rsidTr="00EE2132">
        <w:tc>
          <w:tcPr>
            <w:tcW w:w="674" w:type="dxa"/>
          </w:tcPr>
          <w:p w14:paraId="1A894C72" w14:textId="0BD8FC32" w:rsidR="002D569C" w:rsidRDefault="002D569C" w:rsidP="001A4A3F">
            <w:pPr>
              <w:jc w:val="right"/>
            </w:pPr>
            <w:r>
              <w:t>5</w:t>
            </w:r>
          </w:p>
        </w:tc>
        <w:tc>
          <w:tcPr>
            <w:tcW w:w="4016" w:type="dxa"/>
          </w:tcPr>
          <w:p w14:paraId="20467E98" w14:textId="00E92910" w:rsidR="002D569C" w:rsidRDefault="002D569C" w:rsidP="00EE2132">
            <w:pPr>
              <w:jc w:val="left"/>
            </w:pPr>
            <w:r>
              <w:t>Pohodni panel</w:t>
            </w:r>
          </w:p>
        </w:tc>
        <w:tc>
          <w:tcPr>
            <w:tcW w:w="989" w:type="dxa"/>
            <w:vAlign w:val="bottom"/>
          </w:tcPr>
          <w:p w14:paraId="4B734424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009F864" w14:textId="77777777" w:rsidR="002D569C" w:rsidRDefault="002D569C" w:rsidP="001A4A3F">
            <w:pPr>
              <w:jc w:val="center"/>
            </w:pPr>
          </w:p>
        </w:tc>
        <w:tc>
          <w:tcPr>
            <w:tcW w:w="1820" w:type="dxa"/>
          </w:tcPr>
          <w:p w14:paraId="398AC99A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54735988" w14:textId="77777777" w:rsidTr="00EE2132">
        <w:tc>
          <w:tcPr>
            <w:tcW w:w="674" w:type="dxa"/>
          </w:tcPr>
          <w:p w14:paraId="689A70FD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07ED977E" w14:textId="698C2507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dimenzije</w:t>
            </w:r>
          </w:p>
        </w:tc>
        <w:tc>
          <w:tcPr>
            <w:tcW w:w="989" w:type="dxa"/>
            <w:vAlign w:val="bottom"/>
          </w:tcPr>
          <w:p w14:paraId="40D980BC" w14:textId="625747ED" w:rsidR="002D569C" w:rsidRPr="008B2E52" w:rsidRDefault="002D569C" w:rsidP="001A4A3F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732C7C78" w14:textId="1EDF4839" w:rsidR="002D569C" w:rsidRDefault="002D569C" w:rsidP="001A4A3F">
            <w:pPr>
              <w:jc w:val="center"/>
            </w:pPr>
            <w:r>
              <w:t>600x600</w:t>
            </w:r>
          </w:p>
        </w:tc>
        <w:tc>
          <w:tcPr>
            <w:tcW w:w="1820" w:type="dxa"/>
          </w:tcPr>
          <w:p w14:paraId="0CAFEF13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01A89CAD" w14:textId="77777777" w:rsidTr="00EE2132">
        <w:tc>
          <w:tcPr>
            <w:tcW w:w="674" w:type="dxa"/>
          </w:tcPr>
          <w:p w14:paraId="683EA7FF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46BFC990" w14:textId="4A44F784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debelina</w:t>
            </w:r>
          </w:p>
        </w:tc>
        <w:tc>
          <w:tcPr>
            <w:tcW w:w="989" w:type="dxa"/>
            <w:vAlign w:val="bottom"/>
          </w:tcPr>
          <w:p w14:paraId="46A470AE" w14:textId="51194D2B" w:rsidR="002D569C" w:rsidRPr="008B2E52" w:rsidRDefault="002D569C" w:rsidP="001A4A3F">
            <w:pPr>
              <w:jc w:val="center"/>
            </w:pPr>
            <w:r>
              <w:t>mm</w:t>
            </w:r>
          </w:p>
        </w:tc>
        <w:tc>
          <w:tcPr>
            <w:tcW w:w="1715" w:type="dxa"/>
            <w:vAlign w:val="bottom"/>
          </w:tcPr>
          <w:p w14:paraId="2D83951C" w14:textId="16764398" w:rsidR="002D569C" w:rsidRDefault="002D569C" w:rsidP="001A4A3F">
            <w:pPr>
              <w:jc w:val="center"/>
            </w:pPr>
            <w:r>
              <w:t>30-42</w:t>
            </w:r>
          </w:p>
        </w:tc>
        <w:tc>
          <w:tcPr>
            <w:tcW w:w="1820" w:type="dxa"/>
          </w:tcPr>
          <w:p w14:paraId="2BFC1B1B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28FD4A0E" w14:textId="77777777" w:rsidTr="00EE2132">
        <w:tc>
          <w:tcPr>
            <w:tcW w:w="674" w:type="dxa"/>
          </w:tcPr>
          <w:p w14:paraId="3C8F3F5D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5E7E9432" w14:textId="5487373B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jedro</w:t>
            </w:r>
          </w:p>
        </w:tc>
        <w:tc>
          <w:tcPr>
            <w:tcW w:w="989" w:type="dxa"/>
            <w:vAlign w:val="bottom"/>
          </w:tcPr>
          <w:p w14:paraId="39083D6C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C292A5C" w14:textId="44DE78A4" w:rsidR="002D569C" w:rsidRDefault="002D569C" w:rsidP="001A4A3F">
            <w:pPr>
              <w:jc w:val="center"/>
            </w:pPr>
            <w:proofErr w:type="spellStart"/>
            <w:r>
              <w:t>Lesovinska</w:t>
            </w:r>
            <w:proofErr w:type="spellEnd"/>
            <w:r>
              <w:t xml:space="preserve"> plošča</w:t>
            </w:r>
          </w:p>
        </w:tc>
        <w:tc>
          <w:tcPr>
            <w:tcW w:w="1820" w:type="dxa"/>
          </w:tcPr>
          <w:p w14:paraId="224AC1E6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57C349E2" w14:textId="77777777" w:rsidTr="00EE2132">
        <w:tc>
          <w:tcPr>
            <w:tcW w:w="674" w:type="dxa"/>
          </w:tcPr>
          <w:p w14:paraId="1D1174BD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41B84988" w14:textId="2B26BF44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gostota</w:t>
            </w:r>
          </w:p>
        </w:tc>
        <w:tc>
          <w:tcPr>
            <w:tcW w:w="989" w:type="dxa"/>
            <w:vAlign w:val="bottom"/>
          </w:tcPr>
          <w:p w14:paraId="55E9BC33" w14:textId="375A97E9" w:rsidR="002D569C" w:rsidRPr="008B2E52" w:rsidRDefault="002D569C" w:rsidP="001A4A3F">
            <w:pPr>
              <w:jc w:val="center"/>
            </w:pPr>
            <w:r>
              <w:t>kg/m</w:t>
            </w:r>
            <w:r w:rsidRPr="002D569C">
              <w:rPr>
                <w:vertAlign w:val="superscript"/>
              </w:rPr>
              <w:t>3</w:t>
            </w:r>
          </w:p>
        </w:tc>
        <w:tc>
          <w:tcPr>
            <w:tcW w:w="1715" w:type="dxa"/>
            <w:vAlign w:val="bottom"/>
          </w:tcPr>
          <w:p w14:paraId="02E5C98C" w14:textId="2B77257D" w:rsidR="002D569C" w:rsidRDefault="002D569C" w:rsidP="001A4A3F">
            <w:pPr>
              <w:jc w:val="center"/>
            </w:pPr>
            <w:r>
              <w:t>≥700</w:t>
            </w:r>
          </w:p>
        </w:tc>
        <w:tc>
          <w:tcPr>
            <w:tcW w:w="1820" w:type="dxa"/>
          </w:tcPr>
          <w:p w14:paraId="4471AB3E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4668CBA8" w14:textId="77777777" w:rsidTr="00EE2132">
        <w:tc>
          <w:tcPr>
            <w:tcW w:w="674" w:type="dxa"/>
          </w:tcPr>
          <w:p w14:paraId="6F759AE9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0DC4BC7B" w14:textId="2F0E5599" w:rsidR="002D569C" w:rsidRDefault="002D569C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spodnja stran panela</w:t>
            </w:r>
          </w:p>
        </w:tc>
        <w:tc>
          <w:tcPr>
            <w:tcW w:w="989" w:type="dxa"/>
            <w:vAlign w:val="bottom"/>
          </w:tcPr>
          <w:p w14:paraId="4F7F7A72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889575B" w14:textId="0CC097D1" w:rsidR="002D569C" w:rsidRDefault="002D569C" w:rsidP="001A4A3F">
            <w:pPr>
              <w:jc w:val="center"/>
            </w:pPr>
            <w:r>
              <w:t>Galvanizirano jeklo</w:t>
            </w:r>
          </w:p>
        </w:tc>
        <w:tc>
          <w:tcPr>
            <w:tcW w:w="1820" w:type="dxa"/>
          </w:tcPr>
          <w:p w14:paraId="77E92622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700DBAD4" w14:textId="77777777" w:rsidTr="00EE2132">
        <w:tc>
          <w:tcPr>
            <w:tcW w:w="674" w:type="dxa"/>
          </w:tcPr>
          <w:p w14:paraId="687F065E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6C242CBF" w14:textId="6AED3F94" w:rsidR="002D569C" w:rsidRDefault="00893283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>zgornja stran panela</w:t>
            </w:r>
          </w:p>
        </w:tc>
        <w:tc>
          <w:tcPr>
            <w:tcW w:w="989" w:type="dxa"/>
            <w:vAlign w:val="bottom"/>
          </w:tcPr>
          <w:p w14:paraId="42D58B1B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5465E0F" w14:textId="4BC2F4A9" w:rsidR="002D569C" w:rsidRDefault="00893283" w:rsidP="001A4A3F">
            <w:pPr>
              <w:jc w:val="center"/>
            </w:pPr>
            <w:r>
              <w:t>PVC, 2 mm</w:t>
            </w:r>
          </w:p>
        </w:tc>
        <w:tc>
          <w:tcPr>
            <w:tcW w:w="1820" w:type="dxa"/>
          </w:tcPr>
          <w:p w14:paraId="4793115B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528F4854" w14:textId="77777777" w:rsidTr="00EE2132">
        <w:tc>
          <w:tcPr>
            <w:tcW w:w="674" w:type="dxa"/>
          </w:tcPr>
          <w:p w14:paraId="274803CE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10C6BE4B" w14:textId="7348BFF9" w:rsidR="002D569C" w:rsidRDefault="00893283" w:rsidP="00EE2132">
            <w:pPr>
              <w:jc w:val="left"/>
            </w:pPr>
            <w:r>
              <w:t>Obremenitev</w:t>
            </w:r>
          </w:p>
        </w:tc>
        <w:tc>
          <w:tcPr>
            <w:tcW w:w="989" w:type="dxa"/>
            <w:vAlign w:val="bottom"/>
          </w:tcPr>
          <w:p w14:paraId="337F0F86" w14:textId="77777777" w:rsidR="002D569C" w:rsidRPr="008B2E52" w:rsidRDefault="002D569C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C835E13" w14:textId="77777777" w:rsidR="002D569C" w:rsidRDefault="002D569C" w:rsidP="001A4A3F">
            <w:pPr>
              <w:jc w:val="center"/>
            </w:pPr>
          </w:p>
        </w:tc>
        <w:tc>
          <w:tcPr>
            <w:tcW w:w="1820" w:type="dxa"/>
          </w:tcPr>
          <w:p w14:paraId="46BCC2F0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4C6B5FD4" w14:textId="77777777" w:rsidTr="00EE2132">
        <w:tc>
          <w:tcPr>
            <w:tcW w:w="674" w:type="dxa"/>
          </w:tcPr>
          <w:p w14:paraId="1CF8FC7D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16FB1198" w14:textId="034CC55C" w:rsidR="002D569C" w:rsidRDefault="00893283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r>
              <w:t xml:space="preserve">Ultimate </w:t>
            </w:r>
            <w:proofErr w:type="spellStart"/>
            <w:r>
              <w:t>load</w:t>
            </w:r>
            <w:proofErr w:type="spellEnd"/>
          </w:p>
        </w:tc>
        <w:tc>
          <w:tcPr>
            <w:tcW w:w="989" w:type="dxa"/>
            <w:vAlign w:val="bottom"/>
          </w:tcPr>
          <w:p w14:paraId="38DEA0F4" w14:textId="1EF164A2" w:rsidR="002D569C" w:rsidRPr="008B2E52" w:rsidRDefault="00893283" w:rsidP="001A4A3F">
            <w:pPr>
              <w:jc w:val="center"/>
            </w:pPr>
            <w:r>
              <w:t>kN</w:t>
            </w:r>
          </w:p>
        </w:tc>
        <w:tc>
          <w:tcPr>
            <w:tcW w:w="1715" w:type="dxa"/>
            <w:vAlign w:val="bottom"/>
          </w:tcPr>
          <w:p w14:paraId="4FD174F9" w14:textId="4DF42C5C" w:rsidR="002D569C" w:rsidRDefault="00893283" w:rsidP="001A4A3F">
            <w:pPr>
              <w:jc w:val="center"/>
            </w:pPr>
            <w:r>
              <w:t>≥12</w:t>
            </w:r>
          </w:p>
        </w:tc>
        <w:tc>
          <w:tcPr>
            <w:tcW w:w="1820" w:type="dxa"/>
          </w:tcPr>
          <w:p w14:paraId="31816779" w14:textId="77777777" w:rsidR="002D569C" w:rsidRPr="008B2E52" w:rsidRDefault="002D569C" w:rsidP="001A4A3F">
            <w:pPr>
              <w:jc w:val="center"/>
            </w:pPr>
          </w:p>
        </w:tc>
      </w:tr>
      <w:tr w:rsidR="002D569C" w:rsidRPr="008B2E52" w14:paraId="1FA7EC27" w14:textId="77777777" w:rsidTr="00EE2132">
        <w:tc>
          <w:tcPr>
            <w:tcW w:w="674" w:type="dxa"/>
          </w:tcPr>
          <w:p w14:paraId="61FA1017" w14:textId="77777777" w:rsidR="002D569C" w:rsidRDefault="002D569C" w:rsidP="001A4A3F">
            <w:pPr>
              <w:jc w:val="right"/>
            </w:pPr>
          </w:p>
        </w:tc>
        <w:tc>
          <w:tcPr>
            <w:tcW w:w="4016" w:type="dxa"/>
          </w:tcPr>
          <w:p w14:paraId="51482A21" w14:textId="28EE11D9" w:rsidR="002D569C" w:rsidRDefault="00893283" w:rsidP="00EE2132">
            <w:pPr>
              <w:pStyle w:val="ListParagraph"/>
              <w:numPr>
                <w:ilvl w:val="0"/>
                <w:numId w:val="9"/>
              </w:numPr>
              <w:jc w:val="left"/>
            </w:pPr>
            <w:proofErr w:type="spellStart"/>
            <w:r>
              <w:t>Point</w:t>
            </w:r>
            <w:proofErr w:type="spellEnd"/>
            <w:r>
              <w:t xml:space="preserve"> </w:t>
            </w:r>
            <w:proofErr w:type="spellStart"/>
            <w:r>
              <w:t>load</w:t>
            </w:r>
            <w:proofErr w:type="spellEnd"/>
            <w:r>
              <w:t xml:space="preserve"> </w:t>
            </w:r>
            <w:proofErr w:type="spellStart"/>
            <w:r>
              <w:t>resistance</w:t>
            </w:r>
            <w:proofErr w:type="spellEnd"/>
          </w:p>
        </w:tc>
        <w:tc>
          <w:tcPr>
            <w:tcW w:w="989" w:type="dxa"/>
            <w:vAlign w:val="bottom"/>
          </w:tcPr>
          <w:p w14:paraId="588523C8" w14:textId="5F8E3CE6" w:rsidR="002D569C" w:rsidRPr="008B2E52" w:rsidRDefault="00893283" w:rsidP="001A4A3F">
            <w:pPr>
              <w:jc w:val="center"/>
            </w:pPr>
            <w:r>
              <w:t>kN</w:t>
            </w:r>
          </w:p>
        </w:tc>
        <w:tc>
          <w:tcPr>
            <w:tcW w:w="1715" w:type="dxa"/>
            <w:vAlign w:val="bottom"/>
          </w:tcPr>
          <w:p w14:paraId="06BA89CC" w14:textId="2B56AD0D" w:rsidR="002D569C" w:rsidRDefault="00893283" w:rsidP="001A4A3F">
            <w:pPr>
              <w:jc w:val="center"/>
            </w:pPr>
            <w:r>
              <w:t>≥8,7</w:t>
            </w:r>
          </w:p>
        </w:tc>
        <w:tc>
          <w:tcPr>
            <w:tcW w:w="1820" w:type="dxa"/>
          </w:tcPr>
          <w:p w14:paraId="3D451E4B" w14:textId="77777777" w:rsidR="002D569C" w:rsidRPr="008B2E52" w:rsidRDefault="002D569C" w:rsidP="001A4A3F">
            <w:pPr>
              <w:jc w:val="center"/>
            </w:pPr>
          </w:p>
        </w:tc>
      </w:tr>
      <w:tr w:rsidR="00893283" w:rsidRPr="008B2E52" w14:paraId="66A4B6CA" w14:textId="77777777" w:rsidTr="001A4A3F">
        <w:tc>
          <w:tcPr>
            <w:tcW w:w="674" w:type="dxa"/>
          </w:tcPr>
          <w:p w14:paraId="6B843306" w14:textId="77777777" w:rsidR="00893283" w:rsidRDefault="00893283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49A64C7D" w14:textId="70EE632F" w:rsidR="00893283" w:rsidRDefault="00893283" w:rsidP="00893283">
            <w:r>
              <w:t xml:space="preserve">Notranja električna upornost </w:t>
            </w:r>
            <w:r w:rsidRPr="00893283">
              <w:t>po EN 1081</w:t>
            </w:r>
          </w:p>
        </w:tc>
        <w:tc>
          <w:tcPr>
            <w:tcW w:w="989" w:type="dxa"/>
            <w:vAlign w:val="bottom"/>
          </w:tcPr>
          <w:p w14:paraId="0BD1330D" w14:textId="736E9EF7" w:rsidR="00893283" w:rsidRPr="008B2E52" w:rsidRDefault="00EE2132" w:rsidP="001A4A3F">
            <w:pPr>
              <w:jc w:val="center"/>
            </w:pPr>
            <w:r>
              <w:t>Ω</w:t>
            </w:r>
          </w:p>
        </w:tc>
        <w:tc>
          <w:tcPr>
            <w:tcW w:w="1715" w:type="dxa"/>
            <w:vAlign w:val="bottom"/>
          </w:tcPr>
          <w:p w14:paraId="73A032D1" w14:textId="7ACC626B" w:rsidR="00893283" w:rsidRDefault="00893283" w:rsidP="001A4A3F">
            <w:pPr>
              <w:jc w:val="center"/>
            </w:pPr>
            <w:r w:rsidRPr="00893283">
              <w:t xml:space="preserve">104 </w:t>
            </w:r>
            <w:r w:rsidR="00EE2132">
              <w:t>≤</w:t>
            </w:r>
            <w:r w:rsidRPr="00893283">
              <w:t xml:space="preserve"> Rt </w:t>
            </w:r>
            <w:r w:rsidR="00EE2132">
              <w:t>≤</w:t>
            </w:r>
            <w:r w:rsidRPr="00893283">
              <w:t>106</w:t>
            </w:r>
          </w:p>
        </w:tc>
        <w:tc>
          <w:tcPr>
            <w:tcW w:w="1820" w:type="dxa"/>
          </w:tcPr>
          <w:p w14:paraId="63CA657F" w14:textId="77777777" w:rsidR="00893283" w:rsidRPr="008B2E52" w:rsidRDefault="00893283" w:rsidP="001A4A3F">
            <w:pPr>
              <w:jc w:val="center"/>
            </w:pPr>
          </w:p>
        </w:tc>
      </w:tr>
      <w:tr w:rsidR="00893283" w:rsidRPr="008B2E52" w14:paraId="3C54F54A" w14:textId="77777777" w:rsidTr="001A4A3F">
        <w:tc>
          <w:tcPr>
            <w:tcW w:w="674" w:type="dxa"/>
          </w:tcPr>
          <w:p w14:paraId="45D42875" w14:textId="77777777" w:rsidR="00893283" w:rsidRDefault="00893283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7720FA26" w14:textId="741364FD" w:rsidR="00893283" w:rsidRDefault="00893283" w:rsidP="00893283">
            <w:r w:rsidRPr="00893283">
              <w:t>Gradbeni material glede na EN</w:t>
            </w:r>
          </w:p>
        </w:tc>
        <w:tc>
          <w:tcPr>
            <w:tcW w:w="989" w:type="dxa"/>
            <w:vAlign w:val="bottom"/>
          </w:tcPr>
          <w:p w14:paraId="4729885A" w14:textId="77777777" w:rsidR="00893283" w:rsidRPr="008B2E52" w:rsidRDefault="00893283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F60CAFA" w14:textId="559462C0" w:rsidR="00893283" w:rsidRDefault="00893283" w:rsidP="001A4A3F">
            <w:pPr>
              <w:jc w:val="center"/>
            </w:pPr>
            <w:r w:rsidRPr="00893283">
              <w:t>Bfl-s1</w:t>
            </w:r>
          </w:p>
        </w:tc>
        <w:tc>
          <w:tcPr>
            <w:tcW w:w="1820" w:type="dxa"/>
          </w:tcPr>
          <w:p w14:paraId="5F5789F9" w14:textId="77777777" w:rsidR="00893283" w:rsidRPr="008B2E52" w:rsidRDefault="00893283" w:rsidP="001A4A3F">
            <w:pPr>
              <w:jc w:val="center"/>
            </w:pPr>
          </w:p>
        </w:tc>
      </w:tr>
      <w:tr w:rsidR="00893283" w:rsidRPr="008B2E52" w14:paraId="01DB51E6" w14:textId="77777777" w:rsidTr="001A4A3F">
        <w:tc>
          <w:tcPr>
            <w:tcW w:w="674" w:type="dxa"/>
          </w:tcPr>
          <w:p w14:paraId="5A7F0723" w14:textId="77777777" w:rsidR="00893283" w:rsidRDefault="00893283" w:rsidP="001A4A3F">
            <w:pPr>
              <w:jc w:val="right"/>
            </w:pPr>
          </w:p>
        </w:tc>
        <w:tc>
          <w:tcPr>
            <w:tcW w:w="4016" w:type="dxa"/>
            <w:vAlign w:val="bottom"/>
          </w:tcPr>
          <w:p w14:paraId="5641C0A0" w14:textId="56E99FCE" w:rsidR="00893283" w:rsidRDefault="00893283" w:rsidP="00893283">
            <w:r>
              <w:t>Požarna odpornost</w:t>
            </w:r>
          </w:p>
        </w:tc>
        <w:tc>
          <w:tcPr>
            <w:tcW w:w="989" w:type="dxa"/>
            <w:vAlign w:val="bottom"/>
          </w:tcPr>
          <w:p w14:paraId="3387A98B" w14:textId="77777777" w:rsidR="00893283" w:rsidRPr="008B2E52" w:rsidRDefault="00893283" w:rsidP="001A4A3F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6801727" w14:textId="2AB229F4" w:rsidR="00893283" w:rsidRDefault="00893283" w:rsidP="001A4A3F">
            <w:pPr>
              <w:jc w:val="center"/>
            </w:pPr>
            <w:r w:rsidRPr="00893283">
              <w:t>REI30</w:t>
            </w:r>
          </w:p>
        </w:tc>
        <w:tc>
          <w:tcPr>
            <w:tcW w:w="1820" w:type="dxa"/>
          </w:tcPr>
          <w:p w14:paraId="2B053552" w14:textId="77777777" w:rsidR="00893283" w:rsidRPr="008B2E52" w:rsidRDefault="00893283" w:rsidP="001A4A3F">
            <w:pPr>
              <w:jc w:val="center"/>
            </w:pPr>
          </w:p>
        </w:tc>
      </w:tr>
    </w:tbl>
    <w:p w14:paraId="180EC917" w14:textId="77777777" w:rsidR="002D569C" w:rsidRDefault="002D569C" w:rsidP="002D569C"/>
    <w:p w14:paraId="27D295D0" w14:textId="77777777" w:rsidR="00615B88" w:rsidRPr="00162970" w:rsidRDefault="00615B88" w:rsidP="00162970"/>
    <w:sectPr w:rsidR="00615B88" w:rsidRPr="00162970" w:rsidSect="005C7442">
      <w:headerReference w:type="even" r:id="rId12"/>
      <w:headerReference w:type="default" r:id="rId13"/>
      <w:headerReference w:type="first" r:id="rId14"/>
      <w:pgSz w:w="11906" w:h="16838" w:code="9"/>
      <w:pgMar w:top="1418" w:right="1276" w:bottom="1418" w:left="1418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89FC" w14:textId="77777777" w:rsidR="00507AC6" w:rsidRDefault="00507AC6">
      <w:r>
        <w:separator/>
      </w:r>
    </w:p>
  </w:endnote>
  <w:endnote w:type="continuationSeparator" w:id="0">
    <w:p w14:paraId="5613B497" w14:textId="77777777" w:rsidR="00507AC6" w:rsidRDefault="0050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1101"/>
      <w:gridCol w:w="6129"/>
      <w:gridCol w:w="2268"/>
    </w:tblGrid>
    <w:tr w:rsidR="00FC0D08" w:rsidRPr="00F833B0" w14:paraId="3C75911B" w14:textId="77777777" w:rsidTr="0030173F">
      <w:tc>
        <w:tcPr>
          <w:tcW w:w="1101" w:type="dxa"/>
          <w:tcBorders>
            <w:top w:val="single" w:sz="4" w:space="0" w:color="auto"/>
          </w:tcBorders>
        </w:tcPr>
        <w:p w14:paraId="62C3A66C" w14:textId="77777777" w:rsidR="00FC0D08" w:rsidRPr="00F833B0" w:rsidRDefault="00FC0D08" w:rsidP="00FC0D08">
          <w:pPr>
            <w:rPr>
              <w:i/>
              <w:sz w:val="16"/>
              <w:szCs w:val="16"/>
            </w:rPr>
          </w:pPr>
          <w:bookmarkStart w:id="2" w:name="_Hlk501112912"/>
          <w:bookmarkStart w:id="3" w:name="_Hlk501112932"/>
          <w:r w:rsidRPr="00F833B0">
            <w:rPr>
              <w:sz w:val="16"/>
              <w:szCs w:val="16"/>
            </w:rPr>
            <w:t>Objekt:</w:t>
          </w:r>
        </w:p>
      </w:tc>
      <w:tc>
        <w:tcPr>
          <w:tcW w:w="6129" w:type="dxa"/>
          <w:tcBorders>
            <w:top w:val="single" w:sz="4" w:space="0" w:color="auto"/>
          </w:tcBorders>
        </w:tcPr>
        <w:p w14:paraId="06D47712" w14:textId="4A32A64E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sz w:val="16"/>
              <w:szCs w:val="16"/>
            </w:rPr>
            <w:t>HE Medvode – 6,3 kV stikališče (DZR)</w:t>
          </w:r>
        </w:p>
      </w:tc>
      <w:tc>
        <w:tcPr>
          <w:tcW w:w="2268" w:type="dxa"/>
          <w:tcBorders>
            <w:top w:val="single" w:sz="4" w:space="0" w:color="auto"/>
          </w:tcBorders>
        </w:tcPr>
        <w:p w14:paraId="1FE8AE5B" w14:textId="34B9BEAD" w:rsidR="00FC0D08" w:rsidRPr="00F833B0" w:rsidRDefault="00FC0D08" w:rsidP="00FC0D08">
          <w:pPr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Revizija: 1</w:t>
          </w:r>
        </w:p>
      </w:tc>
    </w:tr>
    <w:tr w:rsidR="00FC0D08" w:rsidRPr="00F833B0" w14:paraId="09CA7B0F" w14:textId="77777777" w:rsidTr="0030173F">
      <w:tc>
        <w:tcPr>
          <w:tcW w:w="1101" w:type="dxa"/>
        </w:tcPr>
        <w:p w14:paraId="054C8D8E" w14:textId="77777777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Št. načrta:</w:t>
          </w:r>
        </w:p>
      </w:tc>
      <w:tc>
        <w:tcPr>
          <w:tcW w:w="6129" w:type="dxa"/>
        </w:tcPr>
        <w:p w14:paraId="64DF44C5" w14:textId="6A88DCEC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A-001479.E04</w:t>
          </w:r>
        </w:p>
      </w:tc>
      <w:tc>
        <w:tcPr>
          <w:tcW w:w="2268" w:type="dxa"/>
        </w:tcPr>
        <w:p w14:paraId="645E1EA5" w14:textId="1B026601" w:rsidR="00FC0D08" w:rsidRPr="00F833B0" w:rsidRDefault="00FC0D08" w:rsidP="00FC0D08">
          <w:pPr>
            <w:jc w:val="right"/>
            <w:rPr>
              <w:i/>
              <w:sz w:val="16"/>
              <w:szCs w:val="16"/>
            </w:rPr>
          </w:pPr>
          <w:r w:rsidRPr="00F833B0">
            <w:rPr>
              <w:sz w:val="16"/>
              <w:szCs w:val="16"/>
            </w:rPr>
            <w:t>Datum:</w:t>
          </w:r>
          <w:r>
            <w:rPr>
              <w:sz w:val="16"/>
              <w:szCs w:val="16"/>
            </w:rPr>
            <w:t xml:space="preserve"> maj</w:t>
          </w:r>
          <w:r w:rsidRPr="00F833B0">
            <w:rPr>
              <w:sz w:val="16"/>
              <w:szCs w:val="16"/>
            </w:rPr>
            <w:t xml:space="preserve"> 20</w:t>
          </w:r>
          <w:r>
            <w:rPr>
              <w:sz w:val="16"/>
              <w:szCs w:val="16"/>
            </w:rPr>
            <w:t>23</w:t>
          </w:r>
        </w:p>
      </w:tc>
    </w:tr>
    <w:tr w:rsidR="00FC0D08" w:rsidRPr="00F833B0" w14:paraId="634F8040" w14:textId="77777777" w:rsidTr="0030173F">
      <w:tc>
        <w:tcPr>
          <w:tcW w:w="1101" w:type="dxa"/>
        </w:tcPr>
        <w:p w14:paraId="37DF9D21" w14:textId="77777777" w:rsidR="00FC0D08" w:rsidRPr="00F833B0" w:rsidRDefault="00FC0D08" w:rsidP="00FC0D08">
          <w:pPr>
            <w:rPr>
              <w:sz w:val="16"/>
              <w:szCs w:val="16"/>
            </w:rPr>
          </w:pPr>
          <w:r w:rsidRPr="00F833B0">
            <w:rPr>
              <w:sz w:val="16"/>
              <w:szCs w:val="16"/>
            </w:rPr>
            <w:t>Datoteka:</w:t>
          </w:r>
        </w:p>
      </w:tc>
      <w:tc>
        <w:tcPr>
          <w:tcW w:w="6129" w:type="dxa"/>
        </w:tcPr>
        <w:p w14:paraId="189BDB0D" w14:textId="4185BC3F" w:rsidR="00FC0D08" w:rsidRDefault="00FC0D08" w:rsidP="00FC0D08">
          <w:pPr>
            <w:rPr>
              <w:sz w:val="16"/>
              <w:szCs w:val="16"/>
            </w:rPr>
          </w:pPr>
          <w:r>
            <w:rPr>
              <w:i/>
              <w:sz w:val="16"/>
              <w:szCs w:val="16"/>
            </w:rPr>
            <w:fldChar w:fldCharType="begin"/>
          </w:r>
          <w:r>
            <w:rPr>
              <w:i/>
              <w:sz w:val="16"/>
              <w:szCs w:val="16"/>
            </w:rPr>
            <w:instrText xml:space="preserve"> FILENAME   \* MERGEFORMAT </w:instrText>
          </w:r>
          <w:r>
            <w:rPr>
              <w:i/>
              <w:sz w:val="16"/>
              <w:szCs w:val="16"/>
            </w:rPr>
            <w:fldChar w:fldCharType="separate"/>
          </w:r>
          <w:r w:rsidR="00BF193D">
            <w:rPr>
              <w:i/>
              <w:noProof/>
              <w:sz w:val="16"/>
              <w:szCs w:val="16"/>
            </w:rPr>
            <w:t>A-001479.E04 - Tabele tehničnih podatkov.docx</w:t>
          </w:r>
          <w:r>
            <w:rPr>
              <w:i/>
              <w:sz w:val="16"/>
              <w:szCs w:val="16"/>
            </w:rPr>
            <w:fldChar w:fldCharType="end"/>
          </w:r>
        </w:p>
      </w:tc>
      <w:tc>
        <w:tcPr>
          <w:tcW w:w="2268" w:type="dxa"/>
        </w:tcPr>
        <w:p w14:paraId="2E2F2FF4" w14:textId="77777777" w:rsidR="00FC0D08" w:rsidRPr="00F833B0" w:rsidRDefault="00FC0D08" w:rsidP="00FC0D08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Stran: 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begin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instrText xml:space="preserve"> PAGE </w:instrTex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separate"/>
          </w:r>
          <w:r>
            <w:rPr>
              <w:rStyle w:val="PageNumber"/>
              <w:rFonts w:cs="Microsoft Sans Serif"/>
              <w:sz w:val="16"/>
              <w:szCs w:val="16"/>
            </w:rPr>
            <w:t>1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end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t xml:space="preserve"> </w:t>
          </w:r>
          <w:r w:rsidRPr="00C91E79">
            <w:rPr>
              <w:rFonts w:cs="Microsoft Sans Serif"/>
              <w:sz w:val="16"/>
              <w:szCs w:val="16"/>
            </w:rPr>
            <w:t xml:space="preserve">od 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begin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instrText xml:space="preserve"> NUMPAGES </w:instrTex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separate"/>
          </w:r>
          <w:r>
            <w:rPr>
              <w:rStyle w:val="PageNumber"/>
              <w:rFonts w:cs="Microsoft Sans Serif"/>
              <w:sz w:val="16"/>
              <w:szCs w:val="16"/>
            </w:rPr>
            <w:t>26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end"/>
          </w:r>
        </w:p>
      </w:tc>
    </w:tr>
    <w:bookmarkEnd w:id="2"/>
    <w:bookmarkEnd w:id="3"/>
  </w:tbl>
  <w:p w14:paraId="329D4AD1" w14:textId="2E53DFF6" w:rsidR="00B8750D" w:rsidRPr="00FC0D08" w:rsidRDefault="00B8750D" w:rsidP="00FC0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59754" w14:textId="77777777" w:rsidR="00507AC6" w:rsidRDefault="00507AC6">
      <w:r>
        <w:separator/>
      </w:r>
    </w:p>
  </w:footnote>
  <w:footnote w:type="continuationSeparator" w:id="0">
    <w:p w14:paraId="27BA60DA" w14:textId="77777777" w:rsidR="00507AC6" w:rsidRDefault="0050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5"/>
      <w:gridCol w:w="4155"/>
      <w:gridCol w:w="1982"/>
    </w:tblGrid>
    <w:tr w:rsidR="00FC0D08" w:rsidRPr="00416C60" w14:paraId="6FB9042F" w14:textId="77777777" w:rsidTr="0030173F">
      <w:tc>
        <w:tcPr>
          <w:tcW w:w="3075" w:type="dxa"/>
          <w:vAlign w:val="bottom"/>
        </w:tcPr>
        <w:p w14:paraId="16A410E2" w14:textId="77777777" w:rsidR="00FC0D08" w:rsidRDefault="00FC0D08" w:rsidP="00FC0D08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  <w:bookmarkStart w:id="1" w:name="_Hlk128029862"/>
          <w:r w:rsidRPr="00891798">
            <w:rPr>
              <w:rFonts w:eastAsia="Calibri" w:cs="Arial"/>
              <w:b/>
              <w:noProof/>
              <w:color w:val="00447C"/>
              <w:sz w:val="16"/>
              <w:szCs w:val="16"/>
              <w:lang w:eastAsia="sl-SI"/>
            </w:rPr>
            <w:drawing>
              <wp:anchor distT="0" distB="0" distL="114300" distR="114300" simplePos="0" relativeHeight="251660288" behindDoc="1" locked="0" layoutInCell="1" allowOverlap="1" wp14:anchorId="356DAD3C" wp14:editId="4B9B97FC">
                <wp:simplePos x="0" y="0"/>
                <wp:positionH relativeFrom="column">
                  <wp:posOffset>-35560</wp:posOffset>
                </wp:positionH>
                <wp:positionV relativeFrom="paragraph">
                  <wp:posOffset>63500</wp:posOffset>
                </wp:positionV>
                <wp:extent cx="1550035" cy="147955"/>
                <wp:effectExtent l="0" t="0" r="0" b="4445"/>
                <wp:wrapNone/>
                <wp:docPr id="20" name="Slika 20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Slika 20" descr="Icon&#10;&#10;Description automatically generated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04" t="27405" r="7482" b="25492"/>
                        <a:stretch/>
                      </pic:blipFill>
                      <pic:spPr bwMode="auto">
                        <a:xfrm>
                          <a:off x="0" y="0"/>
                          <a:ext cx="1550035" cy="147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55" w:type="dxa"/>
        </w:tcPr>
        <w:p w14:paraId="2F286181" w14:textId="77777777" w:rsidR="00FC0D08" w:rsidRPr="00416C60" w:rsidRDefault="00FC0D08" w:rsidP="00FC0D08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</w:p>
      </w:tc>
      <w:tc>
        <w:tcPr>
          <w:tcW w:w="1982" w:type="dxa"/>
        </w:tcPr>
        <w:p w14:paraId="3B315C91" w14:textId="77777777" w:rsidR="00FC0D08" w:rsidRDefault="00FC0D08" w:rsidP="00FC0D08">
          <w:pPr>
            <w:tabs>
              <w:tab w:val="right" w:pos="9071"/>
            </w:tabs>
            <w:spacing w:after="120"/>
            <w:jc w:val="right"/>
            <w:rPr>
              <w:rFonts w:cs="Arial"/>
              <w:sz w:val="16"/>
              <w:szCs w:val="16"/>
            </w:rPr>
          </w:pP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Kolektor 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Igin</w:t>
          </w: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 d.o.o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.</w:t>
          </w:r>
        </w:p>
      </w:tc>
    </w:tr>
    <w:bookmarkEnd w:id="1"/>
  </w:tbl>
  <w:p w14:paraId="0394EB7E" w14:textId="4E0A7A7A" w:rsidR="00B8750D" w:rsidRPr="00FC0D08" w:rsidRDefault="00B8750D" w:rsidP="00FC0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1BF67" w14:textId="77777777" w:rsidR="00B8750D" w:rsidRDefault="00B875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5"/>
      <w:gridCol w:w="4155"/>
      <w:gridCol w:w="1982"/>
    </w:tblGrid>
    <w:tr w:rsidR="00D65DCE" w:rsidRPr="00416C60" w14:paraId="693D5F3C" w14:textId="77777777" w:rsidTr="0030173F">
      <w:tc>
        <w:tcPr>
          <w:tcW w:w="3075" w:type="dxa"/>
          <w:vAlign w:val="bottom"/>
        </w:tcPr>
        <w:p w14:paraId="746BDA5B" w14:textId="77777777" w:rsidR="00D65DCE" w:rsidRDefault="00D65DCE" w:rsidP="00D65DCE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  <w:r w:rsidRPr="00891798">
            <w:rPr>
              <w:rFonts w:eastAsia="Calibri" w:cs="Arial"/>
              <w:b/>
              <w:noProof/>
              <w:color w:val="00447C"/>
              <w:sz w:val="16"/>
              <w:szCs w:val="16"/>
              <w:lang w:eastAsia="sl-SI"/>
            </w:rPr>
            <w:drawing>
              <wp:anchor distT="0" distB="0" distL="114300" distR="114300" simplePos="0" relativeHeight="251661312" behindDoc="1" locked="0" layoutInCell="1" allowOverlap="1" wp14:anchorId="025F24BC" wp14:editId="1710EF94">
                <wp:simplePos x="0" y="0"/>
                <wp:positionH relativeFrom="column">
                  <wp:posOffset>-35560</wp:posOffset>
                </wp:positionH>
                <wp:positionV relativeFrom="paragraph">
                  <wp:posOffset>63500</wp:posOffset>
                </wp:positionV>
                <wp:extent cx="1550035" cy="147955"/>
                <wp:effectExtent l="0" t="0" r="0" b="4445"/>
                <wp:wrapNone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04" t="27405" r="7482" b="25492"/>
                        <a:stretch/>
                      </pic:blipFill>
                      <pic:spPr bwMode="auto">
                        <a:xfrm>
                          <a:off x="0" y="0"/>
                          <a:ext cx="1550035" cy="147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55" w:type="dxa"/>
        </w:tcPr>
        <w:p w14:paraId="68A4D57C" w14:textId="77777777" w:rsidR="00D65DCE" w:rsidRPr="00416C60" w:rsidRDefault="00D65DCE" w:rsidP="00D65DCE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</w:p>
      </w:tc>
      <w:tc>
        <w:tcPr>
          <w:tcW w:w="1982" w:type="dxa"/>
        </w:tcPr>
        <w:p w14:paraId="169EE82A" w14:textId="77777777" w:rsidR="00D65DCE" w:rsidRDefault="00D65DCE" w:rsidP="00D65DCE">
          <w:pPr>
            <w:tabs>
              <w:tab w:val="right" w:pos="9071"/>
            </w:tabs>
            <w:spacing w:after="120"/>
            <w:jc w:val="right"/>
            <w:rPr>
              <w:rFonts w:cs="Arial"/>
              <w:sz w:val="16"/>
              <w:szCs w:val="16"/>
            </w:rPr>
          </w:pP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Kolektor 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Igin</w:t>
          </w: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 d.o.o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.</w:t>
          </w:r>
        </w:p>
      </w:tc>
    </w:tr>
  </w:tbl>
  <w:p w14:paraId="091C00DB" w14:textId="060C6C2A" w:rsidR="00B8750D" w:rsidRPr="00D65DCE" w:rsidRDefault="00B8750D" w:rsidP="00D6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CEE2" w14:textId="77777777" w:rsidR="00B8750D" w:rsidRDefault="00B87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BDC9E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C246469"/>
    <w:multiLevelType w:val="hybridMultilevel"/>
    <w:tmpl w:val="AC5CCCA4"/>
    <w:lvl w:ilvl="0" w:tplc="AD229B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E5EC5"/>
    <w:multiLevelType w:val="hybridMultilevel"/>
    <w:tmpl w:val="DE8C4F7C"/>
    <w:lvl w:ilvl="0" w:tplc="396EA36E">
      <w:start w:val="1"/>
      <w:numFmt w:val="decimal"/>
      <w:pStyle w:val="Literatura"/>
      <w:lvlText w:val="[%1]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9FC2A12"/>
    <w:multiLevelType w:val="multilevel"/>
    <w:tmpl w:val="C2A274C2"/>
    <w:lvl w:ilvl="0">
      <w:start w:val="1"/>
      <w:numFmt w:val="decimal"/>
      <w:pStyle w:val="b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313547"/>
    <w:multiLevelType w:val="hybridMultilevel"/>
    <w:tmpl w:val="6748911C"/>
    <w:lvl w:ilvl="0" w:tplc="7F429F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9761F"/>
    <w:multiLevelType w:val="hybridMultilevel"/>
    <w:tmpl w:val="45924C0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FF8DEF4">
      <w:start w:val="1"/>
      <w:numFmt w:val="bullet"/>
      <w:pStyle w:val="Alineje2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A822A086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E84D5B"/>
    <w:multiLevelType w:val="hybridMultilevel"/>
    <w:tmpl w:val="B91282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15FB5"/>
    <w:multiLevelType w:val="hybridMultilevel"/>
    <w:tmpl w:val="D62AC40C"/>
    <w:lvl w:ilvl="0" w:tplc="7F429F16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F4A1F"/>
    <w:multiLevelType w:val="hybridMultilevel"/>
    <w:tmpl w:val="B40CBB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471E"/>
    <w:multiLevelType w:val="hybridMultilevel"/>
    <w:tmpl w:val="232CB1C6"/>
    <w:lvl w:ilvl="0" w:tplc="7F429F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20726"/>
    <w:multiLevelType w:val="multilevel"/>
    <w:tmpl w:val="48509B6A"/>
    <w:styleLink w:val="StyleBulletedTimesNewRomanLeft0cmHanging075cm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24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BC4974"/>
    <w:multiLevelType w:val="hybridMultilevel"/>
    <w:tmpl w:val="E026B1A8"/>
    <w:lvl w:ilvl="0" w:tplc="A85AFC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3500F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4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19499417">
    <w:abstractNumId w:val="11"/>
  </w:num>
  <w:num w:numId="2" w16cid:durableId="1018854303">
    <w:abstractNumId w:val="4"/>
  </w:num>
  <w:num w:numId="3" w16cid:durableId="190456968">
    <w:abstractNumId w:val="3"/>
  </w:num>
  <w:num w:numId="4" w16cid:durableId="516969814">
    <w:abstractNumId w:val="13"/>
  </w:num>
  <w:num w:numId="5" w16cid:durableId="595133921">
    <w:abstractNumId w:val="0"/>
  </w:num>
  <w:num w:numId="6" w16cid:durableId="2026662753">
    <w:abstractNumId w:val="6"/>
  </w:num>
  <w:num w:numId="7" w16cid:durableId="756366501">
    <w:abstractNumId w:val="2"/>
  </w:num>
  <w:num w:numId="8" w16cid:durableId="1519461518">
    <w:abstractNumId w:val="7"/>
  </w:num>
  <w:num w:numId="9" w16cid:durableId="1987737371">
    <w:abstractNumId w:val="5"/>
  </w:num>
  <w:num w:numId="10" w16cid:durableId="458182442">
    <w:abstractNumId w:val="10"/>
  </w:num>
  <w:num w:numId="11" w16cid:durableId="894004967">
    <w:abstractNumId w:val="1"/>
  </w:num>
  <w:num w:numId="12" w16cid:durableId="716247059">
    <w:abstractNumId w:val="3"/>
  </w:num>
  <w:num w:numId="13" w16cid:durableId="1489637280">
    <w:abstractNumId w:val="3"/>
  </w:num>
  <w:num w:numId="14" w16cid:durableId="816142213">
    <w:abstractNumId w:val="3"/>
  </w:num>
  <w:num w:numId="15" w16cid:durableId="1641112704">
    <w:abstractNumId w:val="3"/>
  </w:num>
  <w:num w:numId="16" w16cid:durableId="75368839">
    <w:abstractNumId w:val="3"/>
  </w:num>
  <w:num w:numId="17" w16cid:durableId="163395294">
    <w:abstractNumId w:val="3"/>
  </w:num>
  <w:num w:numId="18" w16cid:durableId="1918860330">
    <w:abstractNumId w:val="3"/>
  </w:num>
  <w:num w:numId="19" w16cid:durableId="680817443">
    <w:abstractNumId w:val="9"/>
  </w:num>
  <w:num w:numId="20" w16cid:durableId="1994871317">
    <w:abstractNumId w:val="8"/>
  </w:num>
  <w:num w:numId="21" w16cid:durableId="1385182181">
    <w:abstractNumId w:val="3"/>
  </w:num>
  <w:num w:numId="22" w16cid:durableId="1909917637">
    <w:abstractNumId w:val="3"/>
  </w:num>
  <w:num w:numId="23" w16cid:durableId="1664162414">
    <w:abstractNumId w:val="3"/>
  </w:num>
  <w:num w:numId="24" w16cid:durableId="1896772415">
    <w:abstractNumId w:val="3"/>
  </w:num>
  <w:num w:numId="25" w16cid:durableId="1464343341">
    <w:abstractNumId w:val="3"/>
  </w:num>
  <w:num w:numId="26" w16cid:durableId="19558654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E8E"/>
    <w:rsid w:val="00000D17"/>
    <w:rsid w:val="00000E41"/>
    <w:rsid w:val="00001685"/>
    <w:rsid w:val="000018C4"/>
    <w:rsid w:val="000020C9"/>
    <w:rsid w:val="000026B3"/>
    <w:rsid w:val="00002A68"/>
    <w:rsid w:val="0000322A"/>
    <w:rsid w:val="00003455"/>
    <w:rsid w:val="00003675"/>
    <w:rsid w:val="00003A7D"/>
    <w:rsid w:val="00003DEC"/>
    <w:rsid w:val="00003F9F"/>
    <w:rsid w:val="0000421F"/>
    <w:rsid w:val="0000456C"/>
    <w:rsid w:val="00004BF3"/>
    <w:rsid w:val="00005AF0"/>
    <w:rsid w:val="00005EE9"/>
    <w:rsid w:val="00006337"/>
    <w:rsid w:val="00006ABD"/>
    <w:rsid w:val="00006ACB"/>
    <w:rsid w:val="00006FD9"/>
    <w:rsid w:val="0000731F"/>
    <w:rsid w:val="00007DC7"/>
    <w:rsid w:val="0001052F"/>
    <w:rsid w:val="00010670"/>
    <w:rsid w:val="00010849"/>
    <w:rsid w:val="000117CA"/>
    <w:rsid w:val="00011839"/>
    <w:rsid w:val="00011D5F"/>
    <w:rsid w:val="0001256D"/>
    <w:rsid w:val="00013183"/>
    <w:rsid w:val="000141CB"/>
    <w:rsid w:val="0001476E"/>
    <w:rsid w:val="00015679"/>
    <w:rsid w:val="00015AEB"/>
    <w:rsid w:val="00015BEE"/>
    <w:rsid w:val="00015BFD"/>
    <w:rsid w:val="000164D5"/>
    <w:rsid w:val="00016BD1"/>
    <w:rsid w:val="000174D3"/>
    <w:rsid w:val="00017539"/>
    <w:rsid w:val="00017973"/>
    <w:rsid w:val="000200AD"/>
    <w:rsid w:val="0002020E"/>
    <w:rsid w:val="00020A8F"/>
    <w:rsid w:val="00020AF9"/>
    <w:rsid w:val="00020B41"/>
    <w:rsid w:val="0002126B"/>
    <w:rsid w:val="00021561"/>
    <w:rsid w:val="0002229D"/>
    <w:rsid w:val="00022315"/>
    <w:rsid w:val="00022333"/>
    <w:rsid w:val="00022AF9"/>
    <w:rsid w:val="00022F91"/>
    <w:rsid w:val="00023EA4"/>
    <w:rsid w:val="00025AE5"/>
    <w:rsid w:val="00026772"/>
    <w:rsid w:val="00026F70"/>
    <w:rsid w:val="000273B5"/>
    <w:rsid w:val="00030968"/>
    <w:rsid w:val="00031039"/>
    <w:rsid w:val="0003107D"/>
    <w:rsid w:val="000315C4"/>
    <w:rsid w:val="00032994"/>
    <w:rsid w:val="00033970"/>
    <w:rsid w:val="00033A5F"/>
    <w:rsid w:val="00034160"/>
    <w:rsid w:val="000342D1"/>
    <w:rsid w:val="00034327"/>
    <w:rsid w:val="000347F1"/>
    <w:rsid w:val="00035A36"/>
    <w:rsid w:val="000365F1"/>
    <w:rsid w:val="00036FFC"/>
    <w:rsid w:val="0003738D"/>
    <w:rsid w:val="0003778D"/>
    <w:rsid w:val="00037D69"/>
    <w:rsid w:val="0004089C"/>
    <w:rsid w:val="00040A68"/>
    <w:rsid w:val="000414FA"/>
    <w:rsid w:val="00041614"/>
    <w:rsid w:val="00042B34"/>
    <w:rsid w:val="00042F2F"/>
    <w:rsid w:val="0004397A"/>
    <w:rsid w:val="00043D31"/>
    <w:rsid w:val="00043F3A"/>
    <w:rsid w:val="000443D4"/>
    <w:rsid w:val="00044C7F"/>
    <w:rsid w:val="00045E50"/>
    <w:rsid w:val="000461F1"/>
    <w:rsid w:val="00046D58"/>
    <w:rsid w:val="00047166"/>
    <w:rsid w:val="000472F3"/>
    <w:rsid w:val="00047407"/>
    <w:rsid w:val="00047A05"/>
    <w:rsid w:val="00050581"/>
    <w:rsid w:val="00050D22"/>
    <w:rsid w:val="00050E68"/>
    <w:rsid w:val="000525FB"/>
    <w:rsid w:val="00052845"/>
    <w:rsid w:val="00052AF3"/>
    <w:rsid w:val="00053060"/>
    <w:rsid w:val="0005361C"/>
    <w:rsid w:val="000536A6"/>
    <w:rsid w:val="00053773"/>
    <w:rsid w:val="00054526"/>
    <w:rsid w:val="000555FA"/>
    <w:rsid w:val="00055EE8"/>
    <w:rsid w:val="00056309"/>
    <w:rsid w:val="0005652C"/>
    <w:rsid w:val="000566F4"/>
    <w:rsid w:val="00056D0B"/>
    <w:rsid w:val="00057992"/>
    <w:rsid w:val="00057BD4"/>
    <w:rsid w:val="00057C11"/>
    <w:rsid w:val="0006031E"/>
    <w:rsid w:val="00060D84"/>
    <w:rsid w:val="00061380"/>
    <w:rsid w:val="00063389"/>
    <w:rsid w:val="00063ACA"/>
    <w:rsid w:val="0006512A"/>
    <w:rsid w:val="000651C3"/>
    <w:rsid w:val="0006547B"/>
    <w:rsid w:val="00065A19"/>
    <w:rsid w:val="00065ACA"/>
    <w:rsid w:val="00065BA5"/>
    <w:rsid w:val="00067224"/>
    <w:rsid w:val="00067956"/>
    <w:rsid w:val="00067DC3"/>
    <w:rsid w:val="0007007D"/>
    <w:rsid w:val="0007018A"/>
    <w:rsid w:val="00070797"/>
    <w:rsid w:val="0007088C"/>
    <w:rsid w:val="00071690"/>
    <w:rsid w:val="00071FFE"/>
    <w:rsid w:val="00072AFD"/>
    <w:rsid w:val="00072EF2"/>
    <w:rsid w:val="000735C8"/>
    <w:rsid w:val="000735E5"/>
    <w:rsid w:val="000736D2"/>
    <w:rsid w:val="00075868"/>
    <w:rsid w:val="0007586E"/>
    <w:rsid w:val="0007588E"/>
    <w:rsid w:val="0007616C"/>
    <w:rsid w:val="00076385"/>
    <w:rsid w:val="0007668B"/>
    <w:rsid w:val="00076B11"/>
    <w:rsid w:val="00076D29"/>
    <w:rsid w:val="000777F5"/>
    <w:rsid w:val="00080035"/>
    <w:rsid w:val="000802E7"/>
    <w:rsid w:val="0008067C"/>
    <w:rsid w:val="00080704"/>
    <w:rsid w:val="000814C4"/>
    <w:rsid w:val="0008200E"/>
    <w:rsid w:val="0008273A"/>
    <w:rsid w:val="00083D81"/>
    <w:rsid w:val="0008427F"/>
    <w:rsid w:val="00084384"/>
    <w:rsid w:val="000848F2"/>
    <w:rsid w:val="00084B25"/>
    <w:rsid w:val="000854B8"/>
    <w:rsid w:val="000854D5"/>
    <w:rsid w:val="0008575B"/>
    <w:rsid w:val="00086E28"/>
    <w:rsid w:val="00086FCE"/>
    <w:rsid w:val="00087116"/>
    <w:rsid w:val="00087221"/>
    <w:rsid w:val="00087615"/>
    <w:rsid w:val="00087C4A"/>
    <w:rsid w:val="000901F9"/>
    <w:rsid w:val="00090315"/>
    <w:rsid w:val="00091274"/>
    <w:rsid w:val="00092719"/>
    <w:rsid w:val="0009283F"/>
    <w:rsid w:val="00092B3D"/>
    <w:rsid w:val="000932EA"/>
    <w:rsid w:val="000932F5"/>
    <w:rsid w:val="0009355E"/>
    <w:rsid w:val="00093866"/>
    <w:rsid w:val="00093E11"/>
    <w:rsid w:val="0009449D"/>
    <w:rsid w:val="00094AC2"/>
    <w:rsid w:val="00094CA9"/>
    <w:rsid w:val="000951D2"/>
    <w:rsid w:val="000956B3"/>
    <w:rsid w:val="00095C4E"/>
    <w:rsid w:val="00097372"/>
    <w:rsid w:val="000975E2"/>
    <w:rsid w:val="00097675"/>
    <w:rsid w:val="00097A8C"/>
    <w:rsid w:val="000A061F"/>
    <w:rsid w:val="000A16B9"/>
    <w:rsid w:val="000A1A25"/>
    <w:rsid w:val="000A1AEF"/>
    <w:rsid w:val="000A21DD"/>
    <w:rsid w:val="000A224D"/>
    <w:rsid w:val="000A2829"/>
    <w:rsid w:val="000A30F4"/>
    <w:rsid w:val="000A409A"/>
    <w:rsid w:val="000A4221"/>
    <w:rsid w:val="000A4707"/>
    <w:rsid w:val="000A5C45"/>
    <w:rsid w:val="000A6380"/>
    <w:rsid w:val="000A6530"/>
    <w:rsid w:val="000A6744"/>
    <w:rsid w:val="000A7A44"/>
    <w:rsid w:val="000A7EAD"/>
    <w:rsid w:val="000B067B"/>
    <w:rsid w:val="000B0AED"/>
    <w:rsid w:val="000B1928"/>
    <w:rsid w:val="000B1E11"/>
    <w:rsid w:val="000B23A1"/>
    <w:rsid w:val="000B2793"/>
    <w:rsid w:val="000B27CE"/>
    <w:rsid w:val="000B2C32"/>
    <w:rsid w:val="000B3065"/>
    <w:rsid w:val="000B343F"/>
    <w:rsid w:val="000B399B"/>
    <w:rsid w:val="000B40C2"/>
    <w:rsid w:val="000B437E"/>
    <w:rsid w:val="000B45BC"/>
    <w:rsid w:val="000B4830"/>
    <w:rsid w:val="000B4A96"/>
    <w:rsid w:val="000B4AAA"/>
    <w:rsid w:val="000B524C"/>
    <w:rsid w:val="000B5741"/>
    <w:rsid w:val="000B5F2E"/>
    <w:rsid w:val="000B607A"/>
    <w:rsid w:val="000B609F"/>
    <w:rsid w:val="000B68A4"/>
    <w:rsid w:val="000B747E"/>
    <w:rsid w:val="000B76BA"/>
    <w:rsid w:val="000B7E96"/>
    <w:rsid w:val="000B7F2C"/>
    <w:rsid w:val="000C0809"/>
    <w:rsid w:val="000C0A94"/>
    <w:rsid w:val="000C0B19"/>
    <w:rsid w:val="000C0B3C"/>
    <w:rsid w:val="000C0D31"/>
    <w:rsid w:val="000C107B"/>
    <w:rsid w:val="000C1716"/>
    <w:rsid w:val="000C1B4A"/>
    <w:rsid w:val="000C1BC1"/>
    <w:rsid w:val="000C2551"/>
    <w:rsid w:val="000C26AC"/>
    <w:rsid w:val="000C349C"/>
    <w:rsid w:val="000C39BB"/>
    <w:rsid w:val="000C3E55"/>
    <w:rsid w:val="000C47D2"/>
    <w:rsid w:val="000C4AD3"/>
    <w:rsid w:val="000C4DBE"/>
    <w:rsid w:val="000C4FC8"/>
    <w:rsid w:val="000C5592"/>
    <w:rsid w:val="000C5866"/>
    <w:rsid w:val="000C5993"/>
    <w:rsid w:val="000C631F"/>
    <w:rsid w:val="000C6509"/>
    <w:rsid w:val="000C654F"/>
    <w:rsid w:val="000C7165"/>
    <w:rsid w:val="000D0A12"/>
    <w:rsid w:val="000D0C13"/>
    <w:rsid w:val="000D135F"/>
    <w:rsid w:val="000D1C2E"/>
    <w:rsid w:val="000D1FDB"/>
    <w:rsid w:val="000D23DE"/>
    <w:rsid w:val="000D23E1"/>
    <w:rsid w:val="000D298C"/>
    <w:rsid w:val="000D3AB6"/>
    <w:rsid w:val="000D4AD6"/>
    <w:rsid w:val="000D5452"/>
    <w:rsid w:val="000D561B"/>
    <w:rsid w:val="000D6ED3"/>
    <w:rsid w:val="000D6FF8"/>
    <w:rsid w:val="000D7002"/>
    <w:rsid w:val="000D7290"/>
    <w:rsid w:val="000E00B9"/>
    <w:rsid w:val="000E00BD"/>
    <w:rsid w:val="000E047A"/>
    <w:rsid w:val="000E0BA4"/>
    <w:rsid w:val="000E0D31"/>
    <w:rsid w:val="000E1680"/>
    <w:rsid w:val="000E2503"/>
    <w:rsid w:val="000E29B9"/>
    <w:rsid w:val="000E3513"/>
    <w:rsid w:val="000E3861"/>
    <w:rsid w:val="000E389B"/>
    <w:rsid w:val="000E4773"/>
    <w:rsid w:val="000E492E"/>
    <w:rsid w:val="000E4DA2"/>
    <w:rsid w:val="000E5B59"/>
    <w:rsid w:val="000E5B7F"/>
    <w:rsid w:val="000E5BA1"/>
    <w:rsid w:val="000E5D43"/>
    <w:rsid w:val="000E6342"/>
    <w:rsid w:val="000E784B"/>
    <w:rsid w:val="000F0035"/>
    <w:rsid w:val="000F070C"/>
    <w:rsid w:val="000F179E"/>
    <w:rsid w:val="000F24E4"/>
    <w:rsid w:val="000F260B"/>
    <w:rsid w:val="000F36AD"/>
    <w:rsid w:val="000F3FFD"/>
    <w:rsid w:val="000F415C"/>
    <w:rsid w:val="000F41AA"/>
    <w:rsid w:val="000F4353"/>
    <w:rsid w:val="000F448F"/>
    <w:rsid w:val="000F4BED"/>
    <w:rsid w:val="000F4D7A"/>
    <w:rsid w:val="000F50F4"/>
    <w:rsid w:val="000F51DB"/>
    <w:rsid w:val="000F582E"/>
    <w:rsid w:val="000F5897"/>
    <w:rsid w:val="000F649B"/>
    <w:rsid w:val="000F70B6"/>
    <w:rsid w:val="00100386"/>
    <w:rsid w:val="00100BCF"/>
    <w:rsid w:val="00100C79"/>
    <w:rsid w:val="001012EE"/>
    <w:rsid w:val="001019C7"/>
    <w:rsid w:val="00101C27"/>
    <w:rsid w:val="00101E78"/>
    <w:rsid w:val="00102025"/>
    <w:rsid w:val="00102582"/>
    <w:rsid w:val="00102CCF"/>
    <w:rsid w:val="001033A8"/>
    <w:rsid w:val="00103F2D"/>
    <w:rsid w:val="00104B6A"/>
    <w:rsid w:val="00104F83"/>
    <w:rsid w:val="00105078"/>
    <w:rsid w:val="0010578E"/>
    <w:rsid w:val="00105AC0"/>
    <w:rsid w:val="00105B08"/>
    <w:rsid w:val="00106292"/>
    <w:rsid w:val="00106A8F"/>
    <w:rsid w:val="00106C52"/>
    <w:rsid w:val="00106F10"/>
    <w:rsid w:val="001079DF"/>
    <w:rsid w:val="00107B7D"/>
    <w:rsid w:val="00110134"/>
    <w:rsid w:val="00111116"/>
    <w:rsid w:val="0011147D"/>
    <w:rsid w:val="0011178F"/>
    <w:rsid w:val="00111AC1"/>
    <w:rsid w:val="00112833"/>
    <w:rsid w:val="001131B2"/>
    <w:rsid w:val="001132F1"/>
    <w:rsid w:val="0011337B"/>
    <w:rsid w:val="00113A06"/>
    <w:rsid w:val="00114586"/>
    <w:rsid w:val="001146BE"/>
    <w:rsid w:val="001166FD"/>
    <w:rsid w:val="00116FF6"/>
    <w:rsid w:val="001173D5"/>
    <w:rsid w:val="00117509"/>
    <w:rsid w:val="001178C3"/>
    <w:rsid w:val="00117A7B"/>
    <w:rsid w:val="0012058B"/>
    <w:rsid w:val="00120733"/>
    <w:rsid w:val="00120D55"/>
    <w:rsid w:val="00120EAB"/>
    <w:rsid w:val="00121132"/>
    <w:rsid w:val="00121CE9"/>
    <w:rsid w:val="00121FBB"/>
    <w:rsid w:val="00122866"/>
    <w:rsid w:val="00122C38"/>
    <w:rsid w:val="00123062"/>
    <w:rsid w:val="001237F1"/>
    <w:rsid w:val="00123EDC"/>
    <w:rsid w:val="0013019A"/>
    <w:rsid w:val="00130B7F"/>
    <w:rsid w:val="00130D2F"/>
    <w:rsid w:val="0013157C"/>
    <w:rsid w:val="00131B75"/>
    <w:rsid w:val="00131EC7"/>
    <w:rsid w:val="00132029"/>
    <w:rsid w:val="001320AE"/>
    <w:rsid w:val="001328E0"/>
    <w:rsid w:val="00132A30"/>
    <w:rsid w:val="001340AE"/>
    <w:rsid w:val="001342FD"/>
    <w:rsid w:val="00134714"/>
    <w:rsid w:val="001349EC"/>
    <w:rsid w:val="00134A8C"/>
    <w:rsid w:val="00134C3A"/>
    <w:rsid w:val="0013539D"/>
    <w:rsid w:val="00135DFF"/>
    <w:rsid w:val="0013601B"/>
    <w:rsid w:val="001370C4"/>
    <w:rsid w:val="001378DA"/>
    <w:rsid w:val="00137ABD"/>
    <w:rsid w:val="0014001E"/>
    <w:rsid w:val="00140645"/>
    <w:rsid w:val="0014078A"/>
    <w:rsid w:val="001407B1"/>
    <w:rsid w:val="00141BE0"/>
    <w:rsid w:val="00141CCA"/>
    <w:rsid w:val="00141F79"/>
    <w:rsid w:val="0014244A"/>
    <w:rsid w:val="0014266E"/>
    <w:rsid w:val="001429C8"/>
    <w:rsid w:val="0014327F"/>
    <w:rsid w:val="001432C8"/>
    <w:rsid w:val="001434EA"/>
    <w:rsid w:val="00143A49"/>
    <w:rsid w:val="00143DD5"/>
    <w:rsid w:val="0014414A"/>
    <w:rsid w:val="001441AA"/>
    <w:rsid w:val="00144439"/>
    <w:rsid w:val="00144958"/>
    <w:rsid w:val="0014495A"/>
    <w:rsid w:val="00144A79"/>
    <w:rsid w:val="00144F2A"/>
    <w:rsid w:val="00145752"/>
    <w:rsid w:val="00145889"/>
    <w:rsid w:val="00146A16"/>
    <w:rsid w:val="00146E55"/>
    <w:rsid w:val="00146EB5"/>
    <w:rsid w:val="00151C5D"/>
    <w:rsid w:val="00152234"/>
    <w:rsid w:val="00152325"/>
    <w:rsid w:val="0015255D"/>
    <w:rsid w:val="00152A5C"/>
    <w:rsid w:val="00152AE6"/>
    <w:rsid w:val="00152B3E"/>
    <w:rsid w:val="001530BC"/>
    <w:rsid w:val="001532FC"/>
    <w:rsid w:val="00153639"/>
    <w:rsid w:val="00154D18"/>
    <w:rsid w:val="001556B7"/>
    <w:rsid w:val="00155FB9"/>
    <w:rsid w:val="00156621"/>
    <w:rsid w:val="00156817"/>
    <w:rsid w:val="0015701C"/>
    <w:rsid w:val="0016171F"/>
    <w:rsid w:val="00161D24"/>
    <w:rsid w:val="001624A5"/>
    <w:rsid w:val="001624FD"/>
    <w:rsid w:val="00162970"/>
    <w:rsid w:val="00162B64"/>
    <w:rsid w:val="00162D7E"/>
    <w:rsid w:val="0016302B"/>
    <w:rsid w:val="001632CB"/>
    <w:rsid w:val="0016378C"/>
    <w:rsid w:val="001637BC"/>
    <w:rsid w:val="00164B17"/>
    <w:rsid w:val="00164CD8"/>
    <w:rsid w:val="00164DBA"/>
    <w:rsid w:val="001653E4"/>
    <w:rsid w:val="0016566E"/>
    <w:rsid w:val="00165AA8"/>
    <w:rsid w:val="0016696F"/>
    <w:rsid w:val="00167156"/>
    <w:rsid w:val="001671E5"/>
    <w:rsid w:val="0017086A"/>
    <w:rsid w:val="00170B3A"/>
    <w:rsid w:val="00170CEB"/>
    <w:rsid w:val="00171183"/>
    <w:rsid w:val="00172653"/>
    <w:rsid w:val="0017283F"/>
    <w:rsid w:val="0017286F"/>
    <w:rsid w:val="00172994"/>
    <w:rsid w:val="00173614"/>
    <w:rsid w:val="0017415B"/>
    <w:rsid w:val="001756E8"/>
    <w:rsid w:val="00175D78"/>
    <w:rsid w:val="00176165"/>
    <w:rsid w:val="00177D69"/>
    <w:rsid w:val="0018037F"/>
    <w:rsid w:val="0018049B"/>
    <w:rsid w:val="0018049F"/>
    <w:rsid w:val="00180631"/>
    <w:rsid w:val="0018080B"/>
    <w:rsid w:val="00180E54"/>
    <w:rsid w:val="0018143D"/>
    <w:rsid w:val="00181BDD"/>
    <w:rsid w:val="00182076"/>
    <w:rsid w:val="00182680"/>
    <w:rsid w:val="00184052"/>
    <w:rsid w:val="0018406D"/>
    <w:rsid w:val="00184158"/>
    <w:rsid w:val="00184215"/>
    <w:rsid w:val="00184AF7"/>
    <w:rsid w:val="0018555F"/>
    <w:rsid w:val="0018560F"/>
    <w:rsid w:val="00187A28"/>
    <w:rsid w:val="001920A9"/>
    <w:rsid w:val="001920F2"/>
    <w:rsid w:val="001937FF"/>
    <w:rsid w:val="001939C5"/>
    <w:rsid w:val="001944AA"/>
    <w:rsid w:val="00194773"/>
    <w:rsid w:val="00194A06"/>
    <w:rsid w:val="00194C74"/>
    <w:rsid w:val="00194F10"/>
    <w:rsid w:val="001951F6"/>
    <w:rsid w:val="00195C48"/>
    <w:rsid w:val="00195E16"/>
    <w:rsid w:val="00195FAF"/>
    <w:rsid w:val="00196BA0"/>
    <w:rsid w:val="0019765F"/>
    <w:rsid w:val="001976D4"/>
    <w:rsid w:val="0019797C"/>
    <w:rsid w:val="00197E26"/>
    <w:rsid w:val="001A048C"/>
    <w:rsid w:val="001A0865"/>
    <w:rsid w:val="001A1A37"/>
    <w:rsid w:val="001A1B13"/>
    <w:rsid w:val="001A1BD0"/>
    <w:rsid w:val="001A2271"/>
    <w:rsid w:val="001A3C6F"/>
    <w:rsid w:val="001A45A9"/>
    <w:rsid w:val="001A4910"/>
    <w:rsid w:val="001A4DB7"/>
    <w:rsid w:val="001A520D"/>
    <w:rsid w:val="001A572F"/>
    <w:rsid w:val="001A5C1D"/>
    <w:rsid w:val="001A5D06"/>
    <w:rsid w:val="001A6244"/>
    <w:rsid w:val="001A63F2"/>
    <w:rsid w:val="001A6EB0"/>
    <w:rsid w:val="001A73D0"/>
    <w:rsid w:val="001A7655"/>
    <w:rsid w:val="001A77D4"/>
    <w:rsid w:val="001B0678"/>
    <w:rsid w:val="001B0C58"/>
    <w:rsid w:val="001B1158"/>
    <w:rsid w:val="001B24B3"/>
    <w:rsid w:val="001B2AB4"/>
    <w:rsid w:val="001B3211"/>
    <w:rsid w:val="001B3484"/>
    <w:rsid w:val="001B3B10"/>
    <w:rsid w:val="001B53E5"/>
    <w:rsid w:val="001B5DB0"/>
    <w:rsid w:val="001B5FF7"/>
    <w:rsid w:val="001B684F"/>
    <w:rsid w:val="001B6903"/>
    <w:rsid w:val="001B6A00"/>
    <w:rsid w:val="001B6B11"/>
    <w:rsid w:val="001B732A"/>
    <w:rsid w:val="001B77DD"/>
    <w:rsid w:val="001B7C5E"/>
    <w:rsid w:val="001B7F2A"/>
    <w:rsid w:val="001C0C0D"/>
    <w:rsid w:val="001C0DFF"/>
    <w:rsid w:val="001C104D"/>
    <w:rsid w:val="001C144D"/>
    <w:rsid w:val="001C1687"/>
    <w:rsid w:val="001C17AE"/>
    <w:rsid w:val="001C1C14"/>
    <w:rsid w:val="001C22C2"/>
    <w:rsid w:val="001C2B74"/>
    <w:rsid w:val="001C2C58"/>
    <w:rsid w:val="001C32B7"/>
    <w:rsid w:val="001C3F8E"/>
    <w:rsid w:val="001C4159"/>
    <w:rsid w:val="001C4D81"/>
    <w:rsid w:val="001C4E4C"/>
    <w:rsid w:val="001C52E8"/>
    <w:rsid w:val="001C5967"/>
    <w:rsid w:val="001C5EFE"/>
    <w:rsid w:val="001C75CB"/>
    <w:rsid w:val="001C7E49"/>
    <w:rsid w:val="001D0ABC"/>
    <w:rsid w:val="001D1EA8"/>
    <w:rsid w:val="001D2AC8"/>
    <w:rsid w:val="001D3159"/>
    <w:rsid w:val="001D3495"/>
    <w:rsid w:val="001D36F9"/>
    <w:rsid w:val="001D42B3"/>
    <w:rsid w:val="001D4434"/>
    <w:rsid w:val="001D5154"/>
    <w:rsid w:val="001D5482"/>
    <w:rsid w:val="001D5660"/>
    <w:rsid w:val="001D5BC9"/>
    <w:rsid w:val="001D5FB5"/>
    <w:rsid w:val="001D6804"/>
    <w:rsid w:val="001D7BD2"/>
    <w:rsid w:val="001E106A"/>
    <w:rsid w:val="001E1580"/>
    <w:rsid w:val="001E1591"/>
    <w:rsid w:val="001E202F"/>
    <w:rsid w:val="001E21F3"/>
    <w:rsid w:val="001E23C4"/>
    <w:rsid w:val="001E2EF5"/>
    <w:rsid w:val="001E2FEE"/>
    <w:rsid w:val="001E3509"/>
    <w:rsid w:val="001E35F9"/>
    <w:rsid w:val="001E3CD7"/>
    <w:rsid w:val="001E4017"/>
    <w:rsid w:val="001E51F6"/>
    <w:rsid w:val="001E52E5"/>
    <w:rsid w:val="001E5D1F"/>
    <w:rsid w:val="001E61A8"/>
    <w:rsid w:val="001E6AFD"/>
    <w:rsid w:val="001E6F32"/>
    <w:rsid w:val="001E78CE"/>
    <w:rsid w:val="001F04B6"/>
    <w:rsid w:val="001F1015"/>
    <w:rsid w:val="001F1211"/>
    <w:rsid w:val="001F12FC"/>
    <w:rsid w:val="001F1949"/>
    <w:rsid w:val="001F1C6F"/>
    <w:rsid w:val="001F1DCB"/>
    <w:rsid w:val="001F201E"/>
    <w:rsid w:val="001F234D"/>
    <w:rsid w:val="001F2E4D"/>
    <w:rsid w:val="001F32F9"/>
    <w:rsid w:val="001F35A6"/>
    <w:rsid w:val="001F379B"/>
    <w:rsid w:val="001F40F8"/>
    <w:rsid w:val="001F4F65"/>
    <w:rsid w:val="001F4FD2"/>
    <w:rsid w:val="001F5520"/>
    <w:rsid w:val="001F58C8"/>
    <w:rsid w:val="001F58E7"/>
    <w:rsid w:val="001F624D"/>
    <w:rsid w:val="001F6C49"/>
    <w:rsid w:val="001F702D"/>
    <w:rsid w:val="001F730C"/>
    <w:rsid w:val="001F7D9A"/>
    <w:rsid w:val="00200CFB"/>
    <w:rsid w:val="002014E5"/>
    <w:rsid w:val="00202248"/>
    <w:rsid w:val="002022B5"/>
    <w:rsid w:val="00202998"/>
    <w:rsid w:val="00202E18"/>
    <w:rsid w:val="00203274"/>
    <w:rsid w:val="0020370A"/>
    <w:rsid w:val="00204057"/>
    <w:rsid w:val="00204514"/>
    <w:rsid w:val="00204923"/>
    <w:rsid w:val="00204CAC"/>
    <w:rsid w:val="00205A16"/>
    <w:rsid w:val="00206DAE"/>
    <w:rsid w:val="00207077"/>
    <w:rsid w:val="002076C4"/>
    <w:rsid w:val="002077F1"/>
    <w:rsid w:val="002079C6"/>
    <w:rsid w:val="00207AD3"/>
    <w:rsid w:val="00207DF5"/>
    <w:rsid w:val="00207EEA"/>
    <w:rsid w:val="00210D8D"/>
    <w:rsid w:val="002130E5"/>
    <w:rsid w:val="00213BE7"/>
    <w:rsid w:val="00213D62"/>
    <w:rsid w:val="00213DA0"/>
    <w:rsid w:val="00213DBC"/>
    <w:rsid w:val="002140AE"/>
    <w:rsid w:val="002142F1"/>
    <w:rsid w:val="002147BD"/>
    <w:rsid w:val="0021537D"/>
    <w:rsid w:val="0021562B"/>
    <w:rsid w:val="00216097"/>
    <w:rsid w:val="0021643A"/>
    <w:rsid w:val="0021647F"/>
    <w:rsid w:val="00217227"/>
    <w:rsid w:val="00217B54"/>
    <w:rsid w:val="0022041E"/>
    <w:rsid w:val="00220613"/>
    <w:rsid w:val="002215F6"/>
    <w:rsid w:val="00221607"/>
    <w:rsid w:val="002219A6"/>
    <w:rsid w:val="00222F36"/>
    <w:rsid w:val="002239FB"/>
    <w:rsid w:val="002241C3"/>
    <w:rsid w:val="00224580"/>
    <w:rsid w:val="00224755"/>
    <w:rsid w:val="00224857"/>
    <w:rsid w:val="00224FD1"/>
    <w:rsid w:val="00225536"/>
    <w:rsid w:val="002258B0"/>
    <w:rsid w:val="00225A63"/>
    <w:rsid w:val="00225B1F"/>
    <w:rsid w:val="00225B59"/>
    <w:rsid w:val="00226405"/>
    <w:rsid w:val="00226EAC"/>
    <w:rsid w:val="00227503"/>
    <w:rsid w:val="00227CF9"/>
    <w:rsid w:val="00227FB4"/>
    <w:rsid w:val="00230A14"/>
    <w:rsid w:val="00230BF5"/>
    <w:rsid w:val="00231139"/>
    <w:rsid w:val="00231632"/>
    <w:rsid w:val="00231A63"/>
    <w:rsid w:val="00231AF0"/>
    <w:rsid w:val="00232331"/>
    <w:rsid w:val="002338AD"/>
    <w:rsid w:val="00233A0C"/>
    <w:rsid w:val="002343A4"/>
    <w:rsid w:val="00234EEB"/>
    <w:rsid w:val="002359E6"/>
    <w:rsid w:val="00235AA2"/>
    <w:rsid w:val="00235D33"/>
    <w:rsid w:val="00235E24"/>
    <w:rsid w:val="00236213"/>
    <w:rsid w:val="00237269"/>
    <w:rsid w:val="00237663"/>
    <w:rsid w:val="002379A5"/>
    <w:rsid w:val="0024023A"/>
    <w:rsid w:val="00240A0B"/>
    <w:rsid w:val="00241F96"/>
    <w:rsid w:val="0024386F"/>
    <w:rsid w:val="00243EA2"/>
    <w:rsid w:val="00243ECE"/>
    <w:rsid w:val="00244396"/>
    <w:rsid w:val="0024479B"/>
    <w:rsid w:val="00244CEA"/>
    <w:rsid w:val="00245285"/>
    <w:rsid w:val="00247030"/>
    <w:rsid w:val="002473FA"/>
    <w:rsid w:val="0025000B"/>
    <w:rsid w:val="00250520"/>
    <w:rsid w:val="0025068F"/>
    <w:rsid w:val="0025191B"/>
    <w:rsid w:val="00251C9C"/>
    <w:rsid w:val="0025210D"/>
    <w:rsid w:val="002522ED"/>
    <w:rsid w:val="00253D0F"/>
    <w:rsid w:val="00254033"/>
    <w:rsid w:val="002541CD"/>
    <w:rsid w:val="00254421"/>
    <w:rsid w:val="002546D6"/>
    <w:rsid w:val="002553A0"/>
    <w:rsid w:val="0025608D"/>
    <w:rsid w:val="002563BF"/>
    <w:rsid w:val="0025675C"/>
    <w:rsid w:val="00256A87"/>
    <w:rsid w:val="00256FA2"/>
    <w:rsid w:val="002574AF"/>
    <w:rsid w:val="00257536"/>
    <w:rsid w:val="00257749"/>
    <w:rsid w:val="00257BAD"/>
    <w:rsid w:val="00257C3E"/>
    <w:rsid w:val="00257D11"/>
    <w:rsid w:val="00257E7C"/>
    <w:rsid w:val="00261965"/>
    <w:rsid w:val="00261CA1"/>
    <w:rsid w:val="00261EC9"/>
    <w:rsid w:val="002621D1"/>
    <w:rsid w:val="00262852"/>
    <w:rsid w:val="002628FC"/>
    <w:rsid w:val="00263020"/>
    <w:rsid w:val="002637CC"/>
    <w:rsid w:val="002640C5"/>
    <w:rsid w:val="002643F6"/>
    <w:rsid w:val="00264DD0"/>
    <w:rsid w:val="00265226"/>
    <w:rsid w:val="00265769"/>
    <w:rsid w:val="00265AF4"/>
    <w:rsid w:val="00265B9B"/>
    <w:rsid w:val="0026648A"/>
    <w:rsid w:val="00266944"/>
    <w:rsid w:val="0026697A"/>
    <w:rsid w:val="0026755C"/>
    <w:rsid w:val="00267747"/>
    <w:rsid w:val="00270010"/>
    <w:rsid w:val="00270C16"/>
    <w:rsid w:val="00270DAF"/>
    <w:rsid w:val="00270FE4"/>
    <w:rsid w:val="002715DB"/>
    <w:rsid w:val="00271A7A"/>
    <w:rsid w:val="002721E8"/>
    <w:rsid w:val="00272C06"/>
    <w:rsid w:val="00272F7A"/>
    <w:rsid w:val="00273881"/>
    <w:rsid w:val="00273D26"/>
    <w:rsid w:val="002742B9"/>
    <w:rsid w:val="00274A35"/>
    <w:rsid w:val="0027544D"/>
    <w:rsid w:val="00275F3E"/>
    <w:rsid w:val="002762B4"/>
    <w:rsid w:val="00276F1A"/>
    <w:rsid w:val="0027765D"/>
    <w:rsid w:val="00277A4A"/>
    <w:rsid w:val="00277A7C"/>
    <w:rsid w:val="00277D1B"/>
    <w:rsid w:val="002806E1"/>
    <w:rsid w:val="00281242"/>
    <w:rsid w:val="0028152D"/>
    <w:rsid w:val="00281A28"/>
    <w:rsid w:val="00281B5E"/>
    <w:rsid w:val="0028227A"/>
    <w:rsid w:val="0028302D"/>
    <w:rsid w:val="0028332F"/>
    <w:rsid w:val="00283CFC"/>
    <w:rsid w:val="00283F9F"/>
    <w:rsid w:val="0028473F"/>
    <w:rsid w:val="002848DD"/>
    <w:rsid w:val="002849EC"/>
    <w:rsid w:val="00284C8D"/>
    <w:rsid w:val="002854A6"/>
    <w:rsid w:val="00285573"/>
    <w:rsid w:val="00285E63"/>
    <w:rsid w:val="00286AB9"/>
    <w:rsid w:val="0029051F"/>
    <w:rsid w:val="002906ED"/>
    <w:rsid w:val="002910AD"/>
    <w:rsid w:val="002913E8"/>
    <w:rsid w:val="0029140F"/>
    <w:rsid w:val="00291430"/>
    <w:rsid w:val="0029154D"/>
    <w:rsid w:val="00291594"/>
    <w:rsid w:val="00291858"/>
    <w:rsid w:val="00292C65"/>
    <w:rsid w:val="00292E20"/>
    <w:rsid w:val="00293331"/>
    <w:rsid w:val="00293DDC"/>
    <w:rsid w:val="00294443"/>
    <w:rsid w:val="002944B1"/>
    <w:rsid w:val="0029452A"/>
    <w:rsid w:val="00294B8E"/>
    <w:rsid w:val="002954C4"/>
    <w:rsid w:val="00295806"/>
    <w:rsid w:val="0029582C"/>
    <w:rsid w:val="002958A0"/>
    <w:rsid w:val="00295E45"/>
    <w:rsid w:val="00297079"/>
    <w:rsid w:val="00297646"/>
    <w:rsid w:val="00297EDB"/>
    <w:rsid w:val="002A00CC"/>
    <w:rsid w:val="002A0472"/>
    <w:rsid w:val="002A117F"/>
    <w:rsid w:val="002A1784"/>
    <w:rsid w:val="002A1F0F"/>
    <w:rsid w:val="002A299F"/>
    <w:rsid w:val="002A2E25"/>
    <w:rsid w:val="002A3025"/>
    <w:rsid w:val="002A3632"/>
    <w:rsid w:val="002A43FD"/>
    <w:rsid w:val="002A44F1"/>
    <w:rsid w:val="002A4A82"/>
    <w:rsid w:val="002A556C"/>
    <w:rsid w:val="002A58F6"/>
    <w:rsid w:val="002A5EDA"/>
    <w:rsid w:val="002A602C"/>
    <w:rsid w:val="002A6321"/>
    <w:rsid w:val="002A6DA4"/>
    <w:rsid w:val="002A7D44"/>
    <w:rsid w:val="002B0301"/>
    <w:rsid w:val="002B11DA"/>
    <w:rsid w:val="002B1340"/>
    <w:rsid w:val="002B1831"/>
    <w:rsid w:val="002B193B"/>
    <w:rsid w:val="002B1FE3"/>
    <w:rsid w:val="002B2098"/>
    <w:rsid w:val="002B222C"/>
    <w:rsid w:val="002B27BD"/>
    <w:rsid w:val="002B28CE"/>
    <w:rsid w:val="002B32FC"/>
    <w:rsid w:val="002B39BF"/>
    <w:rsid w:val="002B41DC"/>
    <w:rsid w:val="002B4B7E"/>
    <w:rsid w:val="002B4FC7"/>
    <w:rsid w:val="002B50E3"/>
    <w:rsid w:val="002B5448"/>
    <w:rsid w:val="002B5CCA"/>
    <w:rsid w:val="002B6370"/>
    <w:rsid w:val="002B6C01"/>
    <w:rsid w:val="002B7540"/>
    <w:rsid w:val="002B7750"/>
    <w:rsid w:val="002B7790"/>
    <w:rsid w:val="002B797E"/>
    <w:rsid w:val="002C0205"/>
    <w:rsid w:val="002C0707"/>
    <w:rsid w:val="002C1434"/>
    <w:rsid w:val="002C1803"/>
    <w:rsid w:val="002C1CC5"/>
    <w:rsid w:val="002C37E5"/>
    <w:rsid w:val="002C43B2"/>
    <w:rsid w:val="002C57AC"/>
    <w:rsid w:val="002C5892"/>
    <w:rsid w:val="002C5AAF"/>
    <w:rsid w:val="002C5F75"/>
    <w:rsid w:val="002C60C3"/>
    <w:rsid w:val="002C7C6C"/>
    <w:rsid w:val="002D0AD4"/>
    <w:rsid w:val="002D1509"/>
    <w:rsid w:val="002D18A7"/>
    <w:rsid w:val="002D1AD7"/>
    <w:rsid w:val="002D1F9C"/>
    <w:rsid w:val="002D2061"/>
    <w:rsid w:val="002D306F"/>
    <w:rsid w:val="002D3B9D"/>
    <w:rsid w:val="002D4411"/>
    <w:rsid w:val="002D4BC3"/>
    <w:rsid w:val="002D4D4C"/>
    <w:rsid w:val="002D4DE6"/>
    <w:rsid w:val="002D569C"/>
    <w:rsid w:val="002D5E68"/>
    <w:rsid w:val="002D5FD5"/>
    <w:rsid w:val="002D6112"/>
    <w:rsid w:val="002D6758"/>
    <w:rsid w:val="002D71BB"/>
    <w:rsid w:val="002D7BAD"/>
    <w:rsid w:val="002E04EF"/>
    <w:rsid w:val="002E058E"/>
    <w:rsid w:val="002E0C97"/>
    <w:rsid w:val="002E0D15"/>
    <w:rsid w:val="002E0EBF"/>
    <w:rsid w:val="002E191F"/>
    <w:rsid w:val="002E198D"/>
    <w:rsid w:val="002E24EA"/>
    <w:rsid w:val="002E306A"/>
    <w:rsid w:val="002E3313"/>
    <w:rsid w:val="002E38B3"/>
    <w:rsid w:val="002E3A5C"/>
    <w:rsid w:val="002E3BDE"/>
    <w:rsid w:val="002E3D25"/>
    <w:rsid w:val="002E3F91"/>
    <w:rsid w:val="002E4AC5"/>
    <w:rsid w:val="002E5CCE"/>
    <w:rsid w:val="002E5E1B"/>
    <w:rsid w:val="002E6B7F"/>
    <w:rsid w:val="002F04D2"/>
    <w:rsid w:val="002F092F"/>
    <w:rsid w:val="002F0CE2"/>
    <w:rsid w:val="002F1396"/>
    <w:rsid w:val="002F1463"/>
    <w:rsid w:val="002F1936"/>
    <w:rsid w:val="002F2038"/>
    <w:rsid w:val="002F2A14"/>
    <w:rsid w:val="002F317F"/>
    <w:rsid w:val="002F3C6B"/>
    <w:rsid w:val="002F3D08"/>
    <w:rsid w:val="002F55C4"/>
    <w:rsid w:val="002F58FC"/>
    <w:rsid w:val="002F59F6"/>
    <w:rsid w:val="002F5B2D"/>
    <w:rsid w:val="002F62B0"/>
    <w:rsid w:val="002F6749"/>
    <w:rsid w:val="002F6A49"/>
    <w:rsid w:val="002F6B14"/>
    <w:rsid w:val="002F6D26"/>
    <w:rsid w:val="002F7BF9"/>
    <w:rsid w:val="003006FD"/>
    <w:rsid w:val="00301174"/>
    <w:rsid w:val="00301244"/>
    <w:rsid w:val="0030129C"/>
    <w:rsid w:val="00301940"/>
    <w:rsid w:val="00301975"/>
    <w:rsid w:val="003023AF"/>
    <w:rsid w:val="00302858"/>
    <w:rsid w:val="00302C8F"/>
    <w:rsid w:val="00303FCA"/>
    <w:rsid w:val="003040DD"/>
    <w:rsid w:val="003051A0"/>
    <w:rsid w:val="00305255"/>
    <w:rsid w:val="00305430"/>
    <w:rsid w:val="00305C6C"/>
    <w:rsid w:val="00306D8F"/>
    <w:rsid w:val="00306F2F"/>
    <w:rsid w:val="003075BD"/>
    <w:rsid w:val="00310C5D"/>
    <w:rsid w:val="00311009"/>
    <w:rsid w:val="00312030"/>
    <w:rsid w:val="0031232E"/>
    <w:rsid w:val="003124DA"/>
    <w:rsid w:val="00312A72"/>
    <w:rsid w:val="00312D9B"/>
    <w:rsid w:val="0031348A"/>
    <w:rsid w:val="003138C9"/>
    <w:rsid w:val="00313A39"/>
    <w:rsid w:val="00314973"/>
    <w:rsid w:val="00315716"/>
    <w:rsid w:val="00315814"/>
    <w:rsid w:val="00315A02"/>
    <w:rsid w:val="00315C4C"/>
    <w:rsid w:val="00316154"/>
    <w:rsid w:val="00316866"/>
    <w:rsid w:val="00317244"/>
    <w:rsid w:val="003172AC"/>
    <w:rsid w:val="00317438"/>
    <w:rsid w:val="00317F18"/>
    <w:rsid w:val="00320139"/>
    <w:rsid w:val="00320791"/>
    <w:rsid w:val="00321E3E"/>
    <w:rsid w:val="00321E64"/>
    <w:rsid w:val="00321EC0"/>
    <w:rsid w:val="0032217C"/>
    <w:rsid w:val="00322321"/>
    <w:rsid w:val="0032340E"/>
    <w:rsid w:val="00323925"/>
    <w:rsid w:val="00324148"/>
    <w:rsid w:val="00324A2F"/>
    <w:rsid w:val="003258F8"/>
    <w:rsid w:val="00325FD8"/>
    <w:rsid w:val="003263BA"/>
    <w:rsid w:val="00326AC5"/>
    <w:rsid w:val="00326D31"/>
    <w:rsid w:val="00326E8E"/>
    <w:rsid w:val="0032757D"/>
    <w:rsid w:val="003279CA"/>
    <w:rsid w:val="00327B38"/>
    <w:rsid w:val="003301A0"/>
    <w:rsid w:val="003302AC"/>
    <w:rsid w:val="00330D0A"/>
    <w:rsid w:val="00332816"/>
    <w:rsid w:val="0033388A"/>
    <w:rsid w:val="0033423E"/>
    <w:rsid w:val="003342CA"/>
    <w:rsid w:val="0033447F"/>
    <w:rsid w:val="0033699D"/>
    <w:rsid w:val="003378CF"/>
    <w:rsid w:val="00337ECF"/>
    <w:rsid w:val="00340C4B"/>
    <w:rsid w:val="0034113C"/>
    <w:rsid w:val="00341212"/>
    <w:rsid w:val="00341ADC"/>
    <w:rsid w:val="0034247F"/>
    <w:rsid w:val="00342587"/>
    <w:rsid w:val="00342962"/>
    <w:rsid w:val="00342B4A"/>
    <w:rsid w:val="00343076"/>
    <w:rsid w:val="0034346B"/>
    <w:rsid w:val="0034369B"/>
    <w:rsid w:val="00344145"/>
    <w:rsid w:val="00344BB6"/>
    <w:rsid w:val="00344ECE"/>
    <w:rsid w:val="00345006"/>
    <w:rsid w:val="0034591F"/>
    <w:rsid w:val="00346205"/>
    <w:rsid w:val="003466EB"/>
    <w:rsid w:val="00347835"/>
    <w:rsid w:val="0035064A"/>
    <w:rsid w:val="00350E74"/>
    <w:rsid w:val="00351FE7"/>
    <w:rsid w:val="003521F1"/>
    <w:rsid w:val="00352515"/>
    <w:rsid w:val="00352B58"/>
    <w:rsid w:val="003530BA"/>
    <w:rsid w:val="00353548"/>
    <w:rsid w:val="003537A0"/>
    <w:rsid w:val="00353806"/>
    <w:rsid w:val="00353CA6"/>
    <w:rsid w:val="00355D0A"/>
    <w:rsid w:val="003560A2"/>
    <w:rsid w:val="003563C6"/>
    <w:rsid w:val="00357532"/>
    <w:rsid w:val="00357F3F"/>
    <w:rsid w:val="003606E8"/>
    <w:rsid w:val="00361C2B"/>
    <w:rsid w:val="003629A2"/>
    <w:rsid w:val="003629E1"/>
    <w:rsid w:val="003636AF"/>
    <w:rsid w:val="0036372E"/>
    <w:rsid w:val="00363882"/>
    <w:rsid w:val="00364C0A"/>
    <w:rsid w:val="003653E6"/>
    <w:rsid w:val="003655FA"/>
    <w:rsid w:val="00365918"/>
    <w:rsid w:val="00365F37"/>
    <w:rsid w:val="00366F9B"/>
    <w:rsid w:val="00367548"/>
    <w:rsid w:val="003679C7"/>
    <w:rsid w:val="00367E22"/>
    <w:rsid w:val="003701C4"/>
    <w:rsid w:val="003702CB"/>
    <w:rsid w:val="003703C2"/>
    <w:rsid w:val="003706FB"/>
    <w:rsid w:val="00370BDA"/>
    <w:rsid w:val="00370EFE"/>
    <w:rsid w:val="00370F9A"/>
    <w:rsid w:val="00370FBB"/>
    <w:rsid w:val="0037131C"/>
    <w:rsid w:val="003714DF"/>
    <w:rsid w:val="003716E3"/>
    <w:rsid w:val="00371D6B"/>
    <w:rsid w:val="003723B5"/>
    <w:rsid w:val="0037252A"/>
    <w:rsid w:val="00372666"/>
    <w:rsid w:val="00372AF4"/>
    <w:rsid w:val="00372BF1"/>
    <w:rsid w:val="00373034"/>
    <w:rsid w:val="003731CD"/>
    <w:rsid w:val="0037355C"/>
    <w:rsid w:val="00373B68"/>
    <w:rsid w:val="00374279"/>
    <w:rsid w:val="0037492C"/>
    <w:rsid w:val="00375197"/>
    <w:rsid w:val="00375390"/>
    <w:rsid w:val="00375CC3"/>
    <w:rsid w:val="00376506"/>
    <w:rsid w:val="00376631"/>
    <w:rsid w:val="00377736"/>
    <w:rsid w:val="0037788F"/>
    <w:rsid w:val="003778BE"/>
    <w:rsid w:val="00377E34"/>
    <w:rsid w:val="00377E52"/>
    <w:rsid w:val="0038053E"/>
    <w:rsid w:val="003808AA"/>
    <w:rsid w:val="00380BC1"/>
    <w:rsid w:val="00381CCD"/>
    <w:rsid w:val="003823EA"/>
    <w:rsid w:val="003828A8"/>
    <w:rsid w:val="00382F5B"/>
    <w:rsid w:val="0038331E"/>
    <w:rsid w:val="0038346D"/>
    <w:rsid w:val="00383FA3"/>
    <w:rsid w:val="0038438E"/>
    <w:rsid w:val="003843D9"/>
    <w:rsid w:val="003846E5"/>
    <w:rsid w:val="00384B34"/>
    <w:rsid w:val="00385848"/>
    <w:rsid w:val="00385B78"/>
    <w:rsid w:val="00385C7F"/>
    <w:rsid w:val="00385E94"/>
    <w:rsid w:val="00386A39"/>
    <w:rsid w:val="00390795"/>
    <w:rsid w:val="0039120D"/>
    <w:rsid w:val="0039179D"/>
    <w:rsid w:val="00391C6F"/>
    <w:rsid w:val="00391E3F"/>
    <w:rsid w:val="00392637"/>
    <w:rsid w:val="00392CA1"/>
    <w:rsid w:val="0039331E"/>
    <w:rsid w:val="003935B9"/>
    <w:rsid w:val="00393638"/>
    <w:rsid w:val="00394030"/>
    <w:rsid w:val="003955D7"/>
    <w:rsid w:val="00395C2D"/>
    <w:rsid w:val="003962D9"/>
    <w:rsid w:val="003962F7"/>
    <w:rsid w:val="003963FF"/>
    <w:rsid w:val="0039675F"/>
    <w:rsid w:val="00396D6C"/>
    <w:rsid w:val="00396EFC"/>
    <w:rsid w:val="003A00BF"/>
    <w:rsid w:val="003A01E1"/>
    <w:rsid w:val="003A0431"/>
    <w:rsid w:val="003A060D"/>
    <w:rsid w:val="003A0A35"/>
    <w:rsid w:val="003A160F"/>
    <w:rsid w:val="003A1FA4"/>
    <w:rsid w:val="003A2721"/>
    <w:rsid w:val="003A2DFA"/>
    <w:rsid w:val="003A319A"/>
    <w:rsid w:val="003A33D9"/>
    <w:rsid w:val="003A38A6"/>
    <w:rsid w:val="003A3DEF"/>
    <w:rsid w:val="003A3E32"/>
    <w:rsid w:val="003A4E0F"/>
    <w:rsid w:val="003A550F"/>
    <w:rsid w:val="003A5513"/>
    <w:rsid w:val="003A62DE"/>
    <w:rsid w:val="003A659A"/>
    <w:rsid w:val="003A69DA"/>
    <w:rsid w:val="003A7134"/>
    <w:rsid w:val="003A7162"/>
    <w:rsid w:val="003A7E46"/>
    <w:rsid w:val="003B000B"/>
    <w:rsid w:val="003B0342"/>
    <w:rsid w:val="003B06D2"/>
    <w:rsid w:val="003B0B25"/>
    <w:rsid w:val="003B1082"/>
    <w:rsid w:val="003B120B"/>
    <w:rsid w:val="003B1385"/>
    <w:rsid w:val="003B21C9"/>
    <w:rsid w:val="003B22C8"/>
    <w:rsid w:val="003B2917"/>
    <w:rsid w:val="003B2B63"/>
    <w:rsid w:val="003B307A"/>
    <w:rsid w:val="003B664F"/>
    <w:rsid w:val="003B6D91"/>
    <w:rsid w:val="003B70AF"/>
    <w:rsid w:val="003B7294"/>
    <w:rsid w:val="003B7487"/>
    <w:rsid w:val="003B7A62"/>
    <w:rsid w:val="003B7D0A"/>
    <w:rsid w:val="003B7F56"/>
    <w:rsid w:val="003C0016"/>
    <w:rsid w:val="003C0612"/>
    <w:rsid w:val="003C0E21"/>
    <w:rsid w:val="003C1B9A"/>
    <w:rsid w:val="003C23A2"/>
    <w:rsid w:val="003C2732"/>
    <w:rsid w:val="003C3EAD"/>
    <w:rsid w:val="003C43AE"/>
    <w:rsid w:val="003C4725"/>
    <w:rsid w:val="003C4862"/>
    <w:rsid w:val="003C48CF"/>
    <w:rsid w:val="003C4A74"/>
    <w:rsid w:val="003C4D09"/>
    <w:rsid w:val="003C4EF7"/>
    <w:rsid w:val="003C502A"/>
    <w:rsid w:val="003C57E1"/>
    <w:rsid w:val="003C7141"/>
    <w:rsid w:val="003C72A4"/>
    <w:rsid w:val="003C746D"/>
    <w:rsid w:val="003C75C3"/>
    <w:rsid w:val="003C7B03"/>
    <w:rsid w:val="003C7BE4"/>
    <w:rsid w:val="003D019C"/>
    <w:rsid w:val="003D0FAE"/>
    <w:rsid w:val="003D118B"/>
    <w:rsid w:val="003D133D"/>
    <w:rsid w:val="003D1428"/>
    <w:rsid w:val="003D1E41"/>
    <w:rsid w:val="003D2AF5"/>
    <w:rsid w:val="003D2C7F"/>
    <w:rsid w:val="003D30CD"/>
    <w:rsid w:val="003D3810"/>
    <w:rsid w:val="003D3A4C"/>
    <w:rsid w:val="003D3CA3"/>
    <w:rsid w:val="003D3D0C"/>
    <w:rsid w:val="003D4893"/>
    <w:rsid w:val="003D49EE"/>
    <w:rsid w:val="003D4BEF"/>
    <w:rsid w:val="003D4D96"/>
    <w:rsid w:val="003D4E0D"/>
    <w:rsid w:val="003D59BC"/>
    <w:rsid w:val="003D5C71"/>
    <w:rsid w:val="003D5DDD"/>
    <w:rsid w:val="003D6A86"/>
    <w:rsid w:val="003D6F8E"/>
    <w:rsid w:val="003D702C"/>
    <w:rsid w:val="003D70BF"/>
    <w:rsid w:val="003D72EB"/>
    <w:rsid w:val="003E006A"/>
    <w:rsid w:val="003E046E"/>
    <w:rsid w:val="003E0728"/>
    <w:rsid w:val="003E0C8D"/>
    <w:rsid w:val="003E1DC7"/>
    <w:rsid w:val="003E1EAD"/>
    <w:rsid w:val="003E1FB8"/>
    <w:rsid w:val="003E2F5D"/>
    <w:rsid w:val="003E3D4C"/>
    <w:rsid w:val="003E4588"/>
    <w:rsid w:val="003E4713"/>
    <w:rsid w:val="003E511B"/>
    <w:rsid w:val="003E54DD"/>
    <w:rsid w:val="003E55C8"/>
    <w:rsid w:val="003E5857"/>
    <w:rsid w:val="003E5D37"/>
    <w:rsid w:val="003E6AC9"/>
    <w:rsid w:val="003E6B40"/>
    <w:rsid w:val="003E78C3"/>
    <w:rsid w:val="003F01BF"/>
    <w:rsid w:val="003F0216"/>
    <w:rsid w:val="003F02F5"/>
    <w:rsid w:val="003F049D"/>
    <w:rsid w:val="003F12B2"/>
    <w:rsid w:val="003F12B9"/>
    <w:rsid w:val="003F1356"/>
    <w:rsid w:val="003F2110"/>
    <w:rsid w:val="003F2E07"/>
    <w:rsid w:val="003F2FF9"/>
    <w:rsid w:val="003F3C75"/>
    <w:rsid w:val="003F41AB"/>
    <w:rsid w:val="003F42AF"/>
    <w:rsid w:val="003F50E3"/>
    <w:rsid w:val="003F5266"/>
    <w:rsid w:val="003F54C6"/>
    <w:rsid w:val="003F565F"/>
    <w:rsid w:val="003F61F5"/>
    <w:rsid w:val="003F6778"/>
    <w:rsid w:val="003F739D"/>
    <w:rsid w:val="003F75FE"/>
    <w:rsid w:val="003F791D"/>
    <w:rsid w:val="003F7C98"/>
    <w:rsid w:val="003F7E1D"/>
    <w:rsid w:val="00400B60"/>
    <w:rsid w:val="0040166C"/>
    <w:rsid w:val="00401735"/>
    <w:rsid w:val="00402271"/>
    <w:rsid w:val="004030AF"/>
    <w:rsid w:val="00403CF8"/>
    <w:rsid w:val="00405278"/>
    <w:rsid w:val="00405AA3"/>
    <w:rsid w:val="00405BFD"/>
    <w:rsid w:val="004060EB"/>
    <w:rsid w:val="0040620F"/>
    <w:rsid w:val="004068D3"/>
    <w:rsid w:val="00406BDF"/>
    <w:rsid w:val="00407B27"/>
    <w:rsid w:val="0041166F"/>
    <w:rsid w:val="004125DC"/>
    <w:rsid w:val="00412CB4"/>
    <w:rsid w:val="00412D1F"/>
    <w:rsid w:val="004134C9"/>
    <w:rsid w:val="00413DCC"/>
    <w:rsid w:val="00414A2D"/>
    <w:rsid w:val="00414A50"/>
    <w:rsid w:val="00414CC1"/>
    <w:rsid w:val="004150E3"/>
    <w:rsid w:val="0041542B"/>
    <w:rsid w:val="004154BB"/>
    <w:rsid w:val="004157BA"/>
    <w:rsid w:val="00415852"/>
    <w:rsid w:val="0041635E"/>
    <w:rsid w:val="00416FF9"/>
    <w:rsid w:val="00417A31"/>
    <w:rsid w:val="0042099B"/>
    <w:rsid w:val="00421915"/>
    <w:rsid w:val="00421C0B"/>
    <w:rsid w:val="00422FB3"/>
    <w:rsid w:val="00423121"/>
    <w:rsid w:val="00423E06"/>
    <w:rsid w:val="00424505"/>
    <w:rsid w:val="00424BDB"/>
    <w:rsid w:val="00425328"/>
    <w:rsid w:val="004262C0"/>
    <w:rsid w:val="004265E2"/>
    <w:rsid w:val="004267BA"/>
    <w:rsid w:val="00427157"/>
    <w:rsid w:val="00427412"/>
    <w:rsid w:val="004274CF"/>
    <w:rsid w:val="0042765C"/>
    <w:rsid w:val="00427C00"/>
    <w:rsid w:val="00427C30"/>
    <w:rsid w:val="00427D42"/>
    <w:rsid w:val="00427E11"/>
    <w:rsid w:val="00431190"/>
    <w:rsid w:val="0043156C"/>
    <w:rsid w:val="00431709"/>
    <w:rsid w:val="00431791"/>
    <w:rsid w:val="004325CF"/>
    <w:rsid w:val="00432647"/>
    <w:rsid w:val="00432BDC"/>
    <w:rsid w:val="00432D00"/>
    <w:rsid w:val="00433147"/>
    <w:rsid w:val="004332C4"/>
    <w:rsid w:val="00433512"/>
    <w:rsid w:val="00433617"/>
    <w:rsid w:val="00433ACA"/>
    <w:rsid w:val="00433EB9"/>
    <w:rsid w:val="004343F3"/>
    <w:rsid w:val="00434B2D"/>
    <w:rsid w:val="00435967"/>
    <w:rsid w:val="00435CE3"/>
    <w:rsid w:val="00435EAB"/>
    <w:rsid w:val="00436B6D"/>
    <w:rsid w:val="00436E2B"/>
    <w:rsid w:val="00436EF7"/>
    <w:rsid w:val="00436F51"/>
    <w:rsid w:val="00437919"/>
    <w:rsid w:val="00437AE3"/>
    <w:rsid w:val="00437D39"/>
    <w:rsid w:val="00437D4F"/>
    <w:rsid w:val="004401A3"/>
    <w:rsid w:val="004407D8"/>
    <w:rsid w:val="00440B65"/>
    <w:rsid w:val="004415BC"/>
    <w:rsid w:val="00441DFA"/>
    <w:rsid w:val="004423E8"/>
    <w:rsid w:val="004427B3"/>
    <w:rsid w:val="00442C86"/>
    <w:rsid w:val="00442D6C"/>
    <w:rsid w:val="00442F30"/>
    <w:rsid w:val="00443B8A"/>
    <w:rsid w:val="00443C06"/>
    <w:rsid w:val="0044428C"/>
    <w:rsid w:val="004445CD"/>
    <w:rsid w:val="00444AE4"/>
    <w:rsid w:val="00444FFC"/>
    <w:rsid w:val="00445641"/>
    <w:rsid w:val="00445D04"/>
    <w:rsid w:val="004465EF"/>
    <w:rsid w:val="00447E1E"/>
    <w:rsid w:val="00450EB0"/>
    <w:rsid w:val="00451135"/>
    <w:rsid w:val="004511B5"/>
    <w:rsid w:val="00452B35"/>
    <w:rsid w:val="00452B43"/>
    <w:rsid w:val="00452E8A"/>
    <w:rsid w:val="00453A4B"/>
    <w:rsid w:val="00454A9A"/>
    <w:rsid w:val="00454B27"/>
    <w:rsid w:val="004551AD"/>
    <w:rsid w:val="004555F4"/>
    <w:rsid w:val="0045583B"/>
    <w:rsid w:val="00455A0C"/>
    <w:rsid w:val="00455AF3"/>
    <w:rsid w:val="00455E15"/>
    <w:rsid w:val="00455F44"/>
    <w:rsid w:val="00456235"/>
    <w:rsid w:val="00456DAC"/>
    <w:rsid w:val="00457328"/>
    <w:rsid w:val="004575B3"/>
    <w:rsid w:val="004575E5"/>
    <w:rsid w:val="00457C6B"/>
    <w:rsid w:val="0046003D"/>
    <w:rsid w:val="004622FF"/>
    <w:rsid w:val="00462339"/>
    <w:rsid w:val="0046256E"/>
    <w:rsid w:val="0046264C"/>
    <w:rsid w:val="004627EA"/>
    <w:rsid w:val="0046323D"/>
    <w:rsid w:val="004633EB"/>
    <w:rsid w:val="0046492D"/>
    <w:rsid w:val="00464A88"/>
    <w:rsid w:val="00464AF6"/>
    <w:rsid w:val="004651FF"/>
    <w:rsid w:val="00467279"/>
    <w:rsid w:val="00467EE9"/>
    <w:rsid w:val="00470B59"/>
    <w:rsid w:val="00470FBD"/>
    <w:rsid w:val="00471641"/>
    <w:rsid w:val="00471922"/>
    <w:rsid w:val="00471AB9"/>
    <w:rsid w:val="00471CAA"/>
    <w:rsid w:val="00472269"/>
    <w:rsid w:val="00472369"/>
    <w:rsid w:val="0047271F"/>
    <w:rsid w:val="00472C52"/>
    <w:rsid w:val="004731E4"/>
    <w:rsid w:val="00473210"/>
    <w:rsid w:val="004732A9"/>
    <w:rsid w:val="00473652"/>
    <w:rsid w:val="0047400E"/>
    <w:rsid w:val="00474263"/>
    <w:rsid w:val="00474693"/>
    <w:rsid w:val="0047485E"/>
    <w:rsid w:val="00475D43"/>
    <w:rsid w:val="00475EA3"/>
    <w:rsid w:val="004763CE"/>
    <w:rsid w:val="00476BBB"/>
    <w:rsid w:val="00476C84"/>
    <w:rsid w:val="00476F8C"/>
    <w:rsid w:val="0047706D"/>
    <w:rsid w:val="004770A9"/>
    <w:rsid w:val="00477543"/>
    <w:rsid w:val="004807BC"/>
    <w:rsid w:val="00480860"/>
    <w:rsid w:val="004812D5"/>
    <w:rsid w:val="00481592"/>
    <w:rsid w:val="00481AD3"/>
    <w:rsid w:val="00482C2D"/>
    <w:rsid w:val="004837F6"/>
    <w:rsid w:val="0048396A"/>
    <w:rsid w:val="004846DD"/>
    <w:rsid w:val="00484866"/>
    <w:rsid w:val="00484A98"/>
    <w:rsid w:val="00484EAE"/>
    <w:rsid w:val="00485178"/>
    <w:rsid w:val="00485542"/>
    <w:rsid w:val="00485C54"/>
    <w:rsid w:val="004861C0"/>
    <w:rsid w:val="0048657D"/>
    <w:rsid w:val="00486983"/>
    <w:rsid w:val="00486A67"/>
    <w:rsid w:val="00486EAB"/>
    <w:rsid w:val="00487394"/>
    <w:rsid w:val="004875D0"/>
    <w:rsid w:val="00487A53"/>
    <w:rsid w:val="004906C3"/>
    <w:rsid w:val="00490ABB"/>
    <w:rsid w:val="00490B6F"/>
    <w:rsid w:val="0049281A"/>
    <w:rsid w:val="00493019"/>
    <w:rsid w:val="00493D7E"/>
    <w:rsid w:val="0049405E"/>
    <w:rsid w:val="00494480"/>
    <w:rsid w:val="004948B6"/>
    <w:rsid w:val="00494ED3"/>
    <w:rsid w:val="004955CC"/>
    <w:rsid w:val="00496CD5"/>
    <w:rsid w:val="00496D93"/>
    <w:rsid w:val="00497849"/>
    <w:rsid w:val="0049797B"/>
    <w:rsid w:val="004A1EBA"/>
    <w:rsid w:val="004A27BE"/>
    <w:rsid w:val="004A2FA1"/>
    <w:rsid w:val="004A32E3"/>
    <w:rsid w:val="004A3B17"/>
    <w:rsid w:val="004A4335"/>
    <w:rsid w:val="004A451A"/>
    <w:rsid w:val="004A4A64"/>
    <w:rsid w:val="004A506A"/>
    <w:rsid w:val="004A5128"/>
    <w:rsid w:val="004A54EC"/>
    <w:rsid w:val="004A6437"/>
    <w:rsid w:val="004A6741"/>
    <w:rsid w:val="004A6ADC"/>
    <w:rsid w:val="004A6B3B"/>
    <w:rsid w:val="004A6BA5"/>
    <w:rsid w:val="004A6FCA"/>
    <w:rsid w:val="004A7D49"/>
    <w:rsid w:val="004B02C0"/>
    <w:rsid w:val="004B0B70"/>
    <w:rsid w:val="004B0CC2"/>
    <w:rsid w:val="004B1066"/>
    <w:rsid w:val="004B1282"/>
    <w:rsid w:val="004B184B"/>
    <w:rsid w:val="004B1B8C"/>
    <w:rsid w:val="004B25C1"/>
    <w:rsid w:val="004B26ED"/>
    <w:rsid w:val="004B2A48"/>
    <w:rsid w:val="004B2BE4"/>
    <w:rsid w:val="004B2EA0"/>
    <w:rsid w:val="004B3661"/>
    <w:rsid w:val="004B3891"/>
    <w:rsid w:val="004B3AC8"/>
    <w:rsid w:val="004B4F61"/>
    <w:rsid w:val="004B5164"/>
    <w:rsid w:val="004B5613"/>
    <w:rsid w:val="004B580A"/>
    <w:rsid w:val="004B5AA9"/>
    <w:rsid w:val="004B607D"/>
    <w:rsid w:val="004B617E"/>
    <w:rsid w:val="004B675E"/>
    <w:rsid w:val="004B6AB1"/>
    <w:rsid w:val="004B6B25"/>
    <w:rsid w:val="004B74E4"/>
    <w:rsid w:val="004B7613"/>
    <w:rsid w:val="004C057B"/>
    <w:rsid w:val="004C082B"/>
    <w:rsid w:val="004C09F2"/>
    <w:rsid w:val="004C0AC8"/>
    <w:rsid w:val="004C0DDE"/>
    <w:rsid w:val="004C1BCB"/>
    <w:rsid w:val="004C2753"/>
    <w:rsid w:val="004C2946"/>
    <w:rsid w:val="004C328B"/>
    <w:rsid w:val="004C3355"/>
    <w:rsid w:val="004C44BA"/>
    <w:rsid w:val="004C4544"/>
    <w:rsid w:val="004C4989"/>
    <w:rsid w:val="004C4EEE"/>
    <w:rsid w:val="004C549A"/>
    <w:rsid w:val="004C5624"/>
    <w:rsid w:val="004C5C33"/>
    <w:rsid w:val="004C5E42"/>
    <w:rsid w:val="004C6113"/>
    <w:rsid w:val="004C6296"/>
    <w:rsid w:val="004C733B"/>
    <w:rsid w:val="004C73A6"/>
    <w:rsid w:val="004C7950"/>
    <w:rsid w:val="004C7CB9"/>
    <w:rsid w:val="004D028D"/>
    <w:rsid w:val="004D0E67"/>
    <w:rsid w:val="004D1CA1"/>
    <w:rsid w:val="004D205A"/>
    <w:rsid w:val="004D2A16"/>
    <w:rsid w:val="004D2C76"/>
    <w:rsid w:val="004D2D25"/>
    <w:rsid w:val="004D340C"/>
    <w:rsid w:val="004D3702"/>
    <w:rsid w:val="004D3E72"/>
    <w:rsid w:val="004D404B"/>
    <w:rsid w:val="004D45DE"/>
    <w:rsid w:val="004D4979"/>
    <w:rsid w:val="004D4BCE"/>
    <w:rsid w:val="004D4BD5"/>
    <w:rsid w:val="004D4DA1"/>
    <w:rsid w:val="004D5792"/>
    <w:rsid w:val="004D5EBC"/>
    <w:rsid w:val="004D612A"/>
    <w:rsid w:val="004D630C"/>
    <w:rsid w:val="004D6345"/>
    <w:rsid w:val="004D686E"/>
    <w:rsid w:val="004D7BE3"/>
    <w:rsid w:val="004E010B"/>
    <w:rsid w:val="004E02EE"/>
    <w:rsid w:val="004E08E8"/>
    <w:rsid w:val="004E09C2"/>
    <w:rsid w:val="004E0B43"/>
    <w:rsid w:val="004E12D1"/>
    <w:rsid w:val="004E14F4"/>
    <w:rsid w:val="004E190D"/>
    <w:rsid w:val="004E1CB9"/>
    <w:rsid w:val="004E1DC2"/>
    <w:rsid w:val="004E2649"/>
    <w:rsid w:val="004E364D"/>
    <w:rsid w:val="004E3EFB"/>
    <w:rsid w:val="004E40FB"/>
    <w:rsid w:val="004E4170"/>
    <w:rsid w:val="004E45E6"/>
    <w:rsid w:val="004E4A20"/>
    <w:rsid w:val="004E51BA"/>
    <w:rsid w:val="004E590B"/>
    <w:rsid w:val="004E5CC9"/>
    <w:rsid w:val="004E60EA"/>
    <w:rsid w:val="004E6817"/>
    <w:rsid w:val="004E79FA"/>
    <w:rsid w:val="004F0C4C"/>
    <w:rsid w:val="004F0F70"/>
    <w:rsid w:val="004F17DC"/>
    <w:rsid w:val="004F1E83"/>
    <w:rsid w:val="004F24EB"/>
    <w:rsid w:val="004F2EF7"/>
    <w:rsid w:val="004F3103"/>
    <w:rsid w:val="004F35D1"/>
    <w:rsid w:val="004F3691"/>
    <w:rsid w:val="004F41BF"/>
    <w:rsid w:val="004F41CE"/>
    <w:rsid w:val="004F4397"/>
    <w:rsid w:val="004F43AE"/>
    <w:rsid w:val="004F44FB"/>
    <w:rsid w:val="004F46BF"/>
    <w:rsid w:val="004F4752"/>
    <w:rsid w:val="004F5082"/>
    <w:rsid w:val="004F545C"/>
    <w:rsid w:val="004F5528"/>
    <w:rsid w:val="004F572B"/>
    <w:rsid w:val="004F577D"/>
    <w:rsid w:val="004F591B"/>
    <w:rsid w:val="004F5D0A"/>
    <w:rsid w:val="004F774B"/>
    <w:rsid w:val="005009AE"/>
    <w:rsid w:val="005012B9"/>
    <w:rsid w:val="00501E0E"/>
    <w:rsid w:val="00501FF2"/>
    <w:rsid w:val="00502737"/>
    <w:rsid w:val="00502E1F"/>
    <w:rsid w:val="005033CC"/>
    <w:rsid w:val="005036D1"/>
    <w:rsid w:val="00503881"/>
    <w:rsid w:val="0050393E"/>
    <w:rsid w:val="00503E7F"/>
    <w:rsid w:val="00504714"/>
    <w:rsid w:val="00504760"/>
    <w:rsid w:val="00504DD6"/>
    <w:rsid w:val="00505014"/>
    <w:rsid w:val="005053E2"/>
    <w:rsid w:val="00505AF6"/>
    <w:rsid w:val="005066C6"/>
    <w:rsid w:val="00506FC9"/>
    <w:rsid w:val="005077F8"/>
    <w:rsid w:val="00507AC6"/>
    <w:rsid w:val="00510419"/>
    <w:rsid w:val="0051078A"/>
    <w:rsid w:val="00510AC6"/>
    <w:rsid w:val="00510E08"/>
    <w:rsid w:val="0051113A"/>
    <w:rsid w:val="00511432"/>
    <w:rsid w:val="00512DB2"/>
    <w:rsid w:val="00512F18"/>
    <w:rsid w:val="00513A52"/>
    <w:rsid w:val="0051494D"/>
    <w:rsid w:val="0051555E"/>
    <w:rsid w:val="0051647E"/>
    <w:rsid w:val="00516FED"/>
    <w:rsid w:val="00517043"/>
    <w:rsid w:val="005206FC"/>
    <w:rsid w:val="00520AEA"/>
    <w:rsid w:val="00520D7E"/>
    <w:rsid w:val="00520D9C"/>
    <w:rsid w:val="00521211"/>
    <w:rsid w:val="00521ECA"/>
    <w:rsid w:val="00522210"/>
    <w:rsid w:val="005228AD"/>
    <w:rsid w:val="00522ECE"/>
    <w:rsid w:val="0052398A"/>
    <w:rsid w:val="00524586"/>
    <w:rsid w:val="00524B56"/>
    <w:rsid w:val="00525248"/>
    <w:rsid w:val="0052544D"/>
    <w:rsid w:val="00525B7B"/>
    <w:rsid w:val="0052653D"/>
    <w:rsid w:val="00526B78"/>
    <w:rsid w:val="005275BA"/>
    <w:rsid w:val="00527643"/>
    <w:rsid w:val="005304A3"/>
    <w:rsid w:val="0053144D"/>
    <w:rsid w:val="00531869"/>
    <w:rsid w:val="00531D12"/>
    <w:rsid w:val="00532EED"/>
    <w:rsid w:val="0053306F"/>
    <w:rsid w:val="0053319E"/>
    <w:rsid w:val="0053366F"/>
    <w:rsid w:val="005338C3"/>
    <w:rsid w:val="00533997"/>
    <w:rsid w:val="005344FA"/>
    <w:rsid w:val="00534E84"/>
    <w:rsid w:val="005369A6"/>
    <w:rsid w:val="00537530"/>
    <w:rsid w:val="0053767E"/>
    <w:rsid w:val="00540150"/>
    <w:rsid w:val="00540770"/>
    <w:rsid w:val="0054087E"/>
    <w:rsid w:val="00540A5C"/>
    <w:rsid w:val="00540E87"/>
    <w:rsid w:val="00541074"/>
    <w:rsid w:val="00541947"/>
    <w:rsid w:val="00541A54"/>
    <w:rsid w:val="00541CD8"/>
    <w:rsid w:val="00541F81"/>
    <w:rsid w:val="005424A4"/>
    <w:rsid w:val="00542626"/>
    <w:rsid w:val="005430FA"/>
    <w:rsid w:val="0054334E"/>
    <w:rsid w:val="005436AA"/>
    <w:rsid w:val="00544009"/>
    <w:rsid w:val="0054441E"/>
    <w:rsid w:val="0054456C"/>
    <w:rsid w:val="00544FEA"/>
    <w:rsid w:val="00545AB0"/>
    <w:rsid w:val="00545EC5"/>
    <w:rsid w:val="005466FD"/>
    <w:rsid w:val="00546CE0"/>
    <w:rsid w:val="00546E33"/>
    <w:rsid w:val="00547CCC"/>
    <w:rsid w:val="00550168"/>
    <w:rsid w:val="00550806"/>
    <w:rsid w:val="0055183A"/>
    <w:rsid w:val="00551C6A"/>
    <w:rsid w:val="00552E82"/>
    <w:rsid w:val="0055317B"/>
    <w:rsid w:val="0055364B"/>
    <w:rsid w:val="00553CCA"/>
    <w:rsid w:val="005540D7"/>
    <w:rsid w:val="00554D0B"/>
    <w:rsid w:val="00554EAF"/>
    <w:rsid w:val="00554ECC"/>
    <w:rsid w:val="0055632B"/>
    <w:rsid w:val="00557E0A"/>
    <w:rsid w:val="005608B4"/>
    <w:rsid w:val="00560D37"/>
    <w:rsid w:val="00560ED5"/>
    <w:rsid w:val="00562100"/>
    <w:rsid w:val="005626B2"/>
    <w:rsid w:val="00563403"/>
    <w:rsid w:val="00563976"/>
    <w:rsid w:val="005639BE"/>
    <w:rsid w:val="005640A6"/>
    <w:rsid w:val="00564CD2"/>
    <w:rsid w:val="00564F21"/>
    <w:rsid w:val="005659D4"/>
    <w:rsid w:val="00565BBA"/>
    <w:rsid w:val="005666DF"/>
    <w:rsid w:val="00566C41"/>
    <w:rsid w:val="00566F39"/>
    <w:rsid w:val="00566FED"/>
    <w:rsid w:val="005678DA"/>
    <w:rsid w:val="00567A71"/>
    <w:rsid w:val="00567FE9"/>
    <w:rsid w:val="005700A6"/>
    <w:rsid w:val="005707CE"/>
    <w:rsid w:val="005709B6"/>
    <w:rsid w:val="00571A9D"/>
    <w:rsid w:val="00571E00"/>
    <w:rsid w:val="00572895"/>
    <w:rsid w:val="00572A60"/>
    <w:rsid w:val="00572FB7"/>
    <w:rsid w:val="005746A3"/>
    <w:rsid w:val="0057482A"/>
    <w:rsid w:val="00575644"/>
    <w:rsid w:val="00575A0B"/>
    <w:rsid w:val="005761EE"/>
    <w:rsid w:val="0057673C"/>
    <w:rsid w:val="00576793"/>
    <w:rsid w:val="00577260"/>
    <w:rsid w:val="00580692"/>
    <w:rsid w:val="00581288"/>
    <w:rsid w:val="0058166D"/>
    <w:rsid w:val="00581B8D"/>
    <w:rsid w:val="005824D6"/>
    <w:rsid w:val="00582C17"/>
    <w:rsid w:val="005832F9"/>
    <w:rsid w:val="00583373"/>
    <w:rsid w:val="00583EF2"/>
    <w:rsid w:val="00584517"/>
    <w:rsid w:val="00584D01"/>
    <w:rsid w:val="00584E35"/>
    <w:rsid w:val="00585C3A"/>
    <w:rsid w:val="0058647D"/>
    <w:rsid w:val="0058712C"/>
    <w:rsid w:val="00587A00"/>
    <w:rsid w:val="00590FEC"/>
    <w:rsid w:val="005911A3"/>
    <w:rsid w:val="005913CF"/>
    <w:rsid w:val="00591A04"/>
    <w:rsid w:val="00592067"/>
    <w:rsid w:val="00592A11"/>
    <w:rsid w:val="00592FF8"/>
    <w:rsid w:val="005933F3"/>
    <w:rsid w:val="00593766"/>
    <w:rsid w:val="00593B6E"/>
    <w:rsid w:val="00593E2E"/>
    <w:rsid w:val="00594612"/>
    <w:rsid w:val="00594649"/>
    <w:rsid w:val="00594745"/>
    <w:rsid w:val="0059502E"/>
    <w:rsid w:val="00595092"/>
    <w:rsid w:val="005954FC"/>
    <w:rsid w:val="00596F47"/>
    <w:rsid w:val="005970CF"/>
    <w:rsid w:val="005A06C9"/>
    <w:rsid w:val="005A0F56"/>
    <w:rsid w:val="005A1106"/>
    <w:rsid w:val="005A155A"/>
    <w:rsid w:val="005A1843"/>
    <w:rsid w:val="005A1F5A"/>
    <w:rsid w:val="005A22B1"/>
    <w:rsid w:val="005A26B2"/>
    <w:rsid w:val="005A2702"/>
    <w:rsid w:val="005A27CB"/>
    <w:rsid w:val="005A2F5C"/>
    <w:rsid w:val="005A3511"/>
    <w:rsid w:val="005A3894"/>
    <w:rsid w:val="005A3CA6"/>
    <w:rsid w:val="005A461B"/>
    <w:rsid w:val="005A4744"/>
    <w:rsid w:val="005A4A14"/>
    <w:rsid w:val="005A54CA"/>
    <w:rsid w:val="005A5E84"/>
    <w:rsid w:val="005A669D"/>
    <w:rsid w:val="005A6D7C"/>
    <w:rsid w:val="005A7933"/>
    <w:rsid w:val="005A7B17"/>
    <w:rsid w:val="005B02E7"/>
    <w:rsid w:val="005B0644"/>
    <w:rsid w:val="005B07C7"/>
    <w:rsid w:val="005B1026"/>
    <w:rsid w:val="005B140D"/>
    <w:rsid w:val="005B1980"/>
    <w:rsid w:val="005B1D26"/>
    <w:rsid w:val="005B236A"/>
    <w:rsid w:val="005B2685"/>
    <w:rsid w:val="005B2D5B"/>
    <w:rsid w:val="005B3213"/>
    <w:rsid w:val="005B4DC8"/>
    <w:rsid w:val="005B4F51"/>
    <w:rsid w:val="005B54DF"/>
    <w:rsid w:val="005B5C8E"/>
    <w:rsid w:val="005B5D2A"/>
    <w:rsid w:val="005B6272"/>
    <w:rsid w:val="005B6BE0"/>
    <w:rsid w:val="005C0CFC"/>
    <w:rsid w:val="005C1BBE"/>
    <w:rsid w:val="005C1FD3"/>
    <w:rsid w:val="005C2290"/>
    <w:rsid w:val="005C28BD"/>
    <w:rsid w:val="005C29B0"/>
    <w:rsid w:val="005C2F35"/>
    <w:rsid w:val="005C2F60"/>
    <w:rsid w:val="005C3627"/>
    <w:rsid w:val="005C3B0B"/>
    <w:rsid w:val="005C3CD8"/>
    <w:rsid w:val="005C47B2"/>
    <w:rsid w:val="005C4C95"/>
    <w:rsid w:val="005C4DE6"/>
    <w:rsid w:val="005C5E88"/>
    <w:rsid w:val="005C7442"/>
    <w:rsid w:val="005D0157"/>
    <w:rsid w:val="005D0A68"/>
    <w:rsid w:val="005D1397"/>
    <w:rsid w:val="005D13E9"/>
    <w:rsid w:val="005D1936"/>
    <w:rsid w:val="005D1DFA"/>
    <w:rsid w:val="005D23DD"/>
    <w:rsid w:val="005D34CA"/>
    <w:rsid w:val="005D3DF5"/>
    <w:rsid w:val="005D4B40"/>
    <w:rsid w:val="005D520E"/>
    <w:rsid w:val="005D57FE"/>
    <w:rsid w:val="005D5A0A"/>
    <w:rsid w:val="005D5C80"/>
    <w:rsid w:val="005D61C4"/>
    <w:rsid w:val="005D6874"/>
    <w:rsid w:val="005D6B8C"/>
    <w:rsid w:val="005D7051"/>
    <w:rsid w:val="005D7512"/>
    <w:rsid w:val="005D7921"/>
    <w:rsid w:val="005D7EF6"/>
    <w:rsid w:val="005E164D"/>
    <w:rsid w:val="005E187D"/>
    <w:rsid w:val="005E1DF7"/>
    <w:rsid w:val="005E233A"/>
    <w:rsid w:val="005E4571"/>
    <w:rsid w:val="005E4B0C"/>
    <w:rsid w:val="005E4CB2"/>
    <w:rsid w:val="005E502C"/>
    <w:rsid w:val="005E57DA"/>
    <w:rsid w:val="005E5AD0"/>
    <w:rsid w:val="005E68AC"/>
    <w:rsid w:val="005E6D3A"/>
    <w:rsid w:val="005E700B"/>
    <w:rsid w:val="005F0FCE"/>
    <w:rsid w:val="005F1EAE"/>
    <w:rsid w:val="005F357D"/>
    <w:rsid w:val="005F3962"/>
    <w:rsid w:val="005F4135"/>
    <w:rsid w:val="005F4160"/>
    <w:rsid w:val="005F477B"/>
    <w:rsid w:val="005F4916"/>
    <w:rsid w:val="005F4AB4"/>
    <w:rsid w:val="005F4ABA"/>
    <w:rsid w:val="005F5839"/>
    <w:rsid w:val="005F5EEF"/>
    <w:rsid w:val="005F64BE"/>
    <w:rsid w:val="005F6551"/>
    <w:rsid w:val="005F6C8F"/>
    <w:rsid w:val="005F770C"/>
    <w:rsid w:val="00600A3B"/>
    <w:rsid w:val="00600A44"/>
    <w:rsid w:val="00601377"/>
    <w:rsid w:val="00601932"/>
    <w:rsid w:val="00602425"/>
    <w:rsid w:val="00602CA5"/>
    <w:rsid w:val="006031F5"/>
    <w:rsid w:val="00603A7B"/>
    <w:rsid w:val="0060402B"/>
    <w:rsid w:val="00604842"/>
    <w:rsid w:val="00604FE0"/>
    <w:rsid w:val="0060520C"/>
    <w:rsid w:val="00606240"/>
    <w:rsid w:val="00606C2E"/>
    <w:rsid w:val="0060763B"/>
    <w:rsid w:val="00607A60"/>
    <w:rsid w:val="00607D77"/>
    <w:rsid w:val="006101A7"/>
    <w:rsid w:val="006102FD"/>
    <w:rsid w:val="006110F7"/>
    <w:rsid w:val="00611217"/>
    <w:rsid w:val="00611B4C"/>
    <w:rsid w:val="00612254"/>
    <w:rsid w:val="0061226D"/>
    <w:rsid w:val="00612407"/>
    <w:rsid w:val="006129A5"/>
    <w:rsid w:val="00612E8B"/>
    <w:rsid w:val="00612FF6"/>
    <w:rsid w:val="006132AD"/>
    <w:rsid w:val="00613407"/>
    <w:rsid w:val="00613B63"/>
    <w:rsid w:val="0061476C"/>
    <w:rsid w:val="00614864"/>
    <w:rsid w:val="00614877"/>
    <w:rsid w:val="00614E03"/>
    <w:rsid w:val="006150F7"/>
    <w:rsid w:val="00615852"/>
    <w:rsid w:val="00615B2E"/>
    <w:rsid w:val="00615B88"/>
    <w:rsid w:val="00615D38"/>
    <w:rsid w:val="00616028"/>
    <w:rsid w:val="0061628E"/>
    <w:rsid w:val="006164D8"/>
    <w:rsid w:val="0061681E"/>
    <w:rsid w:val="0061726D"/>
    <w:rsid w:val="0061743E"/>
    <w:rsid w:val="00617A5E"/>
    <w:rsid w:val="0062005E"/>
    <w:rsid w:val="00620AE7"/>
    <w:rsid w:val="00620F4D"/>
    <w:rsid w:val="006215A7"/>
    <w:rsid w:val="00621D82"/>
    <w:rsid w:val="00621FDC"/>
    <w:rsid w:val="00622361"/>
    <w:rsid w:val="00622410"/>
    <w:rsid w:val="00622CCE"/>
    <w:rsid w:val="0062302E"/>
    <w:rsid w:val="00623C0E"/>
    <w:rsid w:val="00623D50"/>
    <w:rsid w:val="006248AE"/>
    <w:rsid w:val="00624B57"/>
    <w:rsid w:val="00625669"/>
    <w:rsid w:val="00625938"/>
    <w:rsid w:val="0062607A"/>
    <w:rsid w:val="006261A0"/>
    <w:rsid w:val="0062661B"/>
    <w:rsid w:val="00626A5F"/>
    <w:rsid w:val="00626D55"/>
    <w:rsid w:val="00626E13"/>
    <w:rsid w:val="00627300"/>
    <w:rsid w:val="00627E3D"/>
    <w:rsid w:val="00630117"/>
    <w:rsid w:val="00630966"/>
    <w:rsid w:val="006309FC"/>
    <w:rsid w:val="00630F2B"/>
    <w:rsid w:val="0063193A"/>
    <w:rsid w:val="00631EBA"/>
    <w:rsid w:val="00631FD7"/>
    <w:rsid w:val="00632DE7"/>
    <w:rsid w:val="006335F0"/>
    <w:rsid w:val="006336CD"/>
    <w:rsid w:val="00633BD7"/>
    <w:rsid w:val="006344CC"/>
    <w:rsid w:val="006353CF"/>
    <w:rsid w:val="00635703"/>
    <w:rsid w:val="00635FBA"/>
    <w:rsid w:val="006366A4"/>
    <w:rsid w:val="00636E5C"/>
    <w:rsid w:val="00637285"/>
    <w:rsid w:val="006372B3"/>
    <w:rsid w:val="00637389"/>
    <w:rsid w:val="0064048F"/>
    <w:rsid w:val="00640AC5"/>
    <w:rsid w:val="006412F5"/>
    <w:rsid w:val="006435D9"/>
    <w:rsid w:val="0064392A"/>
    <w:rsid w:val="00644249"/>
    <w:rsid w:val="006442CC"/>
    <w:rsid w:val="006443D1"/>
    <w:rsid w:val="0064453E"/>
    <w:rsid w:val="0064495B"/>
    <w:rsid w:val="00644A50"/>
    <w:rsid w:val="00644D24"/>
    <w:rsid w:val="00644FDE"/>
    <w:rsid w:val="00645182"/>
    <w:rsid w:val="00645982"/>
    <w:rsid w:val="00645C60"/>
    <w:rsid w:val="0064663E"/>
    <w:rsid w:val="00646686"/>
    <w:rsid w:val="00646C7D"/>
    <w:rsid w:val="00646DB0"/>
    <w:rsid w:val="00646DB2"/>
    <w:rsid w:val="00646FAF"/>
    <w:rsid w:val="006477C4"/>
    <w:rsid w:val="006478EA"/>
    <w:rsid w:val="00647D30"/>
    <w:rsid w:val="006502CE"/>
    <w:rsid w:val="00650D5C"/>
    <w:rsid w:val="00652C87"/>
    <w:rsid w:val="00652F93"/>
    <w:rsid w:val="00653C5A"/>
    <w:rsid w:val="00654A37"/>
    <w:rsid w:val="00655517"/>
    <w:rsid w:val="00655835"/>
    <w:rsid w:val="00655AAA"/>
    <w:rsid w:val="006563F6"/>
    <w:rsid w:val="00657347"/>
    <w:rsid w:val="0065775B"/>
    <w:rsid w:val="00657F16"/>
    <w:rsid w:val="0066193D"/>
    <w:rsid w:val="00661BC2"/>
    <w:rsid w:val="00661D24"/>
    <w:rsid w:val="00661DAA"/>
    <w:rsid w:val="0066278C"/>
    <w:rsid w:val="006627B2"/>
    <w:rsid w:val="0066284A"/>
    <w:rsid w:val="00662FC2"/>
    <w:rsid w:val="00663411"/>
    <w:rsid w:val="00663704"/>
    <w:rsid w:val="00663B35"/>
    <w:rsid w:val="00664911"/>
    <w:rsid w:val="00664B5F"/>
    <w:rsid w:val="00664F7D"/>
    <w:rsid w:val="00665C40"/>
    <w:rsid w:val="00665CC2"/>
    <w:rsid w:val="00665E54"/>
    <w:rsid w:val="0066625D"/>
    <w:rsid w:val="006663BF"/>
    <w:rsid w:val="006663CF"/>
    <w:rsid w:val="006669E6"/>
    <w:rsid w:val="00666A55"/>
    <w:rsid w:val="006676AE"/>
    <w:rsid w:val="00667BD7"/>
    <w:rsid w:val="0067032F"/>
    <w:rsid w:val="00670615"/>
    <w:rsid w:val="00670672"/>
    <w:rsid w:val="00670DD1"/>
    <w:rsid w:val="00671C36"/>
    <w:rsid w:val="0067209B"/>
    <w:rsid w:val="0067239B"/>
    <w:rsid w:val="0067319A"/>
    <w:rsid w:val="006732C7"/>
    <w:rsid w:val="0067394A"/>
    <w:rsid w:val="00673A66"/>
    <w:rsid w:val="006744D4"/>
    <w:rsid w:val="0067488F"/>
    <w:rsid w:val="00674B2A"/>
    <w:rsid w:val="00674C17"/>
    <w:rsid w:val="00674F21"/>
    <w:rsid w:val="00675495"/>
    <w:rsid w:val="00675C58"/>
    <w:rsid w:val="006761AA"/>
    <w:rsid w:val="006764E1"/>
    <w:rsid w:val="006766F8"/>
    <w:rsid w:val="00676BC1"/>
    <w:rsid w:val="00676C8C"/>
    <w:rsid w:val="00677937"/>
    <w:rsid w:val="00677D62"/>
    <w:rsid w:val="006807D6"/>
    <w:rsid w:val="00680DC9"/>
    <w:rsid w:val="00681151"/>
    <w:rsid w:val="00681169"/>
    <w:rsid w:val="00681573"/>
    <w:rsid w:val="00682BA8"/>
    <w:rsid w:val="006831B0"/>
    <w:rsid w:val="0068342C"/>
    <w:rsid w:val="006839AA"/>
    <w:rsid w:val="00684347"/>
    <w:rsid w:val="00685091"/>
    <w:rsid w:val="00686372"/>
    <w:rsid w:val="00686440"/>
    <w:rsid w:val="00686C85"/>
    <w:rsid w:val="00687043"/>
    <w:rsid w:val="006871F3"/>
    <w:rsid w:val="00687570"/>
    <w:rsid w:val="00687814"/>
    <w:rsid w:val="00687AEF"/>
    <w:rsid w:val="0069022C"/>
    <w:rsid w:val="00690F91"/>
    <w:rsid w:val="00691644"/>
    <w:rsid w:val="006919BE"/>
    <w:rsid w:val="00691E61"/>
    <w:rsid w:val="006922A6"/>
    <w:rsid w:val="00693570"/>
    <w:rsid w:val="006948ED"/>
    <w:rsid w:val="00694C7B"/>
    <w:rsid w:val="00694DD2"/>
    <w:rsid w:val="00695AA2"/>
    <w:rsid w:val="00695D02"/>
    <w:rsid w:val="0069643D"/>
    <w:rsid w:val="00696682"/>
    <w:rsid w:val="00696EF2"/>
    <w:rsid w:val="00696EFE"/>
    <w:rsid w:val="006972BF"/>
    <w:rsid w:val="00697351"/>
    <w:rsid w:val="006A12E2"/>
    <w:rsid w:val="006A1363"/>
    <w:rsid w:val="006A1893"/>
    <w:rsid w:val="006A1D4C"/>
    <w:rsid w:val="006A226B"/>
    <w:rsid w:val="006A256C"/>
    <w:rsid w:val="006A2ABA"/>
    <w:rsid w:val="006A3230"/>
    <w:rsid w:val="006A3904"/>
    <w:rsid w:val="006A394F"/>
    <w:rsid w:val="006A3E45"/>
    <w:rsid w:val="006A417D"/>
    <w:rsid w:val="006A4427"/>
    <w:rsid w:val="006A4882"/>
    <w:rsid w:val="006A4B01"/>
    <w:rsid w:val="006A4F6D"/>
    <w:rsid w:val="006A5201"/>
    <w:rsid w:val="006A522F"/>
    <w:rsid w:val="006A54FA"/>
    <w:rsid w:val="006A5569"/>
    <w:rsid w:val="006A579D"/>
    <w:rsid w:val="006A5CFF"/>
    <w:rsid w:val="006A5F66"/>
    <w:rsid w:val="006A66D9"/>
    <w:rsid w:val="006A6BCB"/>
    <w:rsid w:val="006A6EA4"/>
    <w:rsid w:val="006A7538"/>
    <w:rsid w:val="006A7888"/>
    <w:rsid w:val="006A7CFC"/>
    <w:rsid w:val="006B0650"/>
    <w:rsid w:val="006B147A"/>
    <w:rsid w:val="006B1A39"/>
    <w:rsid w:val="006B1B7C"/>
    <w:rsid w:val="006B1C7C"/>
    <w:rsid w:val="006B2A9C"/>
    <w:rsid w:val="006B2FAF"/>
    <w:rsid w:val="006B3E6A"/>
    <w:rsid w:val="006B4454"/>
    <w:rsid w:val="006B46EE"/>
    <w:rsid w:val="006B4818"/>
    <w:rsid w:val="006B4CE9"/>
    <w:rsid w:val="006B5B15"/>
    <w:rsid w:val="006B65D4"/>
    <w:rsid w:val="006B69AC"/>
    <w:rsid w:val="006B6ACE"/>
    <w:rsid w:val="006B7482"/>
    <w:rsid w:val="006B76AD"/>
    <w:rsid w:val="006B7CDA"/>
    <w:rsid w:val="006B7D44"/>
    <w:rsid w:val="006B7FE3"/>
    <w:rsid w:val="006C0180"/>
    <w:rsid w:val="006C13C9"/>
    <w:rsid w:val="006C2973"/>
    <w:rsid w:val="006C2E40"/>
    <w:rsid w:val="006C3254"/>
    <w:rsid w:val="006C327D"/>
    <w:rsid w:val="006C34DC"/>
    <w:rsid w:val="006C3744"/>
    <w:rsid w:val="006C377F"/>
    <w:rsid w:val="006C3A41"/>
    <w:rsid w:val="006C430F"/>
    <w:rsid w:val="006C46E2"/>
    <w:rsid w:val="006C4EF0"/>
    <w:rsid w:val="006C4F8C"/>
    <w:rsid w:val="006C5B44"/>
    <w:rsid w:val="006C61E8"/>
    <w:rsid w:val="006C628C"/>
    <w:rsid w:val="006C65F4"/>
    <w:rsid w:val="006C6808"/>
    <w:rsid w:val="006C72C8"/>
    <w:rsid w:val="006C7B2B"/>
    <w:rsid w:val="006D02C9"/>
    <w:rsid w:val="006D0C22"/>
    <w:rsid w:val="006D0F3A"/>
    <w:rsid w:val="006D2130"/>
    <w:rsid w:val="006D2197"/>
    <w:rsid w:val="006D24EA"/>
    <w:rsid w:val="006D265B"/>
    <w:rsid w:val="006D290B"/>
    <w:rsid w:val="006D4405"/>
    <w:rsid w:val="006D4A30"/>
    <w:rsid w:val="006D511A"/>
    <w:rsid w:val="006D55A1"/>
    <w:rsid w:val="006D5E4C"/>
    <w:rsid w:val="006D5FA2"/>
    <w:rsid w:val="006D65A6"/>
    <w:rsid w:val="006D6665"/>
    <w:rsid w:val="006D70FA"/>
    <w:rsid w:val="006E04B9"/>
    <w:rsid w:val="006E0553"/>
    <w:rsid w:val="006E0B4F"/>
    <w:rsid w:val="006E0F41"/>
    <w:rsid w:val="006E111E"/>
    <w:rsid w:val="006E21BE"/>
    <w:rsid w:val="006E21DE"/>
    <w:rsid w:val="006E222D"/>
    <w:rsid w:val="006E231F"/>
    <w:rsid w:val="006E2C4C"/>
    <w:rsid w:val="006E2D7E"/>
    <w:rsid w:val="006E3250"/>
    <w:rsid w:val="006E52E7"/>
    <w:rsid w:val="006E54BA"/>
    <w:rsid w:val="006E54CF"/>
    <w:rsid w:val="006E6ABE"/>
    <w:rsid w:val="006E6C37"/>
    <w:rsid w:val="006E7081"/>
    <w:rsid w:val="006E7546"/>
    <w:rsid w:val="006E75C4"/>
    <w:rsid w:val="006F096B"/>
    <w:rsid w:val="006F1AF9"/>
    <w:rsid w:val="006F269F"/>
    <w:rsid w:val="006F2C8B"/>
    <w:rsid w:val="006F3416"/>
    <w:rsid w:val="006F3418"/>
    <w:rsid w:val="006F35F0"/>
    <w:rsid w:val="006F3C8A"/>
    <w:rsid w:val="006F3D18"/>
    <w:rsid w:val="006F3E16"/>
    <w:rsid w:val="006F4213"/>
    <w:rsid w:val="006F429E"/>
    <w:rsid w:val="006F4D20"/>
    <w:rsid w:val="006F5B6A"/>
    <w:rsid w:val="006F5B74"/>
    <w:rsid w:val="006F5FA1"/>
    <w:rsid w:val="006F6214"/>
    <w:rsid w:val="006F652B"/>
    <w:rsid w:val="006F698B"/>
    <w:rsid w:val="006F6A65"/>
    <w:rsid w:val="006F7582"/>
    <w:rsid w:val="006F7B56"/>
    <w:rsid w:val="00700379"/>
    <w:rsid w:val="00700C25"/>
    <w:rsid w:val="00700CEE"/>
    <w:rsid w:val="007013F7"/>
    <w:rsid w:val="00702012"/>
    <w:rsid w:val="00702295"/>
    <w:rsid w:val="00702395"/>
    <w:rsid w:val="00702CF3"/>
    <w:rsid w:val="0070317F"/>
    <w:rsid w:val="007031AC"/>
    <w:rsid w:val="007044BD"/>
    <w:rsid w:val="00705FA5"/>
    <w:rsid w:val="007062FE"/>
    <w:rsid w:val="00706FCA"/>
    <w:rsid w:val="00707089"/>
    <w:rsid w:val="00707EAF"/>
    <w:rsid w:val="00710510"/>
    <w:rsid w:val="007106D9"/>
    <w:rsid w:val="00710C7C"/>
    <w:rsid w:val="00711409"/>
    <w:rsid w:val="0071155F"/>
    <w:rsid w:val="0071189B"/>
    <w:rsid w:val="00711CB2"/>
    <w:rsid w:val="007128F6"/>
    <w:rsid w:val="00712975"/>
    <w:rsid w:val="00712BF3"/>
    <w:rsid w:val="007142C5"/>
    <w:rsid w:val="007145A7"/>
    <w:rsid w:val="0071467C"/>
    <w:rsid w:val="00714878"/>
    <w:rsid w:val="0071537D"/>
    <w:rsid w:val="00716785"/>
    <w:rsid w:val="0071756F"/>
    <w:rsid w:val="007177C4"/>
    <w:rsid w:val="00717DDD"/>
    <w:rsid w:val="007203A1"/>
    <w:rsid w:val="00720424"/>
    <w:rsid w:val="00722348"/>
    <w:rsid w:val="00722AAF"/>
    <w:rsid w:val="00722CDF"/>
    <w:rsid w:val="00724B9F"/>
    <w:rsid w:val="00724CC0"/>
    <w:rsid w:val="007252FB"/>
    <w:rsid w:val="00726DD4"/>
    <w:rsid w:val="00727C44"/>
    <w:rsid w:val="0073030F"/>
    <w:rsid w:val="007315CC"/>
    <w:rsid w:val="0073198C"/>
    <w:rsid w:val="00731BEB"/>
    <w:rsid w:val="00732853"/>
    <w:rsid w:val="007328C2"/>
    <w:rsid w:val="00732956"/>
    <w:rsid w:val="00734BF8"/>
    <w:rsid w:val="00734EF8"/>
    <w:rsid w:val="00735111"/>
    <w:rsid w:val="0073587A"/>
    <w:rsid w:val="00735CA6"/>
    <w:rsid w:val="00735E9C"/>
    <w:rsid w:val="00736A63"/>
    <w:rsid w:val="00736BFD"/>
    <w:rsid w:val="00736DA2"/>
    <w:rsid w:val="00737EBD"/>
    <w:rsid w:val="007400D5"/>
    <w:rsid w:val="00740923"/>
    <w:rsid w:val="0074124C"/>
    <w:rsid w:val="00741BCB"/>
    <w:rsid w:val="00742007"/>
    <w:rsid w:val="007421E6"/>
    <w:rsid w:val="007427BA"/>
    <w:rsid w:val="007443AF"/>
    <w:rsid w:val="007445A7"/>
    <w:rsid w:val="00744627"/>
    <w:rsid w:val="0074492B"/>
    <w:rsid w:val="00745030"/>
    <w:rsid w:val="0074536B"/>
    <w:rsid w:val="0074551C"/>
    <w:rsid w:val="00745871"/>
    <w:rsid w:val="00746A66"/>
    <w:rsid w:val="00746CBE"/>
    <w:rsid w:val="00746EAA"/>
    <w:rsid w:val="0074700C"/>
    <w:rsid w:val="00747059"/>
    <w:rsid w:val="00747119"/>
    <w:rsid w:val="00747E20"/>
    <w:rsid w:val="00750DDC"/>
    <w:rsid w:val="00750EDF"/>
    <w:rsid w:val="00750EF2"/>
    <w:rsid w:val="00751423"/>
    <w:rsid w:val="00751A16"/>
    <w:rsid w:val="00751D2A"/>
    <w:rsid w:val="00751ED1"/>
    <w:rsid w:val="007523DF"/>
    <w:rsid w:val="007527F3"/>
    <w:rsid w:val="007538ED"/>
    <w:rsid w:val="007539B2"/>
    <w:rsid w:val="00754543"/>
    <w:rsid w:val="0075454B"/>
    <w:rsid w:val="007546B8"/>
    <w:rsid w:val="0075555A"/>
    <w:rsid w:val="00755677"/>
    <w:rsid w:val="00755C27"/>
    <w:rsid w:val="00755EBE"/>
    <w:rsid w:val="007568A0"/>
    <w:rsid w:val="00757249"/>
    <w:rsid w:val="007575EE"/>
    <w:rsid w:val="007578F0"/>
    <w:rsid w:val="00757981"/>
    <w:rsid w:val="0076103B"/>
    <w:rsid w:val="0076133D"/>
    <w:rsid w:val="007614A2"/>
    <w:rsid w:val="00761557"/>
    <w:rsid w:val="00761BB6"/>
    <w:rsid w:val="00761F70"/>
    <w:rsid w:val="00762822"/>
    <w:rsid w:val="0076327D"/>
    <w:rsid w:val="007641D8"/>
    <w:rsid w:val="007644DE"/>
    <w:rsid w:val="007646F1"/>
    <w:rsid w:val="007656FF"/>
    <w:rsid w:val="00765B3D"/>
    <w:rsid w:val="007663D1"/>
    <w:rsid w:val="00766477"/>
    <w:rsid w:val="007668DC"/>
    <w:rsid w:val="00770036"/>
    <w:rsid w:val="007701EB"/>
    <w:rsid w:val="00770748"/>
    <w:rsid w:val="00770921"/>
    <w:rsid w:val="00770C06"/>
    <w:rsid w:val="0077101E"/>
    <w:rsid w:val="00771647"/>
    <w:rsid w:val="007718D6"/>
    <w:rsid w:val="00771998"/>
    <w:rsid w:val="00771C0F"/>
    <w:rsid w:val="00773113"/>
    <w:rsid w:val="00773C54"/>
    <w:rsid w:val="0077404F"/>
    <w:rsid w:val="00774531"/>
    <w:rsid w:val="00774A0A"/>
    <w:rsid w:val="00775028"/>
    <w:rsid w:val="007757D3"/>
    <w:rsid w:val="007761CA"/>
    <w:rsid w:val="007768FC"/>
    <w:rsid w:val="00776D0E"/>
    <w:rsid w:val="007772FD"/>
    <w:rsid w:val="00777388"/>
    <w:rsid w:val="00777638"/>
    <w:rsid w:val="00777ABB"/>
    <w:rsid w:val="00777B97"/>
    <w:rsid w:val="00777C8C"/>
    <w:rsid w:val="00777E0D"/>
    <w:rsid w:val="00780ED0"/>
    <w:rsid w:val="0078142D"/>
    <w:rsid w:val="00781BA8"/>
    <w:rsid w:val="00781CCB"/>
    <w:rsid w:val="007824FE"/>
    <w:rsid w:val="0078267F"/>
    <w:rsid w:val="00782A06"/>
    <w:rsid w:val="00783FC0"/>
    <w:rsid w:val="00784DF2"/>
    <w:rsid w:val="007852A4"/>
    <w:rsid w:val="007864E2"/>
    <w:rsid w:val="00786AB5"/>
    <w:rsid w:val="00786FC9"/>
    <w:rsid w:val="00787D26"/>
    <w:rsid w:val="00787DD8"/>
    <w:rsid w:val="0079016B"/>
    <w:rsid w:val="00790B36"/>
    <w:rsid w:val="00791A7D"/>
    <w:rsid w:val="0079260E"/>
    <w:rsid w:val="00792E56"/>
    <w:rsid w:val="007937CC"/>
    <w:rsid w:val="00793B9F"/>
    <w:rsid w:val="00794825"/>
    <w:rsid w:val="00795385"/>
    <w:rsid w:val="007957EF"/>
    <w:rsid w:val="00795937"/>
    <w:rsid w:val="007959E2"/>
    <w:rsid w:val="00795A76"/>
    <w:rsid w:val="00795CB6"/>
    <w:rsid w:val="007964BA"/>
    <w:rsid w:val="00797855"/>
    <w:rsid w:val="007A0037"/>
    <w:rsid w:val="007A0041"/>
    <w:rsid w:val="007A021E"/>
    <w:rsid w:val="007A100F"/>
    <w:rsid w:val="007A116E"/>
    <w:rsid w:val="007A12D3"/>
    <w:rsid w:val="007A13E5"/>
    <w:rsid w:val="007A2EA1"/>
    <w:rsid w:val="007A2EC3"/>
    <w:rsid w:val="007A2EE8"/>
    <w:rsid w:val="007A354E"/>
    <w:rsid w:val="007A4103"/>
    <w:rsid w:val="007A455E"/>
    <w:rsid w:val="007A4751"/>
    <w:rsid w:val="007A4D32"/>
    <w:rsid w:val="007A54A5"/>
    <w:rsid w:val="007A60BF"/>
    <w:rsid w:val="007A6579"/>
    <w:rsid w:val="007A6E4F"/>
    <w:rsid w:val="007A79E4"/>
    <w:rsid w:val="007A7BB5"/>
    <w:rsid w:val="007A7F51"/>
    <w:rsid w:val="007A7FC4"/>
    <w:rsid w:val="007B01AC"/>
    <w:rsid w:val="007B0906"/>
    <w:rsid w:val="007B09AD"/>
    <w:rsid w:val="007B0C3B"/>
    <w:rsid w:val="007B366C"/>
    <w:rsid w:val="007B3CF6"/>
    <w:rsid w:val="007B3E92"/>
    <w:rsid w:val="007B3F8C"/>
    <w:rsid w:val="007B4B46"/>
    <w:rsid w:val="007B4C67"/>
    <w:rsid w:val="007B4CF1"/>
    <w:rsid w:val="007B4F60"/>
    <w:rsid w:val="007B5633"/>
    <w:rsid w:val="007B5C64"/>
    <w:rsid w:val="007B5E34"/>
    <w:rsid w:val="007B6282"/>
    <w:rsid w:val="007B66C2"/>
    <w:rsid w:val="007B6A01"/>
    <w:rsid w:val="007B7606"/>
    <w:rsid w:val="007B7988"/>
    <w:rsid w:val="007B7FA0"/>
    <w:rsid w:val="007C0070"/>
    <w:rsid w:val="007C031B"/>
    <w:rsid w:val="007C0755"/>
    <w:rsid w:val="007C08A0"/>
    <w:rsid w:val="007C0C32"/>
    <w:rsid w:val="007C0CD9"/>
    <w:rsid w:val="007C1817"/>
    <w:rsid w:val="007C1B13"/>
    <w:rsid w:val="007C1B5A"/>
    <w:rsid w:val="007C1E22"/>
    <w:rsid w:val="007C1F83"/>
    <w:rsid w:val="007C482D"/>
    <w:rsid w:val="007C4AB3"/>
    <w:rsid w:val="007C4BB4"/>
    <w:rsid w:val="007C4BDB"/>
    <w:rsid w:val="007C4E8F"/>
    <w:rsid w:val="007C5FA7"/>
    <w:rsid w:val="007C6BD5"/>
    <w:rsid w:val="007C7C9B"/>
    <w:rsid w:val="007D0F59"/>
    <w:rsid w:val="007D12C7"/>
    <w:rsid w:val="007D1A1B"/>
    <w:rsid w:val="007D2065"/>
    <w:rsid w:val="007D237D"/>
    <w:rsid w:val="007D2767"/>
    <w:rsid w:val="007D3FE6"/>
    <w:rsid w:val="007D57AE"/>
    <w:rsid w:val="007D5C4C"/>
    <w:rsid w:val="007D6337"/>
    <w:rsid w:val="007D6485"/>
    <w:rsid w:val="007D64DF"/>
    <w:rsid w:val="007D6573"/>
    <w:rsid w:val="007D6934"/>
    <w:rsid w:val="007D7B7E"/>
    <w:rsid w:val="007D7B8E"/>
    <w:rsid w:val="007D7C29"/>
    <w:rsid w:val="007E0208"/>
    <w:rsid w:val="007E082F"/>
    <w:rsid w:val="007E0A86"/>
    <w:rsid w:val="007E0D7E"/>
    <w:rsid w:val="007E0FC7"/>
    <w:rsid w:val="007E1484"/>
    <w:rsid w:val="007E162E"/>
    <w:rsid w:val="007E1828"/>
    <w:rsid w:val="007E1AF2"/>
    <w:rsid w:val="007E1C85"/>
    <w:rsid w:val="007E218F"/>
    <w:rsid w:val="007E2DD9"/>
    <w:rsid w:val="007E2E0E"/>
    <w:rsid w:val="007E2E9A"/>
    <w:rsid w:val="007E3272"/>
    <w:rsid w:val="007E342C"/>
    <w:rsid w:val="007E35EA"/>
    <w:rsid w:val="007E3C3D"/>
    <w:rsid w:val="007E3C93"/>
    <w:rsid w:val="007E4324"/>
    <w:rsid w:val="007E5BCF"/>
    <w:rsid w:val="007E6E25"/>
    <w:rsid w:val="007E6ED6"/>
    <w:rsid w:val="007E794C"/>
    <w:rsid w:val="007F0ACD"/>
    <w:rsid w:val="007F1230"/>
    <w:rsid w:val="007F1E71"/>
    <w:rsid w:val="007F2018"/>
    <w:rsid w:val="007F2256"/>
    <w:rsid w:val="007F35C8"/>
    <w:rsid w:val="007F36CA"/>
    <w:rsid w:val="007F4619"/>
    <w:rsid w:val="007F481B"/>
    <w:rsid w:val="007F49AA"/>
    <w:rsid w:val="007F5AFA"/>
    <w:rsid w:val="007F63CA"/>
    <w:rsid w:val="007F6A94"/>
    <w:rsid w:val="007F6D9B"/>
    <w:rsid w:val="007F78E4"/>
    <w:rsid w:val="007F7C7C"/>
    <w:rsid w:val="008001DD"/>
    <w:rsid w:val="008002D8"/>
    <w:rsid w:val="0080068A"/>
    <w:rsid w:val="00802A10"/>
    <w:rsid w:val="00802A86"/>
    <w:rsid w:val="00802FB7"/>
    <w:rsid w:val="008033C0"/>
    <w:rsid w:val="00803AA3"/>
    <w:rsid w:val="00803D7B"/>
    <w:rsid w:val="00804EFD"/>
    <w:rsid w:val="008052F5"/>
    <w:rsid w:val="00805B46"/>
    <w:rsid w:val="00806082"/>
    <w:rsid w:val="00807305"/>
    <w:rsid w:val="00807523"/>
    <w:rsid w:val="00807C3A"/>
    <w:rsid w:val="00810182"/>
    <w:rsid w:val="008101A0"/>
    <w:rsid w:val="008102A7"/>
    <w:rsid w:val="0081088D"/>
    <w:rsid w:val="00810FC5"/>
    <w:rsid w:val="00812024"/>
    <w:rsid w:val="008128E0"/>
    <w:rsid w:val="00812AAF"/>
    <w:rsid w:val="00813651"/>
    <w:rsid w:val="00814223"/>
    <w:rsid w:val="00814766"/>
    <w:rsid w:val="008147BB"/>
    <w:rsid w:val="00814B49"/>
    <w:rsid w:val="00814FA4"/>
    <w:rsid w:val="00815ECA"/>
    <w:rsid w:val="00816784"/>
    <w:rsid w:val="00816AD3"/>
    <w:rsid w:val="00816D0A"/>
    <w:rsid w:val="00816E7F"/>
    <w:rsid w:val="00817B59"/>
    <w:rsid w:val="00817D33"/>
    <w:rsid w:val="00817E82"/>
    <w:rsid w:val="00820394"/>
    <w:rsid w:val="0082050B"/>
    <w:rsid w:val="0082064A"/>
    <w:rsid w:val="00820A54"/>
    <w:rsid w:val="00820B3A"/>
    <w:rsid w:val="00820FB9"/>
    <w:rsid w:val="00821367"/>
    <w:rsid w:val="0082173B"/>
    <w:rsid w:val="0082189C"/>
    <w:rsid w:val="00821CE5"/>
    <w:rsid w:val="00821EB1"/>
    <w:rsid w:val="00822832"/>
    <w:rsid w:val="00822E2C"/>
    <w:rsid w:val="00822F5D"/>
    <w:rsid w:val="008233D1"/>
    <w:rsid w:val="0082399A"/>
    <w:rsid w:val="00823B2F"/>
    <w:rsid w:val="00823D78"/>
    <w:rsid w:val="00824593"/>
    <w:rsid w:val="008245D6"/>
    <w:rsid w:val="00824AD8"/>
    <w:rsid w:val="00824AE7"/>
    <w:rsid w:val="00825289"/>
    <w:rsid w:val="008257A6"/>
    <w:rsid w:val="00825B11"/>
    <w:rsid w:val="00825B53"/>
    <w:rsid w:val="00825C53"/>
    <w:rsid w:val="0082645B"/>
    <w:rsid w:val="00826586"/>
    <w:rsid w:val="00826715"/>
    <w:rsid w:val="0082675E"/>
    <w:rsid w:val="00827994"/>
    <w:rsid w:val="008303ED"/>
    <w:rsid w:val="0083096D"/>
    <w:rsid w:val="00831132"/>
    <w:rsid w:val="008316FC"/>
    <w:rsid w:val="00831905"/>
    <w:rsid w:val="00831FEF"/>
    <w:rsid w:val="00832BB3"/>
    <w:rsid w:val="0083386C"/>
    <w:rsid w:val="00833A9B"/>
    <w:rsid w:val="00833B57"/>
    <w:rsid w:val="00833B58"/>
    <w:rsid w:val="00833D65"/>
    <w:rsid w:val="008346A5"/>
    <w:rsid w:val="00835689"/>
    <w:rsid w:val="0083569E"/>
    <w:rsid w:val="0083583A"/>
    <w:rsid w:val="008366A4"/>
    <w:rsid w:val="00836D14"/>
    <w:rsid w:val="00836DD8"/>
    <w:rsid w:val="00837395"/>
    <w:rsid w:val="00837990"/>
    <w:rsid w:val="00837A34"/>
    <w:rsid w:val="0084012A"/>
    <w:rsid w:val="0084033F"/>
    <w:rsid w:val="00840404"/>
    <w:rsid w:val="0084090E"/>
    <w:rsid w:val="00840F53"/>
    <w:rsid w:val="00841316"/>
    <w:rsid w:val="008413F8"/>
    <w:rsid w:val="00841539"/>
    <w:rsid w:val="0084164A"/>
    <w:rsid w:val="00843440"/>
    <w:rsid w:val="008440F5"/>
    <w:rsid w:val="00844205"/>
    <w:rsid w:val="008443B1"/>
    <w:rsid w:val="00844766"/>
    <w:rsid w:val="008447F4"/>
    <w:rsid w:val="00844864"/>
    <w:rsid w:val="00844989"/>
    <w:rsid w:val="00844AA2"/>
    <w:rsid w:val="00844C0B"/>
    <w:rsid w:val="008457E9"/>
    <w:rsid w:val="0084617B"/>
    <w:rsid w:val="00846277"/>
    <w:rsid w:val="0084689D"/>
    <w:rsid w:val="00846A8A"/>
    <w:rsid w:val="00846D71"/>
    <w:rsid w:val="00847503"/>
    <w:rsid w:val="00847CDF"/>
    <w:rsid w:val="00850293"/>
    <w:rsid w:val="008503F7"/>
    <w:rsid w:val="008509E1"/>
    <w:rsid w:val="008511C2"/>
    <w:rsid w:val="00851C27"/>
    <w:rsid w:val="0085246E"/>
    <w:rsid w:val="008525EC"/>
    <w:rsid w:val="008529C6"/>
    <w:rsid w:val="00852B78"/>
    <w:rsid w:val="00853996"/>
    <w:rsid w:val="00854372"/>
    <w:rsid w:val="008543FB"/>
    <w:rsid w:val="00854A06"/>
    <w:rsid w:val="008553BA"/>
    <w:rsid w:val="0085567C"/>
    <w:rsid w:val="008559BC"/>
    <w:rsid w:val="0085649E"/>
    <w:rsid w:val="008566A4"/>
    <w:rsid w:val="00856B20"/>
    <w:rsid w:val="008573F1"/>
    <w:rsid w:val="00860081"/>
    <w:rsid w:val="00860344"/>
    <w:rsid w:val="008603B0"/>
    <w:rsid w:val="0086078E"/>
    <w:rsid w:val="00861284"/>
    <w:rsid w:val="0086162D"/>
    <w:rsid w:val="00861696"/>
    <w:rsid w:val="00862A01"/>
    <w:rsid w:val="00862BD5"/>
    <w:rsid w:val="00862F83"/>
    <w:rsid w:val="00863007"/>
    <w:rsid w:val="00863552"/>
    <w:rsid w:val="00863602"/>
    <w:rsid w:val="00863935"/>
    <w:rsid w:val="00864603"/>
    <w:rsid w:val="00865BFA"/>
    <w:rsid w:val="00866126"/>
    <w:rsid w:val="008665B6"/>
    <w:rsid w:val="00866D64"/>
    <w:rsid w:val="00867148"/>
    <w:rsid w:val="0086714E"/>
    <w:rsid w:val="00867DE2"/>
    <w:rsid w:val="008703FB"/>
    <w:rsid w:val="00870411"/>
    <w:rsid w:val="008709E2"/>
    <w:rsid w:val="00871D8B"/>
    <w:rsid w:val="008722E8"/>
    <w:rsid w:val="008725B3"/>
    <w:rsid w:val="00872809"/>
    <w:rsid w:val="00872BA8"/>
    <w:rsid w:val="00872E88"/>
    <w:rsid w:val="00872F16"/>
    <w:rsid w:val="00873110"/>
    <w:rsid w:val="00873C41"/>
    <w:rsid w:val="00873CD1"/>
    <w:rsid w:val="00873E30"/>
    <w:rsid w:val="008744B7"/>
    <w:rsid w:val="008749F7"/>
    <w:rsid w:val="00875DE9"/>
    <w:rsid w:val="008761B2"/>
    <w:rsid w:val="00876802"/>
    <w:rsid w:val="008768DD"/>
    <w:rsid w:val="00876A49"/>
    <w:rsid w:val="00876E35"/>
    <w:rsid w:val="00877625"/>
    <w:rsid w:val="00877DC4"/>
    <w:rsid w:val="00877E86"/>
    <w:rsid w:val="00880D6E"/>
    <w:rsid w:val="00880F52"/>
    <w:rsid w:val="00881032"/>
    <w:rsid w:val="0088131D"/>
    <w:rsid w:val="008816D4"/>
    <w:rsid w:val="00881CB2"/>
    <w:rsid w:val="00881D30"/>
    <w:rsid w:val="00882C03"/>
    <w:rsid w:val="00882C39"/>
    <w:rsid w:val="00883A07"/>
    <w:rsid w:val="00883BC6"/>
    <w:rsid w:val="00883F51"/>
    <w:rsid w:val="00884786"/>
    <w:rsid w:val="00884AC6"/>
    <w:rsid w:val="00884D4F"/>
    <w:rsid w:val="00884F4D"/>
    <w:rsid w:val="00885BDC"/>
    <w:rsid w:val="00885D97"/>
    <w:rsid w:val="00886401"/>
    <w:rsid w:val="0088652B"/>
    <w:rsid w:val="00887B8C"/>
    <w:rsid w:val="0089042F"/>
    <w:rsid w:val="00890609"/>
    <w:rsid w:val="008912AE"/>
    <w:rsid w:val="008914A5"/>
    <w:rsid w:val="00893222"/>
    <w:rsid w:val="00893283"/>
    <w:rsid w:val="00893581"/>
    <w:rsid w:val="00893735"/>
    <w:rsid w:val="00893FB9"/>
    <w:rsid w:val="00894378"/>
    <w:rsid w:val="0089454B"/>
    <w:rsid w:val="00895434"/>
    <w:rsid w:val="00895A1B"/>
    <w:rsid w:val="008969F7"/>
    <w:rsid w:val="00896B6C"/>
    <w:rsid w:val="00897291"/>
    <w:rsid w:val="008A05E4"/>
    <w:rsid w:val="008A0C9C"/>
    <w:rsid w:val="008A0FD9"/>
    <w:rsid w:val="008A1303"/>
    <w:rsid w:val="008A213D"/>
    <w:rsid w:val="008A2A61"/>
    <w:rsid w:val="008A2BFB"/>
    <w:rsid w:val="008A3816"/>
    <w:rsid w:val="008A4338"/>
    <w:rsid w:val="008A43B4"/>
    <w:rsid w:val="008A4DC0"/>
    <w:rsid w:val="008A524F"/>
    <w:rsid w:val="008A5B46"/>
    <w:rsid w:val="008A6275"/>
    <w:rsid w:val="008A6493"/>
    <w:rsid w:val="008A66EB"/>
    <w:rsid w:val="008A6782"/>
    <w:rsid w:val="008A6ED1"/>
    <w:rsid w:val="008A6F30"/>
    <w:rsid w:val="008A70B2"/>
    <w:rsid w:val="008A7147"/>
    <w:rsid w:val="008A71ED"/>
    <w:rsid w:val="008A72AB"/>
    <w:rsid w:val="008A75AD"/>
    <w:rsid w:val="008A7808"/>
    <w:rsid w:val="008A7DD8"/>
    <w:rsid w:val="008B008D"/>
    <w:rsid w:val="008B01CD"/>
    <w:rsid w:val="008B129E"/>
    <w:rsid w:val="008B25E2"/>
    <w:rsid w:val="008B2666"/>
    <w:rsid w:val="008B2DB5"/>
    <w:rsid w:val="008B2E52"/>
    <w:rsid w:val="008B2ED5"/>
    <w:rsid w:val="008B337E"/>
    <w:rsid w:val="008B3E6F"/>
    <w:rsid w:val="008B4094"/>
    <w:rsid w:val="008B42C6"/>
    <w:rsid w:val="008B538D"/>
    <w:rsid w:val="008B5495"/>
    <w:rsid w:val="008B5C2A"/>
    <w:rsid w:val="008B5F07"/>
    <w:rsid w:val="008B5FA5"/>
    <w:rsid w:val="008B7A19"/>
    <w:rsid w:val="008C04E6"/>
    <w:rsid w:val="008C0EF2"/>
    <w:rsid w:val="008C1357"/>
    <w:rsid w:val="008C1593"/>
    <w:rsid w:val="008C2155"/>
    <w:rsid w:val="008C2C8C"/>
    <w:rsid w:val="008C3480"/>
    <w:rsid w:val="008C3514"/>
    <w:rsid w:val="008C35E3"/>
    <w:rsid w:val="008C36A4"/>
    <w:rsid w:val="008C377A"/>
    <w:rsid w:val="008C386E"/>
    <w:rsid w:val="008C3DCD"/>
    <w:rsid w:val="008C47AE"/>
    <w:rsid w:val="008C4BA0"/>
    <w:rsid w:val="008C4F37"/>
    <w:rsid w:val="008C61B4"/>
    <w:rsid w:val="008C634C"/>
    <w:rsid w:val="008C6615"/>
    <w:rsid w:val="008C684E"/>
    <w:rsid w:val="008C6B2F"/>
    <w:rsid w:val="008C6CC4"/>
    <w:rsid w:val="008C6E6B"/>
    <w:rsid w:val="008C7344"/>
    <w:rsid w:val="008D08AE"/>
    <w:rsid w:val="008D0F41"/>
    <w:rsid w:val="008D152E"/>
    <w:rsid w:val="008D206B"/>
    <w:rsid w:val="008D24EE"/>
    <w:rsid w:val="008D2984"/>
    <w:rsid w:val="008D331B"/>
    <w:rsid w:val="008D42A7"/>
    <w:rsid w:val="008D49F5"/>
    <w:rsid w:val="008D5F6D"/>
    <w:rsid w:val="008D697B"/>
    <w:rsid w:val="008D69AF"/>
    <w:rsid w:val="008D6B81"/>
    <w:rsid w:val="008D6FB9"/>
    <w:rsid w:val="008D7426"/>
    <w:rsid w:val="008D7ED2"/>
    <w:rsid w:val="008E01BC"/>
    <w:rsid w:val="008E1CFD"/>
    <w:rsid w:val="008E2160"/>
    <w:rsid w:val="008E2479"/>
    <w:rsid w:val="008E301A"/>
    <w:rsid w:val="008E3BD5"/>
    <w:rsid w:val="008E3DFB"/>
    <w:rsid w:val="008E3EAE"/>
    <w:rsid w:val="008E4531"/>
    <w:rsid w:val="008E498F"/>
    <w:rsid w:val="008E4EDB"/>
    <w:rsid w:val="008E5364"/>
    <w:rsid w:val="008E5F17"/>
    <w:rsid w:val="008E5FBA"/>
    <w:rsid w:val="008E6318"/>
    <w:rsid w:val="008E6DDE"/>
    <w:rsid w:val="008F066F"/>
    <w:rsid w:val="008F07E1"/>
    <w:rsid w:val="008F0E8A"/>
    <w:rsid w:val="008F10B2"/>
    <w:rsid w:val="008F150F"/>
    <w:rsid w:val="008F1FCF"/>
    <w:rsid w:val="008F24E6"/>
    <w:rsid w:val="008F325F"/>
    <w:rsid w:val="008F327F"/>
    <w:rsid w:val="008F3392"/>
    <w:rsid w:val="008F33E1"/>
    <w:rsid w:val="008F3EDC"/>
    <w:rsid w:val="008F41F8"/>
    <w:rsid w:val="008F4D08"/>
    <w:rsid w:val="008F4D49"/>
    <w:rsid w:val="008F4D8E"/>
    <w:rsid w:val="008F4F36"/>
    <w:rsid w:val="008F5455"/>
    <w:rsid w:val="008F7227"/>
    <w:rsid w:val="008F727E"/>
    <w:rsid w:val="008F74DF"/>
    <w:rsid w:val="008F762A"/>
    <w:rsid w:val="009010AD"/>
    <w:rsid w:val="009012FE"/>
    <w:rsid w:val="00901632"/>
    <w:rsid w:val="00901C0A"/>
    <w:rsid w:val="00902F15"/>
    <w:rsid w:val="00903621"/>
    <w:rsid w:val="00903EED"/>
    <w:rsid w:val="0090444B"/>
    <w:rsid w:val="00904680"/>
    <w:rsid w:val="00904C52"/>
    <w:rsid w:val="00904CAC"/>
    <w:rsid w:val="0090535B"/>
    <w:rsid w:val="00905389"/>
    <w:rsid w:val="0090547B"/>
    <w:rsid w:val="009057E8"/>
    <w:rsid w:val="00905819"/>
    <w:rsid w:val="00906269"/>
    <w:rsid w:val="00906839"/>
    <w:rsid w:val="00906863"/>
    <w:rsid w:val="00906B93"/>
    <w:rsid w:val="00907D1D"/>
    <w:rsid w:val="00910244"/>
    <w:rsid w:val="00910A9D"/>
    <w:rsid w:val="00910C70"/>
    <w:rsid w:val="00911FF6"/>
    <w:rsid w:val="00911FFD"/>
    <w:rsid w:val="00912669"/>
    <w:rsid w:val="00912B59"/>
    <w:rsid w:val="00912EFF"/>
    <w:rsid w:val="00913CD5"/>
    <w:rsid w:val="00913EF0"/>
    <w:rsid w:val="00913FCB"/>
    <w:rsid w:val="009141BD"/>
    <w:rsid w:val="009141BE"/>
    <w:rsid w:val="0091497E"/>
    <w:rsid w:val="00914BBF"/>
    <w:rsid w:val="00914C5C"/>
    <w:rsid w:val="009158AC"/>
    <w:rsid w:val="00915A57"/>
    <w:rsid w:val="00915DC0"/>
    <w:rsid w:val="00915E75"/>
    <w:rsid w:val="00915F5D"/>
    <w:rsid w:val="0091616F"/>
    <w:rsid w:val="009161A0"/>
    <w:rsid w:val="00916356"/>
    <w:rsid w:val="009168F8"/>
    <w:rsid w:val="00916B3C"/>
    <w:rsid w:val="00916BBD"/>
    <w:rsid w:val="0091703B"/>
    <w:rsid w:val="0091708B"/>
    <w:rsid w:val="00917B65"/>
    <w:rsid w:val="00917BDC"/>
    <w:rsid w:val="00917DB1"/>
    <w:rsid w:val="009204FD"/>
    <w:rsid w:val="00920F79"/>
    <w:rsid w:val="00921D3D"/>
    <w:rsid w:val="00921D9D"/>
    <w:rsid w:val="0092241D"/>
    <w:rsid w:val="009225A7"/>
    <w:rsid w:val="00922FCE"/>
    <w:rsid w:val="00923E71"/>
    <w:rsid w:val="0092442F"/>
    <w:rsid w:val="0092538C"/>
    <w:rsid w:val="00925C6D"/>
    <w:rsid w:val="0092613D"/>
    <w:rsid w:val="009269E4"/>
    <w:rsid w:val="0092755D"/>
    <w:rsid w:val="00927665"/>
    <w:rsid w:val="009279A3"/>
    <w:rsid w:val="009307D0"/>
    <w:rsid w:val="009309A5"/>
    <w:rsid w:val="00930EA7"/>
    <w:rsid w:val="0093133C"/>
    <w:rsid w:val="009319FF"/>
    <w:rsid w:val="00931BDA"/>
    <w:rsid w:val="0093210D"/>
    <w:rsid w:val="009322E1"/>
    <w:rsid w:val="00932822"/>
    <w:rsid w:val="00932899"/>
    <w:rsid w:val="009342C1"/>
    <w:rsid w:val="009346C5"/>
    <w:rsid w:val="00934ED7"/>
    <w:rsid w:val="00935792"/>
    <w:rsid w:val="009357D5"/>
    <w:rsid w:val="00935BA9"/>
    <w:rsid w:val="0093622B"/>
    <w:rsid w:val="00936D63"/>
    <w:rsid w:val="00937D01"/>
    <w:rsid w:val="00940320"/>
    <w:rsid w:val="0094036B"/>
    <w:rsid w:val="009403DD"/>
    <w:rsid w:val="0094055B"/>
    <w:rsid w:val="00943107"/>
    <w:rsid w:val="009434EC"/>
    <w:rsid w:val="00943531"/>
    <w:rsid w:val="00945ABB"/>
    <w:rsid w:val="00946744"/>
    <w:rsid w:val="00947DE1"/>
    <w:rsid w:val="00947FFB"/>
    <w:rsid w:val="009501B5"/>
    <w:rsid w:val="0095078E"/>
    <w:rsid w:val="00950C2C"/>
    <w:rsid w:val="00951F33"/>
    <w:rsid w:val="0095215C"/>
    <w:rsid w:val="00952FA8"/>
    <w:rsid w:val="009532D2"/>
    <w:rsid w:val="009532DB"/>
    <w:rsid w:val="00953B20"/>
    <w:rsid w:val="00953DFA"/>
    <w:rsid w:val="00954310"/>
    <w:rsid w:val="0095492C"/>
    <w:rsid w:val="00954963"/>
    <w:rsid w:val="0095510B"/>
    <w:rsid w:val="00955124"/>
    <w:rsid w:val="00955864"/>
    <w:rsid w:val="00955A2C"/>
    <w:rsid w:val="00956673"/>
    <w:rsid w:val="0095678D"/>
    <w:rsid w:val="00956B6B"/>
    <w:rsid w:val="00956F8E"/>
    <w:rsid w:val="00957047"/>
    <w:rsid w:val="009571BD"/>
    <w:rsid w:val="00960049"/>
    <w:rsid w:val="009600AC"/>
    <w:rsid w:val="0096054E"/>
    <w:rsid w:val="009624C0"/>
    <w:rsid w:val="00962CA7"/>
    <w:rsid w:val="00963E54"/>
    <w:rsid w:val="00965293"/>
    <w:rsid w:val="00965760"/>
    <w:rsid w:val="00966043"/>
    <w:rsid w:val="009709F1"/>
    <w:rsid w:val="00970B4D"/>
    <w:rsid w:val="00971048"/>
    <w:rsid w:val="00971A07"/>
    <w:rsid w:val="00972268"/>
    <w:rsid w:val="00972355"/>
    <w:rsid w:val="009727B1"/>
    <w:rsid w:val="00972B17"/>
    <w:rsid w:val="00973203"/>
    <w:rsid w:val="00974624"/>
    <w:rsid w:val="00974635"/>
    <w:rsid w:val="00975DBE"/>
    <w:rsid w:val="00976303"/>
    <w:rsid w:val="009764DA"/>
    <w:rsid w:val="00976840"/>
    <w:rsid w:val="0097787E"/>
    <w:rsid w:val="00977EA1"/>
    <w:rsid w:val="009807C4"/>
    <w:rsid w:val="009807F3"/>
    <w:rsid w:val="009816BE"/>
    <w:rsid w:val="00981EEB"/>
    <w:rsid w:val="0098211D"/>
    <w:rsid w:val="00982201"/>
    <w:rsid w:val="00982B3E"/>
    <w:rsid w:val="00983225"/>
    <w:rsid w:val="00983539"/>
    <w:rsid w:val="00983C09"/>
    <w:rsid w:val="00983CA4"/>
    <w:rsid w:val="00983D44"/>
    <w:rsid w:val="0098443E"/>
    <w:rsid w:val="009845C9"/>
    <w:rsid w:val="009847B1"/>
    <w:rsid w:val="00984D71"/>
    <w:rsid w:val="00985CB5"/>
    <w:rsid w:val="00985D87"/>
    <w:rsid w:val="00985F2E"/>
    <w:rsid w:val="009878E3"/>
    <w:rsid w:val="00987998"/>
    <w:rsid w:val="009879FA"/>
    <w:rsid w:val="009902B7"/>
    <w:rsid w:val="0099070E"/>
    <w:rsid w:val="00991973"/>
    <w:rsid w:val="00991B11"/>
    <w:rsid w:val="0099200E"/>
    <w:rsid w:val="00992C5D"/>
    <w:rsid w:val="009933A1"/>
    <w:rsid w:val="009935BB"/>
    <w:rsid w:val="00994B50"/>
    <w:rsid w:val="00994D76"/>
    <w:rsid w:val="009956B2"/>
    <w:rsid w:val="00996609"/>
    <w:rsid w:val="00996DB6"/>
    <w:rsid w:val="00997197"/>
    <w:rsid w:val="00997353"/>
    <w:rsid w:val="00997AE1"/>
    <w:rsid w:val="009A0205"/>
    <w:rsid w:val="009A034C"/>
    <w:rsid w:val="009A1B1C"/>
    <w:rsid w:val="009A1B3C"/>
    <w:rsid w:val="009A2FB7"/>
    <w:rsid w:val="009A3EC1"/>
    <w:rsid w:val="009A3F4B"/>
    <w:rsid w:val="009A46A0"/>
    <w:rsid w:val="009A4A5B"/>
    <w:rsid w:val="009A6250"/>
    <w:rsid w:val="009A680D"/>
    <w:rsid w:val="009A7578"/>
    <w:rsid w:val="009B0210"/>
    <w:rsid w:val="009B09C8"/>
    <w:rsid w:val="009B0B94"/>
    <w:rsid w:val="009B0C1E"/>
    <w:rsid w:val="009B16F6"/>
    <w:rsid w:val="009B1A36"/>
    <w:rsid w:val="009B22DC"/>
    <w:rsid w:val="009B2607"/>
    <w:rsid w:val="009B32A3"/>
    <w:rsid w:val="009B3748"/>
    <w:rsid w:val="009B475C"/>
    <w:rsid w:val="009B4781"/>
    <w:rsid w:val="009B4A15"/>
    <w:rsid w:val="009B4DD5"/>
    <w:rsid w:val="009B505C"/>
    <w:rsid w:val="009B5A21"/>
    <w:rsid w:val="009B5EEA"/>
    <w:rsid w:val="009B68F2"/>
    <w:rsid w:val="009B707E"/>
    <w:rsid w:val="009B7A71"/>
    <w:rsid w:val="009C0399"/>
    <w:rsid w:val="009C09E7"/>
    <w:rsid w:val="009C117E"/>
    <w:rsid w:val="009C141B"/>
    <w:rsid w:val="009C198D"/>
    <w:rsid w:val="009C1F6D"/>
    <w:rsid w:val="009C2155"/>
    <w:rsid w:val="009C2720"/>
    <w:rsid w:val="009C2804"/>
    <w:rsid w:val="009C2EE8"/>
    <w:rsid w:val="009C34A1"/>
    <w:rsid w:val="009C4222"/>
    <w:rsid w:val="009C4E5F"/>
    <w:rsid w:val="009C51B2"/>
    <w:rsid w:val="009C5275"/>
    <w:rsid w:val="009C5742"/>
    <w:rsid w:val="009C611C"/>
    <w:rsid w:val="009C6328"/>
    <w:rsid w:val="009C6A43"/>
    <w:rsid w:val="009C6FAA"/>
    <w:rsid w:val="009C76D4"/>
    <w:rsid w:val="009C78CE"/>
    <w:rsid w:val="009C7911"/>
    <w:rsid w:val="009C79F2"/>
    <w:rsid w:val="009C7AF2"/>
    <w:rsid w:val="009D0262"/>
    <w:rsid w:val="009D0851"/>
    <w:rsid w:val="009D1014"/>
    <w:rsid w:val="009D1131"/>
    <w:rsid w:val="009D210E"/>
    <w:rsid w:val="009D240F"/>
    <w:rsid w:val="009D27DB"/>
    <w:rsid w:val="009D37AB"/>
    <w:rsid w:val="009D404D"/>
    <w:rsid w:val="009D575C"/>
    <w:rsid w:val="009D5EDA"/>
    <w:rsid w:val="009D6387"/>
    <w:rsid w:val="009D6567"/>
    <w:rsid w:val="009D6B0E"/>
    <w:rsid w:val="009D7080"/>
    <w:rsid w:val="009D72F5"/>
    <w:rsid w:val="009D7765"/>
    <w:rsid w:val="009D7BA5"/>
    <w:rsid w:val="009D7DFE"/>
    <w:rsid w:val="009D7FA9"/>
    <w:rsid w:val="009E03D3"/>
    <w:rsid w:val="009E0B1E"/>
    <w:rsid w:val="009E0C88"/>
    <w:rsid w:val="009E13FA"/>
    <w:rsid w:val="009E168A"/>
    <w:rsid w:val="009E2035"/>
    <w:rsid w:val="009E23DE"/>
    <w:rsid w:val="009E2ABE"/>
    <w:rsid w:val="009E304F"/>
    <w:rsid w:val="009E3B60"/>
    <w:rsid w:val="009E4288"/>
    <w:rsid w:val="009E43AF"/>
    <w:rsid w:val="009E4868"/>
    <w:rsid w:val="009E4FDC"/>
    <w:rsid w:val="009E5903"/>
    <w:rsid w:val="009E671C"/>
    <w:rsid w:val="009E75FF"/>
    <w:rsid w:val="009E7605"/>
    <w:rsid w:val="009F0635"/>
    <w:rsid w:val="009F0708"/>
    <w:rsid w:val="009F13C1"/>
    <w:rsid w:val="009F18F0"/>
    <w:rsid w:val="009F1C88"/>
    <w:rsid w:val="009F21EB"/>
    <w:rsid w:val="009F2343"/>
    <w:rsid w:val="009F3870"/>
    <w:rsid w:val="009F42B4"/>
    <w:rsid w:val="009F4B13"/>
    <w:rsid w:val="009F4D3D"/>
    <w:rsid w:val="009F588F"/>
    <w:rsid w:val="009F5B61"/>
    <w:rsid w:val="009F609E"/>
    <w:rsid w:val="009F629E"/>
    <w:rsid w:val="009F679C"/>
    <w:rsid w:val="009F6F0B"/>
    <w:rsid w:val="009F71D1"/>
    <w:rsid w:val="009F7615"/>
    <w:rsid w:val="009F77A3"/>
    <w:rsid w:val="009F7EF2"/>
    <w:rsid w:val="00A00335"/>
    <w:rsid w:val="00A0043C"/>
    <w:rsid w:val="00A00A83"/>
    <w:rsid w:val="00A00D9E"/>
    <w:rsid w:val="00A011B3"/>
    <w:rsid w:val="00A0134B"/>
    <w:rsid w:val="00A01AE8"/>
    <w:rsid w:val="00A025CB"/>
    <w:rsid w:val="00A02AE3"/>
    <w:rsid w:val="00A02F64"/>
    <w:rsid w:val="00A030FD"/>
    <w:rsid w:val="00A037B3"/>
    <w:rsid w:val="00A03B39"/>
    <w:rsid w:val="00A044B7"/>
    <w:rsid w:val="00A0453D"/>
    <w:rsid w:val="00A045EB"/>
    <w:rsid w:val="00A04B24"/>
    <w:rsid w:val="00A05185"/>
    <w:rsid w:val="00A05A2E"/>
    <w:rsid w:val="00A05B15"/>
    <w:rsid w:val="00A05CA2"/>
    <w:rsid w:val="00A05F75"/>
    <w:rsid w:val="00A06305"/>
    <w:rsid w:val="00A06789"/>
    <w:rsid w:val="00A06AED"/>
    <w:rsid w:val="00A06D8A"/>
    <w:rsid w:val="00A06F03"/>
    <w:rsid w:val="00A07684"/>
    <w:rsid w:val="00A078F7"/>
    <w:rsid w:val="00A1106E"/>
    <w:rsid w:val="00A11FBE"/>
    <w:rsid w:val="00A12D93"/>
    <w:rsid w:val="00A12E7D"/>
    <w:rsid w:val="00A134D8"/>
    <w:rsid w:val="00A136F3"/>
    <w:rsid w:val="00A13CFA"/>
    <w:rsid w:val="00A148BB"/>
    <w:rsid w:val="00A15098"/>
    <w:rsid w:val="00A15FE5"/>
    <w:rsid w:val="00A1748D"/>
    <w:rsid w:val="00A17D63"/>
    <w:rsid w:val="00A20D73"/>
    <w:rsid w:val="00A20EE4"/>
    <w:rsid w:val="00A21977"/>
    <w:rsid w:val="00A21B41"/>
    <w:rsid w:val="00A21F6E"/>
    <w:rsid w:val="00A2205F"/>
    <w:rsid w:val="00A2253F"/>
    <w:rsid w:val="00A22DC1"/>
    <w:rsid w:val="00A23057"/>
    <w:rsid w:val="00A2316C"/>
    <w:rsid w:val="00A23BA6"/>
    <w:rsid w:val="00A248B5"/>
    <w:rsid w:val="00A24B9C"/>
    <w:rsid w:val="00A24E93"/>
    <w:rsid w:val="00A25A56"/>
    <w:rsid w:val="00A25AC6"/>
    <w:rsid w:val="00A25C4A"/>
    <w:rsid w:val="00A25E8D"/>
    <w:rsid w:val="00A26701"/>
    <w:rsid w:val="00A27F25"/>
    <w:rsid w:val="00A27F68"/>
    <w:rsid w:val="00A309BF"/>
    <w:rsid w:val="00A30FCC"/>
    <w:rsid w:val="00A3111A"/>
    <w:rsid w:val="00A311CE"/>
    <w:rsid w:val="00A3178C"/>
    <w:rsid w:val="00A319B1"/>
    <w:rsid w:val="00A32CAA"/>
    <w:rsid w:val="00A32F87"/>
    <w:rsid w:val="00A334BF"/>
    <w:rsid w:val="00A335FA"/>
    <w:rsid w:val="00A336CC"/>
    <w:rsid w:val="00A338D2"/>
    <w:rsid w:val="00A33AEC"/>
    <w:rsid w:val="00A33C0E"/>
    <w:rsid w:val="00A33D29"/>
    <w:rsid w:val="00A34621"/>
    <w:rsid w:val="00A350CE"/>
    <w:rsid w:val="00A35934"/>
    <w:rsid w:val="00A35AAC"/>
    <w:rsid w:val="00A360A2"/>
    <w:rsid w:val="00A36842"/>
    <w:rsid w:val="00A36AC1"/>
    <w:rsid w:val="00A36E57"/>
    <w:rsid w:val="00A37072"/>
    <w:rsid w:val="00A37A63"/>
    <w:rsid w:val="00A37FE4"/>
    <w:rsid w:val="00A40620"/>
    <w:rsid w:val="00A40E20"/>
    <w:rsid w:val="00A40E2D"/>
    <w:rsid w:val="00A41521"/>
    <w:rsid w:val="00A4222E"/>
    <w:rsid w:val="00A42633"/>
    <w:rsid w:val="00A42745"/>
    <w:rsid w:val="00A435F3"/>
    <w:rsid w:val="00A43A54"/>
    <w:rsid w:val="00A44493"/>
    <w:rsid w:val="00A44944"/>
    <w:rsid w:val="00A44B9F"/>
    <w:rsid w:val="00A44CD3"/>
    <w:rsid w:val="00A45537"/>
    <w:rsid w:val="00A45622"/>
    <w:rsid w:val="00A45B92"/>
    <w:rsid w:val="00A45CFB"/>
    <w:rsid w:val="00A460F7"/>
    <w:rsid w:val="00A468B5"/>
    <w:rsid w:val="00A46A7E"/>
    <w:rsid w:val="00A4727A"/>
    <w:rsid w:val="00A47781"/>
    <w:rsid w:val="00A47935"/>
    <w:rsid w:val="00A47B2A"/>
    <w:rsid w:val="00A47C0A"/>
    <w:rsid w:val="00A50494"/>
    <w:rsid w:val="00A50592"/>
    <w:rsid w:val="00A5081A"/>
    <w:rsid w:val="00A51D16"/>
    <w:rsid w:val="00A5200A"/>
    <w:rsid w:val="00A52255"/>
    <w:rsid w:val="00A53C2C"/>
    <w:rsid w:val="00A54941"/>
    <w:rsid w:val="00A550F0"/>
    <w:rsid w:val="00A553A9"/>
    <w:rsid w:val="00A56509"/>
    <w:rsid w:val="00A56A98"/>
    <w:rsid w:val="00A56D16"/>
    <w:rsid w:val="00A571E2"/>
    <w:rsid w:val="00A573B4"/>
    <w:rsid w:val="00A57562"/>
    <w:rsid w:val="00A57567"/>
    <w:rsid w:val="00A578D2"/>
    <w:rsid w:val="00A607DE"/>
    <w:rsid w:val="00A6084B"/>
    <w:rsid w:val="00A61302"/>
    <w:rsid w:val="00A61BC7"/>
    <w:rsid w:val="00A626E1"/>
    <w:rsid w:val="00A6271C"/>
    <w:rsid w:val="00A62AE3"/>
    <w:rsid w:val="00A62BE2"/>
    <w:rsid w:val="00A63014"/>
    <w:rsid w:val="00A6304E"/>
    <w:rsid w:val="00A63520"/>
    <w:rsid w:val="00A64228"/>
    <w:rsid w:val="00A643BD"/>
    <w:rsid w:val="00A6497F"/>
    <w:rsid w:val="00A64DC4"/>
    <w:rsid w:val="00A6517A"/>
    <w:rsid w:val="00A6539D"/>
    <w:rsid w:val="00A653EF"/>
    <w:rsid w:val="00A65E5D"/>
    <w:rsid w:val="00A66CD4"/>
    <w:rsid w:val="00A67AC2"/>
    <w:rsid w:val="00A71B3A"/>
    <w:rsid w:val="00A72C7A"/>
    <w:rsid w:val="00A72DA7"/>
    <w:rsid w:val="00A72DEE"/>
    <w:rsid w:val="00A72F57"/>
    <w:rsid w:val="00A736C6"/>
    <w:rsid w:val="00A73A99"/>
    <w:rsid w:val="00A73C4B"/>
    <w:rsid w:val="00A74D24"/>
    <w:rsid w:val="00A759D1"/>
    <w:rsid w:val="00A75E70"/>
    <w:rsid w:val="00A76217"/>
    <w:rsid w:val="00A777BA"/>
    <w:rsid w:val="00A77D22"/>
    <w:rsid w:val="00A80257"/>
    <w:rsid w:val="00A805AF"/>
    <w:rsid w:val="00A807D3"/>
    <w:rsid w:val="00A80AA6"/>
    <w:rsid w:val="00A81318"/>
    <w:rsid w:val="00A81EA9"/>
    <w:rsid w:val="00A824D4"/>
    <w:rsid w:val="00A828F9"/>
    <w:rsid w:val="00A82A5E"/>
    <w:rsid w:val="00A83118"/>
    <w:rsid w:val="00A838F6"/>
    <w:rsid w:val="00A83BDF"/>
    <w:rsid w:val="00A83FEB"/>
    <w:rsid w:val="00A8407C"/>
    <w:rsid w:val="00A85D9C"/>
    <w:rsid w:val="00A86AF8"/>
    <w:rsid w:val="00A8716E"/>
    <w:rsid w:val="00A873EE"/>
    <w:rsid w:val="00A90367"/>
    <w:rsid w:val="00A90786"/>
    <w:rsid w:val="00A9080E"/>
    <w:rsid w:val="00A909A1"/>
    <w:rsid w:val="00A90B30"/>
    <w:rsid w:val="00A917CF"/>
    <w:rsid w:val="00A91A53"/>
    <w:rsid w:val="00A9330F"/>
    <w:rsid w:val="00A93D3F"/>
    <w:rsid w:val="00A93F5E"/>
    <w:rsid w:val="00A94477"/>
    <w:rsid w:val="00A948D7"/>
    <w:rsid w:val="00A94D72"/>
    <w:rsid w:val="00A951D0"/>
    <w:rsid w:val="00A95842"/>
    <w:rsid w:val="00A958A1"/>
    <w:rsid w:val="00A95A5C"/>
    <w:rsid w:val="00A96242"/>
    <w:rsid w:val="00A9658B"/>
    <w:rsid w:val="00A96BA1"/>
    <w:rsid w:val="00A96EB7"/>
    <w:rsid w:val="00A971EF"/>
    <w:rsid w:val="00A97968"/>
    <w:rsid w:val="00AA0077"/>
    <w:rsid w:val="00AA0238"/>
    <w:rsid w:val="00AA0851"/>
    <w:rsid w:val="00AA10DC"/>
    <w:rsid w:val="00AA1304"/>
    <w:rsid w:val="00AA19BF"/>
    <w:rsid w:val="00AA2358"/>
    <w:rsid w:val="00AA25FC"/>
    <w:rsid w:val="00AA2CB6"/>
    <w:rsid w:val="00AA31B9"/>
    <w:rsid w:val="00AA34D6"/>
    <w:rsid w:val="00AA3970"/>
    <w:rsid w:val="00AA3BA8"/>
    <w:rsid w:val="00AA3F57"/>
    <w:rsid w:val="00AA409E"/>
    <w:rsid w:val="00AA4835"/>
    <w:rsid w:val="00AA487B"/>
    <w:rsid w:val="00AA51B6"/>
    <w:rsid w:val="00AA588C"/>
    <w:rsid w:val="00AA5D86"/>
    <w:rsid w:val="00AA7599"/>
    <w:rsid w:val="00AB066A"/>
    <w:rsid w:val="00AB0729"/>
    <w:rsid w:val="00AB07C6"/>
    <w:rsid w:val="00AB0C40"/>
    <w:rsid w:val="00AB0C89"/>
    <w:rsid w:val="00AB0F5C"/>
    <w:rsid w:val="00AB1CBD"/>
    <w:rsid w:val="00AB229C"/>
    <w:rsid w:val="00AB25C0"/>
    <w:rsid w:val="00AB2697"/>
    <w:rsid w:val="00AB2D38"/>
    <w:rsid w:val="00AB3282"/>
    <w:rsid w:val="00AB3C2F"/>
    <w:rsid w:val="00AB3EF3"/>
    <w:rsid w:val="00AB42B7"/>
    <w:rsid w:val="00AB54EF"/>
    <w:rsid w:val="00AB58E8"/>
    <w:rsid w:val="00AB5B21"/>
    <w:rsid w:val="00AB6143"/>
    <w:rsid w:val="00AB636F"/>
    <w:rsid w:val="00AB64FA"/>
    <w:rsid w:val="00AB675B"/>
    <w:rsid w:val="00AB6C8F"/>
    <w:rsid w:val="00AB7264"/>
    <w:rsid w:val="00AB7F92"/>
    <w:rsid w:val="00AC0619"/>
    <w:rsid w:val="00AC06C2"/>
    <w:rsid w:val="00AC0C8E"/>
    <w:rsid w:val="00AC0F71"/>
    <w:rsid w:val="00AC1359"/>
    <w:rsid w:val="00AC1582"/>
    <w:rsid w:val="00AC16F8"/>
    <w:rsid w:val="00AC1848"/>
    <w:rsid w:val="00AC1A19"/>
    <w:rsid w:val="00AC1C60"/>
    <w:rsid w:val="00AC3104"/>
    <w:rsid w:val="00AC3348"/>
    <w:rsid w:val="00AC358A"/>
    <w:rsid w:val="00AC3860"/>
    <w:rsid w:val="00AC3A81"/>
    <w:rsid w:val="00AC3C52"/>
    <w:rsid w:val="00AC4CAE"/>
    <w:rsid w:val="00AC4CDA"/>
    <w:rsid w:val="00AC4F12"/>
    <w:rsid w:val="00AC5429"/>
    <w:rsid w:val="00AC59F8"/>
    <w:rsid w:val="00AC639D"/>
    <w:rsid w:val="00AC69E1"/>
    <w:rsid w:val="00AC71F5"/>
    <w:rsid w:val="00AC7552"/>
    <w:rsid w:val="00AC7E82"/>
    <w:rsid w:val="00AC7F5C"/>
    <w:rsid w:val="00AD0184"/>
    <w:rsid w:val="00AD0953"/>
    <w:rsid w:val="00AD1220"/>
    <w:rsid w:val="00AD1D93"/>
    <w:rsid w:val="00AD2088"/>
    <w:rsid w:val="00AD22A0"/>
    <w:rsid w:val="00AD2466"/>
    <w:rsid w:val="00AD2752"/>
    <w:rsid w:val="00AD2E4A"/>
    <w:rsid w:val="00AD2FAB"/>
    <w:rsid w:val="00AD3926"/>
    <w:rsid w:val="00AD3999"/>
    <w:rsid w:val="00AD4F8F"/>
    <w:rsid w:val="00AD5609"/>
    <w:rsid w:val="00AD62F6"/>
    <w:rsid w:val="00AD69EE"/>
    <w:rsid w:val="00AD7854"/>
    <w:rsid w:val="00AD7980"/>
    <w:rsid w:val="00AE0097"/>
    <w:rsid w:val="00AE0628"/>
    <w:rsid w:val="00AE239F"/>
    <w:rsid w:val="00AE2522"/>
    <w:rsid w:val="00AE271F"/>
    <w:rsid w:val="00AE2793"/>
    <w:rsid w:val="00AE2F3F"/>
    <w:rsid w:val="00AE36A9"/>
    <w:rsid w:val="00AE39AE"/>
    <w:rsid w:val="00AE3A40"/>
    <w:rsid w:val="00AE3F2B"/>
    <w:rsid w:val="00AE4577"/>
    <w:rsid w:val="00AE479E"/>
    <w:rsid w:val="00AE4D79"/>
    <w:rsid w:val="00AE541B"/>
    <w:rsid w:val="00AE5789"/>
    <w:rsid w:val="00AE5ED4"/>
    <w:rsid w:val="00AE623E"/>
    <w:rsid w:val="00AE6966"/>
    <w:rsid w:val="00AE69B6"/>
    <w:rsid w:val="00AE704B"/>
    <w:rsid w:val="00AE71A1"/>
    <w:rsid w:val="00AE76DD"/>
    <w:rsid w:val="00AE79C4"/>
    <w:rsid w:val="00AE7E12"/>
    <w:rsid w:val="00AF15BD"/>
    <w:rsid w:val="00AF1718"/>
    <w:rsid w:val="00AF1FA7"/>
    <w:rsid w:val="00AF227B"/>
    <w:rsid w:val="00AF3B46"/>
    <w:rsid w:val="00AF45B4"/>
    <w:rsid w:val="00AF4DCD"/>
    <w:rsid w:val="00AF535E"/>
    <w:rsid w:val="00AF5756"/>
    <w:rsid w:val="00AF5F5E"/>
    <w:rsid w:val="00AF6300"/>
    <w:rsid w:val="00B0071C"/>
    <w:rsid w:val="00B00D3C"/>
    <w:rsid w:val="00B01838"/>
    <w:rsid w:val="00B01A96"/>
    <w:rsid w:val="00B01AAE"/>
    <w:rsid w:val="00B029DD"/>
    <w:rsid w:val="00B03616"/>
    <w:rsid w:val="00B0481D"/>
    <w:rsid w:val="00B049AB"/>
    <w:rsid w:val="00B049FF"/>
    <w:rsid w:val="00B04A7B"/>
    <w:rsid w:val="00B053EE"/>
    <w:rsid w:val="00B054B3"/>
    <w:rsid w:val="00B0563B"/>
    <w:rsid w:val="00B05ACF"/>
    <w:rsid w:val="00B064EB"/>
    <w:rsid w:val="00B0692A"/>
    <w:rsid w:val="00B069AB"/>
    <w:rsid w:val="00B07093"/>
    <w:rsid w:val="00B0752A"/>
    <w:rsid w:val="00B0782C"/>
    <w:rsid w:val="00B10502"/>
    <w:rsid w:val="00B10989"/>
    <w:rsid w:val="00B10DBA"/>
    <w:rsid w:val="00B11D1C"/>
    <w:rsid w:val="00B11EA6"/>
    <w:rsid w:val="00B13200"/>
    <w:rsid w:val="00B13BBF"/>
    <w:rsid w:val="00B14085"/>
    <w:rsid w:val="00B140E4"/>
    <w:rsid w:val="00B1465C"/>
    <w:rsid w:val="00B14818"/>
    <w:rsid w:val="00B14B4E"/>
    <w:rsid w:val="00B15230"/>
    <w:rsid w:val="00B15499"/>
    <w:rsid w:val="00B159CB"/>
    <w:rsid w:val="00B15B8F"/>
    <w:rsid w:val="00B15FD3"/>
    <w:rsid w:val="00B160E8"/>
    <w:rsid w:val="00B164D2"/>
    <w:rsid w:val="00B170EE"/>
    <w:rsid w:val="00B174C2"/>
    <w:rsid w:val="00B17737"/>
    <w:rsid w:val="00B17D8B"/>
    <w:rsid w:val="00B200AE"/>
    <w:rsid w:val="00B20418"/>
    <w:rsid w:val="00B209B7"/>
    <w:rsid w:val="00B20D63"/>
    <w:rsid w:val="00B21191"/>
    <w:rsid w:val="00B21353"/>
    <w:rsid w:val="00B2166F"/>
    <w:rsid w:val="00B217B1"/>
    <w:rsid w:val="00B219CC"/>
    <w:rsid w:val="00B21ACD"/>
    <w:rsid w:val="00B21E34"/>
    <w:rsid w:val="00B21F30"/>
    <w:rsid w:val="00B22749"/>
    <w:rsid w:val="00B22A3A"/>
    <w:rsid w:val="00B22BCA"/>
    <w:rsid w:val="00B24B66"/>
    <w:rsid w:val="00B25347"/>
    <w:rsid w:val="00B25C6F"/>
    <w:rsid w:val="00B25D81"/>
    <w:rsid w:val="00B25F5A"/>
    <w:rsid w:val="00B263BA"/>
    <w:rsid w:val="00B2688E"/>
    <w:rsid w:val="00B26DDC"/>
    <w:rsid w:val="00B27161"/>
    <w:rsid w:val="00B27344"/>
    <w:rsid w:val="00B27425"/>
    <w:rsid w:val="00B27893"/>
    <w:rsid w:val="00B27B42"/>
    <w:rsid w:val="00B27F8E"/>
    <w:rsid w:val="00B30603"/>
    <w:rsid w:val="00B31562"/>
    <w:rsid w:val="00B32436"/>
    <w:rsid w:val="00B326F8"/>
    <w:rsid w:val="00B32E2C"/>
    <w:rsid w:val="00B338EA"/>
    <w:rsid w:val="00B34CAF"/>
    <w:rsid w:val="00B34CEF"/>
    <w:rsid w:val="00B3555A"/>
    <w:rsid w:val="00B35A82"/>
    <w:rsid w:val="00B35E70"/>
    <w:rsid w:val="00B367D7"/>
    <w:rsid w:val="00B37E27"/>
    <w:rsid w:val="00B402D8"/>
    <w:rsid w:val="00B40B8E"/>
    <w:rsid w:val="00B410F9"/>
    <w:rsid w:val="00B414F0"/>
    <w:rsid w:val="00B42067"/>
    <w:rsid w:val="00B4231E"/>
    <w:rsid w:val="00B42A78"/>
    <w:rsid w:val="00B42F5A"/>
    <w:rsid w:val="00B44000"/>
    <w:rsid w:val="00B4439A"/>
    <w:rsid w:val="00B44E14"/>
    <w:rsid w:val="00B4544C"/>
    <w:rsid w:val="00B4570C"/>
    <w:rsid w:val="00B45BFC"/>
    <w:rsid w:val="00B45D90"/>
    <w:rsid w:val="00B463D5"/>
    <w:rsid w:val="00B46628"/>
    <w:rsid w:val="00B466E9"/>
    <w:rsid w:val="00B46787"/>
    <w:rsid w:val="00B46F84"/>
    <w:rsid w:val="00B47EBC"/>
    <w:rsid w:val="00B50269"/>
    <w:rsid w:val="00B505EF"/>
    <w:rsid w:val="00B505FA"/>
    <w:rsid w:val="00B50798"/>
    <w:rsid w:val="00B5088C"/>
    <w:rsid w:val="00B5089D"/>
    <w:rsid w:val="00B51F26"/>
    <w:rsid w:val="00B52A7D"/>
    <w:rsid w:val="00B52B39"/>
    <w:rsid w:val="00B53279"/>
    <w:rsid w:val="00B53494"/>
    <w:rsid w:val="00B538CF"/>
    <w:rsid w:val="00B53BA9"/>
    <w:rsid w:val="00B541C9"/>
    <w:rsid w:val="00B5443D"/>
    <w:rsid w:val="00B549B1"/>
    <w:rsid w:val="00B54B5D"/>
    <w:rsid w:val="00B55359"/>
    <w:rsid w:val="00B5540E"/>
    <w:rsid w:val="00B5631F"/>
    <w:rsid w:val="00B5703B"/>
    <w:rsid w:val="00B57737"/>
    <w:rsid w:val="00B6070D"/>
    <w:rsid w:val="00B60EA9"/>
    <w:rsid w:val="00B61299"/>
    <w:rsid w:val="00B62B54"/>
    <w:rsid w:val="00B62DEA"/>
    <w:rsid w:val="00B631B1"/>
    <w:rsid w:val="00B63382"/>
    <w:rsid w:val="00B6365E"/>
    <w:rsid w:val="00B63961"/>
    <w:rsid w:val="00B64058"/>
    <w:rsid w:val="00B640E9"/>
    <w:rsid w:val="00B64356"/>
    <w:rsid w:val="00B64378"/>
    <w:rsid w:val="00B644A0"/>
    <w:rsid w:val="00B6517E"/>
    <w:rsid w:val="00B6540F"/>
    <w:rsid w:val="00B6582D"/>
    <w:rsid w:val="00B65854"/>
    <w:rsid w:val="00B660B3"/>
    <w:rsid w:val="00B6703F"/>
    <w:rsid w:val="00B67424"/>
    <w:rsid w:val="00B678D8"/>
    <w:rsid w:val="00B67A06"/>
    <w:rsid w:val="00B67DF3"/>
    <w:rsid w:val="00B701D5"/>
    <w:rsid w:val="00B710EF"/>
    <w:rsid w:val="00B71FB5"/>
    <w:rsid w:val="00B721B4"/>
    <w:rsid w:val="00B72AA2"/>
    <w:rsid w:val="00B73613"/>
    <w:rsid w:val="00B74601"/>
    <w:rsid w:val="00B74799"/>
    <w:rsid w:val="00B75270"/>
    <w:rsid w:val="00B768C6"/>
    <w:rsid w:val="00B77D5C"/>
    <w:rsid w:val="00B8055B"/>
    <w:rsid w:val="00B80994"/>
    <w:rsid w:val="00B81737"/>
    <w:rsid w:val="00B82115"/>
    <w:rsid w:val="00B82518"/>
    <w:rsid w:val="00B83487"/>
    <w:rsid w:val="00B83B53"/>
    <w:rsid w:val="00B840EB"/>
    <w:rsid w:val="00B8415A"/>
    <w:rsid w:val="00B845BC"/>
    <w:rsid w:val="00B84FD0"/>
    <w:rsid w:val="00B8542B"/>
    <w:rsid w:val="00B85591"/>
    <w:rsid w:val="00B85D50"/>
    <w:rsid w:val="00B86D9D"/>
    <w:rsid w:val="00B86F23"/>
    <w:rsid w:val="00B871DA"/>
    <w:rsid w:val="00B87267"/>
    <w:rsid w:val="00B8750D"/>
    <w:rsid w:val="00B879B8"/>
    <w:rsid w:val="00B87B40"/>
    <w:rsid w:val="00B87BCE"/>
    <w:rsid w:val="00B87BFB"/>
    <w:rsid w:val="00B87F31"/>
    <w:rsid w:val="00B903B8"/>
    <w:rsid w:val="00B90EFA"/>
    <w:rsid w:val="00B91475"/>
    <w:rsid w:val="00B914E5"/>
    <w:rsid w:val="00B91A91"/>
    <w:rsid w:val="00B91AD7"/>
    <w:rsid w:val="00B91C31"/>
    <w:rsid w:val="00B91F16"/>
    <w:rsid w:val="00B92C8B"/>
    <w:rsid w:val="00B92F73"/>
    <w:rsid w:val="00B92FA1"/>
    <w:rsid w:val="00B93075"/>
    <w:rsid w:val="00B93636"/>
    <w:rsid w:val="00B9366A"/>
    <w:rsid w:val="00B9387A"/>
    <w:rsid w:val="00B93C14"/>
    <w:rsid w:val="00B93C39"/>
    <w:rsid w:val="00B93C43"/>
    <w:rsid w:val="00B94342"/>
    <w:rsid w:val="00B94886"/>
    <w:rsid w:val="00B94AF0"/>
    <w:rsid w:val="00B94CDA"/>
    <w:rsid w:val="00B94D28"/>
    <w:rsid w:val="00B94EDC"/>
    <w:rsid w:val="00B95F5D"/>
    <w:rsid w:val="00B96190"/>
    <w:rsid w:val="00BA0D43"/>
    <w:rsid w:val="00BA1007"/>
    <w:rsid w:val="00BA14DC"/>
    <w:rsid w:val="00BA1737"/>
    <w:rsid w:val="00BA262B"/>
    <w:rsid w:val="00BA288F"/>
    <w:rsid w:val="00BA2FBB"/>
    <w:rsid w:val="00BA3256"/>
    <w:rsid w:val="00BA3DC0"/>
    <w:rsid w:val="00BA40AF"/>
    <w:rsid w:val="00BA48A4"/>
    <w:rsid w:val="00BA48A6"/>
    <w:rsid w:val="00BA48DC"/>
    <w:rsid w:val="00BA55F2"/>
    <w:rsid w:val="00BA5B1A"/>
    <w:rsid w:val="00BA6127"/>
    <w:rsid w:val="00BA6271"/>
    <w:rsid w:val="00BA6DC2"/>
    <w:rsid w:val="00BA71F0"/>
    <w:rsid w:val="00BA79C6"/>
    <w:rsid w:val="00BA7D6B"/>
    <w:rsid w:val="00BB0291"/>
    <w:rsid w:val="00BB0A95"/>
    <w:rsid w:val="00BB1017"/>
    <w:rsid w:val="00BB1A11"/>
    <w:rsid w:val="00BB1B93"/>
    <w:rsid w:val="00BB1C37"/>
    <w:rsid w:val="00BB23B8"/>
    <w:rsid w:val="00BB295F"/>
    <w:rsid w:val="00BB2EC8"/>
    <w:rsid w:val="00BB38DD"/>
    <w:rsid w:val="00BB3A83"/>
    <w:rsid w:val="00BB3C9B"/>
    <w:rsid w:val="00BB4BC8"/>
    <w:rsid w:val="00BB4EA2"/>
    <w:rsid w:val="00BB54CE"/>
    <w:rsid w:val="00BB5512"/>
    <w:rsid w:val="00BB6593"/>
    <w:rsid w:val="00BB6858"/>
    <w:rsid w:val="00BB6AFA"/>
    <w:rsid w:val="00BC054F"/>
    <w:rsid w:val="00BC127A"/>
    <w:rsid w:val="00BC1AB3"/>
    <w:rsid w:val="00BC2177"/>
    <w:rsid w:val="00BC2385"/>
    <w:rsid w:val="00BC2827"/>
    <w:rsid w:val="00BC2D00"/>
    <w:rsid w:val="00BC3A1D"/>
    <w:rsid w:val="00BC3B9E"/>
    <w:rsid w:val="00BC41BA"/>
    <w:rsid w:val="00BC439E"/>
    <w:rsid w:val="00BC451C"/>
    <w:rsid w:val="00BC5203"/>
    <w:rsid w:val="00BC5F3F"/>
    <w:rsid w:val="00BC6BBE"/>
    <w:rsid w:val="00BC7E79"/>
    <w:rsid w:val="00BC7ED9"/>
    <w:rsid w:val="00BD0C42"/>
    <w:rsid w:val="00BD0FAD"/>
    <w:rsid w:val="00BD14F9"/>
    <w:rsid w:val="00BD173D"/>
    <w:rsid w:val="00BD182F"/>
    <w:rsid w:val="00BD1F11"/>
    <w:rsid w:val="00BD340B"/>
    <w:rsid w:val="00BD3BE3"/>
    <w:rsid w:val="00BD4278"/>
    <w:rsid w:val="00BD4634"/>
    <w:rsid w:val="00BD4929"/>
    <w:rsid w:val="00BD4AEE"/>
    <w:rsid w:val="00BD4E06"/>
    <w:rsid w:val="00BD4E4D"/>
    <w:rsid w:val="00BD5782"/>
    <w:rsid w:val="00BD6CB5"/>
    <w:rsid w:val="00BD7026"/>
    <w:rsid w:val="00BD710E"/>
    <w:rsid w:val="00BD77DF"/>
    <w:rsid w:val="00BD797B"/>
    <w:rsid w:val="00BE0A66"/>
    <w:rsid w:val="00BE2E26"/>
    <w:rsid w:val="00BE33ED"/>
    <w:rsid w:val="00BE3912"/>
    <w:rsid w:val="00BE3F4B"/>
    <w:rsid w:val="00BE4035"/>
    <w:rsid w:val="00BE48F4"/>
    <w:rsid w:val="00BE5025"/>
    <w:rsid w:val="00BE5257"/>
    <w:rsid w:val="00BE5A6F"/>
    <w:rsid w:val="00BE5AF3"/>
    <w:rsid w:val="00BE5E6F"/>
    <w:rsid w:val="00BE604D"/>
    <w:rsid w:val="00BE64A1"/>
    <w:rsid w:val="00BE65DD"/>
    <w:rsid w:val="00BE6C41"/>
    <w:rsid w:val="00BE70A8"/>
    <w:rsid w:val="00BE77A1"/>
    <w:rsid w:val="00BE77A4"/>
    <w:rsid w:val="00BE7C59"/>
    <w:rsid w:val="00BF022C"/>
    <w:rsid w:val="00BF025D"/>
    <w:rsid w:val="00BF08FC"/>
    <w:rsid w:val="00BF0BCE"/>
    <w:rsid w:val="00BF0F4F"/>
    <w:rsid w:val="00BF1403"/>
    <w:rsid w:val="00BF193D"/>
    <w:rsid w:val="00BF1A2B"/>
    <w:rsid w:val="00BF1F50"/>
    <w:rsid w:val="00BF213D"/>
    <w:rsid w:val="00BF24DA"/>
    <w:rsid w:val="00BF2904"/>
    <w:rsid w:val="00BF3870"/>
    <w:rsid w:val="00BF3902"/>
    <w:rsid w:val="00BF3A5F"/>
    <w:rsid w:val="00BF4703"/>
    <w:rsid w:val="00BF4857"/>
    <w:rsid w:val="00BF4ADB"/>
    <w:rsid w:val="00BF4F64"/>
    <w:rsid w:val="00BF51EF"/>
    <w:rsid w:val="00BF5689"/>
    <w:rsid w:val="00BF6146"/>
    <w:rsid w:val="00BF6CB6"/>
    <w:rsid w:val="00BF6D0D"/>
    <w:rsid w:val="00BF6F8B"/>
    <w:rsid w:val="00BF753E"/>
    <w:rsid w:val="00C00193"/>
    <w:rsid w:val="00C00332"/>
    <w:rsid w:val="00C00AA5"/>
    <w:rsid w:val="00C00DE8"/>
    <w:rsid w:val="00C00F33"/>
    <w:rsid w:val="00C00F3E"/>
    <w:rsid w:val="00C01AC3"/>
    <w:rsid w:val="00C01B36"/>
    <w:rsid w:val="00C01F01"/>
    <w:rsid w:val="00C0204B"/>
    <w:rsid w:val="00C024CC"/>
    <w:rsid w:val="00C02559"/>
    <w:rsid w:val="00C02C0E"/>
    <w:rsid w:val="00C02FE5"/>
    <w:rsid w:val="00C0315C"/>
    <w:rsid w:val="00C03BB6"/>
    <w:rsid w:val="00C03BC8"/>
    <w:rsid w:val="00C040FA"/>
    <w:rsid w:val="00C044AF"/>
    <w:rsid w:val="00C04517"/>
    <w:rsid w:val="00C045D0"/>
    <w:rsid w:val="00C056B8"/>
    <w:rsid w:val="00C05E7C"/>
    <w:rsid w:val="00C05FB5"/>
    <w:rsid w:val="00C0605D"/>
    <w:rsid w:val="00C06655"/>
    <w:rsid w:val="00C06A0B"/>
    <w:rsid w:val="00C06EA3"/>
    <w:rsid w:val="00C06F9B"/>
    <w:rsid w:val="00C07B8F"/>
    <w:rsid w:val="00C07E3E"/>
    <w:rsid w:val="00C105B1"/>
    <w:rsid w:val="00C1064F"/>
    <w:rsid w:val="00C1096D"/>
    <w:rsid w:val="00C1119D"/>
    <w:rsid w:val="00C112F1"/>
    <w:rsid w:val="00C11EC5"/>
    <w:rsid w:val="00C12539"/>
    <w:rsid w:val="00C12C2C"/>
    <w:rsid w:val="00C12D18"/>
    <w:rsid w:val="00C13874"/>
    <w:rsid w:val="00C1397C"/>
    <w:rsid w:val="00C1399A"/>
    <w:rsid w:val="00C140AB"/>
    <w:rsid w:val="00C14DA3"/>
    <w:rsid w:val="00C1518F"/>
    <w:rsid w:val="00C154EE"/>
    <w:rsid w:val="00C1631E"/>
    <w:rsid w:val="00C16F03"/>
    <w:rsid w:val="00C16F2F"/>
    <w:rsid w:val="00C17369"/>
    <w:rsid w:val="00C178C9"/>
    <w:rsid w:val="00C1791D"/>
    <w:rsid w:val="00C179F2"/>
    <w:rsid w:val="00C17D98"/>
    <w:rsid w:val="00C17E4F"/>
    <w:rsid w:val="00C20866"/>
    <w:rsid w:val="00C20C96"/>
    <w:rsid w:val="00C20DFA"/>
    <w:rsid w:val="00C2122A"/>
    <w:rsid w:val="00C224A9"/>
    <w:rsid w:val="00C22D31"/>
    <w:rsid w:val="00C238C8"/>
    <w:rsid w:val="00C2434B"/>
    <w:rsid w:val="00C245AF"/>
    <w:rsid w:val="00C24916"/>
    <w:rsid w:val="00C24AB2"/>
    <w:rsid w:val="00C24B0A"/>
    <w:rsid w:val="00C2747A"/>
    <w:rsid w:val="00C2770E"/>
    <w:rsid w:val="00C27A58"/>
    <w:rsid w:val="00C27A79"/>
    <w:rsid w:val="00C27C5B"/>
    <w:rsid w:val="00C27EA1"/>
    <w:rsid w:val="00C30AE6"/>
    <w:rsid w:val="00C30D90"/>
    <w:rsid w:val="00C31882"/>
    <w:rsid w:val="00C322B8"/>
    <w:rsid w:val="00C32ECD"/>
    <w:rsid w:val="00C33494"/>
    <w:rsid w:val="00C341B8"/>
    <w:rsid w:val="00C35409"/>
    <w:rsid w:val="00C3604E"/>
    <w:rsid w:val="00C36C77"/>
    <w:rsid w:val="00C36CEF"/>
    <w:rsid w:val="00C37728"/>
    <w:rsid w:val="00C378F9"/>
    <w:rsid w:val="00C378FF"/>
    <w:rsid w:val="00C37F70"/>
    <w:rsid w:val="00C401CC"/>
    <w:rsid w:val="00C4069E"/>
    <w:rsid w:val="00C40D22"/>
    <w:rsid w:val="00C40F51"/>
    <w:rsid w:val="00C41407"/>
    <w:rsid w:val="00C41BD3"/>
    <w:rsid w:val="00C421EF"/>
    <w:rsid w:val="00C4292F"/>
    <w:rsid w:val="00C437A7"/>
    <w:rsid w:val="00C438B5"/>
    <w:rsid w:val="00C43F0D"/>
    <w:rsid w:val="00C43F7B"/>
    <w:rsid w:val="00C44126"/>
    <w:rsid w:val="00C4414A"/>
    <w:rsid w:val="00C44695"/>
    <w:rsid w:val="00C44A14"/>
    <w:rsid w:val="00C451B1"/>
    <w:rsid w:val="00C45430"/>
    <w:rsid w:val="00C45CC4"/>
    <w:rsid w:val="00C45D70"/>
    <w:rsid w:val="00C46589"/>
    <w:rsid w:val="00C46DC4"/>
    <w:rsid w:val="00C50072"/>
    <w:rsid w:val="00C504EB"/>
    <w:rsid w:val="00C506DD"/>
    <w:rsid w:val="00C51560"/>
    <w:rsid w:val="00C5190F"/>
    <w:rsid w:val="00C53008"/>
    <w:rsid w:val="00C53099"/>
    <w:rsid w:val="00C53169"/>
    <w:rsid w:val="00C53263"/>
    <w:rsid w:val="00C54827"/>
    <w:rsid w:val="00C54ED5"/>
    <w:rsid w:val="00C55605"/>
    <w:rsid w:val="00C5562B"/>
    <w:rsid w:val="00C5566C"/>
    <w:rsid w:val="00C55F57"/>
    <w:rsid w:val="00C56215"/>
    <w:rsid w:val="00C572D7"/>
    <w:rsid w:val="00C57569"/>
    <w:rsid w:val="00C5757D"/>
    <w:rsid w:val="00C60032"/>
    <w:rsid w:val="00C600B8"/>
    <w:rsid w:val="00C60D62"/>
    <w:rsid w:val="00C61041"/>
    <w:rsid w:val="00C6128A"/>
    <w:rsid w:val="00C6139B"/>
    <w:rsid w:val="00C61840"/>
    <w:rsid w:val="00C62240"/>
    <w:rsid w:val="00C62293"/>
    <w:rsid w:val="00C624CC"/>
    <w:rsid w:val="00C62DC4"/>
    <w:rsid w:val="00C63823"/>
    <w:rsid w:val="00C63F22"/>
    <w:rsid w:val="00C6577F"/>
    <w:rsid w:val="00C6593B"/>
    <w:rsid w:val="00C659E3"/>
    <w:rsid w:val="00C663B8"/>
    <w:rsid w:val="00C66E8A"/>
    <w:rsid w:val="00C67869"/>
    <w:rsid w:val="00C67894"/>
    <w:rsid w:val="00C67A8C"/>
    <w:rsid w:val="00C70159"/>
    <w:rsid w:val="00C711F9"/>
    <w:rsid w:val="00C71941"/>
    <w:rsid w:val="00C71D51"/>
    <w:rsid w:val="00C71E3D"/>
    <w:rsid w:val="00C723AF"/>
    <w:rsid w:val="00C72D23"/>
    <w:rsid w:val="00C7424A"/>
    <w:rsid w:val="00C746DF"/>
    <w:rsid w:val="00C74889"/>
    <w:rsid w:val="00C757ED"/>
    <w:rsid w:val="00C7592D"/>
    <w:rsid w:val="00C75FEA"/>
    <w:rsid w:val="00C76763"/>
    <w:rsid w:val="00C76F49"/>
    <w:rsid w:val="00C7707B"/>
    <w:rsid w:val="00C801BB"/>
    <w:rsid w:val="00C8033D"/>
    <w:rsid w:val="00C8124D"/>
    <w:rsid w:val="00C820F2"/>
    <w:rsid w:val="00C823DF"/>
    <w:rsid w:val="00C82568"/>
    <w:rsid w:val="00C827E2"/>
    <w:rsid w:val="00C82F04"/>
    <w:rsid w:val="00C83757"/>
    <w:rsid w:val="00C83960"/>
    <w:rsid w:val="00C83F37"/>
    <w:rsid w:val="00C8429D"/>
    <w:rsid w:val="00C843E3"/>
    <w:rsid w:val="00C84591"/>
    <w:rsid w:val="00C845A3"/>
    <w:rsid w:val="00C84A30"/>
    <w:rsid w:val="00C85203"/>
    <w:rsid w:val="00C855EF"/>
    <w:rsid w:val="00C855F8"/>
    <w:rsid w:val="00C85773"/>
    <w:rsid w:val="00C85F6D"/>
    <w:rsid w:val="00C8608E"/>
    <w:rsid w:val="00C8629C"/>
    <w:rsid w:val="00C8649E"/>
    <w:rsid w:val="00C86F08"/>
    <w:rsid w:val="00C87333"/>
    <w:rsid w:val="00C87E2C"/>
    <w:rsid w:val="00C900E3"/>
    <w:rsid w:val="00C90F13"/>
    <w:rsid w:val="00C912AA"/>
    <w:rsid w:val="00C91350"/>
    <w:rsid w:val="00C91CAD"/>
    <w:rsid w:val="00C9264D"/>
    <w:rsid w:val="00C92B75"/>
    <w:rsid w:val="00C940CF"/>
    <w:rsid w:val="00C94204"/>
    <w:rsid w:val="00C942C4"/>
    <w:rsid w:val="00C945DA"/>
    <w:rsid w:val="00C94991"/>
    <w:rsid w:val="00C9499F"/>
    <w:rsid w:val="00C94F6D"/>
    <w:rsid w:val="00C965E9"/>
    <w:rsid w:val="00C96910"/>
    <w:rsid w:val="00C96D00"/>
    <w:rsid w:val="00C96D57"/>
    <w:rsid w:val="00C97517"/>
    <w:rsid w:val="00C97639"/>
    <w:rsid w:val="00C979F1"/>
    <w:rsid w:val="00C97A0B"/>
    <w:rsid w:val="00C97A3F"/>
    <w:rsid w:val="00CA16C6"/>
    <w:rsid w:val="00CA16EA"/>
    <w:rsid w:val="00CA1E7B"/>
    <w:rsid w:val="00CA21DB"/>
    <w:rsid w:val="00CA2A33"/>
    <w:rsid w:val="00CA2BB4"/>
    <w:rsid w:val="00CA2ED1"/>
    <w:rsid w:val="00CA2F69"/>
    <w:rsid w:val="00CA31CF"/>
    <w:rsid w:val="00CA3425"/>
    <w:rsid w:val="00CA37D8"/>
    <w:rsid w:val="00CA3982"/>
    <w:rsid w:val="00CA4532"/>
    <w:rsid w:val="00CA4C4D"/>
    <w:rsid w:val="00CA560A"/>
    <w:rsid w:val="00CA601E"/>
    <w:rsid w:val="00CA6226"/>
    <w:rsid w:val="00CA63DC"/>
    <w:rsid w:val="00CA65B0"/>
    <w:rsid w:val="00CA6B6C"/>
    <w:rsid w:val="00CA7A42"/>
    <w:rsid w:val="00CB00EB"/>
    <w:rsid w:val="00CB0310"/>
    <w:rsid w:val="00CB10E1"/>
    <w:rsid w:val="00CB1494"/>
    <w:rsid w:val="00CB19A6"/>
    <w:rsid w:val="00CB1D57"/>
    <w:rsid w:val="00CB20A3"/>
    <w:rsid w:val="00CB2286"/>
    <w:rsid w:val="00CB234A"/>
    <w:rsid w:val="00CB24A4"/>
    <w:rsid w:val="00CB2D7D"/>
    <w:rsid w:val="00CB2F4E"/>
    <w:rsid w:val="00CB366A"/>
    <w:rsid w:val="00CB3930"/>
    <w:rsid w:val="00CB4342"/>
    <w:rsid w:val="00CB47A8"/>
    <w:rsid w:val="00CB4E09"/>
    <w:rsid w:val="00CB59E4"/>
    <w:rsid w:val="00CB59FC"/>
    <w:rsid w:val="00CB5A34"/>
    <w:rsid w:val="00CB5A93"/>
    <w:rsid w:val="00CB5ED3"/>
    <w:rsid w:val="00CB63BD"/>
    <w:rsid w:val="00CB73C1"/>
    <w:rsid w:val="00CB751A"/>
    <w:rsid w:val="00CB7C91"/>
    <w:rsid w:val="00CB7CDB"/>
    <w:rsid w:val="00CC025B"/>
    <w:rsid w:val="00CC0E84"/>
    <w:rsid w:val="00CC1046"/>
    <w:rsid w:val="00CC1155"/>
    <w:rsid w:val="00CC157D"/>
    <w:rsid w:val="00CC1923"/>
    <w:rsid w:val="00CC1AAB"/>
    <w:rsid w:val="00CC2156"/>
    <w:rsid w:val="00CC21E3"/>
    <w:rsid w:val="00CC22CA"/>
    <w:rsid w:val="00CC29F9"/>
    <w:rsid w:val="00CC2A2F"/>
    <w:rsid w:val="00CC2BD3"/>
    <w:rsid w:val="00CC2C31"/>
    <w:rsid w:val="00CC2D78"/>
    <w:rsid w:val="00CC30E8"/>
    <w:rsid w:val="00CC335B"/>
    <w:rsid w:val="00CC37F1"/>
    <w:rsid w:val="00CC4123"/>
    <w:rsid w:val="00CC477D"/>
    <w:rsid w:val="00CC49DE"/>
    <w:rsid w:val="00CC5061"/>
    <w:rsid w:val="00CC5635"/>
    <w:rsid w:val="00CC58A9"/>
    <w:rsid w:val="00CC65E7"/>
    <w:rsid w:val="00CC6A62"/>
    <w:rsid w:val="00CC722D"/>
    <w:rsid w:val="00CC7AE0"/>
    <w:rsid w:val="00CC7D59"/>
    <w:rsid w:val="00CC7FF2"/>
    <w:rsid w:val="00CD03A1"/>
    <w:rsid w:val="00CD0F89"/>
    <w:rsid w:val="00CD1324"/>
    <w:rsid w:val="00CD1BF2"/>
    <w:rsid w:val="00CD20DA"/>
    <w:rsid w:val="00CD2187"/>
    <w:rsid w:val="00CD2AF8"/>
    <w:rsid w:val="00CD3811"/>
    <w:rsid w:val="00CD39F2"/>
    <w:rsid w:val="00CD3C89"/>
    <w:rsid w:val="00CD4C93"/>
    <w:rsid w:val="00CD4CFE"/>
    <w:rsid w:val="00CD53FC"/>
    <w:rsid w:val="00CD5CB1"/>
    <w:rsid w:val="00CD5F16"/>
    <w:rsid w:val="00CD6043"/>
    <w:rsid w:val="00CD63C4"/>
    <w:rsid w:val="00CD64D7"/>
    <w:rsid w:val="00CD710B"/>
    <w:rsid w:val="00CE0908"/>
    <w:rsid w:val="00CE2052"/>
    <w:rsid w:val="00CE30ED"/>
    <w:rsid w:val="00CE3800"/>
    <w:rsid w:val="00CE3F2E"/>
    <w:rsid w:val="00CE4CB1"/>
    <w:rsid w:val="00CE5071"/>
    <w:rsid w:val="00CE52E5"/>
    <w:rsid w:val="00CE5323"/>
    <w:rsid w:val="00CE5A66"/>
    <w:rsid w:val="00CE619A"/>
    <w:rsid w:val="00CE66A1"/>
    <w:rsid w:val="00CE694A"/>
    <w:rsid w:val="00CE69E0"/>
    <w:rsid w:val="00CE7531"/>
    <w:rsid w:val="00CF13CE"/>
    <w:rsid w:val="00CF1A9B"/>
    <w:rsid w:val="00CF2735"/>
    <w:rsid w:val="00CF44B7"/>
    <w:rsid w:val="00CF476F"/>
    <w:rsid w:val="00CF4C81"/>
    <w:rsid w:val="00CF6408"/>
    <w:rsid w:val="00CF7AEF"/>
    <w:rsid w:val="00CF7DDD"/>
    <w:rsid w:val="00D0020E"/>
    <w:rsid w:val="00D006A0"/>
    <w:rsid w:val="00D0078A"/>
    <w:rsid w:val="00D00C77"/>
    <w:rsid w:val="00D01E6E"/>
    <w:rsid w:val="00D01FB9"/>
    <w:rsid w:val="00D02798"/>
    <w:rsid w:val="00D02B53"/>
    <w:rsid w:val="00D032BA"/>
    <w:rsid w:val="00D03651"/>
    <w:rsid w:val="00D03740"/>
    <w:rsid w:val="00D039F4"/>
    <w:rsid w:val="00D03B2D"/>
    <w:rsid w:val="00D03BB1"/>
    <w:rsid w:val="00D03C91"/>
    <w:rsid w:val="00D04060"/>
    <w:rsid w:val="00D048CD"/>
    <w:rsid w:val="00D04A30"/>
    <w:rsid w:val="00D04C8F"/>
    <w:rsid w:val="00D04D20"/>
    <w:rsid w:val="00D0531A"/>
    <w:rsid w:val="00D0567E"/>
    <w:rsid w:val="00D05A2E"/>
    <w:rsid w:val="00D05AE7"/>
    <w:rsid w:val="00D05D36"/>
    <w:rsid w:val="00D05DE7"/>
    <w:rsid w:val="00D063E9"/>
    <w:rsid w:val="00D072FE"/>
    <w:rsid w:val="00D07759"/>
    <w:rsid w:val="00D1162F"/>
    <w:rsid w:val="00D11F4D"/>
    <w:rsid w:val="00D120B9"/>
    <w:rsid w:val="00D1230F"/>
    <w:rsid w:val="00D123C6"/>
    <w:rsid w:val="00D136B1"/>
    <w:rsid w:val="00D14033"/>
    <w:rsid w:val="00D1446F"/>
    <w:rsid w:val="00D14523"/>
    <w:rsid w:val="00D14B41"/>
    <w:rsid w:val="00D1556C"/>
    <w:rsid w:val="00D15897"/>
    <w:rsid w:val="00D15AC4"/>
    <w:rsid w:val="00D16FCA"/>
    <w:rsid w:val="00D17129"/>
    <w:rsid w:val="00D1727F"/>
    <w:rsid w:val="00D17B14"/>
    <w:rsid w:val="00D203C9"/>
    <w:rsid w:val="00D20C1E"/>
    <w:rsid w:val="00D20EE8"/>
    <w:rsid w:val="00D20F32"/>
    <w:rsid w:val="00D211F4"/>
    <w:rsid w:val="00D2209C"/>
    <w:rsid w:val="00D22100"/>
    <w:rsid w:val="00D22248"/>
    <w:rsid w:val="00D230DF"/>
    <w:rsid w:val="00D23C63"/>
    <w:rsid w:val="00D23F36"/>
    <w:rsid w:val="00D25BA0"/>
    <w:rsid w:val="00D25FA4"/>
    <w:rsid w:val="00D26868"/>
    <w:rsid w:val="00D26956"/>
    <w:rsid w:val="00D26FA5"/>
    <w:rsid w:val="00D27421"/>
    <w:rsid w:val="00D30096"/>
    <w:rsid w:val="00D3028B"/>
    <w:rsid w:val="00D319E8"/>
    <w:rsid w:val="00D3230F"/>
    <w:rsid w:val="00D3270D"/>
    <w:rsid w:val="00D32A8F"/>
    <w:rsid w:val="00D32BF7"/>
    <w:rsid w:val="00D32C88"/>
    <w:rsid w:val="00D34674"/>
    <w:rsid w:val="00D34BC8"/>
    <w:rsid w:val="00D360D6"/>
    <w:rsid w:val="00D3669C"/>
    <w:rsid w:val="00D3672F"/>
    <w:rsid w:val="00D36D50"/>
    <w:rsid w:val="00D378AB"/>
    <w:rsid w:val="00D40995"/>
    <w:rsid w:val="00D40D64"/>
    <w:rsid w:val="00D417EC"/>
    <w:rsid w:val="00D42B7C"/>
    <w:rsid w:val="00D430DF"/>
    <w:rsid w:val="00D4317A"/>
    <w:rsid w:val="00D44AB1"/>
    <w:rsid w:val="00D46BAE"/>
    <w:rsid w:val="00D47876"/>
    <w:rsid w:val="00D47CC6"/>
    <w:rsid w:val="00D50310"/>
    <w:rsid w:val="00D50321"/>
    <w:rsid w:val="00D50E41"/>
    <w:rsid w:val="00D51239"/>
    <w:rsid w:val="00D51886"/>
    <w:rsid w:val="00D52702"/>
    <w:rsid w:val="00D52E10"/>
    <w:rsid w:val="00D53258"/>
    <w:rsid w:val="00D53752"/>
    <w:rsid w:val="00D539FD"/>
    <w:rsid w:val="00D53B03"/>
    <w:rsid w:val="00D55012"/>
    <w:rsid w:val="00D55270"/>
    <w:rsid w:val="00D55277"/>
    <w:rsid w:val="00D5541C"/>
    <w:rsid w:val="00D55812"/>
    <w:rsid w:val="00D56960"/>
    <w:rsid w:val="00D56AC6"/>
    <w:rsid w:val="00D56EF5"/>
    <w:rsid w:val="00D57C04"/>
    <w:rsid w:val="00D57C9B"/>
    <w:rsid w:val="00D600F7"/>
    <w:rsid w:val="00D60511"/>
    <w:rsid w:val="00D60B86"/>
    <w:rsid w:val="00D6255B"/>
    <w:rsid w:val="00D631AB"/>
    <w:rsid w:val="00D63238"/>
    <w:rsid w:val="00D635C8"/>
    <w:rsid w:val="00D63E8D"/>
    <w:rsid w:val="00D644A8"/>
    <w:rsid w:val="00D645D3"/>
    <w:rsid w:val="00D64E26"/>
    <w:rsid w:val="00D6562B"/>
    <w:rsid w:val="00D6598F"/>
    <w:rsid w:val="00D65DCE"/>
    <w:rsid w:val="00D66904"/>
    <w:rsid w:val="00D66AC0"/>
    <w:rsid w:val="00D66B52"/>
    <w:rsid w:val="00D67628"/>
    <w:rsid w:val="00D679B9"/>
    <w:rsid w:val="00D700BA"/>
    <w:rsid w:val="00D70FB4"/>
    <w:rsid w:val="00D70FFA"/>
    <w:rsid w:val="00D7252B"/>
    <w:rsid w:val="00D72618"/>
    <w:rsid w:val="00D73E16"/>
    <w:rsid w:val="00D74230"/>
    <w:rsid w:val="00D753B6"/>
    <w:rsid w:val="00D75DAD"/>
    <w:rsid w:val="00D76395"/>
    <w:rsid w:val="00D763A0"/>
    <w:rsid w:val="00D76401"/>
    <w:rsid w:val="00D769B5"/>
    <w:rsid w:val="00D76C43"/>
    <w:rsid w:val="00D77026"/>
    <w:rsid w:val="00D77D92"/>
    <w:rsid w:val="00D8023A"/>
    <w:rsid w:val="00D808A0"/>
    <w:rsid w:val="00D80A41"/>
    <w:rsid w:val="00D81F02"/>
    <w:rsid w:val="00D82BB3"/>
    <w:rsid w:val="00D82BF9"/>
    <w:rsid w:val="00D833E9"/>
    <w:rsid w:val="00D843B1"/>
    <w:rsid w:val="00D8444C"/>
    <w:rsid w:val="00D84482"/>
    <w:rsid w:val="00D84633"/>
    <w:rsid w:val="00D84BAB"/>
    <w:rsid w:val="00D859DB"/>
    <w:rsid w:val="00D86213"/>
    <w:rsid w:val="00D86601"/>
    <w:rsid w:val="00D8660C"/>
    <w:rsid w:val="00D87E82"/>
    <w:rsid w:val="00D9018D"/>
    <w:rsid w:val="00D90763"/>
    <w:rsid w:val="00D9096F"/>
    <w:rsid w:val="00D915DF"/>
    <w:rsid w:val="00D91665"/>
    <w:rsid w:val="00D9173D"/>
    <w:rsid w:val="00D91AA6"/>
    <w:rsid w:val="00D92705"/>
    <w:rsid w:val="00D92A01"/>
    <w:rsid w:val="00D94A02"/>
    <w:rsid w:val="00D95260"/>
    <w:rsid w:val="00D955A4"/>
    <w:rsid w:val="00D95C49"/>
    <w:rsid w:val="00D961D2"/>
    <w:rsid w:val="00D962AA"/>
    <w:rsid w:val="00D96F76"/>
    <w:rsid w:val="00D97A06"/>
    <w:rsid w:val="00D97A55"/>
    <w:rsid w:val="00D97BEB"/>
    <w:rsid w:val="00DA019A"/>
    <w:rsid w:val="00DA1CB6"/>
    <w:rsid w:val="00DA2039"/>
    <w:rsid w:val="00DA2D64"/>
    <w:rsid w:val="00DA36FE"/>
    <w:rsid w:val="00DA3F55"/>
    <w:rsid w:val="00DA3F7C"/>
    <w:rsid w:val="00DA479D"/>
    <w:rsid w:val="00DA4C9A"/>
    <w:rsid w:val="00DA51A2"/>
    <w:rsid w:val="00DA5427"/>
    <w:rsid w:val="00DA576E"/>
    <w:rsid w:val="00DA6405"/>
    <w:rsid w:val="00DA6BD0"/>
    <w:rsid w:val="00DA6D8B"/>
    <w:rsid w:val="00DA704E"/>
    <w:rsid w:val="00DA712C"/>
    <w:rsid w:val="00DA775E"/>
    <w:rsid w:val="00DA7AA5"/>
    <w:rsid w:val="00DA7AD6"/>
    <w:rsid w:val="00DB1215"/>
    <w:rsid w:val="00DB13B5"/>
    <w:rsid w:val="00DB183A"/>
    <w:rsid w:val="00DB1A0E"/>
    <w:rsid w:val="00DB1C9A"/>
    <w:rsid w:val="00DB1F56"/>
    <w:rsid w:val="00DB233B"/>
    <w:rsid w:val="00DB29C9"/>
    <w:rsid w:val="00DB3438"/>
    <w:rsid w:val="00DB37EF"/>
    <w:rsid w:val="00DB3F8E"/>
    <w:rsid w:val="00DB435C"/>
    <w:rsid w:val="00DB49AA"/>
    <w:rsid w:val="00DB510B"/>
    <w:rsid w:val="00DB5CF6"/>
    <w:rsid w:val="00DB615B"/>
    <w:rsid w:val="00DB62A5"/>
    <w:rsid w:val="00DB6343"/>
    <w:rsid w:val="00DB6A16"/>
    <w:rsid w:val="00DB6D87"/>
    <w:rsid w:val="00DB6E5F"/>
    <w:rsid w:val="00DB7F60"/>
    <w:rsid w:val="00DC0069"/>
    <w:rsid w:val="00DC08B5"/>
    <w:rsid w:val="00DC0AB2"/>
    <w:rsid w:val="00DC0ECC"/>
    <w:rsid w:val="00DC140F"/>
    <w:rsid w:val="00DC17B2"/>
    <w:rsid w:val="00DC249C"/>
    <w:rsid w:val="00DC294D"/>
    <w:rsid w:val="00DC3201"/>
    <w:rsid w:val="00DC4F2B"/>
    <w:rsid w:val="00DC579C"/>
    <w:rsid w:val="00DC59BD"/>
    <w:rsid w:val="00DC5FFA"/>
    <w:rsid w:val="00DC6D29"/>
    <w:rsid w:val="00DC6E19"/>
    <w:rsid w:val="00DC7651"/>
    <w:rsid w:val="00DC7A55"/>
    <w:rsid w:val="00DD0525"/>
    <w:rsid w:val="00DD21AC"/>
    <w:rsid w:val="00DD225C"/>
    <w:rsid w:val="00DD2621"/>
    <w:rsid w:val="00DD2A44"/>
    <w:rsid w:val="00DD3A0D"/>
    <w:rsid w:val="00DD46B8"/>
    <w:rsid w:val="00DD4794"/>
    <w:rsid w:val="00DD47C4"/>
    <w:rsid w:val="00DD518A"/>
    <w:rsid w:val="00DD560C"/>
    <w:rsid w:val="00DD5810"/>
    <w:rsid w:val="00DD5B58"/>
    <w:rsid w:val="00DD5EE3"/>
    <w:rsid w:val="00DD7983"/>
    <w:rsid w:val="00DD7F9C"/>
    <w:rsid w:val="00DE045C"/>
    <w:rsid w:val="00DE11EA"/>
    <w:rsid w:val="00DE12DE"/>
    <w:rsid w:val="00DE2ABF"/>
    <w:rsid w:val="00DE2B9F"/>
    <w:rsid w:val="00DE4711"/>
    <w:rsid w:val="00DE4BFD"/>
    <w:rsid w:val="00DE4ED1"/>
    <w:rsid w:val="00DE5572"/>
    <w:rsid w:val="00DE6447"/>
    <w:rsid w:val="00DE66E4"/>
    <w:rsid w:val="00DE689B"/>
    <w:rsid w:val="00DE7940"/>
    <w:rsid w:val="00DF03E2"/>
    <w:rsid w:val="00DF05B0"/>
    <w:rsid w:val="00DF13C9"/>
    <w:rsid w:val="00DF13FA"/>
    <w:rsid w:val="00DF1440"/>
    <w:rsid w:val="00DF171E"/>
    <w:rsid w:val="00DF1CCF"/>
    <w:rsid w:val="00DF2022"/>
    <w:rsid w:val="00DF23D4"/>
    <w:rsid w:val="00DF2BCD"/>
    <w:rsid w:val="00DF2C95"/>
    <w:rsid w:val="00DF36C1"/>
    <w:rsid w:val="00DF3FF8"/>
    <w:rsid w:val="00DF42EB"/>
    <w:rsid w:val="00DF4828"/>
    <w:rsid w:val="00DF4AD2"/>
    <w:rsid w:val="00DF4EC3"/>
    <w:rsid w:val="00DF4FE0"/>
    <w:rsid w:val="00DF5734"/>
    <w:rsid w:val="00DF61F3"/>
    <w:rsid w:val="00DF663A"/>
    <w:rsid w:val="00DF6E49"/>
    <w:rsid w:val="00DF70F5"/>
    <w:rsid w:val="00DF74D8"/>
    <w:rsid w:val="00DF7D0A"/>
    <w:rsid w:val="00DF7FEC"/>
    <w:rsid w:val="00E00250"/>
    <w:rsid w:val="00E0131B"/>
    <w:rsid w:val="00E01649"/>
    <w:rsid w:val="00E01687"/>
    <w:rsid w:val="00E01AC3"/>
    <w:rsid w:val="00E01E1A"/>
    <w:rsid w:val="00E02A97"/>
    <w:rsid w:val="00E03803"/>
    <w:rsid w:val="00E03D4D"/>
    <w:rsid w:val="00E050CA"/>
    <w:rsid w:val="00E0545D"/>
    <w:rsid w:val="00E058A9"/>
    <w:rsid w:val="00E05CD6"/>
    <w:rsid w:val="00E05EAA"/>
    <w:rsid w:val="00E065B1"/>
    <w:rsid w:val="00E06A03"/>
    <w:rsid w:val="00E10AB9"/>
    <w:rsid w:val="00E11CB9"/>
    <w:rsid w:val="00E11ED0"/>
    <w:rsid w:val="00E13304"/>
    <w:rsid w:val="00E13401"/>
    <w:rsid w:val="00E13AEE"/>
    <w:rsid w:val="00E13C8E"/>
    <w:rsid w:val="00E14355"/>
    <w:rsid w:val="00E1457B"/>
    <w:rsid w:val="00E14688"/>
    <w:rsid w:val="00E148EF"/>
    <w:rsid w:val="00E1596B"/>
    <w:rsid w:val="00E15AD2"/>
    <w:rsid w:val="00E1670B"/>
    <w:rsid w:val="00E16B06"/>
    <w:rsid w:val="00E16B31"/>
    <w:rsid w:val="00E17018"/>
    <w:rsid w:val="00E17166"/>
    <w:rsid w:val="00E20944"/>
    <w:rsid w:val="00E2097D"/>
    <w:rsid w:val="00E215F9"/>
    <w:rsid w:val="00E21B40"/>
    <w:rsid w:val="00E21E50"/>
    <w:rsid w:val="00E220C2"/>
    <w:rsid w:val="00E228E3"/>
    <w:rsid w:val="00E22A50"/>
    <w:rsid w:val="00E23870"/>
    <w:rsid w:val="00E23DF6"/>
    <w:rsid w:val="00E24911"/>
    <w:rsid w:val="00E25984"/>
    <w:rsid w:val="00E25F05"/>
    <w:rsid w:val="00E260F3"/>
    <w:rsid w:val="00E26B9E"/>
    <w:rsid w:val="00E26FA1"/>
    <w:rsid w:val="00E276B5"/>
    <w:rsid w:val="00E27B36"/>
    <w:rsid w:val="00E27F5F"/>
    <w:rsid w:val="00E30C29"/>
    <w:rsid w:val="00E30F89"/>
    <w:rsid w:val="00E31A1C"/>
    <w:rsid w:val="00E324F2"/>
    <w:rsid w:val="00E32EE0"/>
    <w:rsid w:val="00E3331A"/>
    <w:rsid w:val="00E33776"/>
    <w:rsid w:val="00E33B49"/>
    <w:rsid w:val="00E34672"/>
    <w:rsid w:val="00E34C8A"/>
    <w:rsid w:val="00E35D21"/>
    <w:rsid w:val="00E3628C"/>
    <w:rsid w:val="00E36960"/>
    <w:rsid w:val="00E36B28"/>
    <w:rsid w:val="00E36E1A"/>
    <w:rsid w:val="00E36FAF"/>
    <w:rsid w:val="00E36FDC"/>
    <w:rsid w:val="00E371C5"/>
    <w:rsid w:val="00E3757B"/>
    <w:rsid w:val="00E37E4F"/>
    <w:rsid w:val="00E404D9"/>
    <w:rsid w:val="00E40894"/>
    <w:rsid w:val="00E40898"/>
    <w:rsid w:val="00E40B6F"/>
    <w:rsid w:val="00E40E3E"/>
    <w:rsid w:val="00E41C86"/>
    <w:rsid w:val="00E42B01"/>
    <w:rsid w:val="00E43204"/>
    <w:rsid w:val="00E432F5"/>
    <w:rsid w:val="00E4374A"/>
    <w:rsid w:val="00E439AD"/>
    <w:rsid w:val="00E44109"/>
    <w:rsid w:val="00E44111"/>
    <w:rsid w:val="00E44B9B"/>
    <w:rsid w:val="00E45655"/>
    <w:rsid w:val="00E45BEA"/>
    <w:rsid w:val="00E45C3C"/>
    <w:rsid w:val="00E463D6"/>
    <w:rsid w:val="00E46AC9"/>
    <w:rsid w:val="00E46CD6"/>
    <w:rsid w:val="00E46F61"/>
    <w:rsid w:val="00E47457"/>
    <w:rsid w:val="00E47C85"/>
    <w:rsid w:val="00E47DC6"/>
    <w:rsid w:val="00E47DF0"/>
    <w:rsid w:val="00E50CC0"/>
    <w:rsid w:val="00E50FEA"/>
    <w:rsid w:val="00E511B9"/>
    <w:rsid w:val="00E5199F"/>
    <w:rsid w:val="00E519FE"/>
    <w:rsid w:val="00E51E66"/>
    <w:rsid w:val="00E5265D"/>
    <w:rsid w:val="00E5277C"/>
    <w:rsid w:val="00E5293C"/>
    <w:rsid w:val="00E52F5B"/>
    <w:rsid w:val="00E54089"/>
    <w:rsid w:val="00E54187"/>
    <w:rsid w:val="00E5423D"/>
    <w:rsid w:val="00E559CA"/>
    <w:rsid w:val="00E569D6"/>
    <w:rsid w:val="00E570C6"/>
    <w:rsid w:val="00E570CB"/>
    <w:rsid w:val="00E5749B"/>
    <w:rsid w:val="00E57556"/>
    <w:rsid w:val="00E57924"/>
    <w:rsid w:val="00E57981"/>
    <w:rsid w:val="00E60520"/>
    <w:rsid w:val="00E60984"/>
    <w:rsid w:val="00E610B0"/>
    <w:rsid w:val="00E612CD"/>
    <w:rsid w:val="00E614C8"/>
    <w:rsid w:val="00E616A5"/>
    <w:rsid w:val="00E622F5"/>
    <w:rsid w:val="00E63A95"/>
    <w:rsid w:val="00E64331"/>
    <w:rsid w:val="00E64D9E"/>
    <w:rsid w:val="00E65EB0"/>
    <w:rsid w:val="00E661DF"/>
    <w:rsid w:val="00E66218"/>
    <w:rsid w:val="00E665DA"/>
    <w:rsid w:val="00E667E3"/>
    <w:rsid w:val="00E67FE8"/>
    <w:rsid w:val="00E71461"/>
    <w:rsid w:val="00E717DB"/>
    <w:rsid w:val="00E719F5"/>
    <w:rsid w:val="00E71A51"/>
    <w:rsid w:val="00E71C79"/>
    <w:rsid w:val="00E72D58"/>
    <w:rsid w:val="00E7306F"/>
    <w:rsid w:val="00E7362C"/>
    <w:rsid w:val="00E73F60"/>
    <w:rsid w:val="00E74446"/>
    <w:rsid w:val="00E745C3"/>
    <w:rsid w:val="00E74909"/>
    <w:rsid w:val="00E75A56"/>
    <w:rsid w:val="00E76A6F"/>
    <w:rsid w:val="00E76FA1"/>
    <w:rsid w:val="00E7793A"/>
    <w:rsid w:val="00E8002A"/>
    <w:rsid w:val="00E800E8"/>
    <w:rsid w:val="00E80699"/>
    <w:rsid w:val="00E807C8"/>
    <w:rsid w:val="00E8097F"/>
    <w:rsid w:val="00E82A8F"/>
    <w:rsid w:val="00E8332D"/>
    <w:rsid w:val="00E8386B"/>
    <w:rsid w:val="00E83B29"/>
    <w:rsid w:val="00E844D6"/>
    <w:rsid w:val="00E84890"/>
    <w:rsid w:val="00E85809"/>
    <w:rsid w:val="00E8586F"/>
    <w:rsid w:val="00E858A4"/>
    <w:rsid w:val="00E8635C"/>
    <w:rsid w:val="00E8676F"/>
    <w:rsid w:val="00E86A99"/>
    <w:rsid w:val="00E86E27"/>
    <w:rsid w:val="00E87177"/>
    <w:rsid w:val="00E878FD"/>
    <w:rsid w:val="00E87D62"/>
    <w:rsid w:val="00E87E57"/>
    <w:rsid w:val="00E90B42"/>
    <w:rsid w:val="00E90FBE"/>
    <w:rsid w:val="00E911BA"/>
    <w:rsid w:val="00E91DC3"/>
    <w:rsid w:val="00E9367A"/>
    <w:rsid w:val="00E9376B"/>
    <w:rsid w:val="00E939BC"/>
    <w:rsid w:val="00E93EAB"/>
    <w:rsid w:val="00E94745"/>
    <w:rsid w:val="00E95B45"/>
    <w:rsid w:val="00E9622A"/>
    <w:rsid w:val="00E9622C"/>
    <w:rsid w:val="00E96BB1"/>
    <w:rsid w:val="00E97518"/>
    <w:rsid w:val="00E9786F"/>
    <w:rsid w:val="00EA04A4"/>
    <w:rsid w:val="00EA0597"/>
    <w:rsid w:val="00EA0776"/>
    <w:rsid w:val="00EA0E31"/>
    <w:rsid w:val="00EA12D5"/>
    <w:rsid w:val="00EA17AF"/>
    <w:rsid w:val="00EA1801"/>
    <w:rsid w:val="00EA244C"/>
    <w:rsid w:val="00EA26ED"/>
    <w:rsid w:val="00EA30F0"/>
    <w:rsid w:val="00EA33F0"/>
    <w:rsid w:val="00EA34BF"/>
    <w:rsid w:val="00EA3F54"/>
    <w:rsid w:val="00EA4131"/>
    <w:rsid w:val="00EA4C0F"/>
    <w:rsid w:val="00EA4DA3"/>
    <w:rsid w:val="00EA4DD1"/>
    <w:rsid w:val="00EA517F"/>
    <w:rsid w:val="00EA5A1F"/>
    <w:rsid w:val="00EA606E"/>
    <w:rsid w:val="00EA6309"/>
    <w:rsid w:val="00EA666F"/>
    <w:rsid w:val="00EA6F21"/>
    <w:rsid w:val="00EA745F"/>
    <w:rsid w:val="00EA7699"/>
    <w:rsid w:val="00EB05F0"/>
    <w:rsid w:val="00EB07CF"/>
    <w:rsid w:val="00EB0A76"/>
    <w:rsid w:val="00EB0A98"/>
    <w:rsid w:val="00EB12E2"/>
    <w:rsid w:val="00EB1306"/>
    <w:rsid w:val="00EB136A"/>
    <w:rsid w:val="00EB1D98"/>
    <w:rsid w:val="00EB1E47"/>
    <w:rsid w:val="00EB254F"/>
    <w:rsid w:val="00EB2C24"/>
    <w:rsid w:val="00EB3220"/>
    <w:rsid w:val="00EB3A95"/>
    <w:rsid w:val="00EB4090"/>
    <w:rsid w:val="00EB4162"/>
    <w:rsid w:val="00EB45B2"/>
    <w:rsid w:val="00EB4725"/>
    <w:rsid w:val="00EB4851"/>
    <w:rsid w:val="00EB4AFE"/>
    <w:rsid w:val="00EB4DD5"/>
    <w:rsid w:val="00EB5004"/>
    <w:rsid w:val="00EB5C51"/>
    <w:rsid w:val="00EB6160"/>
    <w:rsid w:val="00EB621F"/>
    <w:rsid w:val="00EB6665"/>
    <w:rsid w:val="00EB74C9"/>
    <w:rsid w:val="00EB7FAA"/>
    <w:rsid w:val="00EC099D"/>
    <w:rsid w:val="00EC0A26"/>
    <w:rsid w:val="00EC0D2A"/>
    <w:rsid w:val="00EC1286"/>
    <w:rsid w:val="00EC1E78"/>
    <w:rsid w:val="00EC3B38"/>
    <w:rsid w:val="00EC3C67"/>
    <w:rsid w:val="00EC4349"/>
    <w:rsid w:val="00EC558C"/>
    <w:rsid w:val="00EC66D2"/>
    <w:rsid w:val="00EC6E8F"/>
    <w:rsid w:val="00EC6F0C"/>
    <w:rsid w:val="00EC705F"/>
    <w:rsid w:val="00EC7A3D"/>
    <w:rsid w:val="00EC7AC2"/>
    <w:rsid w:val="00ED1EFE"/>
    <w:rsid w:val="00ED2407"/>
    <w:rsid w:val="00ED247A"/>
    <w:rsid w:val="00ED2566"/>
    <w:rsid w:val="00ED2BB0"/>
    <w:rsid w:val="00ED2CB3"/>
    <w:rsid w:val="00ED31BD"/>
    <w:rsid w:val="00ED3646"/>
    <w:rsid w:val="00ED4565"/>
    <w:rsid w:val="00ED4B68"/>
    <w:rsid w:val="00ED4B71"/>
    <w:rsid w:val="00ED4DDB"/>
    <w:rsid w:val="00ED4E2D"/>
    <w:rsid w:val="00ED4E33"/>
    <w:rsid w:val="00ED6281"/>
    <w:rsid w:val="00ED689A"/>
    <w:rsid w:val="00ED6DFE"/>
    <w:rsid w:val="00ED75A3"/>
    <w:rsid w:val="00ED78F0"/>
    <w:rsid w:val="00ED7F02"/>
    <w:rsid w:val="00EE20FD"/>
    <w:rsid w:val="00EE2132"/>
    <w:rsid w:val="00EE2A81"/>
    <w:rsid w:val="00EE30C8"/>
    <w:rsid w:val="00EE35B8"/>
    <w:rsid w:val="00EE3A08"/>
    <w:rsid w:val="00EE3B06"/>
    <w:rsid w:val="00EE436B"/>
    <w:rsid w:val="00EE44D7"/>
    <w:rsid w:val="00EE4BC5"/>
    <w:rsid w:val="00EE4C46"/>
    <w:rsid w:val="00EE4CA2"/>
    <w:rsid w:val="00EE50BA"/>
    <w:rsid w:val="00EE5909"/>
    <w:rsid w:val="00EE60AD"/>
    <w:rsid w:val="00EE6568"/>
    <w:rsid w:val="00EE6FB9"/>
    <w:rsid w:val="00EE72A2"/>
    <w:rsid w:val="00EE770F"/>
    <w:rsid w:val="00EF15D2"/>
    <w:rsid w:val="00EF2649"/>
    <w:rsid w:val="00EF2C82"/>
    <w:rsid w:val="00EF2D4C"/>
    <w:rsid w:val="00EF362F"/>
    <w:rsid w:val="00EF38DD"/>
    <w:rsid w:val="00EF3C7B"/>
    <w:rsid w:val="00EF3E2B"/>
    <w:rsid w:val="00EF4302"/>
    <w:rsid w:val="00EF4668"/>
    <w:rsid w:val="00EF472A"/>
    <w:rsid w:val="00EF4D0C"/>
    <w:rsid w:val="00EF4E22"/>
    <w:rsid w:val="00EF545B"/>
    <w:rsid w:val="00EF565E"/>
    <w:rsid w:val="00EF5775"/>
    <w:rsid w:val="00EF5C0B"/>
    <w:rsid w:val="00EF5FD5"/>
    <w:rsid w:val="00EF6D51"/>
    <w:rsid w:val="00EF6F55"/>
    <w:rsid w:val="00EF6F73"/>
    <w:rsid w:val="00EF773C"/>
    <w:rsid w:val="00F00B0C"/>
    <w:rsid w:val="00F00CB8"/>
    <w:rsid w:val="00F00D14"/>
    <w:rsid w:val="00F01527"/>
    <w:rsid w:val="00F0172D"/>
    <w:rsid w:val="00F020B6"/>
    <w:rsid w:val="00F022B6"/>
    <w:rsid w:val="00F02739"/>
    <w:rsid w:val="00F02807"/>
    <w:rsid w:val="00F0287B"/>
    <w:rsid w:val="00F02A5E"/>
    <w:rsid w:val="00F03418"/>
    <w:rsid w:val="00F04769"/>
    <w:rsid w:val="00F053B0"/>
    <w:rsid w:val="00F06406"/>
    <w:rsid w:val="00F071B4"/>
    <w:rsid w:val="00F07255"/>
    <w:rsid w:val="00F0741A"/>
    <w:rsid w:val="00F07B16"/>
    <w:rsid w:val="00F1090F"/>
    <w:rsid w:val="00F109A5"/>
    <w:rsid w:val="00F10D5C"/>
    <w:rsid w:val="00F11335"/>
    <w:rsid w:val="00F12026"/>
    <w:rsid w:val="00F12693"/>
    <w:rsid w:val="00F12A43"/>
    <w:rsid w:val="00F12A5B"/>
    <w:rsid w:val="00F12AEB"/>
    <w:rsid w:val="00F12FF7"/>
    <w:rsid w:val="00F13209"/>
    <w:rsid w:val="00F1379F"/>
    <w:rsid w:val="00F154A9"/>
    <w:rsid w:val="00F15E95"/>
    <w:rsid w:val="00F16715"/>
    <w:rsid w:val="00F16795"/>
    <w:rsid w:val="00F179FB"/>
    <w:rsid w:val="00F17BE4"/>
    <w:rsid w:val="00F20147"/>
    <w:rsid w:val="00F2026D"/>
    <w:rsid w:val="00F203F2"/>
    <w:rsid w:val="00F22248"/>
    <w:rsid w:val="00F22BAD"/>
    <w:rsid w:val="00F2363C"/>
    <w:rsid w:val="00F239DD"/>
    <w:rsid w:val="00F23CA6"/>
    <w:rsid w:val="00F25175"/>
    <w:rsid w:val="00F25287"/>
    <w:rsid w:val="00F253E3"/>
    <w:rsid w:val="00F255BE"/>
    <w:rsid w:val="00F256CD"/>
    <w:rsid w:val="00F256E2"/>
    <w:rsid w:val="00F2580D"/>
    <w:rsid w:val="00F26000"/>
    <w:rsid w:val="00F2614B"/>
    <w:rsid w:val="00F26998"/>
    <w:rsid w:val="00F27403"/>
    <w:rsid w:val="00F27654"/>
    <w:rsid w:val="00F27BA1"/>
    <w:rsid w:val="00F30AA8"/>
    <w:rsid w:val="00F30EA8"/>
    <w:rsid w:val="00F31930"/>
    <w:rsid w:val="00F32A98"/>
    <w:rsid w:val="00F32CE8"/>
    <w:rsid w:val="00F3316D"/>
    <w:rsid w:val="00F332CB"/>
    <w:rsid w:val="00F3382D"/>
    <w:rsid w:val="00F33EDF"/>
    <w:rsid w:val="00F3506D"/>
    <w:rsid w:val="00F356C0"/>
    <w:rsid w:val="00F35A5B"/>
    <w:rsid w:val="00F35E4D"/>
    <w:rsid w:val="00F3699F"/>
    <w:rsid w:val="00F36AA7"/>
    <w:rsid w:val="00F3728F"/>
    <w:rsid w:val="00F37D5C"/>
    <w:rsid w:val="00F40B25"/>
    <w:rsid w:val="00F412BD"/>
    <w:rsid w:val="00F41499"/>
    <w:rsid w:val="00F4195A"/>
    <w:rsid w:val="00F41B9D"/>
    <w:rsid w:val="00F4268C"/>
    <w:rsid w:val="00F433C6"/>
    <w:rsid w:val="00F4415E"/>
    <w:rsid w:val="00F44704"/>
    <w:rsid w:val="00F44992"/>
    <w:rsid w:val="00F4519A"/>
    <w:rsid w:val="00F456A1"/>
    <w:rsid w:val="00F4571E"/>
    <w:rsid w:val="00F45D9D"/>
    <w:rsid w:val="00F51A47"/>
    <w:rsid w:val="00F51CA7"/>
    <w:rsid w:val="00F52BE8"/>
    <w:rsid w:val="00F52E4F"/>
    <w:rsid w:val="00F538AB"/>
    <w:rsid w:val="00F5442B"/>
    <w:rsid w:val="00F55508"/>
    <w:rsid w:val="00F56365"/>
    <w:rsid w:val="00F56A7C"/>
    <w:rsid w:val="00F56C50"/>
    <w:rsid w:val="00F56D9A"/>
    <w:rsid w:val="00F5731C"/>
    <w:rsid w:val="00F57804"/>
    <w:rsid w:val="00F57917"/>
    <w:rsid w:val="00F6040B"/>
    <w:rsid w:val="00F604CE"/>
    <w:rsid w:val="00F6055C"/>
    <w:rsid w:val="00F609B9"/>
    <w:rsid w:val="00F61304"/>
    <w:rsid w:val="00F613B1"/>
    <w:rsid w:val="00F61981"/>
    <w:rsid w:val="00F61C75"/>
    <w:rsid w:val="00F61CED"/>
    <w:rsid w:val="00F620D1"/>
    <w:rsid w:val="00F6235B"/>
    <w:rsid w:val="00F631B5"/>
    <w:rsid w:val="00F6352F"/>
    <w:rsid w:val="00F63ED6"/>
    <w:rsid w:val="00F640EF"/>
    <w:rsid w:val="00F6479E"/>
    <w:rsid w:val="00F654ED"/>
    <w:rsid w:val="00F6614B"/>
    <w:rsid w:val="00F663EA"/>
    <w:rsid w:val="00F66727"/>
    <w:rsid w:val="00F66775"/>
    <w:rsid w:val="00F67277"/>
    <w:rsid w:val="00F67515"/>
    <w:rsid w:val="00F6776A"/>
    <w:rsid w:val="00F67EA4"/>
    <w:rsid w:val="00F703EB"/>
    <w:rsid w:val="00F70631"/>
    <w:rsid w:val="00F706A2"/>
    <w:rsid w:val="00F707F4"/>
    <w:rsid w:val="00F71525"/>
    <w:rsid w:val="00F71C44"/>
    <w:rsid w:val="00F71CFB"/>
    <w:rsid w:val="00F71E69"/>
    <w:rsid w:val="00F72574"/>
    <w:rsid w:val="00F72698"/>
    <w:rsid w:val="00F72A4D"/>
    <w:rsid w:val="00F72AFB"/>
    <w:rsid w:val="00F7344B"/>
    <w:rsid w:val="00F74BD8"/>
    <w:rsid w:val="00F751F2"/>
    <w:rsid w:val="00F7579A"/>
    <w:rsid w:val="00F7598F"/>
    <w:rsid w:val="00F766F6"/>
    <w:rsid w:val="00F77150"/>
    <w:rsid w:val="00F775EF"/>
    <w:rsid w:val="00F77ABC"/>
    <w:rsid w:val="00F77B5C"/>
    <w:rsid w:val="00F77BF5"/>
    <w:rsid w:val="00F807F2"/>
    <w:rsid w:val="00F80B25"/>
    <w:rsid w:val="00F80B9F"/>
    <w:rsid w:val="00F81318"/>
    <w:rsid w:val="00F817C1"/>
    <w:rsid w:val="00F81A39"/>
    <w:rsid w:val="00F829BB"/>
    <w:rsid w:val="00F82F96"/>
    <w:rsid w:val="00F8347B"/>
    <w:rsid w:val="00F83E05"/>
    <w:rsid w:val="00F84763"/>
    <w:rsid w:val="00F853DE"/>
    <w:rsid w:val="00F85491"/>
    <w:rsid w:val="00F8574A"/>
    <w:rsid w:val="00F85D05"/>
    <w:rsid w:val="00F86546"/>
    <w:rsid w:val="00F86FFD"/>
    <w:rsid w:val="00F87470"/>
    <w:rsid w:val="00F877FC"/>
    <w:rsid w:val="00F90864"/>
    <w:rsid w:val="00F90A39"/>
    <w:rsid w:val="00F92E8B"/>
    <w:rsid w:val="00F92F77"/>
    <w:rsid w:val="00F932D4"/>
    <w:rsid w:val="00F93C62"/>
    <w:rsid w:val="00F9423B"/>
    <w:rsid w:val="00F9498A"/>
    <w:rsid w:val="00F950D4"/>
    <w:rsid w:val="00F95A2B"/>
    <w:rsid w:val="00F965A7"/>
    <w:rsid w:val="00F96872"/>
    <w:rsid w:val="00F96B20"/>
    <w:rsid w:val="00F96C0F"/>
    <w:rsid w:val="00F96C37"/>
    <w:rsid w:val="00F96CFA"/>
    <w:rsid w:val="00F96D91"/>
    <w:rsid w:val="00F977F3"/>
    <w:rsid w:val="00F9781F"/>
    <w:rsid w:val="00FA01A1"/>
    <w:rsid w:val="00FA035A"/>
    <w:rsid w:val="00FA0A98"/>
    <w:rsid w:val="00FA13B5"/>
    <w:rsid w:val="00FA1A24"/>
    <w:rsid w:val="00FA21E4"/>
    <w:rsid w:val="00FA24B7"/>
    <w:rsid w:val="00FA2CEF"/>
    <w:rsid w:val="00FA3B2B"/>
    <w:rsid w:val="00FA3E6E"/>
    <w:rsid w:val="00FA3F4B"/>
    <w:rsid w:val="00FA439F"/>
    <w:rsid w:val="00FA4D95"/>
    <w:rsid w:val="00FA52A7"/>
    <w:rsid w:val="00FA53E5"/>
    <w:rsid w:val="00FA55A2"/>
    <w:rsid w:val="00FA55AD"/>
    <w:rsid w:val="00FA5B52"/>
    <w:rsid w:val="00FA5C8F"/>
    <w:rsid w:val="00FA677D"/>
    <w:rsid w:val="00FA68AC"/>
    <w:rsid w:val="00FA71D9"/>
    <w:rsid w:val="00FA7205"/>
    <w:rsid w:val="00FB039A"/>
    <w:rsid w:val="00FB0407"/>
    <w:rsid w:val="00FB1B26"/>
    <w:rsid w:val="00FB2765"/>
    <w:rsid w:val="00FB2C8F"/>
    <w:rsid w:val="00FB3922"/>
    <w:rsid w:val="00FB3C7B"/>
    <w:rsid w:val="00FB3D77"/>
    <w:rsid w:val="00FB3DCD"/>
    <w:rsid w:val="00FB3E7D"/>
    <w:rsid w:val="00FB4C99"/>
    <w:rsid w:val="00FB5C2D"/>
    <w:rsid w:val="00FB5E1C"/>
    <w:rsid w:val="00FB70F4"/>
    <w:rsid w:val="00FB71CE"/>
    <w:rsid w:val="00FB7475"/>
    <w:rsid w:val="00FB78E7"/>
    <w:rsid w:val="00FB7DEF"/>
    <w:rsid w:val="00FB7E30"/>
    <w:rsid w:val="00FC0135"/>
    <w:rsid w:val="00FC09F3"/>
    <w:rsid w:val="00FC0D08"/>
    <w:rsid w:val="00FC172C"/>
    <w:rsid w:val="00FC1CEB"/>
    <w:rsid w:val="00FC233A"/>
    <w:rsid w:val="00FC2C80"/>
    <w:rsid w:val="00FC2E03"/>
    <w:rsid w:val="00FC4366"/>
    <w:rsid w:val="00FC596A"/>
    <w:rsid w:val="00FC5F35"/>
    <w:rsid w:val="00FC6113"/>
    <w:rsid w:val="00FC617B"/>
    <w:rsid w:val="00FC6218"/>
    <w:rsid w:val="00FC6274"/>
    <w:rsid w:val="00FC6621"/>
    <w:rsid w:val="00FC67F2"/>
    <w:rsid w:val="00FC6B38"/>
    <w:rsid w:val="00FC7030"/>
    <w:rsid w:val="00FD0188"/>
    <w:rsid w:val="00FD1304"/>
    <w:rsid w:val="00FD194E"/>
    <w:rsid w:val="00FD1D28"/>
    <w:rsid w:val="00FD2196"/>
    <w:rsid w:val="00FD2450"/>
    <w:rsid w:val="00FD2547"/>
    <w:rsid w:val="00FD2647"/>
    <w:rsid w:val="00FD3386"/>
    <w:rsid w:val="00FD3778"/>
    <w:rsid w:val="00FD418A"/>
    <w:rsid w:val="00FD4970"/>
    <w:rsid w:val="00FD4CE1"/>
    <w:rsid w:val="00FD4D17"/>
    <w:rsid w:val="00FD5F02"/>
    <w:rsid w:val="00FD6C8F"/>
    <w:rsid w:val="00FE0752"/>
    <w:rsid w:val="00FE098A"/>
    <w:rsid w:val="00FE104D"/>
    <w:rsid w:val="00FE2599"/>
    <w:rsid w:val="00FE2A79"/>
    <w:rsid w:val="00FE3CAA"/>
    <w:rsid w:val="00FE443E"/>
    <w:rsid w:val="00FE4BDB"/>
    <w:rsid w:val="00FE4D59"/>
    <w:rsid w:val="00FE50DB"/>
    <w:rsid w:val="00FE57EA"/>
    <w:rsid w:val="00FE6646"/>
    <w:rsid w:val="00FE67A4"/>
    <w:rsid w:val="00FE6AB4"/>
    <w:rsid w:val="00FE716B"/>
    <w:rsid w:val="00FE76BF"/>
    <w:rsid w:val="00FE7A05"/>
    <w:rsid w:val="00FE7B8E"/>
    <w:rsid w:val="00FE7ED3"/>
    <w:rsid w:val="00FF0917"/>
    <w:rsid w:val="00FF0B3D"/>
    <w:rsid w:val="00FF0CC2"/>
    <w:rsid w:val="00FF1502"/>
    <w:rsid w:val="00FF1898"/>
    <w:rsid w:val="00FF1BC2"/>
    <w:rsid w:val="00FF2281"/>
    <w:rsid w:val="00FF2634"/>
    <w:rsid w:val="00FF361D"/>
    <w:rsid w:val="00FF3730"/>
    <w:rsid w:val="00FF3748"/>
    <w:rsid w:val="00FF3D36"/>
    <w:rsid w:val="00FF3DE8"/>
    <w:rsid w:val="00FF3F2F"/>
    <w:rsid w:val="00FF3F4F"/>
    <w:rsid w:val="00FF44F6"/>
    <w:rsid w:val="00FF4D8C"/>
    <w:rsid w:val="00FF621A"/>
    <w:rsid w:val="00FF6A86"/>
    <w:rsid w:val="00FF7271"/>
    <w:rsid w:val="00FF78C6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8483D1C"/>
  <w15:docId w15:val="{B8E35F69-555B-4FB9-8E31-B63AABC8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C75"/>
    <w:pPr>
      <w:tabs>
        <w:tab w:val="left" w:pos="1134"/>
        <w:tab w:val="left" w:pos="4253"/>
        <w:tab w:val="left" w:pos="5103"/>
        <w:tab w:val="left" w:pos="6946"/>
        <w:tab w:val="left" w:pos="7797"/>
      </w:tabs>
      <w:spacing w:before="120"/>
      <w:jc w:val="both"/>
    </w:pPr>
    <w:rPr>
      <w:rFonts w:ascii="Verdana" w:hAnsi="Verdana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A712C"/>
    <w:pPr>
      <w:keepNext/>
      <w:numPr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425"/>
        <w:tab w:val="left" w:pos="851"/>
      </w:tabs>
      <w:spacing w:before="360" w:after="280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A712C"/>
    <w:pPr>
      <w:keepNext/>
      <w:numPr>
        <w:ilvl w:val="1"/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</w:tabs>
      <w:spacing w:before="480" w:after="240"/>
      <w:outlineLvl w:val="1"/>
    </w:pPr>
    <w:rPr>
      <w:b/>
      <w:smallCaps/>
    </w:rPr>
  </w:style>
  <w:style w:type="paragraph" w:styleId="Heading3">
    <w:name w:val="heading 3"/>
    <w:basedOn w:val="Normal"/>
    <w:next w:val="Normal"/>
    <w:link w:val="Heading3Char"/>
    <w:qFormat/>
    <w:rsid w:val="005746A3"/>
    <w:pPr>
      <w:keepNext/>
      <w:numPr>
        <w:ilvl w:val="2"/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</w:tabs>
      <w:spacing w:before="360" w:after="280"/>
      <w:ind w:left="720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E36FAF"/>
    <w:pPr>
      <w:keepNext/>
      <w:numPr>
        <w:ilvl w:val="3"/>
        <w:numId w:val="4"/>
      </w:numPr>
      <w:spacing w:before="480" w:after="24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17369"/>
    <w:pPr>
      <w:numPr>
        <w:ilvl w:val="4"/>
        <w:numId w:val="4"/>
      </w:numPr>
      <w:spacing w:before="48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8652B"/>
    <w:pPr>
      <w:numPr>
        <w:ilvl w:val="5"/>
        <w:numId w:val="4"/>
      </w:numPr>
      <w:tabs>
        <w:tab w:val="clear" w:pos="1134"/>
      </w:tabs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88652B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8652B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8652B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652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843440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8865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52B"/>
  </w:style>
  <w:style w:type="paragraph" w:customStyle="1" w:styleId="Slog1">
    <w:name w:val="Slog1"/>
    <w:basedOn w:val="Normal"/>
    <w:rsid w:val="0088652B"/>
    <w:pPr>
      <w:tabs>
        <w:tab w:val="left" w:pos="567"/>
      </w:tabs>
      <w:spacing w:line="300" w:lineRule="atLeast"/>
    </w:pPr>
    <w:rPr>
      <w:rFonts w:ascii="Arial" w:hAnsi="Arial"/>
    </w:rPr>
  </w:style>
  <w:style w:type="paragraph" w:styleId="BodyText2">
    <w:name w:val="Body Text 2"/>
    <w:basedOn w:val="Normal"/>
    <w:rsid w:val="0088652B"/>
    <w:pPr>
      <w:widowControl w:val="0"/>
      <w:ind w:left="283" w:hanging="283"/>
    </w:pPr>
    <w:rPr>
      <w:rFonts w:ascii="Arial" w:hAnsi="Arial"/>
    </w:rPr>
  </w:style>
  <w:style w:type="paragraph" w:styleId="BodyText3">
    <w:name w:val="Body Text 3"/>
    <w:basedOn w:val="Normal"/>
    <w:rsid w:val="0088652B"/>
    <w:pPr>
      <w:widowControl w:val="0"/>
    </w:pPr>
    <w:rPr>
      <w:rFonts w:ascii="Arial" w:hAnsi="Arial"/>
      <w:sz w:val="26"/>
    </w:rPr>
  </w:style>
  <w:style w:type="paragraph" w:styleId="BodyTextIndent2">
    <w:name w:val="Body Text Indent 2"/>
    <w:basedOn w:val="Normal"/>
    <w:rsid w:val="0088652B"/>
    <w:pPr>
      <w:tabs>
        <w:tab w:val="right" w:pos="9072"/>
      </w:tabs>
      <w:ind w:left="720"/>
    </w:pPr>
    <w:rPr>
      <w:rFonts w:ascii="Arial" w:hAnsi="Arial"/>
    </w:rPr>
  </w:style>
  <w:style w:type="paragraph" w:styleId="BlockText">
    <w:name w:val="Block Text"/>
    <w:basedOn w:val="Normal"/>
    <w:rsid w:val="0088652B"/>
    <w:pPr>
      <w:ind w:left="426" w:right="-483"/>
    </w:pPr>
    <w:rPr>
      <w:rFonts w:ascii="Arial" w:hAnsi="Arial"/>
      <w:lang w:val="en-GB"/>
    </w:rPr>
  </w:style>
  <w:style w:type="paragraph" w:styleId="BodyTextIndent3">
    <w:name w:val="Body Text Indent 3"/>
    <w:basedOn w:val="Normal"/>
    <w:rsid w:val="0088652B"/>
    <w:pPr>
      <w:tabs>
        <w:tab w:val="left" w:pos="1418"/>
        <w:tab w:val="right" w:pos="9072"/>
      </w:tabs>
      <w:ind w:left="284"/>
    </w:pPr>
    <w:rPr>
      <w:rFonts w:ascii="Arial" w:hAnsi="Arial"/>
    </w:rPr>
  </w:style>
  <w:style w:type="paragraph" w:styleId="BodyTextIndent">
    <w:name w:val="Body Text Indent"/>
    <w:basedOn w:val="Normal"/>
    <w:rsid w:val="0088652B"/>
    <w:pPr>
      <w:tabs>
        <w:tab w:val="right" w:pos="9072"/>
      </w:tabs>
      <w:ind w:left="360"/>
    </w:pPr>
    <w:rPr>
      <w:rFonts w:ascii="Arial" w:hAnsi="Arial"/>
    </w:rPr>
  </w:style>
  <w:style w:type="paragraph" w:styleId="BodyText">
    <w:name w:val="Body Text"/>
    <w:basedOn w:val="Normal"/>
    <w:autoRedefine/>
    <w:rsid w:val="00FE098A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line="300" w:lineRule="exact"/>
    </w:pPr>
    <w:rPr>
      <w:bCs/>
    </w:rPr>
  </w:style>
  <w:style w:type="paragraph" w:styleId="Title">
    <w:name w:val="Title"/>
    <w:basedOn w:val="Normal"/>
    <w:link w:val="TitleChar"/>
    <w:uiPriority w:val="10"/>
    <w:rsid w:val="0088652B"/>
    <w:pPr>
      <w:jc w:val="center"/>
    </w:pPr>
    <w:rPr>
      <w:sz w:val="72"/>
    </w:rPr>
  </w:style>
  <w:style w:type="paragraph" w:styleId="TOC1">
    <w:name w:val="toc 1"/>
    <w:basedOn w:val="Normal"/>
    <w:next w:val="Normal"/>
    <w:uiPriority w:val="39"/>
    <w:rsid w:val="00016BD1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240"/>
      <w:jc w:val="left"/>
    </w:pPr>
    <w:rPr>
      <w:b/>
      <w:bCs/>
      <w:caps/>
      <w:sz w:val="24"/>
    </w:rPr>
  </w:style>
  <w:style w:type="paragraph" w:styleId="TOC2">
    <w:name w:val="toc 2"/>
    <w:basedOn w:val="Normal"/>
    <w:next w:val="Normal"/>
    <w:uiPriority w:val="39"/>
    <w:rsid w:val="004B7613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901" w:hanging="680"/>
      <w:jc w:val="left"/>
    </w:pPr>
    <w:rPr>
      <w:b/>
      <w:smallCaps/>
    </w:rPr>
  </w:style>
  <w:style w:type="paragraph" w:styleId="TOC3">
    <w:name w:val="toc 3"/>
    <w:basedOn w:val="Normal"/>
    <w:next w:val="Normal"/>
    <w:uiPriority w:val="39"/>
    <w:rsid w:val="00093E11"/>
    <w:pPr>
      <w:tabs>
        <w:tab w:val="clear" w:pos="1134"/>
        <w:tab w:val="clear" w:pos="4253"/>
        <w:tab w:val="clear" w:pos="5103"/>
        <w:tab w:val="clear" w:pos="6946"/>
        <w:tab w:val="clear" w:pos="7797"/>
        <w:tab w:val="left" w:pos="1540"/>
        <w:tab w:val="right" w:leader="dot" w:pos="9202"/>
      </w:tabs>
      <w:ind w:left="1560" w:hanging="1118"/>
      <w:jc w:val="left"/>
    </w:pPr>
    <w:rPr>
      <w:iCs/>
      <w:noProof/>
    </w:rPr>
  </w:style>
  <w:style w:type="paragraph" w:styleId="TOC4">
    <w:name w:val="toc 4"/>
    <w:basedOn w:val="Normal"/>
    <w:next w:val="Normal"/>
    <w:autoRedefine/>
    <w:uiPriority w:val="39"/>
    <w:rsid w:val="00EA517F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658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88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100"/>
      <w:jc w:val="left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32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54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760"/>
      <w:jc w:val="left"/>
    </w:pPr>
    <w:rPr>
      <w:rFonts w:ascii="Calibri" w:hAnsi="Calibri"/>
      <w:sz w:val="18"/>
      <w:szCs w:val="18"/>
    </w:rPr>
  </w:style>
  <w:style w:type="character" w:styleId="FollowedHyperlink">
    <w:name w:val="FollowedHyperlink"/>
    <w:rsid w:val="0088652B"/>
    <w:rPr>
      <w:color w:val="800080"/>
      <w:u w:val="single"/>
    </w:rPr>
  </w:style>
  <w:style w:type="paragraph" w:styleId="DocumentMap">
    <w:name w:val="Document Map"/>
    <w:basedOn w:val="Normal"/>
    <w:semiHidden/>
    <w:rsid w:val="0088652B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uiPriority w:val="99"/>
    <w:rsid w:val="0088652B"/>
    <w:rPr>
      <w:color w:val="0000FF"/>
      <w:u w:val="single"/>
    </w:rPr>
  </w:style>
  <w:style w:type="paragraph" w:styleId="Index2">
    <w:name w:val="index 2"/>
    <w:basedOn w:val="Normal"/>
    <w:next w:val="Normal"/>
    <w:autoRedefine/>
    <w:semiHidden/>
    <w:rsid w:val="0088652B"/>
    <w:pPr>
      <w:ind w:left="480" w:hanging="240"/>
    </w:pPr>
  </w:style>
  <w:style w:type="paragraph" w:styleId="Index1">
    <w:name w:val="index 1"/>
    <w:basedOn w:val="Normal"/>
    <w:next w:val="Normal"/>
    <w:autoRedefine/>
    <w:semiHidden/>
    <w:rsid w:val="0088652B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88652B"/>
    <w:pPr>
      <w:ind w:left="480" w:hanging="480"/>
    </w:pPr>
  </w:style>
  <w:style w:type="paragraph" w:styleId="Index3">
    <w:name w:val="index 3"/>
    <w:basedOn w:val="Normal"/>
    <w:next w:val="Normal"/>
    <w:autoRedefine/>
    <w:semiHidden/>
    <w:rsid w:val="0088652B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8652B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8652B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8652B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8652B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8652B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8652B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8652B"/>
  </w:style>
  <w:style w:type="paragraph" w:styleId="TableofAuthorities">
    <w:name w:val="table of authorities"/>
    <w:basedOn w:val="Normal"/>
    <w:next w:val="Normal"/>
    <w:semiHidden/>
    <w:rsid w:val="0088652B"/>
    <w:pPr>
      <w:ind w:left="240" w:hanging="240"/>
    </w:pPr>
  </w:style>
  <w:style w:type="paragraph" w:styleId="TOAHeading">
    <w:name w:val="toa heading"/>
    <w:basedOn w:val="Normal"/>
    <w:next w:val="Normal"/>
    <w:semiHidden/>
    <w:rsid w:val="0088652B"/>
    <w:rPr>
      <w:rFonts w:ascii="Arial" w:hAnsi="Arial"/>
      <w:b/>
      <w:bCs/>
      <w:szCs w:val="24"/>
    </w:rPr>
  </w:style>
  <w:style w:type="paragraph" w:styleId="CommentText">
    <w:name w:val="annotation text"/>
    <w:basedOn w:val="Normal"/>
    <w:link w:val="CommentTextChar"/>
    <w:rsid w:val="00843440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88652B"/>
    <w:rPr>
      <w:rFonts w:ascii="Tahoma" w:hAnsi="Tahoma" w:cs="Tahoma"/>
      <w:sz w:val="16"/>
      <w:szCs w:val="16"/>
    </w:rPr>
  </w:style>
  <w:style w:type="paragraph" w:customStyle="1" w:styleId="od10">
    <w:name w:val="od1.0"/>
    <w:basedOn w:val="Normal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line="240" w:lineRule="atLeast"/>
    </w:pPr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81A39"/>
    <w:pPr>
      <w:tabs>
        <w:tab w:val="left" w:pos="1134"/>
        <w:tab w:val="left" w:pos="4253"/>
        <w:tab w:val="left" w:pos="5103"/>
        <w:tab w:val="left" w:pos="6946"/>
        <w:tab w:val="left" w:pos="7797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A44493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1134"/>
    </w:pPr>
    <w:rPr>
      <w:rFonts w:ascii="Times New Roman" w:hAnsi="Times New Roman"/>
      <w:sz w:val="20"/>
      <w:lang w:eastAsia="sl-SI"/>
    </w:rPr>
  </w:style>
  <w:style w:type="character" w:customStyle="1" w:styleId="Heading4Char">
    <w:name w:val="Heading 4 Char"/>
    <w:link w:val="Heading4"/>
    <w:rsid w:val="00E36FAF"/>
    <w:rPr>
      <w:rFonts w:ascii="Verdana" w:hAnsi="Verdana"/>
      <w:sz w:val="22"/>
      <w:lang w:eastAsia="en-US"/>
    </w:rPr>
  </w:style>
  <w:style w:type="character" w:customStyle="1" w:styleId="Heading3Char">
    <w:name w:val="Heading 3 Char"/>
    <w:link w:val="Heading3"/>
    <w:rsid w:val="005746A3"/>
    <w:rPr>
      <w:rFonts w:ascii="Verdana" w:hAnsi="Verdana"/>
      <w:b/>
      <w:bCs/>
      <w:color w:val="000000"/>
      <w:sz w:val="22"/>
      <w:lang w:eastAsia="en-US"/>
    </w:rPr>
  </w:style>
  <w:style w:type="paragraph" w:customStyle="1" w:styleId="Alineje">
    <w:name w:val="Alineje"/>
    <w:basedOn w:val="Normal"/>
    <w:qFormat/>
    <w:rsid w:val="00093E11"/>
    <w:pPr>
      <w:numPr>
        <w:numId w:val="3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  <w:tab w:val="left" w:pos="5954"/>
      </w:tabs>
      <w:ind w:left="851"/>
    </w:pPr>
    <w:rPr>
      <w:rFonts w:cs="Arial"/>
    </w:rPr>
  </w:style>
  <w:style w:type="character" w:customStyle="1" w:styleId="CommentTextChar">
    <w:name w:val="Comment Text Char"/>
    <w:link w:val="CommentText"/>
    <w:rsid w:val="00843440"/>
    <w:rPr>
      <w:rFonts w:ascii="Microsoft Sans Serif" w:hAnsi="Microsoft Sans Serif"/>
      <w:lang w:eastAsia="en-US"/>
    </w:rPr>
  </w:style>
  <w:style w:type="character" w:customStyle="1" w:styleId="Heading2Char">
    <w:name w:val="Heading 2 Char"/>
    <w:link w:val="Heading2"/>
    <w:rsid w:val="00DA712C"/>
    <w:rPr>
      <w:rFonts w:ascii="Verdana" w:hAnsi="Verdana"/>
      <w:b/>
      <w:smallCaps/>
      <w:sz w:val="22"/>
      <w:lang w:eastAsia="en-US"/>
    </w:rPr>
  </w:style>
  <w:style w:type="paragraph" w:customStyle="1" w:styleId="Alinea">
    <w:name w:val="Alinea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  <w:tab w:val="num" w:pos="720"/>
      </w:tabs>
      <w:spacing w:line="300" w:lineRule="exact"/>
      <w:ind w:left="357" w:hanging="357"/>
    </w:pPr>
    <w:rPr>
      <w:sz w:val="20"/>
    </w:rPr>
  </w:style>
  <w:style w:type="paragraph" w:customStyle="1" w:styleId="font5">
    <w:name w:val="font5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16"/>
      <w:szCs w:val="16"/>
      <w:lang w:val="en-GB"/>
    </w:rPr>
  </w:style>
  <w:style w:type="paragraph" w:customStyle="1" w:styleId="font6">
    <w:name w:val="font6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color w:val="000000"/>
      <w:sz w:val="16"/>
      <w:szCs w:val="16"/>
      <w:lang w:val="en-GB"/>
    </w:rPr>
  </w:style>
  <w:style w:type="paragraph" w:customStyle="1" w:styleId="xl24">
    <w:name w:val="xl24"/>
    <w:basedOn w:val="Normal"/>
    <w:rsid w:val="00693570"/>
    <w:pPr>
      <w:pBdr>
        <w:left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5">
    <w:name w:val="xl25"/>
    <w:basedOn w:val="Normal"/>
    <w:rsid w:val="00693570"/>
    <w:pPr>
      <w:pBdr>
        <w:left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26">
    <w:name w:val="xl26"/>
    <w:basedOn w:val="Normal"/>
    <w:rsid w:val="00693570"/>
    <w:pPr>
      <w:pBdr>
        <w:left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27">
    <w:name w:val="xl27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8">
    <w:name w:val="xl28"/>
    <w:basedOn w:val="Normal"/>
    <w:rsid w:val="00693570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9">
    <w:name w:val="xl29"/>
    <w:basedOn w:val="Normal"/>
    <w:rsid w:val="0069357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0">
    <w:name w:val="xl30"/>
    <w:basedOn w:val="Normal"/>
    <w:rsid w:val="00693570"/>
    <w:pPr>
      <w:pBdr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1">
    <w:name w:val="xl31"/>
    <w:basedOn w:val="Normal"/>
    <w:rsid w:val="00693570"/>
    <w:pPr>
      <w:pBdr>
        <w:left w:val="single" w:sz="8" w:space="0" w:color="auto"/>
        <w:bottom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2">
    <w:name w:val="xl32"/>
    <w:basedOn w:val="Normal"/>
    <w:rsid w:val="00693570"/>
    <w:pPr>
      <w:pBdr>
        <w:bottom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3">
    <w:name w:val="xl33"/>
    <w:basedOn w:val="Normal"/>
    <w:rsid w:val="00693570"/>
    <w:pPr>
      <w:pBdr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4">
    <w:name w:val="xl34"/>
    <w:basedOn w:val="Normal"/>
    <w:rsid w:val="00693570"/>
    <w:pPr>
      <w:pBdr>
        <w:top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5">
    <w:name w:val="xl35"/>
    <w:basedOn w:val="Normal"/>
    <w:rsid w:val="0069357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6">
    <w:name w:val="xl36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7">
    <w:name w:val="xl37"/>
    <w:basedOn w:val="Normal"/>
    <w:rsid w:val="00693570"/>
    <w:pPr>
      <w:pBdr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8">
    <w:name w:val="xl38"/>
    <w:basedOn w:val="Normal"/>
    <w:rsid w:val="00693570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9">
    <w:name w:val="xl39"/>
    <w:basedOn w:val="Normal"/>
    <w:rsid w:val="00693570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0">
    <w:name w:val="xl40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  <w:lang w:val="en-GB"/>
    </w:rPr>
  </w:style>
  <w:style w:type="paragraph" w:customStyle="1" w:styleId="xl41">
    <w:name w:val="xl41"/>
    <w:basedOn w:val="Normal"/>
    <w:rsid w:val="006935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2">
    <w:name w:val="xl42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3">
    <w:name w:val="xl43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4">
    <w:name w:val="xl44"/>
    <w:basedOn w:val="Normal"/>
    <w:rsid w:val="0069357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5">
    <w:name w:val="xl45"/>
    <w:basedOn w:val="Normal"/>
    <w:rsid w:val="00693570"/>
    <w:pPr>
      <w:pBdr>
        <w:top w:val="single" w:sz="4" w:space="0" w:color="auto"/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6">
    <w:name w:val="xl46"/>
    <w:basedOn w:val="Normal"/>
    <w:rsid w:val="0069357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7">
    <w:name w:val="xl47"/>
    <w:basedOn w:val="Normal"/>
    <w:rsid w:val="00693570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8">
    <w:name w:val="xl48"/>
    <w:basedOn w:val="Normal"/>
    <w:rsid w:val="00693570"/>
    <w:pPr>
      <w:pBdr>
        <w:top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9">
    <w:name w:val="xl49"/>
    <w:basedOn w:val="Normal"/>
    <w:rsid w:val="00693570"/>
    <w:pPr>
      <w:pBdr>
        <w:bottom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50">
    <w:name w:val="xl50"/>
    <w:basedOn w:val="Normal"/>
    <w:rsid w:val="00693570"/>
    <w:pPr>
      <w:pBdr>
        <w:left w:val="single" w:sz="4" w:space="0" w:color="auto"/>
        <w:bottom w:val="single" w:sz="8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character" w:styleId="Strong">
    <w:name w:val="Strong"/>
    <w:uiPriority w:val="22"/>
    <w:rsid w:val="00693570"/>
    <w:rPr>
      <w:b/>
      <w:bCs/>
    </w:rPr>
  </w:style>
  <w:style w:type="paragraph" w:styleId="Subtitle">
    <w:name w:val="Subtitle"/>
    <w:basedOn w:val="Normal"/>
    <w:link w:val="SubtitleChar"/>
    <w:uiPriority w:val="11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jc w:val="center"/>
    </w:pPr>
    <w:rPr>
      <w:rFonts w:ascii="Times New Roman" w:hAnsi="Times New Roman"/>
      <w:b/>
      <w:sz w:val="20"/>
      <w:lang w:eastAsia="sl-SI"/>
    </w:rPr>
  </w:style>
  <w:style w:type="numbering" w:customStyle="1" w:styleId="StyleBulletedTimesNewRomanLeft0cmHanging075cm">
    <w:name w:val="Style Bulleted Times New Roman Left:  0 cm Hanging:  0.75 cm"/>
    <w:basedOn w:val="NoList"/>
    <w:rsid w:val="00693570"/>
    <w:pPr>
      <w:numPr>
        <w:numId w:val="1"/>
      </w:numPr>
    </w:pPr>
  </w:style>
  <w:style w:type="paragraph" w:customStyle="1" w:styleId="b1">
    <w:name w:val="b1"/>
    <w:basedOn w:val="Heading1"/>
    <w:rsid w:val="00693570"/>
    <w:pPr>
      <w:numPr>
        <w:numId w:val="2"/>
      </w:numPr>
      <w:spacing w:before="0" w:after="240"/>
      <w:ind w:left="431" w:hanging="431"/>
      <w:jc w:val="left"/>
    </w:pPr>
    <w:rPr>
      <w:rFonts w:ascii="Times New Roman" w:hAnsi="Times New Roman"/>
      <w:kern w:val="0"/>
      <w:lang w:eastAsia="sl-SI"/>
    </w:rPr>
  </w:style>
  <w:style w:type="paragraph" w:customStyle="1" w:styleId="b2">
    <w:name w:val="b2"/>
    <w:basedOn w:val="Heading1"/>
    <w:rsid w:val="00693570"/>
    <w:pPr>
      <w:numPr>
        <w:ilvl w:val="1"/>
        <w:numId w:val="2"/>
      </w:numPr>
      <w:spacing w:before="240" w:after="240"/>
      <w:jc w:val="left"/>
    </w:pPr>
    <w:rPr>
      <w:rFonts w:ascii="Times New Roman" w:hAnsi="Times New Roman"/>
      <w:kern w:val="0"/>
      <w:sz w:val="24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3440"/>
    <w:rPr>
      <w:b/>
      <w:bCs/>
    </w:rPr>
  </w:style>
  <w:style w:type="paragraph" w:styleId="HTMLPreformatted">
    <w:name w:val="HTML Preformatted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sl-SI"/>
    </w:rPr>
  </w:style>
  <w:style w:type="character" w:customStyle="1" w:styleId="CommentSubjectChar">
    <w:name w:val="Comment Subject Char"/>
    <w:link w:val="CommentSubject"/>
    <w:rsid w:val="00843440"/>
    <w:rPr>
      <w:rFonts w:ascii="Microsoft Sans Serif" w:hAnsi="Microsoft Sans Serif"/>
      <w:b/>
      <w:bCs/>
      <w:lang w:eastAsia="en-US"/>
    </w:rPr>
  </w:style>
  <w:style w:type="character" w:customStyle="1" w:styleId="Tableofcont">
    <w:name w:val="Table of cont"/>
    <w:rsid w:val="00693570"/>
    <w:rPr>
      <w:rFonts w:ascii="Arial" w:hAnsi="Arial"/>
      <w:b/>
      <w:bCs/>
      <w:sz w:val="24"/>
    </w:rPr>
  </w:style>
  <w:style w:type="character" w:customStyle="1" w:styleId="Naslov4Znak">
    <w:name w:val="Naslov 4 Znak"/>
    <w:rsid w:val="00693570"/>
    <w:rPr>
      <w:rFonts w:ascii="Arial" w:hAnsi="Arial"/>
      <w:bCs/>
      <w:sz w:val="22"/>
      <w:szCs w:val="22"/>
      <w:lang w:val="sl-SI" w:eastAsia="en-US" w:bidi="ar-SA"/>
    </w:rPr>
  </w:style>
  <w:style w:type="paragraph" w:styleId="List">
    <w:name w:val="List"/>
    <w:basedOn w:val="NormalIndent"/>
    <w:next w:val="Normal"/>
    <w:rsid w:val="00693570"/>
    <w:pPr>
      <w:keepNext/>
      <w:tabs>
        <w:tab w:val="num" w:pos="567"/>
      </w:tabs>
      <w:spacing w:before="0" w:line="360" w:lineRule="auto"/>
      <w:ind w:left="992" w:hanging="272"/>
    </w:pPr>
    <w:rPr>
      <w:rFonts w:ascii="Helvetica" w:hAnsi="Helvetica"/>
      <w:sz w:val="20"/>
      <w:szCs w:val="20"/>
    </w:rPr>
  </w:style>
  <w:style w:type="paragraph" w:styleId="NormalIndent">
    <w:name w:val="Normal Indent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708"/>
    </w:pPr>
    <w:rPr>
      <w:szCs w:val="22"/>
    </w:rPr>
  </w:style>
  <w:style w:type="paragraph" w:styleId="FootnoteText">
    <w:name w:val="footnote text"/>
    <w:basedOn w:val="Normal"/>
    <w:link w:val="FootnoteTextChar"/>
    <w:uiPriority w:val="99"/>
    <w:semiHidden/>
    <w:rsid w:val="00CB24A4"/>
    <w:rPr>
      <w:sz w:val="20"/>
    </w:rPr>
  </w:style>
  <w:style w:type="character" w:styleId="FootnoteReference">
    <w:name w:val="footnote reference"/>
    <w:uiPriority w:val="99"/>
    <w:semiHidden/>
    <w:rsid w:val="00CB24A4"/>
    <w:rPr>
      <w:vertAlign w:val="superscript"/>
    </w:rPr>
  </w:style>
  <w:style w:type="character" w:customStyle="1" w:styleId="CharChar">
    <w:name w:val="Char Char"/>
    <w:rsid w:val="00A03B39"/>
    <w:rPr>
      <w:rFonts w:ascii="Arial" w:hAnsi="Arial"/>
      <w:sz w:val="24"/>
      <w:lang w:val="sl-SI" w:eastAsia="en-US" w:bidi="ar-SA"/>
    </w:rPr>
  </w:style>
  <w:style w:type="character" w:customStyle="1" w:styleId="CharChar1">
    <w:name w:val="Char Char1"/>
    <w:rsid w:val="00A03B39"/>
    <w:rPr>
      <w:rFonts w:ascii="Arial" w:hAnsi="Arial"/>
      <w:b/>
      <w:bCs/>
      <w:color w:val="000000"/>
      <w:sz w:val="24"/>
      <w:lang w:val="sl-SI" w:eastAsia="en-US" w:bidi="ar-SA"/>
    </w:rPr>
  </w:style>
  <w:style w:type="paragraph" w:customStyle="1" w:styleId="Besedilo">
    <w:name w:val="Besedilo"/>
    <w:basedOn w:val="Normal"/>
    <w:link w:val="BesediloZnak"/>
    <w:rsid w:val="004A27BE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 w:after="120"/>
    </w:pPr>
    <w:rPr>
      <w:rFonts w:ascii="Times New Roman" w:hAnsi="Times New Roman"/>
      <w:sz w:val="24"/>
      <w:szCs w:val="24"/>
      <w:lang w:eastAsia="sl-SI"/>
    </w:rPr>
  </w:style>
  <w:style w:type="character" w:customStyle="1" w:styleId="BesediloZnak">
    <w:name w:val="Besedilo Znak"/>
    <w:link w:val="Besedilo"/>
    <w:rsid w:val="004A27BE"/>
    <w:rPr>
      <w:sz w:val="24"/>
      <w:szCs w:val="24"/>
      <w:lang w:val="sl-SI" w:eastAsia="sl-SI" w:bidi="ar-SA"/>
    </w:rPr>
  </w:style>
  <w:style w:type="paragraph" w:styleId="Caption">
    <w:name w:val="caption"/>
    <w:basedOn w:val="Normal"/>
    <w:next w:val="Normal"/>
    <w:qFormat/>
    <w:rsid w:val="00F71CFB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b/>
      <w:bCs/>
      <w:sz w:val="20"/>
    </w:rPr>
  </w:style>
  <w:style w:type="paragraph" w:customStyle="1" w:styleId="FormatvorlageBlockVor12pt">
    <w:name w:val="Formatvorlage Block Vor:  12 pt"/>
    <w:basedOn w:val="Normal"/>
    <w:rsid w:val="00DC7651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rFonts w:ascii="Arial" w:hAnsi="Arial"/>
      <w:lang w:val="en-GB" w:eastAsia="de-CH"/>
    </w:rPr>
  </w:style>
  <w:style w:type="paragraph" w:styleId="ListBullet3">
    <w:name w:val="List Bullet 3"/>
    <w:basedOn w:val="Normal"/>
    <w:rsid w:val="006C430F"/>
    <w:pPr>
      <w:numPr>
        <w:numId w:val="5"/>
      </w:num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rFonts w:ascii="Arial" w:hAnsi="Arial"/>
      <w:szCs w:val="22"/>
    </w:rPr>
  </w:style>
  <w:style w:type="character" w:customStyle="1" w:styleId="StylePatternClearNone">
    <w:name w:val="Style Pattern: Clear (None)"/>
    <w:rsid w:val="00FB5C2D"/>
    <w:rPr>
      <w:u w:color="FFFFFF"/>
      <w:bdr w:val="none" w:sz="0" w:space="0" w:color="auto"/>
      <w:shd w:val="clear" w:color="auto" w:fill="auto"/>
    </w:rPr>
  </w:style>
  <w:style w:type="paragraph" w:customStyle="1" w:styleId="Heading0">
    <w:name w:val="Heading 0"/>
    <w:basedOn w:val="Normal"/>
    <w:next w:val="Normal"/>
    <w:rsid w:val="003B0342"/>
    <w:pPr>
      <w:tabs>
        <w:tab w:val="num" w:pos="567"/>
      </w:tabs>
      <w:spacing w:before="720" w:after="60"/>
      <w:ind w:left="567" w:hanging="567"/>
      <w:jc w:val="center"/>
    </w:pPr>
    <w:rPr>
      <w:rFonts w:ascii="Arial" w:hAnsi="Arial"/>
      <w:b/>
      <w:sz w:val="32"/>
    </w:rPr>
  </w:style>
  <w:style w:type="character" w:customStyle="1" w:styleId="HeaderChar">
    <w:name w:val="Header Char"/>
    <w:link w:val="Header"/>
    <w:uiPriority w:val="99"/>
    <w:rsid w:val="00FC6B38"/>
    <w:rPr>
      <w:rFonts w:ascii="Microsoft Sans Serif" w:hAnsi="Microsoft Sans Serif"/>
      <w:sz w:val="22"/>
      <w:lang w:eastAsia="en-US"/>
    </w:rPr>
  </w:style>
  <w:style w:type="paragraph" w:customStyle="1" w:styleId="Style21">
    <w:name w:val="Style21"/>
    <w:basedOn w:val="Normal"/>
    <w:uiPriority w:val="99"/>
    <w:rsid w:val="002849EC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</w:pPr>
    <w:rPr>
      <w:rFonts w:ascii="Arial" w:hAnsi="Arial" w:cs="Arial"/>
      <w:sz w:val="24"/>
      <w:szCs w:val="24"/>
      <w:lang w:eastAsia="sl-SI"/>
    </w:rPr>
  </w:style>
  <w:style w:type="paragraph" w:customStyle="1" w:styleId="Style65">
    <w:name w:val="Style65"/>
    <w:basedOn w:val="Normal"/>
    <w:uiPriority w:val="99"/>
    <w:rsid w:val="002849EC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57" w:lineRule="exact"/>
    </w:pPr>
    <w:rPr>
      <w:rFonts w:ascii="Arial" w:hAnsi="Arial" w:cs="Arial"/>
      <w:sz w:val="24"/>
      <w:szCs w:val="24"/>
      <w:lang w:eastAsia="sl-SI"/>
    </w:rPr>
  </w:style>
  <w:style w:type="character" w:customStyle="1" w:styleId="FontStyle173">
    <w:name w:val="Font Style173"/>
    <w:uiPriority w:val="99"/>
    <w:rsid w:val="002849EC"/>
    <w:rPr>
      <w:rFonts w:ascii="Arial" w:hAnsi="Arial" w:cs="Arial"/>
      <w:sz w:val="22"/>
      <w:szCs w:val="22"/>
    </w:rPr>
  </w:style>
  <w:style w:type="paragraph" w:customStyle="1" w:styleId="Style139">
    <w:name w:val="Style139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74" w:lineRule="exact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30">
    <w:name w:val="Style30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50">
    <w:name w:val="Style50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68">
    <w:name w:val="Style68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</w:pPr>
    <w:rPr>
      <w:rFonts w:ascii="Arial" w:hAnsi="Arial" w:cs="Arial"/>
      <w:sz w:val="24"/>
      <w:szCs w:val="24"/>
      <w:lang w:eastAsia="sl-SI"/>
    </w:rPr>
  </w:style>
  <w:style w:type="paragraph" w:customStyle="1" w:styleId="Style82">
    <w:name w:val="Style82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134">
    <w:name w:val="Style134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center"/>
    </w:pPr>
    <w:rPr>
      <w:rFonts w:ascii="Arial" w:hAnsi="Arial" w:cs="Arial"/>
      <w:sz w:val="24"/>
      <w:szCs w:val="24"/>
      <w:lang w:eastAsia="sl-SI"/>
    </w:rPr>
  </w:style>
  <w:style w:type="character" w:customStyle="1" w:styleId="FontStyle156">
    <w:name w:val="Font Style156"/>
    <w:uiPriority w:val="99"/>
    <w:rsid w:val="00FD2450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82">
    <w:name w:val="Font Style182"/>
    <w:uiPriority w:val="99"/>
    <w:rsid w:val="00FD2450"/>
    <w:rPr>
      <w:rFonts w:ascii="Franklin Gothic Heavy" w:hAnsi="Franklin Gothic Heavy" w:cs="Franklin Gothic Heavy"/>
      <w:sz w:val="18"/>
      <w:szCs w:val="18"/>
    </w:rPr>
  </w:style>
  <w:style w:type="character" w:customStyle="1" w:styleId="FontStyle186">
    <w:name w:val="Font Style186"/>
    <w:uiPriority w:val="99"/>
    <w:rsid w:val="00FD2450"/>
    <w:rPr>
      <w:rFonts w:ascii="Arial" w:hAnsi="Arial" w:cs="Arial"/>
      <w:sz w:val="26"/>
      <w:szCs w:val="26"/>
    </w:rPr>
  </w:style>
  <w:style w:type="paragraph" w:customStyle="1" w:styleId="Style37">
    <w:name w:val="Style37"/>
    <w:basedOn w:val="Normal"/>
    <w:uiPriority w:val="99"/>
    <w:rsid w:val="009807F3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104">
    <w:name w:val="Style104"/>
    <w:basedOn w:val="Normal"/>
    <w:uiPriority w:val="99"/>
    <w:rsid w:val="009807F3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6" w:lineRule="exact"/>
      <w:ind w:firstLine="79"/>
      <w:jc w:val="left"/>
    </w:pPr>
    <w:rPr>
      <w:rFonts w:ascii="Arial" w:hAnsi="Arial" w:cs="Arial"/>
      <w:sz w:val="24"/>
      <w:szCs w:val="24"/>
      <w:lang w:eastAsia="sl-SI"/>
    </w:rPr>
  </w:style>
  <w:style w:type="character" w:customStyle="1" w:styleId="FontStyle143">
    <w:name w:val="Font Style143"/>
    <w:uiPriority w:val="99"/>
    <w:rsid w:val="00072AFD"/>
    <w:rPr>
      <w:rFonts w:ascii="Times New Roman" w:hAnsi="Times New Roman" w:cs="Times New Roman"/>
      <w:sz w:val="24"/>
      <w:szCs w:val="24"/>
    </w:rPr>
  </w:style>
  <w:style w:type="paragraph" w:customStyle="1" w:styleId="Style130">
    <w:name w:val="Style130"/>
    <w:basedOn w:val="Normal"/>
    <w:uiPriority w:val="99"/>
    <w:rsid w:val="00072AF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59" w:lineRule="exact"/>
      <w:ind w:hanging="475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78">
    <w:name w:val="Style78"/>
    <w:basedOn w:val="Normal"/>
    <w:uiPriority w:val="99"/>
    <w:rsid w:val="004C733B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6" w:lineRule="exact"/>
      <w:ind w:firstLine="2023"/>
      <w:jc w:val="left"/>
    </w:pPr>
    <w:rPr>
      <w:rFonts w:ascii="Arial" w:hAnsi="Arial" w:cs="Arial"/>
      <w:sz w:val="24"/>
      <w:szCs w:val="24"/>
      <w:lang w:eastAsia="sl-SI"/>
    </w:rPr>
  </w:style>
  <w:style w:type="character" w:customStyle="1" w:styleId="FootnoteTextChar">
    <w:name w:val="Footnote Text Char"/>
    <w:link w:val="FootnoteText"/>
    <w:uiPriority w:val="99"/>
    <w:semiHidden/>
    <w:rsid w:val="005A4A14"/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5A4A14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720"/>
      <w:contextualSpacing/>
    </w:pPr>
    <w:rPr>
      <w:lang w:eastAsia="sl-SI"/>
    </w:rPr>
  </w:style>
  <w:style w:type="paragraph" w:customStyle="1" w:styleId="Alineje1">
    <w:name w:val="Alineje 1"/>
    <w:basedOn w:val="Normal"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927" w:hanging="360"/>
    </w:pPr>
    <w:rPr>
      <w:rFonts w:cs="Arial"/>
      <w:lang w:eastAsia="sl-SI"/>
    </w:rPr>
  </w:style>
  <w:style w:type="paragraph" w:customStyle="1" w:styleId="Alineje2">
    <w:name w:val="Alineje 2"/>
    <w:basedOn w:val="Normal"/>
    <w:qFormat/>
    <w:rsid w:val="00D87E82"/>
    <w:pPr>
      <w:numPr>
        <w:ilvl w:val="1"/>
        <w:numId w:val="6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1491"/>
      </w:tabs>
      <w:ind w:left="1491" w:hanging="357"/>
    </w:pPr>
    <w:rPr>
      <w:lang w:eastAsia="sl-SI"/>
    </w:rPr>
  </w:style>
  <w:style w:type="paragraph" w:styleId="Bibliography">
    <w:name w:val="Bibliography"/>
    <w:basedOn w:val="Normal"/>
    <w:next w:val="Normal"/>
    <w:uiPriority w:val="37"/>
    <w:unhideWhenUsed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lang w:eastAsia="sl-SI"/>
    </w:rPr>
  </w:style>
  <w:style w:type="character" w:customStyle="1" w:styleId="Heading1Char">
    <w:name w:val="Heading 1 Char"/>
    <w:link w:val="Heading1"/>
    <w:rsid w:val="00132A30"/>
    <w:rPr>
      <w:rFonts w:ascii="Verdana" w:hAnsi="Verdana"/>
      <w:b/>
      <w:caps/>
      <w:kern w:val="28"/>
      <w:sz w:val="28"/>
      <w:lang w:eastAsia="en-US"/>
    </w:rPr>
  </w:style>
  <w:style w:type="paragraph" w:customStyle="1" w:styleId="Heading1-BREZST">
    <w:name w:val="Heading 1 - BREZ ST."/>
    <w:basedOn w:val="Heading1"/>
    <w:next w:val="Normal"/>
    <w:rsid w:val="00132A30"/>
    <w:pPr>
      <w:numPr>
        <w:numId w:val="0"/>
      </w:numPr>
      <w:tabs>
        <w:tab w:val="clear" w:pos="425"/>
        <w:tab w:val="clear" w:pos="851"/>
      </w:tabs>
      <w:spacing w:before="0"/>
    </w:pPr>
    <w:rPr>
      <w:bCs/>
      <w:sz w:val="32"/>
      <w:lang w:eastAsia="sl-SI"/>
    </w:rPr>
  </w:style>
  <w:style w:type="character" w:customStyle="1" w:styleId="Heading2Char1">
    <w:name w:val="Heading 2 Char1"/>
    <w:rsid w:val="00132A30"/>
    <w:rPr>
      <w:rFonts w:ascii="Verdana" w:eastAsia="Times New Roman" w:hAnsi="Verdana"/>
      <w:b/>
      <w:smallCaps/>
      <w:lang w:eastAsia="en-US"/>
    </w:rPr>
  </w:style>
  <w:style w:type="character" w:customStyle="1" w:styleId="Heading5Char">
    <w:name w:val="Heading 5 Char"/>
    <w:link w:val="Heading5"/>
    <w:rsid w:val="00132A30"/>
    <w:rPr>
      <w:rFonts w:ascii="Verdana" w:hAnsi="Verdana"/>
      <w:sz w:val="22"/>
      <w:lang w:eastAsia="en-US"/>
    </w:rPr>
  </w:style>
  <w:style w:type="character" w:customStyle="1" w:styleId="Heading6Char">
    <w:name w:val="Heading 6 Char"/>
    <w:link w:val="Heading6"/>
    <w:rsid w:val="00132A30"/>
    <w:rPr>
      <w:rFonts w:ascii="Verdana" w:hAnsi="Verdana"/>
      <w:i/>
      <w:sz w:val="22"/>
      <w:lang w:eastAsia="en-US"/>
    </w:rPr>
  </w:style>
  <w:style w:type="character" w:customStyle="1" w:styleId="Heading7Char">
    <w:name w:val="Heading 7 Char"/>
    <w:link w:val="Heading7"/>
    <w:rsid w:val="00132A30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132A30"/>
    <w:rPr>
      <w:rFonts w:ascii="Arial" w:hAnsi="Arial"/>
      <w:i/>
      <w:sz w:val="22"/>
      <w:lang w:eastAsia="en-US"/>
    </w:rPr>
  </w:style>
  <w:style w:type="character" w:customStyle="1" w:styleId="Heading9Char">
    <w:name w:val="Heading 9 Char"/>
    <w:link w:val="Heading9"/>
    <w:rsid w:val="00132A30"/>
    <w:rPr>
      <w:rFonts w:ascii="Arial" w:hAnsi="Arial"/>
      <w:b/>
      <w:i/>
      <w:sz w:val="18"/>
      <w:lang w:eastAsia="en-US"/>
    </w:rPr>
  </w:style>
  <w:style w:type="character" w:styleId="IntenseEmphasis">
    <w:name w:val="Intense Emphasis"/>
    <w:uiPriority w:val="21"/>
    <w:rsid w:val="00132A30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rsid w:val="00132A30"/>
    <w:pPr>
      <w:pBdr>
        <w:bottom w:val="single" w:sz="4" w:space="4" w:color="4F81BD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200" w:after="280"/>
      <w:ind w:left="936" w:right="936"/>
    </w:pPr>
    <w:rPr>
      <w:b/>
      <w:bCs/>
      <w:i/>
      <w:iCs/>
      <w:color w:val="4F81BD"/>
      <w:lang w:eastAsia="sl-SI"/>
    </w:rPr>
  </w:style>
  <w:style w:type="character" w:customStyle="1" w:styleId="IntenseQuoteChar">
    <w:name w:val="Intense Quote Char"/>
    <w:link w:val="IntenseQuote"/>
    <w:uiPriority w:val="30"/>
    <w:rsid w:val="00132A30"/>
    <w:rPr>
      <w:rFonts w:ascii="Verdana" w:hAnsi="Verdana"/>
      <w:b/>
      <w:bCs/>
      <w:i/>
      <w:iCs/>
      <w:color w:val="4F81BD"/>
      <w:sz w:val="22"/>
    </w:rPr>
  </w:style>
  <w:style w:type="character" w:styleId="IntenseReference">
    <w:name w:val="Intense Reference"/>
    <w:uiPriority w:val="32"/>
    <w:rsid w:val="00132A30"/>
    <w:rPr>
      <w:b/>
      <w:bCs/>
      <w:smallCaps/>
      <w:color w:val="C0504D"/>
      <w:spacing w:val="5"/>
      <w:u w:val="single"/>
    </w:rPr>
  </w:style>
  <w:style w:type="paragraph" w:customStyle="1" w:styleId="Literatura">
    <w:name w:val="Literatura"/>
    <w:basedOn w:val="Normal"/>
    <w:next w:val="Normal"/>
    <w:rsid w:val="00132A30"/>
    <w:pPr>
      <w:numPr>
        <w:numId w:val="7"/>
      </w:num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lang w:eastAsia="sl-SI"/>
    </w:rPr>
  </w:style>
  <w:style w:type="paragraph" w:styleId="Quote">
    <w:name w:val="Quote"/>
    <w:basedOn w:val="Normal"/>
    <w:next w:val="Normal"/>
    <w:link w:val="QuoteChar"/>
    <w:uiPriority w:val="29"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i/>
      <w:iCs/>
      <w:color w:val="000000"/>
      <w:lang w:eastAsia="sl-SI"/>
    </w:rPr>
  </w:style>
  <w:style w:type="character" w:customStyle="1" w:styleId="QuoteChar">
    <w:name w:val="Quote Char"/>
    <w:link w:val="Quote"/>
    <w:uiPriority w:val="29"/>
    <w:rsid w:val="00132A30"/>
    <w:rPr>
      <w:rFonts w:ascii="Verdana" w:hAnsi="Verdana"/>
      <w:i/>
      <w:iCs/>
      <w:color w:val="000000"/>
      <w:sz w:val="22"/>
    </w:rPr>
  </w:style>
  <w:style w:type="character" w:customStyle="1" w:styleId="SubtitleChar">
    <w:name w:val="Subtitle Char"/>
    <w:link w:val="Subtitle"/>
    <w:uiPriority w:val="11"/>
    <w:rsid w:val="00132A30"/>
    <w:rPr>
      <w:b/>
    </w:rPr>
  </w:style>
  <w:style w:type="character" w:styleId="SubtleEmphasis">
    <w:name w:val="Subtle Emphasis"/>
    <w:uiPriority w:val="19"/>
    <w:rsid w:val="00132A30"/>
    <w:rPr>
      <w:i/>
      <w:iCs/>
      <w:color w:val="808080"/>
    </w:rPr>
  </w:style>
  <w:style w:type="character" w:styleId="SubtleReference">
    <w:name w:val="Subtle Reference"/>
    <w:uiPriority w:val="31"/>
    <w:rsid w:val="00132A30"/>
    <w:rPr>
      <w:smallCaps/>
      <w:color w:val="C0504D"/>
      <w:u w:val="single"/>
    </w:rPr>
  </w:style>
  <w:style w:type="character" w:customStyle="1" w:styleId="TitleChar">
    <w:name w:val="Title Char"/>
    <w:link w:val="Title"/>
    <w:uiPriority w:val="10"/>
    <w:rsid w:val="00132A30"/>
    <w:rPr>
      <w:rFonts w:ascii="Verdana" w:hAnsi="Verdana"/>
      <w:sz w:val="7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2A30"/>
    <w:pPr>
      <w:keepLines/>
      <w:numPr>
        <w:numId w:val="0"/>
      </w:numPr>
      <w:tabs>
        <w:tab w:val="clear" w:pos="425"/>
        <w:tab w:val="clear" w:pos="851"/>
      </w:tabs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32"/>
      <w:szCs w:val="28"/>
      <w:lang w:eastAsia="sl-SI"/>
    </w:rPr>
  </w:style>
  <w:style w:type="character" w:customStyle="1" w:styleId="BalloonTextChar">
    <w:name w:val="Balloon Text Char"/>
    <w:link w:val="BalloonText"/>
    <w:uiPriority w:val="99"/>
    <w:semiHidden/>
    <w:rsid w:val="00132A3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132A30"/>
    <w:rPr>
      <w:rFonts w:ascii="Verdana" w:hAnsi="Verdana"/>
      <w:sz w:val="22"/>
      <w:lang w:eastAsia="en-US"/>
    </w:rPr>
  </w:style>
  <w:style w:type="character" w:customStyle="1" w:styleId="hps">
    <w:name w:val="hps"/>
    <w:rsid w:val="004732A9"/>
  </w:style>
  <w:style w:type="paragraph" w:customStyle="1" w:styleId="Style2">
    <w:name w:val="Style2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line="274" w:lineRule="exact"/>
      <w:jc w:val="center"/>
    </w:pPr>
    <w:rPr>
      <w:rFonts w:ascii="Times New Roman" w:hAnsi="Times New Roman"/>
      <w:sz w:val="24"/>
      <w:szCs w:val="24"/>
      <w:lang w:eastAsia="sl-SI"/>
    </w:rPr>
  </w:style>
  <w:style w:type="character" w:customStyle="1" w:styleId="FontStyle12">
    <w:name w:val="Font Style12"/>
    <w:uiPriority w:val="99"/>
    <w:rsid w:val="00B54B5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0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4">
    <w:name w:val="Style4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2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5">
    <w:name w:val="Style5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7">
    <w:name w:val="Style7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9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8">
    <w:name w:val="Style8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2" w:lineRule="exact"/>
      <w:ind w:hanging="360"/>
      <w:jc w:val="left"/>
    </w:pPr>
    <w:rPr>
      <w:rFonts w:ascii="Calibri" w:hAnsi="Calibri"/>
      <w:sz w:val="24"/>
      <w:szCs w:val="24"/>
      <w:lang w:eastAsia="sl-SI"/>
    </w:rPr>
  </w:style>
  <w:style w:type="character" w:customStyle="1" w:styleId="FontStyle13">
    <w:name w:val="Font Style13"/>
    <w:uiPriority w:val="99"/>
    <w:rsid w:val="00B54B5D"/>
    <w:rPr>
      <w:rFonts w:ascii="Calibri" w:hAnsi="Calibri" w:cs="Calibri"/>
      <w:sz w:val="20"/>
      <w:szCs w:val="20"/>
    </w:rPr>
  </w:style>
  <w:style w:type="character" w:styleId="PlaceholderText">
    <w:name w:val="Placeholder Text"/>
    <w:uiPriority w:val="99"/>
    <w:semiHidden/>
    <w:rsid w:val="0017415B"/>
    <w:rPr>
      <w:color w:val="808080"/>
    </w:rPr>
  </w:style>
  <w:style w:type="paragraph" w:customStyle="1" w:styleId="StyleLeft0cm">
    <w:name w:val="Style Left:  0 cm"/>
    <w:basedOn w:val="Normal"/>
    <w:rsid w:val="00805B46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</w:pPr>
    <w:rPr>
      <w:rFonts w:ascii="Arial" w:hAnsi="Arial"/>
    </w:rPr>
  </w:style>
  <w:style w:type="paragraph" w:styleId="Revision">
    <w:name w:val="Revision"/>
    <w:hidden/>
    <w:uiPriority w:val="99"/>
    <w:semiHidden/>
    <w:rsid w:val="007D7C29"/>
    <w:rPr>
      <w:rFonts w:ascii="Verdana" w:hAnsi="Verdan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PZR%20Gor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CA04-55E0-403C-8D30-19272A81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PZR Gorica.dot</Template>
  <TotalTime>340</TotalTime>
  <Pages>18</Pages>
  <Words>2172</Words>
  <Characters>12384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3PK</Company>
  <LinksUpToDate>false</LinksUpToDate>
  <CharactersWithSpaces>14527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BP</dc:creator>
  <cp:lastModifiedBy>Anton Sirk</cp:lastModifiedBy>
  <cp:revision>45</cp:revision>
  <cp:lastPrinted>2023-05-22T16:26:00Z</cp:lastPrinted>
  <dcterms:created xsi:type="dcterms:W3CDTF">2015-03-13T13:05:00Z</dcterms:created>
  <dcterms:modified xsi:type="dcterms:W3CDTF">2023-05-22T16:26:00Z</dcterms:modified>
</cp:coreProperties>
</file>