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740F997D" w14:textId="406D0891" w:rsidR="00E81DF5" w:rsidRPr="00961F68" w:rsidRDefault="00AE1646" w:rsidP="001071BD">
      <w:pPr>
        <w:tabs>
          <w:tab w:val="left" w:pos="993"/>
          <w:tab w:val="left" w:pos="1134"/>
        </w:tabs>
        <w:rPr>
          <w:rFonts w:cs="Arial"/>
        </w:rPr>
      </w:pPr>
      <w:r w:rsidRPr="00961F68">
        <w:rPr>
          <w:rFonts w:cs="Arial"/>
        </w:rPr>
        <w:t>Številka</w:t>
      </w:r>
      <w:r w:rsidR="001071BD" w:rsidRPr="00961F68">
        <w:rPr>
          <w:rFonts w:cs="Arial"/>
        </w:rPr>
        <w:t>:</w:t>
      </w:r>
      <w:r w:rsidRPr="00961F68">
        <w:rPr>
          <w:rFonts w:cs="Arial"/>
        </w:rPr>
        <w:t xml:space="preserve"> </w:t>
      </w:r>
      <w:r w:rsidR="00AA5BEF">
        <w:rPr>
          <w:rFonts w:cs="Arial"/>
        </w:rPr>
        <w:t>4302-0169/2023</w:t>
      </w:r>
    </w:p>
    <w:p w14:paraId="15803A36" w14:textId="69C1747B" w:rsidR="001071BD" w:rsidRDefault="00711939" w:rsidP="001071BD">
      <w:pPr>
        <w:tabs>
          <w:tab w:val="left" w:pos="993"/>
          <w:tab w:val="left" w:pos="1134"/>
        </w:tabs>
        <w:rPr>
          <w:rFonts w:cs="Arial"/>
        </w:rPr>
      </w:pPr>
      <w:r w:rsidRPr="00961F68">
        <w:rPr>
          <w:rFonts w:cs="Arial"/>
        </w:rPr>
        <w:t>JN BR</w:t>
      </w:r>
      <w:r w:rsidR="00433E55" w:rsidRPr="00961F68">
        <w:rPr>
          <w:rFonts w:cs="Arial"/>
        </w:rPr>
        <w:t xml:space="preserve">: </w:t>
      </w:r>
      <w:r w:rsidR="00AA5BEF">
        <w:rPr>
          <w:rFonts w:cs="Arial"/>
        </w:rPr>
        <w:t xml:space="preserve">  2023-297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26194659" w:rsidR="00C374E4" w:rsidRPr="0011436A" w:rsidRDefault="00FA1DA3" w:rsidP="00BC2F4D">
      <w:pPr>
        <w:jc w:val="center"/>
        <w:rPr>
          <w:rFonts w:cs="Arial"/>
          <w:b/>
        </w:rPr>
      </w:pPr>
      <w:r>
        <w:rPr>
          <w:rFonts w:cs="Arial"/>
          <w:b/>
        </w:rPr>
        <w:t>PRIJAVA št. ______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22511A43" w14:textId="1F7B658C" w:rsidR="00FA1DA3" w:rsidRDefault="00FA1DA3" w:rsidP="005B230F">
      <w:pPr>
        <w:tabs>
          <w:tab w:val="left" w:pos="1083"/>
        </w:tabs>
        <w:rPr>
          <w:rFonts w:cs="Arial"/>
        </w:rPr>
      </w:pPr>
      <w:r>
        <w:rPr>
          <w:rFonts w:cs="Arial"/>
        </w:rPr>
        <w:t>Prijavljamo se na spodaj označene sklope:</w:t>
      </w:r>
    </w:p>
    <w:p w14:paraId="256BD796" w14:textId="77777777" w:rsidR="00FA1DA3" w:rsidRDefault="00FA1DA3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938"/>
        <w:gridCol w:w="1359"/>
        <w:gridCol w:w="6763"/>
      </w:tblGrid>
      <w:tr w:rsidR="00FA1DA3" w:rsidRPr="00FA1DA3" w14:paraId="7428F2A4" w14:textId="77777777" w:rsidTr="00FA1DA3">
        <w:tc>
          <w:tcPr>
            <w:tcW w:w="901" w:type="dxa"/>
          </w:tcPr>
          <w:p w14:paraId="3DA1683D" w14:textId="111ED622" w:rsidR="00FA1DA3" w:rsidRPr="00FA1DA3" w:rsidRDefault="00FA1DA3" w:rsidP="00FA1DA3">
            <w:pPr>
              <w:tabs>
                <w:tab w:val="left" w:pos="1083"/>
              </w:tabs>
              <w:jc w:val="center"/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Označi (z x)</w:t>
            </w:r>
          </w:p>
        </w:tc>
        <w:tc>
          <w:tcPr>
            <w:tcW w:w="1362" w:type="dxa"/>
          </w:tcPr>
          <w:p w14:paraId="7428B2F7" w14:textId="53909F7E" w:rsidR="00FA1DA3" w:rsidRPr="00FA1DA3" w:rsidRDefault="00FA1DA3" w:rsidP="005B230F">
            <w:pPr>
              <w:tabs>
                <w:tab w:val="left" w:pos="1083"/>
              </w:tabs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Oznaka sklopa</w:t>
            </w:r>
          </w:p>
        </w:tc>
        <w:tc>
          <w:tcPr>
            <w:tcW w:w="6797" w:type="dxa"/>
          </w:tcPr>
          <w:p w14:paraId="5866A085" w14:textId="65C6B8C9" w:rsidR="00FA1DA3" w:rsidRPr="00FA1DA3" w:rsidRDefault="00FA1DA3" w:rsidP="005B230F">
            <w:pPr>
              <w:tabs>
                <w:tab w:val="left" w:pos="1083"/>
              </w:tabs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Naziv sklopa</w:t>
            </w:r>
          </w:p>
        </w:tc>
      </w:tr>
      <w:tr w:rsidR="00FA1DA3" w14:paraId="40A48ACC" w14:textId="77777777" w:rsidTr="00FA1DA3">
        <w:tc>
          <w:tcPr>
            <w:tcW w:w="901" w:type="dxa"/>
          </w:tcPr>
          <w:p w14:paraId="61F18619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09B24520" w14:textId="5AD39829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1 </w:t>
            </w:r>
          </w:p>
        </w:tc>
        <w:tc>
          <w:tcPr>
            <w:tcW w:w="6797" w:type="dxa"/>
          </w:tcPr>
          <w:p w14:paraId="1712A083" w14:textId="5F15DE29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Zavarovanje premoženja in premoženjskih interesov državnih blagovnih rezerv</w:t>
            </w:r>
          </w:p>
        </w:tc>
      </w:tr>
      <w:tr w:rsidR="00FA1DA3" w14:paraId="5685B196" w14:textId="77777777" w:rsidTr="00FA1DA3">
        <w:tc>
          <w:tcPr>
            <w:tcW w:w="901" w:type="dxa"/>
          </w:tcPr>
          <w:p w14:paraId="036D7959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19D4F884" w14:textId="02814A38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2 </w:t>
            </w:r>
          </w:p>
        </w:tc>
        <w:tc>
          <w:tcPr>
            <w:tcW w:w="6797" w:type="dxa"/>
          </w:tcPr>
          <w:p w14:paraId="1A4EA7BD" w14:textId="64F8BB6F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307 Obvezne rezerve - </w:t>
            </w:r>
            <w:proofErr w:type="spellStart"/>
            <w:r w:rsidRPr="00ED3EE8">
              <w:rPr>
                <w:rFonts w:cs="Arial"/>
              </w:rPr>
              <w:t>Eko</w:t>
            </w:r>
            <w:proofErr w:type="spellEnd"/>
            <w:r w:rsidRPr="00ED3EE8">
              <w:rPr>
                <w:rFonts w:cs="Arial"/>
              </w:rPr>
              <w:t xml:space="preserve"> Nafta </w:t>
            </w:r>
            <w:proofErr w:type="spellStart"/>
            <w:r w:rsidRPr="00ED3EE8">
              <w:rPr>
                <w:rFonts w:cs="Arial"/>
              </w:rPr>
              <w:t>d.o.o</w:t>
            </w:r>
            <w:proofErr w:type="spellEnd"/>
            <w:r w:rsidRPr="00ED3EE8">
              <w:rPr>
                <w:rFonts w:cs="Arial"/>
              </w:rPr>
              <w:t>.</w:t>
            </w:r>
          </w:p>
        </w:tc>
      </w:tr>
      <w:tr w:rsidR="00FA1DA3" w14:paraId="33640D7D" w14:textId="77777777" w:rsidTr="00FA1DA3">
        <w:tc>
          <w:tcPr>
            <w:tcW w:w="901" w:type="dxa"/>
          </w:tcPr>
          <w:p w14:paraId="61FA9C9C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6656F3B2" w14:textId="3508FA58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3 </w:t>
            </w:r>
          </w:p>
        </w:tc>
        <w:tc>
          <w:tcPr>
            <w:tcW w:w="6797" w:type="dxa"/>
          </w:tcPr>
          <w:p w14:paraId="30CFEA80" w14:textId="353B8AC9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322 Obvezne rezerve - Javno podjetje Energetika Ljubljana</w:t>
            </w:r>
          </w:p>
        </w:tc>
      </w:tr>
      <w:tr w:rsidR="00FA1DA3" w14:paraId="09ED163A" w14:textId="77777777" w:rsidTr="00FA1DA3">
        <w:tc>
          <w:tcPr>
            <w:tcW w:w="901" w:type="dxa"/>
          </w:tcPr>
          <w:p w14:paraId="206637D9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0C794598" w14:textId="3478DE0F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4 </w:t>
            </w:r>
          </w:p>
        </w:tc>
        <w:tc>
          <w:tcPr>
            <w:tcW w:w="6797" w:type="dxa"/>
          </w:tcPr>
          <w:p w14:paraId="236F8FD1" w14:textId="4848055B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304 Obvezne rezerve - Petrol </w:t>
            </w:r>
            <w:proofErr w:type="spellStart"/>
            <w:r w:rsidRPr="00ED3EE8">
              <w:rPr>
                <w:rFonts w:cs="Arial"/>
              </w:rPr>
              <w:t>d.d</w:t>
            </w:r>
            <w:proofErr w:type="spellEnd"/>
            <w:r w:rsidRPr="00ED3EE8">
              <w:rPr>
                <w:rFonts w:cs="Arial"/>
              </w:rPr>
              <w:t>., Skladišče goriv Rače</w:t>
            </w:r>
          </w:p>
        </w:tc>
      </w:tr>
      <w:tr w:rsidR="00FA1DA3" w14:paraId="492B60A6" w14:textId="77777777" w:rsidTr="00FA1DA3">
        <w:tc>
          <w:tcPr>
            <w:tcW w:w="901" w:type="dxa"/>
          </w:tcPr>
          <w:p w14:paraId="677A659E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5D99413A" w14:textId="1BEBB8FF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5 </w:t>
            </w:r>
          </w:p>
        </w:tc>
        <w:tc>
          <w:tcPr>
            <w:tcW w:w="6797" w:type="dxa"/>
          </w:tcPr>
          <w:p w14:paraId="5B683E50" w14:textId="0E0240B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305 Obvezne rezerve - Skladišče goriv Celje</w:t>
            </w:r>
          </w:p>
        </w:tc>
      </w:tr>
      <w:tr w:rsidR="00FA1DA3" w14:paraId="52E628BD" w14:textId="77777777" w:rsidTr="00FA1DA3">
        <w:tc>
          <w:tcPr>
            <w:tcW w:w="901" w:type="dxa"/>
          </w:tcPr>
          <w:p w14:paraId="20279520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2990B7C8" w14:textId="731014F3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Sklop 6</w:t>
            </w:r>
          </w:p>
        </w:tc>
        <w:tc>
          <w:tcPr>
            <w:tcW w:w="6797" w:type="dxa"/>
          </w:tcPr>
          <w:p w14:paraId="2FE72E40" w14:textId="077958FE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310 Obvezne rezerve - Termoelektrarna Brestanica d.o.o.</w:t>
            </w:r>
          </w:p>
        </w:tc>
      </w:tr>
      <w:tr w:rsidR="00FA1DA3" w14:paraId="1026FBBF" w14:textId="77777777" w:rsidTr="00FA1DA3">
        <w:tc>
          <w:tcPr>
            <w:tcW w:w="901" w:type="dxa"/>
          </w:tcPr>
          <w:p w14:paraId="62B5AC2E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6E9B5286" w14:textId="4942A129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7 </w:t>
            </w:r>
          </w:p>
        </w:tc>
        <w:tc>
          <w:tcPr>
            <w:tcW w:w="6797" w:type="dxa"/>
          </w:tcPr>
          <w:p w14:paraId="57B9DB82" w14:textId="5557B7B4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302 Obvezne rezerve - Skladišče naftnih derivatov Ortnek</w:t>
            </w:r>
          </w:p>
        </w:tc>
      </w:tr>
      <w:tr w:rsidR="00FA1DA3" w14:paraId="37C45A4F" w14:textId="77777777" w:rsidTr="00FA1DA3">
        <w:tc>
          <w:tcPr>
            <w:tcW w:w="901" w:type="dxa"/>
          </w:tcPr>
          <w:p w14:paraId="0B916887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6463A8CE" w14:textId="0F931A17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8</w:t>
            </w:r>
          </w:p>
        </w:tc>
        <w:tc>
          <w:tcPr>
            <w:tcW w:w="6797" w:type="dxa"/>
          </w:tcPr>
          <w:p w14:paraId="5E4FD5A7" w14:textId="2EF32A56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 xml:space="preserve">303 Obvezne rezerve - Petrol </w:t>
            </w:r>
            <w:proofErr w:type="spellStart"/>
            <w:r w:rsidRPr="00746128">
              <w:rPr>
                <w:rFonts w:cs="Arial"/>
              </w:rPr>
              <w:t>d.d</w:t>
            </w:r>
            <w:proofErr w:type="spellEnd"/>
            <w:r w:rsidRPr="00746128">
              <w:rPr>
                <w:rFonts w:cs="Arial"/>
              </w:rPr>
              <w:t xml:space="preserve">., </w:t>
            </w:r>
            <w:proofErr w:type="spellStart"/>
            <w:r w:rsidRPr="00746128">
              <w:rPr>
                <w:rFonts w:cs="Arial"/>
              </w:rPr>
              <w:t>Sermin</w:t>
            </w:r>
            <w:proofErr w:type="spellEnd"/>
          </w:p>
        </w:tc>
      </w:tr>
      <w:tr w:rsidR="00FA1DA3" w14:paraId="1133BA84" w14:textId="77777777" w:rsidTr="00FA1DA3">
        <w:tc>
          <w:tcPr>
            <w:tcW w:w="901" w:type="dxa"/>
          </w:tcPr>
          <w:p w14:paraId="7166C485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0E8E1E2D" w14:textId="38199CB9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9</w:t>
            </w:r>
          </w:p>
        </w:tc>
        <w:tc>
          <w:tcPr>
            <w:tcW w:w="6797" w:type="dxa"/>
          </w:tcPr>
          <w:p w14:paraId="7D286190" w14:textId="1B13F4B9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309 Obvezne rezerve - Javno podjetje Energetika Maribor d.o.o.</w:t>
            </w:r>
          </w:p>
        </w:tc>
      </w:tr>
      <w:tr w:rsidR="00FA1DA3" w14:paraId="45EE25D8" w14:textId="77777777" w:rsidTr="00FA1DA3">
        <w:tc>
          <w:tcPr>
            <w:tcW w:w="901" w:type="dxa"/>
          </w:tcPr>
          <w:p w14:paraId="3F264AED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3B153EE3" w14:textId="20AD9BEB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10</w:t>
            </w:r>
          </w:p>
        </w:tc>
        <w:tc>
          <w:tcPr>
            <w:tcW w:w="6797" w:type="dxa"/>
          </w:tcPr>
          <w:p w14:paraId="391A6DAC" w14:textId="2E93724B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311 Obvezne rezerve - HSE - ED Trbovlje d.o.o.</w:t>
            </w:r>
          </w:p>
        </w:tc>
      </w:tr>
      <w:tr w:rsidR="00FA1DA3" w14:paraId="6FD9CA1F" w14:textId="77777777" w:rsidTr="00FA1DA3">
        <w:tc>
          <w:tcPr>
            <w:tcW w:w="901" w:type="dxa"/>
          </w:tcPr>
          <w:p w14:paraId="2C6802F1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2D45B450" w14:textId="43A76D8C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11</w:t>
            </w:r>
          </w:p>
        </w:tc>
        <w:tc>
          <w:tcPr>
            <w:tcW w:w="6797" w:type="dxa"/>
          </w:tcPr>
          <w:p w14:paraId="662335F4" w14:textId="23F0B1B6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 xml:space="preserve">307 Obvezne rezerve - Petrol </w:t>
            </w:r>
            <w:proofErr w:type="spellStart"/>
            <w:r w:rsidRPr="00746128">
              <w:rPr>
                <w:rFonts w:cs="Arial"/>
              </w:rPr>
              <w:t>d.d</w:t>
            </w:r>
            <w:proofErr w:type="spellEnd"/>
            <w:r w:rsidRPr="00746128">
              <w:rPr>
                <w:rFonts w:cs="Arial"/>
              </w:rPr>
              <w:t>., Skladišče goriv Zalog</w:t>
            </w:r>
          </w:p>
        </w:tc>
      </w:tr>
      <w:tr w:rsidR="00FA1DA3" w14:paraId="56F89163" w14:textId="77777777" w:rsidTr="00FA1DA3">
        <w:tc>
          <w:tcPr>
            <w:tcW w:w="901" w:type="dxa"/>
          </w:tcPr>
          <w:p w14:paraId="309C6700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7B2836C0" w14:textId="79178FFF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12</w:t>
            </w:r>
          </w:p>
        </w:tc>
        <w:tc>
          <w:tcPr>
            <w:tcW w:w="6797" w:type="dxa"/>
          </w:tcPr>
          <w:p w14:paraId="50C95617" w14:textId="5941592D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 xml:space="preserve">319 Obvezne rezerve - Petrol </w:t>
            </w:r>
            <w:proofErr w:type="spellStart"/>
            <w:r w:rsidRPr="00746128">
              <w:rPr>
                <w:rFonts w:cs="Arial"/>
              </w:rPr>
              <w:t>d.d</w:t>
            </w:r>
            <w:proofErr w:type="spellEnd"/>
            <w:r w:rsidRPr="00746128">
              <w:rPr>
                <w:rFonts w:cs="Arial"/>
              </w:rPr>
              <w:t>., Skladišče Aerodrom Brnik</w:t>
            </w:r>
          </w:p>
        </w:tc>
      </w:tr>
      <w:tr w:rsidR="00FA1DA3" w14:paraId="5161FD1A" w14:textId="77777777" w:rsidTr="00FA1DA3">
        <w:tc>
          <w:tcPr>
            <w:tcW w:w="901" w:type="dxa"/>
          </w:tcPr>
          <w:p w14:paraId="4C8A95E7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7BA5AABD" w14:textId="0C245731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13</w:t>
            </w:r>
          </w:p>
        </w:tc>
        <w:tc>
          <w:tcPr>
            <w:tcW w:w="6797" w:type="dxa"/>
          </w:tcPr>
          <w:p w14:paraId="1D93FD1D" w14:textId="51F68850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 xml:space="preserve">306 Obvezne rezerve - Petrol </w:t>
            </w:r>
            <w:proofErr w:type="spellStart"/>
            <w:r w:rsidRPr="00746128">
              <w:rPr>
                <w:rFonts w:cs="Arial"/>
              </w:rPr>
              <w:t>d.d</w:t>
            </w:r>
            <w:proofErr w:type="spellEnd"/>
            <w:r w:rsidRPr="00746128">
              <w:rPr>
                <w:rFonts w:cs="Arial"/>
              </w:rPr>
              <w:t>., Skladišče goriv Lendava</w:t>
            </w:r>
          </w:p>
        </w:tc>
      </w:tr>
      <w:tr w:rsidR="00FA1DA3" w14:paraId="4DDE55D9" w14:textId="77777777" w:rsidTr="00FA1DA3">
        <w:tc>
          <w:tcPr>
            <w:tcW w:w="901" w:type="dxa"/>
          </w:tcPr>
          <w:p w14:paraId="632ED506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16AF230B" w14:textId="0B9B01AB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Sklop 14</w:t>
            </w:r>
          </w:p>
        </w:tc>
        <w:tc>
          <w:tcPr>
            <w:tcW w:w="6797" w:type="dxa"/>
          </w:tcPr>
          <w:p w14:paraId="57E02AFF" w14:textId="4AAADE19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314, 312, 315 Obvezne rezerve - Nemčija</w:t>
            </w:r>
          </w:p>
        </w:tc>
      </w:tr>
      <w:tr w:rsidR="00FA1DA3" w14:paraId="30B85881" w14:textId="77777777" w:rsidTr="00FA1DA3">
        <w:tc>
          <w:tcPr>
            <w:tcW w:w="901" w:type="dxa"/>
          </w:tcPr>
          <w:p w14:paraId="511FA5F7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462EDEB3" w14:textId="10119CDA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Sklop 15</w:t>
            </w:r>
          </w:p>
        </w:tc>
        <w:tc>
          <w:tcPr>
            <w:tcW w:w="6797" w:type="dxa"/>
          </w:tcPr>
          <w:p w14:paraId="0F2244DC" w14:textId="0BFA33FC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313 Obvezne rezerve – Nemčija</w:t>
            </w:r>
            <w:r w:rsidR="00E40C30">
              <w:rPr>
                <w:rFonts w:cs="Arial"/>
              </w:rPr>
              <w:t xml:space="preserve"> </w:t>
            </w:r>
            <w:r w:rsidR="00E40C30" w:rsidRPr="00F52A04">
              <w:rPr>
                <w:rFonts w:cs="Arial"/>
              </w:rPr>
              <w:t>–</w:t>
            </w:r>
            <w:r w:rsidRPr="00F52A04">
              <w:rPr>
                <w:rFonts w:cs="Arial"/>
              </w:rPr>
              <w:t xml:space="preserve"> s potresom</w:t>
            </w:r>
          </w:p>
        </w:tc>
      </w:tr>
      <w:tr w:rsidR="00FA1DA3" w14:paraId="1A17FF04" w14:textId="77777777" w:rsidTr="00FA1DA3">
        <w:tc>
          <w:tcPr>
            <w:tcW w:w="901" w:type="dxa"/>
          </w:tcPr>
          <w:p w14:paraId="49238456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7298AD42" w14:textId="5E5F8995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Sklop 16</w:t>
            </w:r>
          </w:p>
        </w:tc>
        <w:tc>
          <w:tcPr>
            <w:tcW w:w="6797" w:type="dxa"/>
          </w:tcPr>
          <w:p w14:paraId="663BAAE5" w14:textId="68983E3A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316, 318 Obvezne rezerve – Madžarska</w:t>
            </w:r>
          </w:p>
        </w:tc>
      </w:tr>
      <w:tr w:rsidR="00FA1DA3" w14:paraId="6ECEB572" w14:textId="77777777" w:rsidTr="00FA1DA3">
        <w:tc>
          <w:tcPr>
            <w:tcW w:w="901" w:type="dxa"/>
          </w:tcPr>
          <w:p w14:paraId="5D764D0A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1E766129" w14:textId="78626D82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Sklop 17</w:t>
            </w:r>
          </w:p>
        </w:tc>
        <w:tc>
          <w:tcPr>
            <w:tcW w:w="6797" w:type="dxa"/>
          </w:tcPr>
          <w:p w14:paraId="3E7A2448" w14:textId="5AF7DA92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317 Obvezne rezerve – Madžarska s potresom</w:t>
            </w:r>
          </w:p>
        </w:tc>
      </w:tr>
    </w:tbl>
    <w:p w14:paraId="6A67552A" w14:textId="77777777" w:rsidR="00FA1DA3" w:rsidRDefault="00FA1DA3" w:rsidP="00FA1DA3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1AC3A191" w14:textId="1F9D5540" w:rsidR="00FA1DA3" w:rsidRPr="00614B1D" w:rsidRDefault="00FA1DA3" w:rsidP="00FA1DA3">
      <w:pPr>
        <w:tabs>
          <w:tab w:val="left" w:pos="708"/>
          <w:tab w:val="center" w:pos="4536"/>
          <w:tab w:val="right" w:pos="9072"/>
        </w:tabs>
        <w:rPr>
          <w:b/>
          <w:i/>
        </w:rPr>
      </w:pPr>
      <w:r w:rsidRPr="00614B1D">
        <w:rPr>
          <w:b/>
        </w:rPr>
        <w:t>Prij</w:t>
      </w:r>
      <w:r>
        <w:rPr>
          <w:b/>
        </w:rPr>
        <w:t>ava velja do</w:t>
      </w:r>
      <w:r w:rsidRPr="00FA1DA3">
        <w:rPr>
          <w:b/>
        </w:rPr>
        <w:t xml:space="preserve"> datuma, navedenega v objavi javnega naročila </w:t>
      </w:r>
      <w:r>
        <w:rPr>
          <w:b/>
        </w:rPr>
        <w:t xml:space="preserve">(obvestilu o naročilu) </w:t>
      </w:r>
      <w:r w:rsidRPr="00FA1DA3">
        <w:rPr>
          <w:b/>
        </w:rPr>
        <w:t>na portalu javnih naročil.</w:t>
      </w: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256EB5D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FC41E1">
        <w:rPr>
          <w:rFonts w:cs="Arial"/>
        </w:rPr>
        <w:t xml:space="preserve">     </w:t>
      </w:r>
      <w:r w:rsidR="003604BB">
        <w:rPr>
          <w:rFonts w:cs="Arial"/>
        </w:rPr>
        <w:t>Podpis zakonitega zastopnika</w:t>
      </w:r>
      <w:r w:rsidR="00FC41E1">
        <w:rPr>
          <w:rFonts w:cs="Arial"/>
        </w:rPr>
        <w:t xml:space="preserve"> in žig</w:t>
      </w: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A192D1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 xml:space="preserve">izpolni </w:t>
      </w:r>
      <w:r w:rsidR="00FA1DA3">
        <w:rPr>
          <w:rFonts w:cs="Arial"/>
          <w:i/>
        </w:rPr>
        <w:t>(</w:t>
      </w:r>
      <w:r w:rsidR="001B4703">
        <w:rPr>
          <w:rFonts w:cs="Arial"/>
          <w:i/>
        </w:rPr>
        <w:t>glavni</w:t>
      </w:r>
      <w:r w:rsidR="00FA1DA3">
        <w:rPr>
          <w:rFonts w:cs="Arial"/>
          <w:i/>
        </w:rPr>
        <w:t>)</w:t>
      </w:r>
      <w:r w:rsidR="001B4703">
        <w:rPr>
          <w:rFonts w:cs="Arial"/>
          <w:i/>
        </w:rPr>
        <w:t xml:space="preserve"> ponudnik. Obrazec se naloži v informacijski sistem e-JN pod razdelek »Predračun«, ki bo viden na javnem odpiranju p</w:t>
      </w:r>
      <w:r w:rsidR="00FA1DA3">
        <w:rPr>
          <w:rFonts w:cs="Arial"/>
          <w:i/>
        </w:rPr>
        <w:t>rijav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F3560" w14:textId="77777777" w:rsidR="008A2A00" w:rsidRDefault="008A2A00">
      <w:r>
        <w:separator/>
      </w:r>
    </w:p>
  </w:endnote>
  <w:endnote w:type="continuationSeparator" w:id="0">
    <w:p w14:paraId="17145A5E" w14:textId="77777777" w:rsidR="008A2A00" w:rsidRDefault="008A2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482BC5" w:rsidRPr="00001218" w:rsidRDefault="00482BC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482BC5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482BC5" w:rsidRPr="005A785E" w:rsidRDefault="00482BC5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A313AD0" w:rsidR="00482BC5" w:rsidRPr="00A1445A" w:rsidRDefault="00482BC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A5BE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A5BE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482BC5" w:rsidRPr="00FC6CF0" w:rsidRDefault="00482BC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4938F" w14:textId="77777777" w:rsidR="008A2A00" w:rsidRDefault="008A2A00">
      <w:r>
        <w:separator/>
      </w:r>
    </w:p>
  </w:footnote>
  <w:footnote w:type="continuationSeparator" w:id="0">
    <w:p w14:paraId="0B73EABC" w14:textId="77777777" w:rsidR="008A2A00" w:rsidRDefault="008A2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82BC5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482BC5" w:rsidRPr="00A04B00" w:rsidRDefault="00482BC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482BC5" w:rsidRPr="00A04B00" w:rsidRDefault="00482BC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482BC5" w:rsidRPr="00A04B00" w:rsidRDefault="00482BC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482BC5" w:rsidRPr="00C0552D" w:rsidRDefault="00482BC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482BC5" w:rsidRPr="00C0552D" w:rsidRDefault="00482BC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482BC5" w:rsidRPr="00A1445A" w:rsidRDefault="00482BC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482BC5" w:rsidRPr="00A1445A" w:rsidRDefault="00482BC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482BC5" w:rsidRPr="00A1445A" w:rsidRDefault="00482BC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482BC5" w:rsidRDefault="00482BC5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482BC5" w:rsidRPr="00A1445A" w:rsidRDefault="00482BC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482BC5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A430D46" w:rsidR="00482BC5" w:rsidRPr="008607A0" w:rsidRDefault="00482BC5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482BC5" w:rsidRPr="008607A0" w:rsidRDefault="00482BC5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482BC5" w:rsidRPr="008607A0" w:rsidRDefault="00482BC5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>OBR – 2.20</w:t>
          </w:r>
        </w:p>
      </w:tc>
    </w:tr>
  </w:tbl>
  <w:p w14:paraId="25EF9CCB" w14:textId="77777777" w:rsidR="00482BC5" w:rsidRPr="00FC6CF0" w:rsidRDefault="00482BC5" w:rsidP="00001218">
    <w:pPr>
      <w:pStyle w:val="Glava"/>
      <w:rPr>
        <w:rFonts w:cs="Arial"/>
        <w:sz w:val="2"/>
        <w:szCs w:val="2"/>
      </w:rPr>
    </w:pPr>
  </w:p>
  <w:p w14:paraId="745EE79E" w14:textId="77777777" w:rsidR="00482BC5" w:rsidRPr="00FC6CF0" w:rsidRDefault="00482BC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82BC5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47A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00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1F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A5BEF"/>
    <w:rsid w:val="00AB1522"/>
    <w:rsid w:val="00AB3346"/>
    <w:rsid w:val="00AB4674"/>
    <w:rsid w:val="00AC72E5"/>
    <w:rsid w:val="00AD3618"/>
    <w:rsid w:val="00AE1646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213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87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0C30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04F8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1DA3"/>
    <w:rsid w:val="00FA340B"/>
    <w:rsid w:val="00FA493D"/>
    <w:rsid w:val="00FB174F"/>
    <w:rsid w:val="00FB4D34"/>
    <w:rsid w:val="00FC41E1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B4CA06-3A4B-45E2-A917-7F7BFF33A721}"/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49BE3-8615-4C45-90EA-7FA23199A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1737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5</cp:revision>
  <cp:lastPrinted>2016-06-20T06:30:00Z</cp:lastPrinted>
  <dcterms:created xsi:type="dcterms:W3CDTF">2023-05-26T09:27:00Z</dcterms:created>
  <dcterms:modified xsi:type="dcterms:W3CDTF">2023-08-16T08:32:00Z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