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63B" w:rsidP="001071BD" w:rsidRDefault="00AB063B" w14:paraId="4FCCD5AF" w14:textId="77777777">
      <w:pPr>
        <w:tabs>
          <w:tab w:val="left" w:pos="993"/>
          <w:tab w:val="left" w:pos="1134"/>
        </w:tabs>
        <w:rPr>
          <w:rFonts w:cs="Arial"/>
        </w:rPr>
      </w:pPr>
    </w:p>
    <w:p w:rsidR="00A436C9" w:rsidP="00A436C9" w:rsidRDefault="00A436C9" w14:paraId="79A54656" w14:textId="7777777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4301-0050/2023</w:t>
      </w:r>
    </w:p>
    <w:p w:rsidR="00A436C9" w:rsidP="00A436C9" w:rsidRDefault="00A436C9" w14:paraId="54885BDC" w14:textId="7777777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 2023-305</w:t>
      </w:r>
    </w:p>
    <w:p w:rsidR="00C374E4" w:rsidP="00C374E4" w:rsidRDefault="00C374E4" w14:paraId="7345EF5F" w14:textId="77777777">
      <w:pPr>
        <w:tabs>
          <w:tab w:val="left" w:pos="1026"/>
        </w:tabs>
        <w:jc w:val="both"/>
        <w:rPr>
          <w:rFonts w:cs="Arial"/>
        </w:rPr>
      </w:pPr>
      <w:bookmarkStart w:name="_GoBack" w:id="0"/>
      <w:bookmarkEnd w:id="0"/>
    </w:p>
    <w:p w:rsidRPr="0011436A" w:rsidR="00E81DF5" w:rsidP="00C374E4" w:rsidRDefault="00E81DF5" w14:paraId="5CFD13D5" w14:textId="77777777">
      <w:pPr>
        <w:tabs>
          <w:tab w:val="left" w:pos="1026"/>
        </w:tabs>
        <w:jc w:val="both"/>
        <w:rPr>
          <w:rFonts w:cs="Arial"/>
        </w:rPr>
      </w:pPr>
    </w:p>
    <w:p w:rsidR="00C374E4" w:rsidP="00BC2F4D" w:rsidRDefault="001B4703" w14:paraId="73EECA30" w14:textId="4D462531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:rsidR="005B230F" w:rsidP="005B230F" w:rsidRDefault="005B230F" w14:paraId="2ACF7E49" w14:textId="77777777">
      <w:pPr>
        <w:tabs>
          <w:tab w:val="left" w:pos="1083"/>
        </w:tabs>
        <w:rPr>
          <w:rFonts w:cs="Arial"/>
        </w:rPr>
      </w:pPr>
    </w:p>
    <w:p w:rsidR="00E05D11" w:rsidP="00E05D11" w:rsidRDefault="00E05D11" w14:paraId="752C9141" w14:textId="298AC042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:rsidR="00E05D11" w:rsidP="00E05D11" w:rsidRDefault="00E05D11" w14:paraId="49CD698B" w14:textId="77777777">
      <w:pPr>
        <w:tabs>
          <w:tab w:val="left" w:pos="1083"/>
        </w:tabs>
        <w:rPr>
          <w:rFonts w:cs="Arial"/>
        </w:rPr>
      </w:pPr>
    </w:p>
    <w:p w:rsidR="00E05D11" w:rsidP="00E05D11" w:rsidRDefault="00E05D11" w14:paraId="6856C7F2" w14:textId="1B77F3F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:rsidR="005B230F" w:rsidP="005B230F" w:rsidRDefault="005B230F" w14:paraId="64416F92" w14:textId="0D0CC2FA">
      <w:pPr>
        <w:tabs>
          <w:tab w:val="left" w:pos="1083"/>
        </w:tabs>
        <w:rPr>
          <w:rFonts w:cs="Arial"/>
        </w:rPr>
      </w:pPr>
    </w:p>
    <w:p w:rsidR="22A580B4" w:rsidP="76877E87" w:rsidRDefault="22A580B4" w14:paraId="75DE9B7F" w14:textId="48DB7BAC">
      <w:pPr>
        <w:pStyle w:val="Navaden"/>
        <w:tabs>
          <w:tab w:val="left" w:leader="none" w:pos="1083"/>
        </w:tabs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</w:pPr>
      <w:r w:rsidRPr="76877E87" w:rsidR="22A580B4">
        <w:rPr>
          <w:rFonts w:cs="Arial"/>
        </w:rPr>
        <w:t>SKLOP 1</w:t>
      </w:r>
      <w:r w:rsidRPr="76877E87" w:rsidR="656B9500">
        <w:rPr>
          <w:rFonts w:cs="Arial"/>
        </w:rPr>
        <w:t xml:space="preserve">: </w:t>
      </w:r>
      <w:r w:rsidRPr="76877E87" w:rsidR="1698395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 xml:space="preserve">Snov za dekontaminacijo in </w:t>
      </w:r>
      <w:r w:rsidRPr="76877E87" w:rsidR="1698395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detoksifikacijo</w:t>
      </w:r>
      <w:r w:rsidRPr="76877E87" w:rsidR="1698395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 xml:space="preserve"> sredstev (</w:t>
      </w:r>
      <w:r w:rsidRPr="76877E87" w:rsidR="1698395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BX24</w:t>
      </w:r>
      <w:r w:rsidRPr="76877E87" w:rsidR="1631F89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 xml:space="preserve"> </w:t>
      </w:r>
      <w:r w:rsidRPr="76877E87" w:rsidR="1631F89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444444"/>
          <w:sz w:val="22"/>
          <w:szCs w:val="22"/>
          <w:lang w:val="sl-SI"/>
        </w:rPr>
        <w:t>ali enakovredno</w:t>
      </w:r>
      <w:r w:rsidRPr="76877E87" w:rsidR="1698395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);</w:t>
      </w:r>
    </w:p>
    <w:p w:rsidR="005B230F" w:rsidP="005B230F" w:rsidRDefault="005B230F" w14:paraId="3D621A04" w14:textId="77777777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:rsidTr="00ED06F3" w14:paraId="148F8E2B" w14:textId="77777777">
        <w:trPr>
          <w:trHeight w:val="1281"/>
        </w:trPr>
        <w:tc>
          <w:tcPr>
            <w:tcW w:w="4481" w:type="dxa"/>
            <w:vAlign w:val="center"/>
          </w:tcPr>
          <w:p w:rsidR="004C38F0" w:rsidP="00ED06F3" w:rsidRDefault="00AB063B" w14:paraId="17251A50" w14:textId="7485A7A0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Pr="00433E55" w:rsidR="004C38F0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:rsidR="004C38F0" w:rsidP="007E2867" w:rsidRDefault="004C38F0" w14:paraId="056F2949" w14:textId="77777777">
            <w:pPr>
              <w:jc w:val="both"/>
              <w:rPr>
                <w:rFonts w:cs="Arial"/>
              </w:rPr>
            </w:pPr>
          </w:p>
        </w:tc>
      </w:tr>
    </w:tbl>
    <w:p w:rsidR="00027F8E" w:rsidP="00F35A6C" w:rsidRDefault="00027F8E" w14:paraId="71AC93E9" w14:textId="5F5E9EAC">
      <w:pPr>
        <w:jc w:val="both"/>
        <w:rPr>
          <w:rFonts w:cs="Arial"/>
        </w:rPr>
      </w:pPr>
    </w:p>
    <w:p w:rsidR="001B4703" w:rsidP="00F35A6C" w:rsidRDefault="001B4703" w14:paraId="4BFA0B1E" w14:textId="30B8D1B5">
      <w:pPr>
        <w:jc w:val="both"/>
        <w:rPr>
          <w:rFonts w:cs="Arial"/>
        </w:rPr>
      </w:pPr>
    </w:p>
    <w:p w:rsidR="001B4703" w:rsidP="76877E87" w:rsidRDefault="001B4703" w14:paraId="02C93425" w14:textId="51E7F4CA">
      <w:pPr>
        <w:pStyle w:val="Navaden"/>
        <w:tabs>
          <w:tab w:val="left" w:leader="none" w:pos="1083"/>
        </w:tabs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</w:pPr>
      <w:r w:rsidRPr="76877E87" w:rsidR="1A7DB529">
        <w:rPr>
          <w:rFonts w:cs="Arial"/>
        </w:rPr>
        <w:t xml:space="preserve">SKLOP </w:t>
      </w:r>
      <w:r w:rsidRPr="76877E87" w:rsidR="3BFCDFBD">
        <w:rPr>
          <w:rFonts w:cs="Arial"/>
        </w:rPr>
        <w:t>2</w:t>
      </w:r>
      <w:r w:rsidRPr="76877E87" w:rsidR="1A7DB529">
        <w:rPr>
          <w:rFonts w:cs="Arial"/>
        </w:rPr>
        <w:t xml:space="preserve">: </w:t>
      </w:r>
      <w:r w:rsidRPr="76877E87" w:rsidR="47E909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Snov za dekontaminacijo oseb (</w:t>
      </w:r>
      <w:r w:rsidRPr="76877E87" w:rsidR="47E909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BX29</w:t>
      </w:r>
      <w:r w:rsidRPr="76877E87" w:rsidR="766789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 xml:space="preserve"> </w:t>
      </w:r>
      <w:r w:rsidRPr="76877E87" w:rsidR="766789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444444"/>
          <w:sz w:val="22"/>
          <w:szCs w:val="22"/>
          <w:lang w:val="sl-SI"/>
        </w:rPr>
        <w:t>ali enakovredno</w:t>
      </w:r>
      <w:r w:rsidRPr="76877E87" w:rsidR="47E909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);</w:t>
      </w:r>
    </w:p>
    <w:p w:rsidR="001B4703" w:rsidP="7903AA79" w:rsidRDefault="001B4703" w14:paraId="380E9344" w14:textId="77777777">
      <w:pPr>
        <w:tabs>
          <w:tab w:val="left" w:leader="none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7903AA79" w:rsidTr="7903AA79" w14:paraId="79F37DDE">
        <w:trPr>
          <w:trHeight w:val="1281"/>
        </w:trPr>
        <w:tc>
          <w:tcPr>
            <w:tcW w:w="4481" w:type="dxa"/>
            <w:tcMar/>
            <w:vAlign w:val="center"/>
          </w:tcPr>
          <w:p w:rsidR="7903AA79" w:rsidP="7903AA79" w:rsidRDefault="7903AA79" w14:paraId="269AE1C9" w14:textId="7485A7A0">
            <w:pPr>
              <w:jc w:val="both"/>
              <w:rPr>
                <w:rFonts w:cs="Arial"/>
              </w:rPr>
            </w:pPr>
            <w:r w:rsidRPr="7903AA79" w:rsidR="7903AA79">
              <w:rPr>
                <w:rFonts w:cs="Arial"/>
                <w:color w:val="BFBFBF" w:themeColor="background1" w:themeTint="FF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tcMar/>
            <w:vAlign w:val="center"/>
          </w:tcPr>
          <w:p w:rsidR="7903AA79" w:rsidP="7903AA79" w:rsidRDefault="7903AA79" w14:paraId="1E15338C">
            <w:pPr>
              <w:jc w:val="both"/>
              <w:rPr>
                <w:rFonts w:cs="Arial"/>
              </w:rPr>
            </w:pPr>
          </w:p>
        </w:tc>
      </w:tr>
    </w:tbl>
    <w:p w:rsidR="001B4703" w:rsidP="7903AA79" w:rsidRDefault="001B4703" w14:paraId="543CFB52" w14:textId="5F5E9EAC">
      <w:pPr>
        <w:jc w:val="both"/>
        <w:rPr>
          <w:rFonts w:cs="Arial"/>
        </w:rPr>
      </w:pPr>
    </w:p>
    <w:p w:rsidR="001B4703" w:rsidP="7903AA79" w:rsidRDefault="001B4703" w14:paraId="37FCEEB3" w14:textId="0BED13C0">
      <w:pPr>
        <w:pStyle w:val="Navaden"/>
        <w:jc w:val="both"/>
        <w:rPr>
          <w:rFonts w:cs="Arial"/>
          <w:color w:val="BFBFBF" w:themeColor="background1" w:themeTint="FF" w:themeShade="BF"/>
          <w:sz w:val="18"/>
          <w:szCs w:val="18"/>
        </w:rPr>
      </w:pPr>
      <w:r w:rsidRPr="76877E87" w:rsidR="1515014C">
        <w:rPr>
          <w:rFonts w:cs="Arial"/>
        </w:rPr>
        <w:t xml:space="preserve">SKLOP </w:t>
      </w:r>
      <w:r w:rsidRPr="76877E87" w:rsidR="236857BC">
        <w:rPr>
          <w:rFonts w:cs="Arial"/>
        </w:rPr>
        <w:t>3</w:t>
      </w:r>
      <w:r w:rsidRPr="76877E87" w:rsidR="1515014C">
        <w:rPr>
          <w:rFonts w:cs="Arial"/>
        </w:rPr>
        <w:t xml:space="preserve">: </w:t>
      </w:r>
      <w:r w:rsidRPr="76877E87" w:rsidR="44BE07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Snov za radiološko dekontaminacijo (BX40</w:t>
      </w:r>
      <w:r w:rsidRPr="76877E87" w:rsidR="0E12EB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 xml:space="preserve"> </w:t>
      </w:r>
      <w:r w:rsidRPr="76877E87" w:rsidR="0E12EB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444444"/>
          <w:sz w:val="22"/>
          <w:szCs w:val="22"/>
          <w:lang w:val="sl-SI"/>
        </w:rPr>
        <w:t>ali enakovredno</w:t>
      </w:r>
      <w:r w:rsidRPr="76877E87" w:rsidR="44BE079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  <w:t>)</w:t>
      </w:r>
    </w:p>
    <w:p w:rsidR="001B4703" w:rsidP="7903AA79" w:rsidRDefault="001B4703" w14:paraId="50D30BBE" w14:textId="77777777">
      <w:pPr>
        <w:tabs>
          <w:tab w:val="left" w:leader="none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7903AA79" w:rsidTr="7903AA79" w14:paraId="1D3A1F5C">
        <w:trPr>
          <w:trHeight w:val="1281"/>
        </w:trPr>
        <w:tc>
          <w:tcPr>
            <w:tcW w:w="4481" w:type="dxa"/>
            <w:tcMar/>
            <w:vAlign w:val="center"/>
          </w:tcPr>
          <w:p w:rsidR="7903AA79" w:rsidP="7903AA79" w:rsidRDefault="7903AA79" w14:paraId="5411023D" w14:textId="7485A7A0">
            <w:pPr>
              <w:jc w:val="both"/>
              <w:rPr>
                <w:rFonts w:cs="Arial"/>
              </w:rPr>
            </w:pPr>
            <w:r w:rsidRPr="7903AA79" w:rsidR="7903AA79">
              <w:rPr>
                <w:rFonts w:cs="Arial"/>
                <w:color w:val="BFBFBF" w:themeColor="background1" w:themeTint="FF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tcMar/>
            <w:vAlign w:val="center"/>
          </w:tcPr>
          <w:p w:rsidR="7903AA79" w:rsidP="7903AA79" w:rsidRDefault="7903AA79" w14:paraId="7C6EE235">
            <w:pPr>
              <w:jc w:val="both"/>
              <w:rPr>
                <w:rFonts w:cs="Arial"/>
              </w:rPr>
            </w:pPr>
          </w:p>
        </w:tc>
      </w:tr>
    </w:tbl>
    <w:p w:rsidR="001B4703" w:rsidP="7903AA79" w:rsidRDefault="001B4703" w14:paraId="40384E82" w14:textId="5F5E9EAC">
      <w:pPr>
        <w:jc w:val="both"/>
        <w:rPr>
          <w:rFonts w:cs="Arial"/>
        </w:rPr>
      </w:pPr>
    </w:p>
    <w:p w:rsidR="001B4703" w:rsidP="7903AA79" w:rsidRDefault="001B4703" w14:paraId="3D51CC25" w14:textId="264FAF1D">
      <w:pPr>
        <w:pStyle w:val="Navaden"/>
        <w:jc w:val="both"/>
        <w:rPr>
          <w:rFonts w:cs="Arial"/>
        </w:rPr>
      </w:pPr>
    </w:p>
    <w:p w:rsidR="001B4703" w:rsidP="7903AA79" w:rsidRDefault="001B4703" w14:paraId="6DF9B563" w14:textId="236566D1">
      <w:pPr>
        <w:pStyle w:val="Navaden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sl-SI"/>
        </w:rPr>
      </w:pPr>
    </w:p>
    <w:p w:rsidR="001B4703" w:rsidP="00F35A6C" w:rsidRDefault="001B4703" w14:paraId="71D0A4F6" w14:textId="77777777">
      <w:pPr>
        <w:jc w:val="both"/>
        <w:rPr>
          <w:rFonts w:cs="Arial"/>
        </w:rPr>
      </w:pPr>
    </w:p>
    <w:p w:rsidRPr="00F35A6C" w:rsidR="00F35A6C" w:rsidP="00F35A6C" w:rsidRDefault="00F35A6C" w14:paraId="04B34BA2" w14:textId="77777777">
      <w:pPr>
        <w:jc w:val="both"/>
        <w:rPr>
          <w:rFonts w:cs="Arial"/>
        </w:rPr>
      </w:pPr>
    </w:p>
    <w:p w:rsidRPr="00F35A6C" w:rsidR="00F35A6C" w:rsidP="00F35A6C" w:rsidRDefault="00F35A6C" w14:paraId="6D692E3C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:rsidR="00604DDB" w:rsidP="00604DDB" w:rsidRDefault="005564B9" w14:paraId="771FB053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</w:r>
      <w:r w:rsidR="003604BB">
        <w:rPr>
          <w:rFonts w:cs="Arial"/>
        </w:rPr>
        <w:t>Podpis zakonitega zastopnika</w:t>
      </w:r>
    </w:p>
    <w:p w:rsidRPr="007838D2" w:rsidR="00604DDB" w:rsidP="00604DDB" w:rsidRDefault="00604DDB" w14:paraId="15BC5C29" w14:textId="77777777">
      <w:pPr>
        <w:rPr>
          <w:rFonts w:cs="Arial"/>
        </w:rPr>
      </w:pPr>
    </w:p>
    <w:p w:rsidR="00E81DF5" w:rsidP="00E81DF5" w:rsidRDefault="00E81DF5" w14:paraId="38E8DAB3" w14:textId="77777777">
      <w:pPr>
        <w:jc w:val="both"/>
        <w:rPr>
          <w:rFonts w:cs="Arial"/>
          <w:i/>
        </w:rPr>
      </w:pPr>
    </w:p>
    <w:p w:rsidR="00AB063B" w:rsidP="7903AA79" w:rsidRDefault="00AB063B" w14:paraId="342E39C8" w14:textId="15017679">
      <w:pPr>
        <w:pStyle w:val="Navaden"/>
        <w:jc w:val="both"/>
        <w:rPr>
          <w:rFonts w:cs="Arial"/>
          <w:i w:val="1"/>
          <w:iCs w:val="1"/>
        </w:rPr>
      </w:pPr>
    </w:p>
    <w:p w:rsidR="00AB063B" w:rsidP="00E81DF5" w:rsidRDefault="00AB063B" w14:paraId="687A2F61" w14:textId="77777777">
      <w:pPr>
        <w:jc w:val="both"/>
        <w:rPr>
          <w:rFonts w:cs="Arial"/>
          <w:i/>
        </w:rPr>
      </w:pPr>
    </w:p>
    <w:p w:rsidR="00AB063B" w:rsidP="00E81DF5" w:rsidRDefault="00AB063B" w14:paraId="3AF04A4C" w14:textId="77777777">
      <w:pPr>
        <w:jc w:val="both"/>
        <w:rPr>
          <w:rFonts w:cs="Arial"/>
          <w:i/>
        </w:rPr>
      </w:pPr>
    </w:p>
    <w:p w:rsidRPr="00E81DF5" w:rsidR="00D47195" w:rsidP="00E81DF5" w:rsidRDefault="00604DDB" w14:paraId="18BF8984" w14:textId="3916CE2C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Pr="00E81DF5" w:rsidR="00E81DF5">
        <w:rPr>
          <w:rFonts w:cs="Arial"/>
          <w:i/>
        </w:rPr>
        <w:t xml:space="preserve"> </w:t>
      </w:r>
    </w:p>
    <w:sectPr w:rsidRPr="00E81DF5" w:rsidR="00D4719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2CD" w:rsidRDefault="001212CD" w14:paraId="292D4FF4" w14:textId="77777777">
      <w:r>
        <w:separator/>
      </w:r>
    </w:p>
  </w:endnote>
  <w:endnote w:type="continuationSeparator" w:id="0">
    <w:p w:rsidR="001212CD" w:rsidRDefault="001212CD" w14:paraId="06FD54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370866" w:rsidP="00001218" w:rsidRDefault="00370866" w14:paraId="24BD5FBD" w14:textId="7CBC010B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00A1445A" w14:paraId="5F8449D8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2F10F644" w14:textId="058A944A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370866" w:rsidP="00A1445A" w:rsidRDefault="00370866" w14:paraId="38C45882" w14:textId="29E1CF31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36C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36C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7111BC68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2CD" w:rsidRDefault="001212CD" w14:paraId="7813FA6B" w14:textId="77777777">
      <w:r>
        <w:separator/>
      </w:r>
    </w:p>
  </w:footnote>
  <w:footnote w:type="continuationSeparator" w:id="0">
    <w:p w:rsidR="001212CD" w:rsidRDefault="001212CD" w14:paraId="5061632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4EA264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A04B00" w:rsidR="00A04B00" w:rsidP="00A04B00" w:rsidRDefault="00A04B00" w14:paraId="190331A4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Pr="00A04B00" w:rsidR="00A04B00" w:rsidP="00A04B00" w:rsidRDefault="00A04B00" w14:paraId="2A940F2F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Pr="00A04B00" w:rsidR="00C0552D" w:rsidP="00A04B00" w:rsidRDefault="00C0552D" w14:paraId="0D17572B" w14:textId="77777777">
          <w:pPr>
            <w:ind w:right="6"/>
            <w:rPr>
              <w:rFonts w:cs="Arial"/>
              <w:color w:val="000000"/>
              <w:spacing w:val="-2"/>
            </w:rPr>
          </w:pPr>
        </w:p>
        <w:p w:rsidRPr="00C0552D" w:rsidR="00370866" w:rsidP="00A1445A" w:rsidRDefault="00370866" w14:paraId="5377BEF9" w14:textId="77777777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Pr="00C0552D" w:rsidR="00C0552D">
            <w:rPr>
              <w:rFonts w:cs="Arial"/>
              <w:color w:val="000000"/>
              <w:spacing w:val="-2"/>
            </w:rPr>
            <w:t>, SI-1000 Ljubljana</w:t>
          </w:r>
        </w:p>
        <w:p w:rsidRPr="00C0552D" w:rsidR="00370866" w:rsidP="00A1445A" w:rsidRDefault="00C0552D" w14:paraId="33E632B2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5F638A" w14:paraId="2133A125" w14:textId="77777777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A04B00" w:rsidRDefault="00A04B00" w14:paraId="54B9D10C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370866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 w:rsidR="00370866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Pr="00A1445A" w:rsidR="00370866" w:rsidP="00A04B00" w:rsidRDefault="00A04B00" w14:paraId="77959392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370866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2">
            <w:r w:rsidRPr="00465527" w:rsidR="005B64DE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370866" w:rsidP="00A04B00" w:rsidRDefault="00A04B00" w14:paraId="404B3C8E" w14:textId="77777777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 w:rsidR="00C0552D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3">
            <w:r w:rsidRPr="00465527" w:rsidR="005B64DE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:rsidRPr="00A1445A" w:rsidR="00BD218F" w:rsidP="00A04B00" w:rsidRDefault="00BD218F" w14:paraId="215ED8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A1445A" w:rsidR="00C0552D" w:rsidTr="00A04B00" w14:paraId="55D6A11C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0E02BD" w:rsidR="00C0552D" w:rsidP="006E06FA" w:rsidRDefault="000E02BD" w14:paraId="46F59F12" w14:textId="07D4319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A1445A" w:rsidR="00C0552D" w:rsidP="00C0552D" w:rsidRDefault="00C0552D" w14:paraId="57E44DF4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8E7AB1" w:rsidR="00C0552D" w:rsidP="0053118F" w:rsidRDefault="00144B8D" w14:paraId="6C8F705D" w14:textId="53163B6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:rsidRPr="00FC6CF0" w:rsidR="00370866" w:rsidP="00001218" w:rsidRDefault="00370866" w14:paraId="25EF9CCB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745EE79E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6720FAD"/>
    <w:rsid w:val="08985064"/>
    <w:rsid w:val="0E12EB54"/>
    <w:rsid w:val="10E0D1DE"/>
    <w:rsid w:val="1515014C"/>
    <w:rsid w:val="1631F895"/>
    <w:rsid w:val="1698395D"/>
    <w:rsid w:val="1A7DB529"/>
    <w:rsid w:val="1BA1FED3"/>
    <w:rsid w:val="2109B053"/>
    <w:rsid w:val="22A580B4"/>
    <w:rsid w:val="236857BC"/>
    <w:rsid w:val="24415115"/>
    <w:rsid w:val="38330957"/>
    <w:rsid w:val="3BFCDFBD"/>
    <w:rsid w:val="44BE0799"/>
    <w:rsid w:val="47E909D4"/>
    <w:rsid w:val="656B9500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2" w:customStyle="1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2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1" w:customStyle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5C611C-7FB3-4968-915A-920E708AD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c5f5d4-aadc-499c-975b-051170a396f7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E1451D-59A3-484B-B949-354C415014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Mihael BABIČ</lastModifiedBy>
  <revision>5</revision>
  <lastPrinted>2016-06-20T06:30:00.0000000Z</lastPrinted>
  <dcterms:created xsi:type="dcterms:W3CDTF">2022-03-25T11:59:00.0000000Z</dcterms:created>
  <dcterms:modified xsi:type="dcterms:W3CDTF">2023-08-21T14:05:45.0291435Z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