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F997D" w14:textId="5E4B5012" w:rsidR="00E81DF5" w:rsidRPr="00433E55" w:rsidRDefault="00DC1FD8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1071BD" w:rsidRPr="00433E55">
        <w:rPr>
          <w:rFonts w:cs="Arial"/>
        </w:rPr>
        <w:t>:</w:t>
      </w:r>
      <w:r>
        <w:rPr>
          <w:rFonts w:cs="Arial"/>
        </w:rPr>
        <w:t xml:space="preserve"> 4302-0173/2023-2 </w:t>
      </w:r>
      <w:r w:rsidR="001071BD" w:rsidRPr="00433E55">
        <w:rPr>
          <w:rFonts w:cs="Arial"/>
        </w:rPr>
        <w:tab/>
      </w:r>
    </w:p>
    <w:p w14:paraId="15803A36" w14:textId="25C33E79" w:rsidR="001071BD" w:rsidRPr="00241F04" w:rsidRDefault="00711939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</w:t>
      </w:r>
      <w:r w:rsidR="00433E55">
        <w:rPr>
          <w:rFonts w:cs="Arial"/>
        </w:rPr>
        <w:t xml:space="preserve">: </w:t>
      </w:r>
      <w:r w:rsidR="00DC1FD8">
        <w:rPr>
          <w:rFonts w:cs="Arial"/>
        </w:rPr>
        <w:t>2023-308</w:t>
      </w:r>
    </w:p>
    <w:p w14:paraId="7345EF5F" w14:textId="164F1746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733C9E56" w14:textId="77777777" w:rsidR="001E1FB4" w:rsidRDefault="001E1FB4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E274430" w:rsidR="00C374E4" w:rsidRPr="0011436A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1B4703" w14:paraId="51CA3C8E" w14:textId="77777777" w:rsidTr="005A56F6">
        <w:trPr>
          <w:trHeight w:val="1281"/>
        </w:trPr>
        <w:tc>
          <w:tcPr>
            <w:tcW w:w="4481" w:type="dxa"/>
            <w:vAlign w:val="center"/>
          </w:tcPr>
          <w:p w14:paraId="0232ED53" w14:textId="1D9157FC" w:rsidR="001B4703" w:rsidRDefault="00433E55" w:rsidP="00701F49">
            <w:pPr>
              <w:jc w:val="both"/>
              <w:rPr>
                <w:rFonts w:cs="Arial"/>
              </w:rPr>
            </w:pPr>
            <w:r w:rsidRPr="0051074A">
              <w:rPr>
                <w:rFonts w:cs="Arial"/>
              </w:rPr>
              <w:t xml:space="preserve">Skupna </w:t>
            </w:r>
            <w:r w:rsidR="00DC1FD8" w:rsidRPr="0051074A">
              <w:rPr>
                <w:rFonts w:cs="Arial"/>
              </w:rPr>
              <w:t xml:space="preserve">okvirna </w:t>
            </w:r>
            <w:r w:rsidR="001E1FB4">
              <w:rPr>
                <w:rFonts w:cs="Arial"/>
              </w:rPr>
              <w:t>eno (1) let</w:t>
            </w:r>
            <w:r w:rsidR="00701F49">
              <w:rPr>
                <w:rFonts w:cs="Arial"/>
              </w:rPr>
              <w:t>n</w:t>
            </w:r>
            <w:r w:rsidR="001E1FB4">
              <w:rPr>
                <w:rFonts w:cs="Arial"/>
              </w:rPr>
              <w:t>a</w:t>
            </w:r>
            <w:r w:rsidR="00DC1FD8" w:rsidRPr="0051074A">
              <w:rPr>
                <w:rFonts w:cs="Arial"/>
              </w:rPr>
              <w:t xml:space="preserve"> </w:t>
            </w:r>
            <w:r w:rsidRPr="0051074A">
              <w:rPr>
                <w:rFonts w:cs="Arial"/>
              </w:rPr>
              <w:t xml:space="preserve">ponudbena </w:t>
            </w:r>
            <w:r w:rsidR="001B6096" w:rsidRPr="0051074A">
              <w:rPr>
                <w:rFonts w:cs="Arial"/>
              </w:rPr>
              <w:t>vrednost</w:t>
            </w:r>
            <w:r w:rsidRPr="0051074A">
              <w:rPr>
                <w:rFonts w:cs="Arial"/>
              </w:rPr>
              <w:t xml:space="preserve"> </w:t>
            </w:r>
            <w:r w:rsidR="00DC1FD8" w:rsidRPr="0051074A">
              <w:rPr>
                <w:rFonts w:cs="Arial"/>
              </w:rPr>
              <w:t>v EUR brez DDV</w:t>
            </w:r>
            <w:r w:rsidRPr="00DC1FD8">
              <w:rPr>
                <w:rFonts w:cs="Arial"/>
              </w:rPr>
              <w:tab/>
            </w:r>
          </w:p>
        </w:tc>
        <w:tc>
          <w:tcPr>
            <w:tcW w:w="4481" w:type="dxa"/>
          </w:tcPr>
          <w:p w14:paraId="76C72B04" w14:textId="77777777" w:rsidR="001B4703" w:rsidRDefault="001B4703" w:rsidP="00F35A6C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8A8BB8D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DC1FD8">
        <w:rPr>
          <w:rFonts w:cs="Arial"/>
        </w:rPr>
        <w:t xml:space="preserve">        </w:t>
      </w:r>
      <w:r w:rsidR="003604BB">
        <w:rPr>
          <w:rFonts w:cs="Arial"/>
        </w:rPr>
        <w:t>Podpis zakonitega zastopnika</w:t>
      </w:r>
      <w:r w:rsidR="00DC1FD8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6F14D576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 xml:space="preserve">izpolni glavni ponudnik. </w:t>
      </w:r>
      <w:r w:rsidR="00DC1FD8">
        <w:rPr>
          <w:rFonts w:cs="Arial"/>
          <w:i/>
        </w:rPr>
        <w:t>Obrazec se</w:t>
      </w:r>
      <w:r w:rsidR="001B4703">
        <w:rPr>
          <w:rFonts w:cs="Arial"/>
          <w:i/>
        </w:rPr>
        <w:t xml:space="preserve">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88E09" w14:textId="77777777" w:rsidR="003853FD" w:rsidRDefault="003853FD">
      <w:r>
        <w:separator/>
      </w:r>
    </w:p>
  </w:endnote>
  <w:endnote w:type="continuationSeparator" w:id="0">
    <w:p w14:paraId="6AACB7DC" w14:textId="77777777" w:rsidR="003853FD" w:rsidRDefault="0038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39A21C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1FB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1FB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492E8" w14:textId="77777777" w:rsidR="003853FD" w:rsidRDefault="003853FD">
      <w:r>
        <w:separator/>
      </w:r>
    </w:p>
  </w:footnote>
  <w:footnote w:type="continuationSeparator" w:id="0">
    <w:p w14:paraId="35AC5DC5" w14:textId="77777777" w:rsidR="003853FD" w:rsidRDefault="00385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E1FB4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5D4E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853FD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17439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074A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8E7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1F49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1FD8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53B325-9749-4C3C-9FC4-1D182136B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354A6D-5978-4158-861C-4677A64B5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25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578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24</cp:revision>
  <cp:lastPrinted>2016-06-20T06:30:00Z</cp:lastPrinted>
  <dcterms:created xsi:type="dcterms:W3CDTF">2021-04-07T09:02:00Z</dcterms:created>
  <dcterms:modified xsi:type="dcterms:W3CDTF">2023-09-05T09:32:00Z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