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D9171" w14:textId="77777777" w:rsidR="001E0087" w:rsidRPr="00A72A09" w:rsidRDefault="001E0087" w:rsidP="001E008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A72A09">
        <w:rPr>
          <w:rFonts w:cs="Arial"/>
          <w:sz w:val="20"/>
          <w:szCs w:val="20"/>
        </w:rPr>
        <w:t>Številka:</w:t>
      </w:r>
      <w:r w:rsidRPr="00A72A09">
        <w:rPr>
          <w:rFonts w:cs="Arial"/>
          <w:sz w:val="20"/>
          <w:szCs w:val="20"/>
        </w:rPr>
        <w:tab/>
        <w:t>4302-0206/2023</w:t>
      </w:r>
    </w:p>
    <w:p w14:paraId="6E6157FE" w14:textId="77777777" w:rsidR="001E0087" w:rsidRPr="00A72A09" w:rsidRDefault="001E0087" w:rsidP="001E008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A72A09">
        <w:rPr>
          <w:rFonts w:cs="Arial"/>
          <w:sz w:val="20"/>
          <w:szCs w:val="20"/>
        </w:rPr>
        <w:t>JN BR:</w:t>
      </w:r>
      <w:r w:rsidRPr="00A72A09">
        <w:rPr>
          <w:rFonts w:cs="Arial"/>
          <w:sz w:val="20"/>
          <w:szCs w:val="20"/>
        </w:rPr>
        <w:tab/>
        <w:t>2023-391</w:t>
      </w:r>
    </w:p>
    <w:p w14:paraId="2779911A" w14:textId="77777777" w:rsidR="001E0087" w:rsidRPr="00A72A09" w:rsidRDefault="001E0087" w:rsidP="001E0087">
      <w:pPr>
        <w:rPr>
          <w:rFonts w:cs="Arial"/>
          <w:sz w:val="20"/>
          <w:szCs w:val="20"/>
        </w:rPr>
      </w:pPr>
      <w:r w:rsidRPr="00A72A09">
        <w:rPr>
          <w:rFonts w:cs="Arial"/>
          <w:sz w:val="20"/>
          <w:szCs w:val="20"/>
        </w:rPr>
        <w:t>Datum: 19.10.2023</w:t>
      </w:r>
    </w:p>
    <w:bookmarkEnd w:id="0"/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9704B04" w14:textId="77777777" w:rsidR="00020A56" w:rsidRPr="0011436A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73FAC6D2" w14:textId="77777777" w:rsidR="00020A56" w:rsidRDefault="00020A56" w:rsidP="00020A56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F9E3ECC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4DC26B2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3CC56DF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D18FEA3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42EDA5D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3200991A" w14:textId="66E92724" w:rsidR="00020A56" w:rsidRPr="00441F73" w:rsidRDefault="00020A56" w:rsidP="00020A56">
      <w:pPr>
        <w:tabs>
          <w:tab w:val="left" w:pos="1083"/>
        </w:tabs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SKLOP 1</w:t>
      </w:r>
      <w:r w:rsidR="0033780F">
        <w:rPr>
          <w:rFonts w:cs="Arial"/>
        </w:rPr>
        <w:t xml:space="preserve"> (RAČE)</w:t>
      </w:r>
      <w:r>
        <w:rPr>
          <w:rFonts w:cs="Arial"/>
        </w:rPr>
        <w:t xml:space="preserve">: </w:t>
      </w:r>
    </w:p>
    <w:p w14:paraId="5BFE4C6A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020A56" w14:paraId="5DDC03BC" w14:textId="77777777" w:rsidTr="001C0862">
        <w:trPr>
          <w:trHeight w:val="1281"/>
        </w:trPr>
        <w:tc>
          <w:tcPr>
            <w:tcW w:w="4481" w:type="dxa"/>
            <w:vAlign w:val="center"/>
          </w:tcPr>
          <w:p w14:paraId="45C673C5" w14:textId="77777777" w:rsidR="00020A56" w:rsidRDefault="00020A56" w:rsidP="001C0862">
            <w:pPr>
              <w:jc w:val="both"/>
              <w:rPr>
                <w:rFonts w:cs="Arial"/>
              </w:rPr>
            </w:pPr>
            <w:r w:rsidRPr="001E0087">
              <w:rPr>
                <w:rFonts w:cs="Arial"/>
              </w:rPr>
              <w:t>Skupna ponudbena vrednost v EUR brez DDV</w:t>
            </w:r>
            <w:r w:rsidRPr="001E0087">
              <w:rPr>
                <w:rFonts w:cs="Arial"/>
              </w:rPr>
              <w:tab/>
            </w:r>
            <w:r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695430AB" w14:textId="77777777" w:rsidR="00020A56" w:rsidRDefault="00020A56" w:rsidP="001C0862">
            <w:pPr>
              <w:jc w:val="both"/>
              <w:rPr>
                <w:rFonts w:cs="Arial"/>
              </w:rPr>
            </w:pPr>
          </w:p>
        </w:tc>
      </w:tr>
    </w:tbl>
    <w:p w14:paraId="6E622768" w14:textId="77777777" w:rsidR="00020A56" w:rsidRDefault="00020A56" w:rsidP="00020A56">
      <w:pPr>
        <w:jc w:val="both"/>
        <w:rPr>
          <w:rFonts w:cs="Arial"/>
        </w:rPr>
      </w:pPr>
    </w:p>
    <w:p w14:paraId="7FE5556C" w14:textId="516A3997" w:rsidR="00315D0C" w:rsidRPr="00441F73" w:rsidRDefault="00315D0C" w:rsidP="00315D0C">
      <w:pPr>
        <w:tabs>
          <w:tab w:val="left" w:pos="1083"/>
        </w:tabs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SKLOP 2</w:t>
      </w:r>
      <w:r w:rsidR="0033780F">
        <w:rPr>
          <w:rFonts w:cs="Arial"/>
        </w:rPr>
        <w:t xml:space="preserve"> (CELJE)</w:t>
      </w:r>
      <w:r>
        <w:rPr>
          <w:rFonts w:cs="Arial"/>
        </w:rPr>
        <w:t xml:space="preserve">: </w:t>
      </w:r>
    </w:p>
    <w:p w14:paraId="468EC328" w14:textId="77777777" w:rsidR="00020A56" w:rsidRDefault="00020A56" w:rsidP="00020A56">
      <w:pPr>
        <w:jc w:val="both"/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315D0C" w14:paraId="0C7C5007" w14:textId="77777777" w:rsidTr="003948C1">
        <w:trPr>
          <w:trHeight w:val="1281"/>
        </w:trPr>
        <w:tc>
          <w:tcPr>
            <w:tcW w:w="4481" w:type="dxa"/>
            <w:vAlign w:val="center"/>
          </w:tcPr>
          <w:p w14:paraId="31544750" w14:textId="77777777" w:rsidR="00315D0C" w:rsidRPr="001E0087" w:rsidRDefault="00315D0C" w:rsidP="003948C1">
            <w:pPr>
              <w:jc w:val="both"/>
              <w:rPr>
                <w:rFonts w:cs="Arial"/>
              </w:rPr>
            </w:pPr>
            <w:r w:rsidRPr="001E0087">
              <w:rPr>
                <w:rFonts w:cs="Arial"/>
              </w:rPr>
              <w:t>Skupna ponudbena vrednost v EUR brez DDV</w:t>
            </w:r>
            <w:r w:rsidRPr="001E0087">
              <w:rPr>
                <w:rFonts w:cs="Arial"/>
              </w:rPr>
              <w:tab/>
            </w:r>
            <w:r w:rsidRPr="001E0087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9408D60" w14:textId="77777777" w:rsidR="00315D0C" w:rsidRDefault="00315D0C" w:rsidP="003948C1">
            <w:pPr>
              <w:jc w:val="both"/>
              <w:rPr>
                <w:rFonts w:cs="Arial"/>
              </w:rPr>
            </w:pPr>
          </w:p>
        </w:tc>
      </w:tr>
    </w:tbl>
    <w:p w14:paraId="06621D91" w14:textId="77777777" w:rsidR="00020A56" w:rsidRDefault="00020A56" w:rsidP="00020A56">
      <w:pPr>
        <w:jc w:val="both"/>
        <w:rPr>
          <w:rFonts w:cs="Arial"/>
        </w:rPr>
      </w:pPr>
    </w:p>
    <w:p w14:paraId="61E3637B" w14:textId="09A5A517" w:rsidR="00315D0C" w:rsidRPr="00441F73" w:rsidRDefault="00315D0C" w:rsidP="00315D0C">
      <w:pPr>
        <w:tabs>
          <w:tab w:val="left" w:pos="1083"/>
        </w:tabs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SKLOP 3</w:t>
      </w:r>
      <w:r w:rsidR="0033780F">
        <w:rPr>
          <w:rFonts w:cs="Arial"/>
        </w:rPr>
        <w:t xml:space="preserve"> (SERMIN)</w:t>
      </w:r>
      <w:r>
        <w:rPr>
          <w:rFonts w:cs="Arial"/>
        </w:rPr>
        <w:t xml:space="preserve">: </w:t>
      </w:r>
    </w:p>
    <w:p w14:paraId="6B6C4EBB" w14:textId="77777777" w:rsidR="00315D0C" w:rsidRDefault="00315D0C" w:rsidP="00315D0C">
      <w:pPr>
        <w:jc w:val="both"/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315D0C" w14:paraId="76B30D41" w14:textId="77777777" w:rsidTr="003948C1">
        <w:trPr>
          <w:trHeight w:val="1281"/>
        </w:trPr>
        <w:tc>
          <w:tcPr>
            <w:tcW w:w="4481" w:type="dxa"/>
            <w:vAlign w:val="center"/>
          </w:tcPr>
          <w:p w14:paraId="35155D7C" w14:textId="77777777" w:rsidR="00315D0C" w:rsidRDefault="00315D0C" w:rsidP="003948C1">
            <w:pPr>
              <w:jc w:val="both"/>
              <w:rPr>
                <w:rFonts w:cs="Arial"/>
              </w:rPr>
            </w:pPr>
            <w:r w:rsidRPr="001E0087">
              <w:rPr>
                <w:rFonts w:cs="Arial"/>
              </w:rPr>
              <w:t>Skupna ponudbena vrednost v EUR brez DDV</w:t>
            </w:r>
            <w:r w:rsidRPr="001E0087">
              <w:rPr>
                <w:rFonts w:cs="Arial"/>
              </w:rPr>
              <w:tab/>
            </w:r>
            <w:r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FB03A23" w14:textId="77777777" w:rsidR="00315D0C" w:rsidRDefault="00315D0C" w:rsidP="003948C1">
            <w:pPr>
              <w:jc w:val="both"/>
              <w:rPr>
                <w:rFonts w:cs="Arial"/>
              </w:rPr>
            </w:pPr>
          </w:p>
        </w:tc>
      </w:tr>
    </w:tbl>
    <w:p w14:paraId="284365E0" w14:textId="77777777" w:rsidR="00020A56" w:rsidRDefault="00020A56" w:rsidP="00020A56">
      <w:pPr>
        <w:jc w:val="both"/>
        <w:rPr>
          <w:rFonts w:cs="Arial"/>
        </w:rPr>
      </w:pPr>
    </w:p>
    <w:p w14:paraId="526A60F6" w14:textId="5C365B29" w:rsidR="00315D0C" w:rsidRPr="00441F73" w:rsidRDefault="00315D0C" w:rsidP="00315D0C">
      <w:pPr>
        <w:tabs>
          <w:tab w:val="left" w:pos="1083"/>
        </w:tabs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SKLOP 4</w:t>
      </w:r>
      <w:r w:rsidR="0033780F">
        <w:rPr>
          <w:rFonts w:cs="Arial"/>
        </w:rPr>
        <w:t xml:space="preserve"> (BRNIK)</w:t>
      </w:r>
      <w:bookmarkStart w:id="1" w:name="_GoBack"/>
      <w:bookmarkEnd w:id="1"/>
      <w:r>
        <w:rPr>
          <w:rFonts w:cs="Arial"/>
        </w:rPr>
        <w:t xml:space="preserve">: </w:t>
      </w:r>
    </w:p>
    <w:p w14:paraId="5616A73D" w14:textId="77777777" w:rsidR="00315D0C" w:rsidRDefault="00315D0C" w:rsidP="00315D0C">
      <w:pPr>
        <w:jc w:val="both"/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315D0C" w14:paraId="0939A308" w14:textId="77777777" w:rsidTr="003948C1">
        <w:trPr>
          <w:trHeight w:val="1281"/>
        </w:trPr>
        <w:tc>
          <w:tcPr>
            <w:tcW w:w="4481" w:type="dxa"/>
            <w:vAlign w:val="center"/>
          </w:tcPr>
          <w:p w14:paraId="3E1AC240" w14:textId="77777777" w:rsidR="00315D0C" w:rsidRDefault="00315D0C" w:rsidP="003948C1">
            <w:pPr>
              <w:jc w:val="both"/>
              <w:rPr>
                <w:rFonts w:cs="Arial"/>
              </w:rPr>
            </w:pPr>
            <w:r w:rsidRPr="001E0087">
              <w:rPr>
                <w:rFonts w:cs="Arial"/>
              </w:rPr>
              <w:t>Skupna ponudbena vrednost v EUR brez DDV</w:t>
            </w:r>
            <w:r w:rsidRPr="001E0087">
              <w:rPr>
                <w:rFonts w:cs="Arial"/>
              </w:rPr>
              <w:tab/>
            </w:r>
            <w:r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239AEB17" w14:textId="77777777" w:rsidR="00315D0C" w:rsidRDefault="00315D0C" w:rsidP="003948C1">
            <w:pPr>
              <w:jc w:val="both"/>
              <w:rPr>
                <w:rFonts w:cs="Arial"/>
              </w:rPr>
            </w:pPr>
          </w:p>
        </w:tc>
      </w:tr>
    </w:tbl>
    <w:p w14:paraId="1774C57C" w14:textId="736D01B7" w:rsidR="00020A56" w:rsidRDefault="00020A56" w:rsidP="00020A56">
      <w:pPr>
        <w:jc w:val="both"/>
        <w:rPr>
          <w:rFonts w:cs="Arial"/>
        </w:rPr>
      </w:pPr>
    </w:p>
    <w:p w14:paraId="37E7BDFF" w14:textId="77777777" w:rsidR="001E0087" w:rsidRPr="00F35A6C" w:rsidRDefault="001E0087" w:rsidP="00020A56">
      <w:pPr>
        <w:jc w:val="both"/>
        <w:rPr>
          <w:rFonts w:cs="Arial"/>
        </w:rPr>
      </w:pPr>
    </w:p>
    <w:p w14:paraId="75C8DF5D" w14:textId="5E476E47" w:rsidR="00020A56" w:rsidRPr="00F35A6C" w:rsidRDefault="00020A56" w:rsidP="00020A5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362DF144" w14:textId="0C637335" w:rsidR="00020A56" w:rsidRDefault="00020A56" w:rsidP="00020A5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1E0087">
        <w:rPr>
          <w:rFonts w:cs="Arial"/>
        </w:rPr>
        <w:tab/>
      </w:r>
      <w:r>
        <w:rPr>
          <w:rFonts w:cs="Arial"/>
        </w:rPr>
        <w:tab/>
        <w:t>Podpis zakonitega zastopnika in žig</w:t>
      </w:r>
    </w:p>
    <w:p w14:paraId="397F2485" w14:textId="77777777" w:rsidR="001E0087" w:rsidRDefault="001E0087" w:rsidP="00020A56">
      <w:pPr>
        <w:jc w:val="both"/>
        <w:rPr>
          <w:rFonts w:cs="Arial"/>
          <w:i/>
        </w:rPr>
      </w:pPr>
    </w:p>
    <w:p w14:paraId="4819581B" w14:textId="77777777" w:rsidR="00020A56" w:rsidRPr="00E81DF5" w:rsidRDefault="00020A56" w:rsidP="00020A56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18BF8984" w14:textId="098C65CB" w:rsidR="00D47195" w:rsidRPr="00020A56" w:rsidRDefault="00D47195" w:rsidP="00020A56"/>
    <w:sectPr w:rsidR="00D47195" w:rsidRPr="00020A5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59562" w14:textId="77777777" w:rsidR="00EA1749" w:rsidRDefault="00EA1749">
      <w:r>
        <w:separator/>
      </w:r>
    </w:p>
  </w:endnote>
  <w:endnote w:type="continuationSeparator" w:id="0">
    <w:p w14:paraId="31BE9692" w14:textId="77777777" w:rsidR="00EA1749" w:rsidRDefault="00EA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6354EA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0A5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0A5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F6D09" w14:textId="77777777" w:rsidR="00EA1749" w:rsidRDefault="00EA1749">
      <w:r>
        <w:separator/>
      </w:r>
    </w:p>
  </w:footnote>
  <w:footnote w:type="continuationSeparator" w:id="0">
    <w:p w14:paraId="292AF287" w14:textId="77777777" w:rsidR="00EA1749" w:rsidRDefault="00EA1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E0087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D0C"/>
    <w:rsid w:val="00315EE6"/>
    <w:rsid w:val="00324C4C"/>
    <w:rsid w:val="00325D8B"/>
    <w:rsid w:val="00326834"/>
    <w:rsid w:val="0033780F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1749"/>
    <w:rsid w:val="00EA55D5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98174-E7C2-487D-B436-B16549FDE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purl.org/dc/terms/"/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E566E9C-FEDE-4972-8935-1BD4C1E55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31</TotalTime>
  <Pages>1</Pages>
  <Words>85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737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24</cp:revision>
  <cp:lastPrinted>2016-06-20T06:30:00Z</cp:lastPrinted>
  <dcterms:created xsi:type="dcterms:W3CDTF">2021-04-07T09:02:00Z</dcterms:created>
  <dcterms:modified xsi:type="dcterms:W3CDTF">2023-11-03T12:56:00Z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