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94CBA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1A3136B1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D0BE3D6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7C308A2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8023B13" w14:textId="5E6ED0D5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CE764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E764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CE764E" w:rsidRPr="00D24153">
        <w:rPr>
          <w:rFonts w:ascii="Arial" w:hAnsi="Arial" w:cs="Arial"/>
          <w:sz w:val="20"/>
          <w:szCs w:val="20"/>
        </w:rPr>
      </w:r>
      <w:r w:rsidR="00CE764E" w:rsidRPr="00D24153">
        <w:rPr>
          <w:rFonts w:ascii="Arial" w:hAnsi="Arial" w:cs="Arial"/>
          <w:sz w:val="20"/>
          <w:szCs w:val="20"/>
        </w:rPr>
        <w:fldChar w:fldCharType="separate"/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sz w:val="20"/>
          <w:szCs w:val="20"/>
        </w:rPr>
        <w:fldChar w:fldCharType="end"/>
      </w:r>
    </w:p>
    <w:p w14:paraId="08A14569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F314E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9110BC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1AA1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53248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D573A7C" w14:textId="6CA2CCEC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42D1E" w:rsidRPr="001C0D3A">
        <w:rPr>
          <w:rFonts w:ascii="Arial" w:hAnsi="Arial" w:cs="Arial"/>
          <w:sz w:val="20"/>
          <w:szCs w:val="20"/>
        </w:rPr>
        <w:t>Ministrstvo za digitalno preobrazbo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Davčna ulica 1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1000 Ljubljana</w:t>
      </w:r>
    </w:p>
    <w:p w14:paraId="666B65FC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346491" w14:textId="75C84C99" w:rsidR="00EF25C2" w:rsidRPr="00D32F28" w:rsidRDefault="006467D8" w:rsidP="00D32F28">
      <w:pPr>
        <w:rPr>
          <w:rFonts w:ascii="Arial" w:hAnsi="Arial" w:cs="Arial"/>
          <w:b/>
          <w:sz w:val="20"/>
          <w:szCs w:val="20"/>
          <w:lang w:eastAsia="sl-SI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</w:t>
      </w:r>
      <w:r w:rsidR="002208D7" w:rsidRPr="00841EAC">
        <w:rPr>
          <w:rFonts w:ascii="Arial" w:hAnsi="Arial" w:cs="Arial"/>
          <w:i/>
          <w:sz w:val="20"/>
          <w:szCs w:val="20"/>
        </w:rPr>
        <w:t xml:space="preserve">oznako </w:t>
      </w:r>
      <w:r w:rsidR="00D32F28">
        <w:rPr>
          <w:rFonts w:ascii="Arial" w:hAnsi="Arial" w:cs="Arial"/>
          <w:i/>
          <w:sz w:val="20"/>
          <w:szCs w:val="20"/>
        </w:rPr>
        <w:t>ODGOVSI-23/2023</w:t>
      </w:r>
      <w:r w:rsidR="002208D7" w:rsidRPr="00841EAC">
        <w:rPr>
          <w:rFonts w:ascii="Arial" w:hAnsi="Arial" w:cs="Arial"/>
          <w:i/>
          <w:sz w:val="20"/>
          <w:szCs w:val="20"/>
        </w:rPr>
        <w:t>,</w:t>
      </w:r>
      <w:r w:rsidR="00642AA0" w:rsidRPr="00841EAC">
        <w:rPr>
          <w:rFonts w:ascii="Arial" w:hAnsi="Arial" w:cs="Arial"/>
          <w:i/>
          <w:sz w:val="20"/>
          <w:szCs w:val="20"/>
        </w:rPr>
        <w:t xml:space="preserve"> </w:t>
      </w:r>
      <w:r w:rsidR="00800ABB" w:rsidRPr="00841EAC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841EAC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841EAC">
        <w:rPr>
          <w:rFonts w:ascii="Arial" w:hAnsi="Arial" w:cs="Arial"/>
          <w:i/>
          <w:iCs/>
          <w:sz w:val="20"/>
          <w:szCs w:val="20"/>
        </w:rPr>
        <w:t>»</w:t>
      </w:r>
      <w:r w:rsidR="00D32F28" w:rsidRPr="00D32F28">
        <w:rPr>
          <w:rFonts w:ascii="Arial" w:hAnsi="Arial" w:cs="Arial"/>
          <w:bCs/>
          <w:sz w:val="20"/>
          <w:szCs w:val="20"/>
        </w:rPr>
        <w:t>Vzdrževanje in nadgradnje informacijskega sistema GOV.SI</w:t>
      </w:r>
      <w:r w:rsidR="00AF3888" w:rsidRPr="00841EAC">
        <w:rPr>
          <w:rFonts w:ascii="Arial" w:hAnsi="Arial" w:cs="Arial"/>
          <w:i/>
          <w:iCs/>
          <w:sz w:val="20"/>
          <w:szCs w:val="20"/>
        </w:rPr>
        <w:t>«)</w:t>
      </w:r>
    </w:p>
    <w:p w14:paraId="1202D75C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20C9F3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0C4DA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9686156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46AF90A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6E0A21D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706A269F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60A05" w14:textId="77777777" w:rsidR="00582F45" w:rsidRDefault="00582F45">
      <w:r>
        <w:separator/>
      </w:r>
    </w:p>
  </w:endnote>
  <w:endnote w:type="continuationSeparator" w:id="0">
    <w:p w14:paraId="4DF92828" w14:textId="77777777" w:rsidR="00582F45" w:rsidRDefault="0058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891DB" w14:textId="77777777" w:rsidR="00582F45" w:rsidRDefault="00582F45">
      <w:r>
        <w:separator/>
      </w:r>
    </w:p>
  </w:footnote>
  <w:footnote w:type="continuationSeparator" w:id="0">
    <w:p w14:paraId="23252451" w14:textId="77777777" w:rsidR="00582F45" w:rsidRDefault="00582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901688">
    <w:abstractNumId w:val="1"/>
  </w:num>
  <w:num w:numId="2" w16cid:durableId="2028289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32A4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0680E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221F3"/>
    <w:rsid w:val="0073513B"/>
    <w:rsid w:val="0074024C"/>
    <w:rsid w:val="00740812"/>
    <w:rsid w:val="00742D1E"/>
    <w:rsid w:val="00744037"/>
    <w:rsid w:val="00757395"/>
    <w:rsid w:val="0076494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37C0C"/>
    <w:rsid w:val="00841EAC"/>
    <w:rsid w:val="0084534E"/>
    <w:rsid w:val="0086356B"/>
    <w:rsid w:val="00881721"/>
    <w:rsid w:val="00885CBA"/>
    <w:rsid w:val="008C7898"/>
    <w:rsid w:val="008D140A"/>
    <w:rsid w:val="008D284A"/>
    <w:rsid w:val="008D370F"/>
    <w:rsid w:val="008D77D9"/>
    <w:rsid w:val="008F2C23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63B6"/>
    <w:rsid w:val="009D726A"/>
    <w:rsid w:val="00A05486"/>
    <w:rsid w:val="00A164A1"/>
    <w:rsid w:val="00A574DF"/>
    <w:rsid w:val="00A80B91"/>
    <w:rsid w:val="00A92B50"/>
    <w:rsid w:val="00AA04C3"/>
    <w:rsid w:val="00AA30FE"/>
    <w:rsid w:val="00AA58B4"/>
    <w:rsid w:val="00AA5AC2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E147D"/>
    <w:rsid w:val="00BE76DA"/>
    <w:rsid w:val="00BF50A8"/>
    <w:rsid w:val="00BF6AD8"/>
    <w:rsid w:val="00C14023"/>
    <w:rsid w:val="00C21601"/>
    <w:rsid w:val="00C25652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CE764E"/>
    <w:rsid w:val="00D123B0"/>
    <w:rsid w:val="00D164BB"/>
    <w:rsid w:val="00D23933"/>
    <w:rsid w:val="00D24153"/>
    <w:rsid w:val="00D26104"/>
    <w:rsid w:val="00D32F28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67FF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  <w15:docId w15:val="{B592AF8C-05F3-4D6A-959A-0D1D3A637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9</TotalTime>
  <Pages>1</Pages>
  <Words>422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/>
  <cp:keywords/>
  <cp:lastModifiedBy>Urška Starc</cp:lastModifiedBy>
  <cp:revision>14</cp:revision>
  <cp:lastPrinted>2013-10-09T05:57:00Z</cp:lastPrinted>
  <dcterms:created xsi:type="dcterms:W3CDTF">2023-03-10T13:14:00Z</dcterms:created>
  <dcterms:modified xsi:type="dcterms:W3CDTF">2023-10-20T12:23:00Z</dcterms:modified>
</cp:coreProperties>
</file>