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2E7E3" w14:textId="77777777" w:rsidR="00C0714E" w:rsidRPr="005478E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478E0" w14:paraId="75B4A9CA" w14:textId="77777777" w:rsidTr="008C6891">
        <w:trPr>
          <w:trHeight w:val="715"/>
        </w:trPr>
        <w:tc>
          <w:tcPr>
            <w:tcW w:w="4608" w:type="dxa"/>
          </w:tcPr>
          <w:p w14:paraId="73A6C93A" w14:textId="13522D71" w:rsidR="00C0714E" w:rsidRPr="005478E0" w:rsidRDefault="00C0714E" w:rsidP="008D2B72">
            <w:pPr>
              <w:rPr>
                <w:rFonts w:cs="Arial"/>
                <w:lang w:eastAsia="en-US"/>
              </w:rPr>
            </w:pPr>
            <w:r w:rsidRPr="005478E0">
              <w:rPr>
                <w:rFonts w:cs="Arial"/>
                <w:lang w:eastAsia="en-US"/>
              </w:rPr>
              <w:t xml:space="preserve">Številka JN:  </w:t>
            </w:r>
            <w:r w:rsidR="007F433B" w:rsidRPr="005478E0">
              <w:rPr>
                <w:rFonts w:cs="Arial"/>
                <w:lang w:eastAsia="en-US"/>
              </w:rPr>
              <w:t>INF-JN-0012/2023</w:t>
            </w:r>
          </w:p>
          <w:p w14:paraId="0F52C74E" w14:textId="343ACE9C" w:rsidR="00C0714E" w:rsidRPr="005478E0" w:rsidRDefault="00C0714E" w:rsidP="008D2B72">
            <w:pPr>
              <w:rPr>
                <w:rFonts w:cs="Arial"/>
                <w:lang w:eastAsia="en-US"/>
              </w:rPr>
            </w:pPr>
            <w:r w:rsidRPr="005478E0">
              <w:rPr>
                <w:rFonts w:cs="Arial"/>
                <w:lang w:eastAsia="en-US"/>
              </w:rPr>
              <w:t xml:space="preserve">Datum:  </w:t>
            </w:r>
            <w:r w:rsidR="00FE372B">
              <w:rPr>
                <w:rFonts w:cs="Arial"/>
                <w:lang w:eastAsia="en-US"/>
              </w:rPr>
              <w:t>20. 12. 2023</w:t>
            </w:r>
          </w:p>
        </w:tc>
      </w:tr>
    </w:tbl>
    <w:p w14:paraId="2EE29BE7" w14:textId="77777777" w:rsidR="00C0714E" w:rsidRPr="005478E0" w:rsidRDefault="00C0714E" w:rsidP="008D2B72">
      <w:pPr>
        <w:rPr>
          <w:rFonts w:cs="Arial"/>
        </w:rPr>
      </w:pPr>
    </w:p>
    <w:p w14:paraId="65919BF5" w14:textId="77777777" w:rsidR="007F433B" w:rsidRPr="005478E0" w:rsidRDefault="007F433B" w:rsidP="007F433B">
      <w:pPr>
        <w:rPr>
          <w:rFonts w:cs="Arial"/>
          <w:color w:val="auto"/>
          <w:sz w:val="20"/>
          <w:szCs w:val="20"/>
        </w:rPr>
      </w:pPr>
      <w:bookmarkStart w:id="0" w:name="konecGlava"/>
      <w:bookmarkEnd w:id="0"/>
    </w:p>
    <w:p w14:paraId="1E18F7AC" w14:textId="77777777" w:rsidR="007F433B" w:rsidRPr="005478E0" w:rsidRDefault="007F433B" w:rsidP="007F433B">
      <w:pPr>
        <w:rPr>
          <w:rFonts w:cs="Arial"/>
        </w:rPr>
      </w:pPr>
    </w:p>
    <w:p w14:paraId="3EE24A04" w14:textId="77777777" w:rsidR="007F433B" w:rsidRPr="005478E0" w:rsidRDefault="007F433B" w:rsidP="007F433B">
      <w:pPr>
        <w:rPr>
          <w:rFonts w:cs="Arial"/>
        </w:rPr>
      </w:pPr>
    </w:p>
    <w:p w14:paraId="0A3E4EB4" w14:textId="77777777" w:rsidR="007F433B" w:rsidRPr="005478E0" w:rsidRDefault="007F433B" w:rsidP="007F433B">
      <w:pPr>
        <w:rPr>
          <w:rFonts w:cs="Arial"/>
        </w:rPr>
      </w:pPr>
    </w:p>
    <w:p w14:paraId="135DFB4D" w14:textId="77777777" w:rsidR="007F433B" w:rsidRPr="005478E0" w:rsidRDefault="007F433B" w:rsidP="007F433B">
      <w:pPr>
        <w:rPr>
          <w:rFonts w:cs="Arial"/>
        </w:rPr>
      </w:pPr>
    </w:p>
    <w:p w14:paraId="177E7D63" w14:textId="77777777" w:rsidR="007F433B" w:rsidRPr="005478E0" w:rsidRDefault="007F433B" w:rsidP="007F433B">
      <w:pPr>
        <w:rPr>
          <w:rFonts w:cs="Arial"/>
        </w:rPr>
      </w:pPr>
    </w:p>
    <w:p w14:paraId="6A9CEC38" w14:textId="77777777" w:rsidR="007F433B" w:rsidRPr="005478E0" w:rsidRDefault="007F433B" w:rsidP="007F433B">
      <w:pPr>
        <w:rPr>
          <w:rFonts w:cs="Arial"/>
        </w:rPr>
      </w:pPr>
    </w:p>
    <w:p w14:paraId="211F1575" w14:textId="77777777" w:rsidR="007F433B" w:rsidRPr="005478E0" w:rsidRDefault="007F433B" w:rsidP="007F433B">
      <w:pPr>
        <w:rPr>
          <w:rFonts w:cs="Arial"/>
        </w:rPr>
      </w:pPr>
    </w:p>
    <w:p w14:paraId="4086FFAC" w14:textId="77777777" w:rsidR="007F433B" w:rsidRPr="005478E0" w:rsidRDefault="007F433B" w:rsidP="007F433B">
      <w:pPr>
        <w:rPr>
          <w:rFonts w:cs="Arial"/>
        </w:rPr>
      </w:pPr>
    </w:p>
    <w:p w14:paraId="487BE053" w14:textId="12EAFE29" w:rsidR="007F433B" w:rsidRPr="005478E0" w:rsidRDefault="00D50393"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359B262" w14:textId="77777777" w:rsidR="007F433B" w:rsidRPr="005478E0" w:rsidRDefault="007F433B" w:rsidP="007F433B">
      <w:pPr>
        <w:rPr>
          <w:rFonts w:cs="Arial"/>
          <w:sz w:val="20"/>
          <w:szCs w:val="20"/>
        </w:rPr>
      </w:pPr>
    </w:p>
    <w:p w14:paraId="331D3876" w14:textId="77777777" w:rsidR="007F433B" w:rsidRPr="005478E0" w:rsidRDefault="007F433B" w:rsidP="007F433B">
      <w:pPr>
        <w:rPr>
          <w:rFonts w:cs="Arial"/>
        </w:rPr>
      </w:pPr>
    </w:p>
    <w:p w14:paraId="030BDF10" w14:textId="77777777" w:rsidR="007F433B" w:rsidRPr="005478E0" w:rsidRDefault="007F433B" w:rsidP="007F433B">
      <w:pPr>
        <w:rPr>
          <w:rFonts w:cs="Arial"/>
        </w:rPr>
      </w:pPr>
    </w:p>
    <w:p w14:paraId="79791445" w14:textId="77777777" w:rsidR="007F433B" w:rsidRPr="005478E0" w:rsidRDefault="007F433B" w:rsidP="007F433B">
      <w:pPr>
        <w:rPr>
          <w:rFonts w:cs="Arial"/>
        </w:rPr>
      </w:pPr>
    </w:p>
    <w:p w14:paraId="350B8265" w14:textId="77777777" w:rsidR="007F433B" w:rsidRPr="005478E0" w:rsidRDefault="007F433B" w:rsidP="007F433B">
      <w:pPr>
        <w:rPr>
          <w:rFonts w:cs="Arial"/>
        </w:rPr>
      </w:pPr>
    </w:p>
    <w:p w14:paraId="159639AE" w14:textId="77777777" w:rsidR="007F433B" w:rsidRPr="005478E0" w:rsidRDefault="007F433B" w:rsidP="007F433B">
      <w:pPr>
        <w:rPr>
          <w:rFonts w:cs="Arial"/>
        </w:rPr>
      </w:pPr>
    </w:p>
    <w:p w14:paraId="3F2F8BA6" w14:textId="77777777" w:rsidR="007F433B" w:rsidRPr="005478E0" w:rsidRDefault="007F433B" w:rsidP="007F433B">
      <w:pPr>
        <w:rPr>
          <w:rFonts w:cs="Arial"/>
        </w:rPr>
      </w:pPr>
    </w:p>
    <w:p w14:paraId="1E0D2511" w14:textId="77777777" w:rsidR="007F433B" w:rsidRPr="005478E0" w:rsidRDefault="007F433B" w:rsidP="007F433B">
      <w:pPr>
        <w:rPr>
          <w:rFonts w:cs="Arial"/>
        </w:rPr>
      </w:pPr>
    </w:p>
    <w:p w14:paraId="7953B4C5" w14:textId="77777777" w:rsidR="007F433B" w:rsidRPr="005478E0" w:rsidRDefault="007F433B" w:rsidP="007F433B">
      <w:pPr>
        <w:rPr>
          <w:rFonts w:cs="Arial"/>
        </w:rPr>
      </w:pPr>
    </w:p>
    <w:p w14:paraId="1B4AE13B" w14:textId="77777777" w:rsidR="007F433B" w:rsidRPr="005478E0" w:rsidRDefault="007F433B" w:rsidP="007F433B">
      <w:pPr>
        <w:pStyle w:val="Telobesedila"/>
        <w:jc w:val="center"/>
        <w:outlineLvl w:val="0"/>
        <w:rPr>
          <w:rFonts w:ascii="Titillium Web" w:hAnsi="Titillium Web" w:cs="Arial"/>
          <w:sz w:val="28"/>
          <w:szCs w:val="28"/>
        </w:rPr>
      </w:pPr>
      <w:r w:rsidRPr="005478E0">
        <w:rPr>
          <w:rFonts w:ascii="Titillium Web" w:hAnsi="Titillium Web" w:cs="Arial"/>
          <w:sz w:val="28"/>
          <w:szCs w:val="28"/>
        </w:rPr>
        <w:t>Predmet javnega naročila:</w:t>
      </w:r>
    </w:p>
    <w:p w14:paraId="22AF4B0F" w14:textId="52052D1B" w:rsidR="007F433B" w:rsidRPr="005478E0" w:rsidRDefault="00385EE4" w:rsidP="007F433B">
      <w:pPr>
        <w:jc w:val="center"/>
        <w:rPr>
          <w:rFonts w:cs="Arial"/>
          <w:b/>
          <w:sz w:val="28"/>
          <w:szCs w:val="28"/>
        </w:rPr>
      </w:pPr>
      <w:r>
        <w:rPr>
          <w:rFonts w:cs="Arial"/>
          <w:b/>
          <w:sz w:val="28"/>
          <w:szCs w:val="28"/>
        </w:rPr>
        <w:t>Najem treh turističnih avtobusov in osebnih avtomobilov za potrebe Javnega podjetja Marprom d.o.o. (z upoštevanjem okoljskih vidikov)</w:t>
      </w:r>
    </w:p>
    <w:p w14:paraId="39DF41E3" w14:textId="77777777" w:rsidR="007F433B" w:rsidRPr="005478E0" w:rsidRDefault="007F433B" w:rsidP="007F433B">
      <w:pPr>
        <w:rPr>
          <w:rFonts w:cs="Arial"/>
          <w:sz w:val="20"/>
          <w:szCs w:val="20"/>
        </w:rPr>
      </w:pPr>
    </w:p>
    <w:p w14:paraId="7669828F" w14:textId="77777777" w:rsidR="005478E0" w:rsidRDefault="005478E0" w:rsidP="007F433B">
      <w:pPr>
        <w:jc w:val="both"/>
        <w:rPr>
          <w:rFonts w:cs="Arial"/>
        </w:rPr>
      </w:pPr>
    </w:p>
    <w:p w14:paraId="18E29323" w14:textId="77777777" w:rsidR="00385EE4" w:rsidRDefault="00385EE4">
      <w:pPr>
        <w:spacing w:line="240" w:lineRule="auto"/>
        <w:rPr>
          <w:rFonts w:cs="Arial"/>
        </w:rPr>
      </w:pPr>
      <w:r>
        <w:rPr>
          <w:rFonts w:cs="Arial"/>
        </w:rPr>
        <w:br w:type="page"/>
      </w:r>
    </w:p>
    <w:p w14:paraId="184D7A56" w14:textId="77777777" w:rsidR="00385EE4" w:rsidRDefault="00385EE4" w:rsidP="007F433B">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101B0265"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2B4BA58E" w14:textId="77777777" w:rsidR="007F433B" w:rsidRPr="005478E0" w:rsidRDefault="007F433B">
            <w:pPr>
              <w:rPr>
                <w:rFonts w:cs="Times New Roman"/>
                <w:b/>
              </w:rPr>
            </w:pPr>
            <w:bookmarkStart w:id="1" w:name="zacetekGlava"/>
            <w:bookmarkEnd w:id="1"/>
            <w:r w:rsidRPr="005478E0">
              <w:rPr>
                <w:b/>
              </w:rPr>
              <w:t>Obrazec št. 1</w:t>
            </w:r>
          </w:p>
        </w:tc>
      </w:tr>
    </w:tbl>
    <w:p w14:paraId="77378CF1" w14:textId="77777777" w:rsidR="007F433B" w:rsidRPr="005478E0" w:rsidRDefault="007F433B" w:rsidP="007F433B">
      <w:pPr>
        <w:rPr>
          <w:sz w:val="20"/>
          <w:lang w:eastAsia="en-US"/>
        </w:rPr>
      </w:pPr>
    </w:p>
    <w:p w14:paraId="2926F8DB" w14:textId="77777777" w:rsidR="007F433B" w:rsidRPr="005478E0" w:rsidRDefault="007F433B" w:rsidP="007F433B"/>
    <w:p w14:paraId="5725B469" w14:textId="77777777" w:rsidR="007F433B" w:rsidRPr="005478E0" w:rsidRDefault="007F433B" w:rsidP="007F433B">
      <w:pPr>
        <w:jc w:val="center"/>
        <w:rPr>
          <w:b/>
          <w:sz w:val="24"/>
        </w:rPr>
      </w:pPr>
      <w:r w:rsidRPr="005478E0">
        <w:rPr>
          <w:b/>
          <w:sz w:val="24"/>
        </w:rPr>
        <w:t>PONUDBA</w:t>
      </w:r>
    </w:p>
    <w:p w14:paraId="5C870B97" w14:textId="77777777" w:rsidR="007F433B" w:rsidRPr="005478E0" w:rsidRDefault="007F433B" w:rsidP="007F433B">
      <w:pPr>
        <w:rPr>
          <w:rFonts w:cs="Arial"/>
          <w:sz w:val="20"/>
        </w:rPr>
      </w:pPr>
    </w:p>
    <w:p w14:paraId="43D48BD4" w14:textId="77777777" w:rsidR="007F433B" w:rsidRPr="005478E0" w:rsidRDefault="007F433B" w:rsidP="007F433B">
      <w:pPr>
        <w:rPr>
          <w:rFonts w:cs="Arial"/>
        </w:rPr>
      </w:pPr>
    </w:p>
    <w:p w14:paraId="4C05140A" w14:textId="45212E50" w:rsidR="007F433B" w:rsidRPr="005478E0" w:rsidRDefault="007F433B" w:rsidP="0098174B">
      <w:pPr>
        <w:jc w:val="both"/>
        <w:rPr>
          <w:rFonts w:cs="Arial"/>
        </w:rPr>
      </w:pPr>
      <w:r w:rsidRPr="005478E0">
        <w:rPr>
          <w:rFonts w:cs="Arial"/>
        </w:rPr>
        <w:t>Na osnovi javnega naročila št. INF-JN-0012/2023 po odprtem postopku, za »</w:t>
      </w:r>
      <w:r w:rsidR="00385EE4">
        <w:rPr>
          <w:rFonts w:cs="Arial"/>
        </w:rPr>
        <w:t>Najem treh turističnih avtobusov in osebnih avtomobilov za potrebe Javnega podjetja Marprom d.o.o. (z upoštevanjem okoljskih vidikov)</w:t>
      </w:r>
      <w:r w:rsidRPr="005478E0">
        <w:rPr>
          <w:rFonts w:cs="Arial"/>
        </w:rPr>
        <w:t>« dajemo ponudbo, kot sledi (ustrezno obkrožiti):</w:t>
      </w:r>
    </w:p>
    <w:p w14:paraId="79DE9D2B" w14:textId="77777777" w:rsidR="007F433B" w:rsidRPr="005478E0" w:rsidRDefault="007F433B" w:rsidP="007F433B">
      <w:pPr>
        <w:rPr>
          <w:rFonts w:cs="Arial"/>
        </w:rPr>
      </w:pPr>
    </w:p>
    <w:p w14:paraId="6C407D25" w14:textId="77777777" w:rsidR="007F433B" w:rsidRPr="005478E0" w:rsidRDefault="007F433B" w:rsidP="009532FC">
      <w:pPr>
        <w:numPr>
          <w:ilvl w:val="0"/>
          <w:numId w:val="6"/>
        </w:numPr>
        <w:spacing w:line="240" w:lineRule="auto"/>
        <w:jc w:val="both"/>
        <w:rPr>
          <w:rFonts w:cs="Arial"/>
        </w:rPr>
      </w:pPr>
      <w:r w:rsidRPr="005478E0">
        <w:rPr>
          <w:rFonts w:cs="Arial"/>
          <w:b/>
        </w:rPr>
        <w:t>Samostojna ponudba</w:t>
      </w:r>
      <w:r w:rsidRPr="005478E0">
        <w:rPr>
          <w:rFonts w:cs="Arial"/>
        </w:rPr>
        <w:t>, kot samostojen ponudnik;</w:t>
      </w:r>
    </w:p>
    <w:p w14:paraId="010DDE78" w14:textId="77777777" w:rsidR="007F433B" w:rsidRPr="005478E0" w:rsidRDefault="007F433B" w:rsidP="009532FC">
      <w:pPr>
        <w:numPr>
          <w:ilvl w:val="0"/>
          <w:numId w:val="6"/>
        </w:numPr>
        <w:spacing w:line="240" w:lineRule="auto"/>
        <w:jc w:val="both"/>
        <w:rPr>
          <w:rFonts w:cs="Arial"/>
        </w:rPr>
      </w:pPr>
      <w:r w:rsidRPr="005478E0">
        <w:rPr>
          <w:rFonts w:cs="Arial"/>
          <w:b/>
        </w:rPr>
        <w:t xml:space="preserve">Skupna ponudba, </w:t>
      </w:r>
      <w:r w:rsidRPr="005478E0">
        <w:rPr>
          <w:rFonts w:cs="Arial"/>
        </w:rPr>
        <w:t>pri čemer</w:t>
      </w:r>
      <w:r w:rsidRPr="005478E0">
        <w:rPr>
          <w:rFonts w:cs="Arial"/>
          <w:b/>
        </w:rPr>
        <w:t xml:space="preserve"> </w:t>
      </w:r>
      <w:r w:rsidRPr="005478E0">
        <w:rPr>
          <w:rFonts w:cs="Arial"/>
        </w:rPr>
        <w:t>smo</w:t>
      </w:r>
      <w:r w:rsidRPr="005478E0">
        <w:rPr>
          <w:rFonts w:cs="Arial"/>
          <w:b/>
        </w:rPr>
        <w:t xml:space="preserve"> vodilni partner/sodelujoči partner</w:t>
      </w:r>
      <w:r w:rsidRPr="005478E0">
        <w:rPr>
          <w:rFonts w:cs="Arial"/>
        </w:rPr>
        <w:t xml:space="preserve"> (ustrezno obkrožiti);</w:t>
      </w:r>
    </w:p>
    <w:p w14:paraId="0C1C55F9" w14:textId="77777777" w:rsidR="007F433B" w:rsidRPr="005478E0" w:rsidRDefault="007F433B" w:rsidP="009532FC">
      <w:pPr>
        <w:numPr>
          <w:ilvl w:val="0"/>
          <w:numId w:val="6"/>
        </w:numPr>
        <w:spacing w:line="240" w:lineRule="auto"/>
        <w:jc w:val="both"/>
        <w:rPr>
          <w:rFonts w:cs="Arial"/>
        </w:rPr>
      </w:pPr>
      <w:r w:rsidRPr="005478E0">
        <w:rPr>
          <w:rFonts w:cs="Arial"/>
          <w:b/>
        </w:rPr>
        <w:t>Ponudba s podizvajalci</w:t>
      </w:r>
      <w:r w:rsidRPr="005478E0">
        <w:rPr>
          <w:rFonts w:cs="Arial"/>
        </w:rPr>
        <w:t>, kot samostojen ponudnik s podizvajalci.</w:t>
      </w:r>
    </w:p>
    <w:p w14:paraId="361AE3A9" w14:textId="77777777" w:rsidR="007F433B" w:rsidRPr="005478E0" w:rsidRDefault="007F433B" w:rsidP="007F433B">
      <w:pPr>
        <w:rPr>
          <w:rFonts w:cs="Arial"/>
        </w:rPr>
      </w:pPr>
    </w:p>
    <w:p w14:paraId="409CA432" w14:textId="77777777" w:rsidR="007F433B" w:rsidRPr="005478E0" w:rsidRDefault="007F433B" w:rsidP="007F433B">
      <w:pPr>
        <w:widowControl w:val="0"/>
        <w:tabs>
          <w:tab w:val="left" w:pos="90"/>
          <w:tab w:val="left" w:pos="964"/>
        </w:tabs>
        <w:autoSpaceDE w:val="0"/>
        <w:autoSpaceDN w:val="0"/>
        <w:adjustRightInd w:val="0"/>
        <w:rPr>
          <w:rFonts w:cs="Times New Roman"/>
        </w:rPr>
      </w:pPr>
      <w:r w:rsidRPr="005478E0">
        <w:t>Ponudba se nanaša (ustrezno obkrožiti in/oz. izpolniti!):</w:t>
      </w:r>
    </w:p>
    <w:p w14:paraId="5453F392" w14:textId="77777777" w:rsidR="007F433B" w:rsidRPr="005478E0" w:rsidRDefault="007F433B" w:rsidP="007F433B">
      <w:pPr>
        <w:widowControl w:val="0"/>
        <w:tabs>
          <w:tab w:val="left" w:pos="90"/>
          <w:tab w:val="left" w:pos="964"/>
        </w:tabs>
        <w:autoSpaceDE w:val="0"/>
        <w:autoSpaceDN w:val="0"/>
        <w:adjustRightInd w:val="0"/>
      </w:pPr>
    </w:p>
    <w:p w14:paraId="33B406F9" w14:textId="77777777" w:rsidR="007F433B" w:rsidRDefault="007F433B" w:rsidP="009532FC">
      <w:pPr>
        <w:numPr>
          <w:ilvl w:val="0"/>
          <w:numId w:val="7"/>
        </w:numPr>
        <w:spacing w:line="240" w:lineRule="auto"/>
        <w:jc w:val="both"/>
        <w:rPr>
          <w:rFonts w:cs="Arial"/>
        </w:rPr>
      </w:pPr>
      <w:r w:rsidRPr="0098174B">
        <w:rPr>
          <w:rFonts w:cs="Arial"/>
        </w:rPr>
        <w:t>Na celotno javno naročilo;</w:t>
      </w:r>
    </w:p>
    <w:p w14:paraId="19876FD1" w14:textId="77777777" w:rsidR="0098174B" w:rsidRPr="0098174B" w:rsidRDefault="0098174B" w:rsidP="0098174B">
      <w:pPr>
        <w:spacing w:line="240" w:lineRule="auto"/>
        <w:jc w:val="both"/>
        <w:rPr>
          <w:rFonts w:cs="Arial"/>
        </w:rPr>
      </w:pPr>
    </w:p>
    <w:p w14:paraId="1C7C5D9E" w14:textId="647662AC" w:rsidR="007F433B" w:rsidRPr="0098174B" w:rsidRDefault="007F433B" w:rsidP="009532FC">
      <w:pPr>
        <w:numPr>
          <w:ilvl w:val="0"/>
          <w:numId w:val="7"/>
        </w:numPr>
        <w:spacing w:line="240" w:lineRule="auto"/>
        <w:jc w:val="both"/>
        <w:rPr>
          <w:rFonts w:cs="Arial"/>
        </w:rPr>
      </w:pPr>
      <w:r w:rsidRPr="0098174B">
        <w:rPr>
          <w:rFonts w:cs="Arial"/>
        </w:rPr>
        <w:t>Na posamezen sklop</w:t>
      </w:r>
      <w:r w:rsidR="0098174B">
        <w:rPr>
          <w:rFonts w:cs="Arial"/>
        </w:rPr>
        <w:t xml:space="preserve"> (ponudnik ustrezno označi)</w:t>
      </w:r>
      <w:r w:rsidR="0098174B" w:rsidRPr="0098174B">
        <w:rPr>
          <w:rFonts w:cs="Arial"/>
        </w:rPr>
        <w:t>:</w:t>
      </w:r>
    </w:p>
    <w:p w14:paraId="25BDDE5C" w14:textId="5B7778C8"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D50393">
        <w:rPr>
          <w:rFonts w:ascii="Titillium Web" w:hAnsi="Titillium Web" w:cs="Arial"/>
          <w:szCs w:val="22"/>
        </w:rPr>
      </w:r>
      <w:r w:rsidR="00D50393">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sklop št. 1: Najem treh turističnih avtobusov za potrebe Javnega podjetja Marprom d.o.o. (z upoštevanjem okoljskih vidikov),</w:t>
      </w:r>
    </w:p>
    <w:p w14:paraId="4DEBFED4" w14:textId="39E8C9E0"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D50393">
        <w:rPr>
          <w:rFonts w:ascii="Titillium Web" w:hAnsi="Titillium Web" w:cs="Arial"/>
          <w:szCs w:val="22"/>
        </w:rPr>
      </w:r>
      <w:r w:rsidR="00D50393">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2: </w:t>
      </w:r>
      <w:r w:rsidR="00ED5552" w:rsidRPr="00ED5552">
        <w:rPr>
          <w:rFonts w:ascii="Titillium Web" w:hAnsi="Titillium Web" w:cs="Arial"/>
          <w:szCs w:val="22"/>
        </w:rPr>
        <w:t>Najem službenega vozila (z upoštevanjem okoljskih vidikov)</w:t>
      </w:r>
      <w:r w:rsidR="0098174B" w:rsidRPr="00F96D8C">
        <w:rPr>
          <w:rFonts w:ascii="Titillium Web" w:hAnsi="Titillium Web" w:cs="Arial"/>
          <w:szCs w:val="22"/>
        </w:rPr>
        <w:t>,</w:t>
      </w:r>
    </w:p>
    <w:p w14:paraId="4954E306" w14:textId="01A36569"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D50393">
        <w:rPr>
          <w:rFonts w:ascii="Titillium Web" w:hAnsi="Titillium Web" w:cs="Arial"/>
          <w:szCs w:val="22"/>
        </w:rPr>
      </w:r>
      <w:r w:rsidR="00D50393">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3: </w:t>
      </w:r>
      <w:r w:rsidR="00ED5552" w:rsidRPr="00ED5552">
        <w:rPr>
          <w:rFonts w:ascii="Titillium Web" w:hAnsi="Titillium Web" w:cs="Arial"/>
          <w:szCs w:val="22"/>
        </w:rPr>
        <w:t>Najem  službenega  vozila  s pogonom 4 x 4 (z upoštevanjem okoljskih vidikov)</w:t>
      </w:r>
      <w:r w:rsidR="0098174B" w:rsidRPr="00F96D8C">
        <w:rPr>
          <w:rFonts w:ascii="Titillium Web" w:hAnsi="Titillium Web" w:cs="Arial"/>
          <w:szCs w:val="22"/>
        </w:rPr>
        <w:t>.</w:t>
      </w:r>
    </w:p>
    <w:p w14:paraId="6A204419" w14:textId="77777777" w:rsidR="007F433B" w:rsidRPr="005478E0" w:rsidRDefault="007F433B" w:rsidP="0098174B">
      <w:pPr>
        <w:spacing w:before="120" w:after="120"/>
        <w:rPr>
          <w:rFonts w:cs="Arial"/>
        </w:rPr>
      </w:pPr>
    </w:p>
    <w:p w14:paraId="72E15AC8" w14:textId="77777777" w:rsidR="007F433B" w:rsidRPr="005478E0" w:rsidRDefault="007F433B" w:rsidP="007F433B">
      <w:pPr>
        <w:rPr>
          <w:rFonts w:cs="Arial"/>
        </w:rPr>
      </w:pPr>
    </w:p>
    <w:p w14:paraId="7A0F5E27" w14:textId="77777777" w:rsidR="0098174B" w:rsidRDefault="0098174B">
      <w:pPr>
        <w:spacing w:line="240" w:lineRule="auto"/>
        <w:rPr>
          <w:rFonts w:cs="Arial"/>
          <w:b/>
          <w:bCs/>
        </w:rPr>
      </w:pPr>
      <w:r>
        <w:rPr>
          <w:rFonts w:cs="Arial"/>
          <w:b/>
          <w:bCs/>
        </w:rPr>
        <w:br w:type="page"/>
      </w:r>
    </w:p>
    <w:p w14:paraId="4A64937B" w14:textId="1C9E2573" w:rsidR="007F433B" w:rsidRPr="005478E0" w:rsidRDefault="007F433B" w:rsidP="007F433B">
      <w:pPr>
        <w:rPr>
          <w:rFonts w:cs="Arial"/>
          <w:b/>
          <w:bCs/>
        </w:rPr>
      </w:pPr>
      <w:r w:rsidRPr="005478E0">
        <w:rPr>
          <w:rFonts w:cs="Arial"/>
          <w:b/>
          <w:bCs/>
        </w:rPr>
        <w:lastRenderedPageBreak/>
        <w:t>1. PODATKI O PONUDNIKU (IN PARTNERJIH - v primeru skupne ponudbe)</w:t>
      </w:r>
    </w:p>
    <w:p w14:paraId="0F7AB406" w14:textId="77777777" w:rsidR="007F433B" w:rsidRPr="005478E0" w:rsidRDefault="007F433B" w:rsidP="007F433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3608257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58F197" w14:textId="77777777" w:rsidR="007F433B" w:rsidRPr="005478E0" w:rsidRDefault="007F433B">
            <w:pPr>
              <w:rPr>
                <w:rFonts w:cs="Arial"/>
                <w:szCs w:val="20"/>
              </w:rPr>
            </w:pPr>
            <w:r w:rsidRPr="005478E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C391C85" w14:textId="77777777" w:rsidR="007F433B" w:rsidRPr="005478E0" w:rsidRDefault="007F433B">
            <w:pPr>
              <w:rPr>
                <w:rFonts w:cs="Arial"/>
                <w:szCs w:val="20"/>
              </w:rPr>
            </w:pPr>
          </w:p>
        </w:tc>
      </w:tr>
      <w:tr w:rsidR="007F433B" w:rsidRPr="005478E0" w14:paraId="2078CFB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91DF2E" w14:textId="77777777" w:rsidR="007F433B" w:rsidRPr="005478E0" w:rsidRDefault="007F433B">
            <w:pPr>
              <w:rPr>
                <w:rFonts w:cs="Arial"/>
                <w:szCs w:val="20"/>
              </w:rPr>
            </w:pPr>
            <w:r w:rsidRPr="005478E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2BD436" w14:textId="77777777" w:rsidR="007F433B" w:rsidRPr="005478E0" w:rsidRDefault="007F433B">
            <w:pPr>
              <w:rPr>
                <w:rFonts w:cs="Arial"/>
                <w:szCs w:val="20"/>
              </w:rPr>
            </w:pPr>
          </w:p>
        </w:tc>
      </w:tr>
      <w:tr w:rsidR="007F433B" w:rsidRPr="005478E0" w14:paraId="457E88B1"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C49C5B" w14:textId="77777777" w:rsidR="007F433B" w:rsidRPr="005478E0" w:rsidRDefault="007F433B">
            <w:pPr>
              <w:rPr>
                <w:rFonts w:cs="Arial"/>
                <w:szCs w:val="20"/>
              </w:rPr>
            </w:pPr>
            <w:r w:rsidRPr="005478E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2AF2DD7" w14:textId="77777777" w:rsidR="007F433B" w:rsidRPr="005478E0" w:rsidRDefault="007F433B">
            <w:pPr>
              <w:rPr>
                <w:rFonts w:cs="Arial"/>
                <w:szCs w:val="20"/>
              </w:rPr>
            </w:pPr>
          </w:p>
        </w:tc>
      </w:tr>
      <w:tr w:rsidR="007F433B" w:rsidRPr="005478E0" w14:paraId="1000C2D4"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4EC43F" w14:textId="77777777" w:rsidR="007F433B" w:rsidRPr="005478E0" w:rsidRDefault="007F433B">
            <w:pPr>
              <w:rPr>
                <w:rFonts w:cs="Arial"/>
                <w:szCs w:val="24"/>
              </w:rPr>
            </w:pPr>
            <w:r w:rsidRPr="005478E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2CB657A" w14:textId="77777777" w:rsidR="007F433B" w:rsidRPr="005478E0" w:rsidRDefault="007F433B">
            <w:pPr>
              <w:pStyle w:val="Glava"/>
              <w:tabs>
                <w:tab w:val="clear" w:pos="4536"/>
              </w:tabs>
              <w:jc w:val="both"/>
              <w:rPr>
                <w:rFonts w:cs="Arial"/>
              </w:rPr>
            </w:pPr>
          </w:p>
        </w:tc>
      </w:tr>
      <w:tr w:rsidR="007F433B" w:rsidRPr="005478E0" w14:paraId="72F8173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3EF9C3" w14:textId="77777777" w:rsidR="007F433B" w:rsidRPr="005478E0" w:rsidRDefault="007F433B">
            <w:pPr>
              <w:rPr>
                <w:rFonts w:cs="Arial"/>
                <w:szCs w:val="20"/>
              </w:rPr>
            </w:pPr>
            <w:r w:rsidRPr="005478E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30070E6" w14:textId="77777777" w:rsidR="007F433B" w:rsidRPr="005478E0" w:rsidRDefault="007F433B">
            <w:pPr>
              <w:rPr>
                <w:rFonts w:cs="Arial"/>
                <w:szCs w:val="20"/>
              </w:rPr>
            </w:pPr>
          </w:p>
        </w:tc>
      </w:tr>
      <w:tr w:rsidR="007F433B" w:rsidRPr="005478E0" w14:paraId="54AA093B"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9ECBE1" w14:textId="77777777" w:rsidR="007F433B" w:rsidRPr="005478E0" w:rsidRDefault="007F433B">
            <w:pPr>
              <w:rPr>
                <w:rFonts w:cs="Arial"/>
                <w:szCs w:val="24"/>
              </w:rPr>
            </w:pPr>
            <w:r w:rsidRPr="005478E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100542D" w14:textId="77777777" w:rsidR="007F433B" w:rsidRPr="005478E0" w:rsidRDefault="007F433B">
            <w:pPr>
              <w:rPr>
                <w:rFonts w:cs="Arial"/>
                <w:szCs w:val="20"/>
              </w:rPr>
            </w:pPr>
          </w:p>
        </w:tc>
      </w:tr>
      <w:tr w:rsidR="007F433B" w:rsidRPr="005478E0" w14:paraId="1CAA053D"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30EFD5" w14:textId="77777777" w:rsidR="007F433B" w:rsidRPr="005478E0" w:rsidRDefault="007F433B">
            <w:pPr>
              <w:rPr>
                <w:rFonts w:cs="Arial"/>
                <w:szCs w:val="20"/>
              </w:rPr>
            </w:pPr>
            <w:r w:rsidRPr="005478E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26D7839" w14:textId="77777777" w:rsidR="007F433B" w:rsidRPr="005478E0" w:rsidRDefault="007F433B">
            <w:pPr>
              <w:rPr>
                <w:rFonts w:cs="Arial"/>
                <w:szCs w:val="20"/>
              </w:rPr>
            </w:pPr>
          </w:p>
        </w:tc>
      </w:tr>
      <w:tr w:rsidR="007F433B" w:rsidRPr="005478E0" w14:paraId="68C4E1DA"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97C988" w14:textId="77777777" w:rsidR="007F433B" w:rsidRPr="005478E0" w:rsidRDefault="007F433B">
            <w:pPr>
              <w:rPr>
                <w:rFonts w:cs="Arial"/>
                <w:szCs w:val="20"/>
              </w:rPr>
            </w:pPr>
            <w:r w:rsidRPr="005478E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71B2E1C" w14:textId="77777777" w:rsidR="007F433B" w:rsidRPr="005478E0" w:rsidRDefault="007F433B">
            <w:pPr>
              <w:rPr>
                <w:rFonts w:cs="Arial"/>
                <w:szCs w:val="20"/>
              </w:rPr>
            </w:pPr>
          </w:p>
        </w:tc>
      </w:tr>
      <w:tr w:rsidR="007F433B" w:rsidRPr="005478E0" w14:paraId="1FC183D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1967CC" w14:textId="77777777" w:rsidR="007F433B" w:rsidRPr="005478E0" w:rsidRDefault="007F433B">
            <w:pPr>
              <w:rPr>
                <w:rFonts w:cs="Arial"/>
                <w:szCs w:val="20"/>
              </w:rPr>
            </w:pPr>
            <w:r w:rsidRPr="005478E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DAFE3C3" w14:textId="77777777" w:rsidR="007F433B" w:rsidRPr="005478E0" w:rsidRDefault="007F433B">
            <w:pPr>
              <w:rPr>
                <w:rStyle w:val="Sprotnaopomba-sklic"/>
                <w:rFonts w:eastAsia="Calibri" w:cs="Times New Roman"/>
                <w:color w:val="FFFFFF"/>
                <w:szCs w:val="24"/>
              </w:rPr>
            </w:pPr>
            <w:r w:rsidRPr="005478E0">
              <w:t>DA                    NE</w:t>
            </w:r>
          </w:p>
        </w:tc>
      </w:tr>
    </w:tbl>
    <w:p w14:paraId="5DEB73F8" w14:textId="77777777" w:rsidR="007F433B" w:rsidRPr="005478E0" w:rsidRDefault="007F433B" w:rsidP="007F433B">
      <w:pPr>
        <w:rPr>
          <w:rFonts w:eastAsia="Calibri" w:cs="Arial"/>
          <w:color w:val="auto"/>
          <w:sz w:val="20"/>
          <w:lang w:eastAsia="en-US"/>
        </w:rPr>
      </w:pPr>
    </w:p>
    <w:p w14:paraId="2CCCD905" w14:textId="77777777" w:rsidR="007F433B" w:rsidRPr="005478E0" w:rsidRDefault="007F433B" w:rsidP="007F433B">
      <w:pPr>
        <w:rPr>
          <w:rFonts w:cs="Arial"/>
        </w:rPr>
      </w:pPr>
    </w:p>
    <w:p w14:paraId="49AE6C2F" w14:textId="77777777" w:rsidR="007F433B" w:rsidRPr="005478E0" w:rsidRDefault="007F433B" w:rsidP="007F433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4867AAE" w14:textId="77777777" w:rsidTr="007F433B">
        <w:tc>
          <w:tcPr>
            <w:tcW w:w="3430" w:type="dxa"/>
            <w:hideMark/>
          </w:tcPr>
          <w:p w14:paraId="437918F9" w14:textId="77777777" w:rsidR="007F433B" w:rsidRPr="005478E0" w:rsidRDefault="007F433B">
            <w:pPr>
              <w:jc w:val="center"/>
              <w:rPr>
                <w:rFonts w:cs="Arial"/>
              </w:rPr>
            </w:pPr>
            <w:r w:rsidRPr="005478E0">
              <w:rPr>
                <w:rFonts w:cs="Arial"/>
              </w:rPr>
              <w:t>Datum in kraj:</w:t>
            </w:r>
          </w:p>
        </w:tc>
        <w:tc>
          <w:tcPr>
            <w:tcW w:w="2067" w:type="dxa"/>
          </w:tcPr>
          <w:p w14:paraId="17BFD064" w14:textId="77777777" w:rsidR="007F433B" w:rsidRPr="005478E0" w:rsidRDefault="007F433B">
            <w:pPr>
              <w:jc w:val="center"/>
              <w:rPr>
                <w:rFonts w:cs="Arial"/>
              </w:rPr>
            </w:pPr>
          </w:p>
        </w:tc>
        <w:tc>
          <w:tcPr>
            <w:tcW w:w="3573" w:type="dxa"/>
            <w:hideMark/>
          </w:tcPr>
          <w:p w14:paraId="34AA4E31" w14:textId="77777777" w:rsidR="007F433B" w:rsidRPr="005478E0" w:rsidRDefault="007F433B">
            <w:pPr>
              <w:jc w:val="center"/>
              <w:rPr>
                <w:rFonts w:cs="Arial"/>
              </w:rPr>
            </w:pPr>
            <w:r w:rsidRPr="005478E0">
              <w:rPr>
                <w:rFonts w:cs="Arial"/>
              </w:rPr>
              <w:t>Podpis odgovorne osebe:</w:t>
            </w:r>
          </w:p>
        </w:tc>
      </w:tr>
      <w:tr w:rsidR="007F433B" w:rsidRPr="005478E0" w14:paraId="193D0E2A" w14:textId="77777777" w:rsidTr="007F433B">
        <w:tc>
          <w:tcPr>
            <w:tcW w:w="3430" w:type="dxa"/>
            <w:tcBorders>
              <w:top w:val="nil"/>
              <w:left w:val="nil"/>
              <w:bottom w:val="single" w:sz="4" w:space="0" w:color="auto"/>
              <w:right w:val="nil"/>
            </w:tcBorders>
          </w:tcPr>
          <w:p w14:paraId="361D26A0" w14:textId="77777777" w:rsidR="007F433B" w:rsidRPr="005478E0" w:rsidRDefault="007F433B">
            <w:pPr>
              <w:jc w:val="center"/>
              <w:rPr>
                <w:rFonts w:cs="Arial"/>
              </w:rPr>
            </w:pPr>
          </w:p>
          <w:p w14:paraId="175F918F" w14:textId="77777777" w:rsidR="007F433B" w:rsidRPr="005478E0" w:rsidRDefault="007F433B">
            <w:pPr>
              <w:jc w:val="center"/>
              <w:rPr>
                <w:rFonts w:cs="Arial"/>
              </w:rPr>
            </w:pPr>
          </w:p>
        </w:tc>
        <w:tc>
          <w:tcPr>
            <w:tcW w:w="2067" w:type="dxa"/>
          </w:tcPr>
          <w:p w14:paraId="485FCEB9" w14:textId="77777777" w:rsidR="007F433B" w:rsidRPr="005478E0" w:rsidRDefault="007F433B">
            <w:pPr>
              <w:rPr>
                <w:rFonts w:cs="Times New Roman"/>
                <w:color w:val="FFFFFF"/>
              </w:rPr>
            </w:pPr>
          </w:p>
          <w:p w14:paraId="1E8A7CC1" w14:textId="77777777" w:rsidR="007F433B" w:rsidRPr="005478E0" w:rsidRDefault="007F433B">
            <w:pPr>
              <w:rPr>
                <w:rFonts w:cs="Arial"/>
              </w:rPr>
            </w:pPr>
            <w:r w:rsidRPr="005478E0">
              <w:rPr>
                <w:rStyle w:val="Sprotnaopomba-sklic"/>
                <w:rFonts w:eastAsia="Calibri"/>
                <w:color w:val="FFFFFF"/>
              </w:rPr>
              <w:footnoteReference w:id="1"/>
            </w:r>
          </w:p>
        </w:tc>
        <w:tc>
          <w:tcPr>
            <w:tcW w:w="3573" w:type="dxa"/>
            <w:tcBorders>
              <w:top w:val="nil"/>
              <w:left w:val="nil"/>
              <w:bottom w:val="single" w:sz="4" w:space="0" w:color="auto"/>
              <w:right w:val="nil"/>
            </w:tcBorders>
          </w:tcPr>
          <w:p w14:paraId="41E0C105" w14:textId="77777777" w:rsidR="007F433B" w:rsidRPr="005478E0" w:rsidRDefault="007F433B">
            <w:pPr>
              <w:jc w:val="center"/>
              <w:rPr>
                <w:rFonts w:cs="Arial"/>
              </w:rPr>
            </w:pPr>
          </w:p>
          <w:p w14:paraId="6659AC8A" w14:textId="77777777" w:rsidR="007F433B" w:rsidRPr="005478E0" w:rsidRDefault="007F433B">
            <w:pPr>
              <w:jc w:val="center"/>
              <w:rPr>
                <w:rFonts w:cs="Arial"/>
              </w:rPr>
            </w:pPr>
          </w:p>
        </w:tc>
      </w:tr>
    </w:tbl>
    <w:p w14:paraId="5655278A" w14:textId="77777777" w:rsidR="007F433B" w:rsidRPr="005478E0" w:rsidRDefault="007F433B" w:rsidP="007F433B">
      <w:pPr>
        <w:rPr>
          <w:rFonts w:cs="Times New Roman"/>
          <w:color w:val="FFFFFF"/>
          <w:sz w:val="20"/>
          <w:lang w:eastAsia="en-US"/>
        </w:rPr>
      </w:pPr>
    </w:p>
    <w:p w14:paraId="64E261FD"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F433B" w:rsidRPr="005478E0" w14:paraId="3D63065A" w14:textId="77777777" w:rsidTr="007F433B">
        <w:tc>
          <w:tcPr>
            <w:tcW w:w="1559" w:type="dxa"/>
            <w:tcBorders>
              <w:top w:val="single" w:sz="4" w:space="0" w:color="000000"/>
              <w:left w:val="single" w:sz="4" w:space="0" w:color="000000"/>
              <w:bottom w:val="single" w:sz="4" w:space="0" w:color="000000"/>
              <w:right w:val="single" w:sz="4" w:space="0" w:color="000000"/>
            </w:tcBorders>
            <w:vAlign w:val="center"/>
            <w:hideMark/>
          </w:tcPr>
          <w:p w14:paraId="5BD60AA3" w14:textId="77777777" w:rsidR="007F433B" w:rsidRPr="005478E0" w:rsidRDefault="007F433B">
            <w:pPr>
              <w:jc w:val="both"/>
              <w:rPr>
                <w:b/>
                <w:color w:val="auto"/>
                <w:szCs w:val="24"/>
                <w:lang w:eastAsia="en-US"/>
              </w:rPr>
            </w:pPr>
            <w:r w:rsidRPr="005478E0">
              <w:rPr>
                <w:b/>
              </w:rPr>
              <w:lastRenderedPageBreak/>
              <w:t>Obrazec št. 2</w:t>
            </w:r>
          </w:p>
        </w:tc>
      </w:tr>
    </w:tbl>
    <w:p w14:paraId="1AF77D32" w14:textId="77777777" w:rsidR="007F433B" w:rsidRPr="005478E0" w:rsidRDefault="007F433B" w:rsidP="007F433B">
      <w:pPr>
        <w:rPr>
          <w:rFonts w:cs="Arial"/>
          <w:sz w:val="20"/>
          <w:szCs w:val="20"/>
          <w:lang w:eastAsia="en-US"/>
        </w:rPr>
      </w:pPr>
    </w:p>
    <w:p w14:paraId="238A9A1E" w14:textId="77777777" w:rsidR="007F433B" w:rsidRPr="005478E0" w:rsidRDefault="007F433B" w:rsidP="007F433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F433B" w:rsidRPr="005478E0" w14:paraId="5EC82F62" w14:textId="77777777" w:rsidTr="007F433B">
        <w:tc>
          <w:tcPr>
            <w:tcW w:w="1106" w:type="dxa"/>
            <w:hideMark/>
          </w:tcPr>
          <w:p w14:paraId="17473828" w14:textId="77777777" w:rsidR="007F433B" w:rsidRPr="005478E0" w:rsidRDefault="007F433B">
            <w:pPr>
              <w:jc w:val="both"/>
              <w:rPr>
                <w:color w:val="auto"/>
              </w:rPr>
            </w:pPr>
            <w:r w:rsidRPr="005478E0">
              <w:t>Ponudnik:</w:t>
            </w:r>
          </w:p>
        </w:tc>
        <w:tc>
          <w:tcPr>
            <w:tcW w:w="8109" w:type="dxa"/>
            <w:tcBorders>
              <w:top w:val="nil"/>
              <w:left w:val="nil"/>
              <w:bottom w:val="single" w:sz="4" w:space="0" w:color="auto"/>
              <w:right w:val="nil"/>
            </w:tcBorders>
          </w:tcPr>
          <w:p w14:paraId="22422668" w14:textId="77777777" w:rsidR="007F433B" w:rsidRPr="005478E0" w:rsidRDefault="007F433B">
            <w:pPr>
              <w:widowControl w:val="0"/>
              <w:tabs>
                <w:tab w:val="left" w:pos="90"/>
                <w:tab w:val="left" w:pos="964"/>
              </w:tabs>
              <w:autoSpaceDE w:val="0"/>
              <w:autoSpaceDN w:val="0"/>
              <w:adjustRightInd w:val="0"/>
              <w:jc w:val="both"/>
            </w:pPr>
          </w:p>
        </w:tc>
      </w:tr>
    </w:tbl>
    <w:p w14:paraId="40CEA701" w14:textId="77777777" w:rsidR="007F433B" w:rsidRPr="005478E0" w:rsidRDefault="007F433B" w:rsidP="007F433B">
      <w:pPr>
        <w:widowControl w:val="0"/>
        <w:tabs>
          <w:tab w:val="left" w:pos="90"/>
          <w:tab w:val="left" w:pos="964"/>
        </w:tabs>
        <w:autoSpaceDE w:val="0"/>
        <w:autoSpaceDN w:val="0"/>
        <w:adjustRightInd w:val="0"/>
        <w:jc w:val="both"/>
        <w:rPr>
          <w:sz w:val="20"/>
          <w:szCs w:val="20"/>
        </w:rPr>
      </w:pPr>
    </w:p>
    <w:p w14:paraId="52E9BA7D" w14:textId="77777777" w:rsidR="007F433B" w:rsidRPr="005478E0" w:rsidRDefault="007F433B" w:rsidP="007F433B">
      <w:pPr>
        <w:widowControl w:val="0"/>
        <w:tabs>
          <w:tab w:val="left" w:pos="90"/>
          <w:tab w:val="left" w:pos="964"/>
        </w:tabs>
        <w:autoSpaceDE w:val="0"/>
        <w:autoSpaceDN w:val="0"/>
        <w:adjustRightInd w:val="0"/>
        <w:jc w:val="both"/>
      </w:pPr>
    </w:p>
    <w:p w14:paraId="6BA4212D" w14:textId="77777777" w:rsidR="007F433B" w:rsidRPr="005478E0" w:rsidRDefault="007F433B" w:rsidP="007F433B">
      <w:pPr>
        <w:widowControl w:val="0"/>
        <w:tabs>
          <w:tab w:val="left" w:pos="90"/>
          <w:tab w:val="left" w:pos="964"/>
        </w:tabs>
        <w:autoSpaceDE w:val="0"/>
        <w:autoSpaceDN w:val="0"/>
        <w:adjustRightInd w:val="0"/>
        <w:jc w:val="both"/>
      </w:pPr>
    </w:p>
    <w:p w14:paraId="1299BE66" w14:textId="77777777" w:rsidR="007F433B" w:rsidRPr="005478E0" w:rsidRDefault="007F433B" w:rsidP="007F433B">
      <w:pPr>
        <w:pStyle w:val="Telobesedila"/>
        <w:jc w:val="center"/>
        <w:rPr>
          <w:rFonts w:ascii="Titillium Web" w:hAnsi="Titillium Web"/>
          <w:b/>
          <w:sz w:val="24"/>
        </w:rPr>
      </w:pPr>
      <w:r w:rsidRPr="005478E0">
        <w:rPr>
          <w:rFonts w:ascii="Titillium Web" w:hAnsi="Titillium Web"/>
          <w:b/>
          <w:sz w:val="24"/>
        </w:rPr>
        <w:t>POVZETEK PREDRAČUNA (REKAPITULACIJA)</w:t>
      </w:r>
    </w:p>
    <w:p w14:paraId="2F2A1D0E" w14:textId="77777777" w:rsidR="007F433B" w:rsidRPr="005478E0" w:rsidRDefault="007F433B" w:rsidP="007F433B">
      <w:pPr>
        <w:widowControl w:val="0"/>
        <w:tabs>
          <w:tab w:val="left" w:pos="90"/>
          <w:tab w:val="left" w:pos="964"/>
        </w:tabs>
        <w:autoSpaceDE w:val="0"/>
        <w:autoSpaceDN w:val="0"/>
        <w:adjustRightInd w:val="0"/>
        <w:jc w:val="both"/>
        <w:rPr>
          <w:sz w:val="20"/>
        </w:rPr>
      </w:pPr>
    </w:p>
    <w:p w14:paraId="7DA97F4B" w14:textId="77777777" w:rsidR="007F433B" w:rsidRPr="005478E0" w:rsidRDefault="007F433B" w:rsidP="007F433B">
      <w:pPr>
        <w:widowControl w:val="0"/>
        <w:tabs>
          <w:tab w:val="left" w:pos="90"/>
          <w:tab w:val="left" w:pos="964"/>
        </w:tabs>
        <w:autoSpaceDE w:val="0"/>
        <w:autoSpaceDN w:val="0"/>
        <w:adjustRightInd w:val="0"/>
        <w:jc w:val="both"/>
      </w:pPr>
    </w:p>
    <w:p w14:paraId="4FA1CE68" w14:textId="77777777" w:rsidR="007F433B" w:rsidRPr="005478E0" w:rsidRDefault="007F433B" w:rsidP="007F433B">
      <w:pPr>
        <w:widowControl w:val="0"/>
        <w:tabs>
          <w:tab w:val="left" w:pos="90"/>
          <w:tab w:val="left" w:pos="964"/>
        </w:tabs>
        <w:autoSpaceDE w:val="0"/>
        <w:autoSpaceDN w:val="0"/>
        <w:adjustRightInd w:val="0"/>
        <w:jc w:val="both"/>
      </w:pPr>
    </w:p>
    <w:p w14:paraId="5BBD234B" w14:textId="77777777" w:rsidR="007F433B" w:rsidRPr="005478E0" w:rsidRDefault="007F433B" w:rsidP="007F433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98174B" w:rsidRPr="001D0660" w14:paraId="061E127F" w14:textId="77777777" w:rsidTr="00775C46">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5E9F9C" w14:textId="5F894349" w:rsidR="0098174B" w:rsidRPr="001D0660" w:rsidRDefault="0098174B" w:rsidP="004E362F">
            <w:pPr>
              <w:spacing w:before="60" w:after="60"/>
              <w:jc w:val="center"/>
              <w:rPr>
                <w:sz w:val="19"/>
                <w:szCs w:val="19"/>
              </w:rPr>
            </w:pPr>
            <w:r w:rsidRPr="0098174B">
              <w:rPr>
                <w:b/>
                <w:sz w:val="19"/>
                <w:szCs w:val="19"/>
              </w:rPr>
              <w:t>Sklop št. 1: Najem treh turističnih avtobusov in osebnih avtomobilov za potrebe Javnega podjetja Marprom d.o.o. (z upoštevanjem okoljskih vidikov)</w:t>
            </w:r>
          </w:p>
        </w:tc>
      </w:tr>
      <w:tr w:rsidR="0098174B" w:rsidRPr="001D0660" w14:paraId="15423FF0"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4AB8380D" w14:textId="11349A94" w:rsidR="0098174B" w:rsidRPr="001D0660" w:rsidRDefault="0098174B" w:rsidP="004E362F">
            <w:pPr>
              <w:spacing w:before="60" w:after="60"/>
              <w:jc w:val="both"/>
              <w:rPr>
                <w:bCs/>
                <w:sz w:val="19"/>
                <w:szCs w:val="19"/>
              </w:rPr>
            </w:pPr>
            <w:r w:rsidRPr="001D0660">
              <w:rPr>
                <w:bCs/>
                <w:sz w:val="19"/>
                <w:szCs w:val="19"/>
              </w:rPr>
              <w:t xml:space="preserve">Celotna vrednost najema za </w:t>
            </w:r>
            <w:r>
              <w:rPr>
                <w:bCs/>
                <w:sz w:val="19"/>
                <w:szCs w:val="19"/>
              </w:rPr>
              <w:t xml:space="preserve">3 </w:t>
            </w:r>
            <w:r w:rsidRPr="001D0660">
              <w:rPr>
                <w:bCs/>
                <w:sz w:val="19"/>
                <w:szCs w:val="19"/>
              </w:rPr>
              <w:t xml:space="preserve">avtobuse za </w:t>
            </w:r>
            <w:r>
              <w:rPr>
                <w:bCs/>
                <w:sz w:val="19"/>
                <w:szCs w:val="19"/>
              </w:rPr>
              <w:t>36</w:t>
            </w:r>
            <w:r w:rsidRPr="001D0660">
              <w:rPr>
                <w:bCs/>
                <w:sz w:val="19"/>
                <w:szCs w:val="19"/>
              </w:rPr>
              <w:t xml:space="preserve"> mesecev (A)</w:t>
            </w:r>
          </w:p>
        </w:tc>
        <w:permStart w:id="776892998" w:edGrp="everyone"/>
        <w:tc>
          <w:tcPr>
            <w:tcW w:w="3119" w:type="dxa"/>
            <w:tcBorders>
              <w:top w:val="single" w:sz="4" w:space="0" w:color="auto"/>
              <w:left w:val="single" w:sz="4" w:space="0" w:color="auto"/>
              <w:bottom w:val="single" w:sz="4" w:space="0" w:color="auto"/>
              <w:right w:val="single" w:sz="4" w:space="0" w:color="auto"/>
            </w:tcBorders>
            <w:vAlign w:val="center"/>
          </w:tcPr>
          <w:p w14:paraId="184B211E"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776892998"/>
            <w:r w:rsidRPr="001D0660">
              <w:rPr>
                <w:sz w:val="19"/>
                <w:szCs w:val="19"/>
              </w:rPr>
              <w:t xml:space="preserve"> EUR brez DDV</w:t>
            </w:r>
          </w:p>
        </w:tc>
      </w:tr>
      <w:tr w:rsidR="0098174B" w:rsidRPr="001D0660" w14:paraId="5A7C6549"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299B8AF8" w14:textId="187C85DF" w:rsidR="0098174B" w:rsidRPr="001D0660" w:rsidRDefault="0098174B" w:rsidP="004E362F">
            <w:pPr>
              <w:spacing w:before="60" w:after="60"/>
              <w:jc w:val="both"/>
              <w:rPr>
                <w:bCs/>
                <w:sz w:val="19"/>
                <w:szCs w:val="19"/>
              </w:rPr>
            </w:pPr>
            <w:r w:rsidRPr="001D0660">
              <w:rPr>
                <w:bCs/>
                <w:sz w:val="19"/>
                <w:szCs w:val="19"/>
              </w:rPr>
              <w:t>Višina mesečnega obroka</w:t>
            </w:r>
            <w:r>
              <w:rPr>
                <w:bCs/>
                <w:sz w:val="19"/>
                <w:szCs w:val="19"/>
              </w:rPr>
              <w:t xml:space="preserve"> za </w:t>
            </w:r>
            <w:r w:rsidR="00766871">
              <w:rPr>
                <w:bCs/>
                <w:sz w:val="19"/>
                <w:szCs w:val="19"/>
              </w:rPr>
              <w:t>3</w:t>
            </w:r>
            <w:r>
              <w:rPr>
                <w:bCs/>
                <w:sz w:val="19"/>
                <w:szCs w:val="19"/>
              </w:rPr>
              <w:t xml:space="preserve"> avtobuse</w:t>
            </w:r>
            <w:r w:rsidRPr="001D0660">
              <w:rPr>
                <w:bCs/>
                <w:sz w:val="19"/>
                <w:szCs w:val="19"/>
              </w:rPr>
              <w:t xml:space="preserve"> (B) = (A)/ </w:t>
            </w:r>
            <w:r w:rsidR="00775C46">
              <w:rPr>
                <w:bCs/>
                <w:sz w:val="19"/>
                <w:szCs w:val="19"/>
              </w:rPr>
              <w:t>36</w:t>
            </w:r>
          </w:p>
        </w:tc>
        <w:permStart w:id="2009665366" w:edGrp="everyone"/>
        <w:tc>
          <w:tcPr>
            <w:tcW w:w="3119" w:type="dxa"/>
            <w:tcBorders>
              <w:top w:val="single" w:sz="4" w:space="0" w:color="auto"/>
              <w:left w:val="single" w:sz="4" w:space="0" w:color="auto"/>
              <w:bottom w:val="single" w:sz="4" w:space="0" w:color="auto"/>
              <w:right w:val="single" w:sz="4" w:space="0" w:color="auto"/>
            </w:tcBorders>
            <w:vAlign w:val="center"/>
          </w:tcPr>
          <w:p w14:paraId="4F2F0916"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09665366"/>
            <w:r w:rsidRPr="001D0660">
              <w:rPr>
                <w:sz w:val="19"/>
                <w:szCs w:val="19"/>
              </w:rPr>
              <w:t xml:space="preserve"> EUR brez DDV</w:t>
            </w:r>
          </w:p>
        </w:tc>
      </w:tr>
      <w:tr w:rsidR="0098174B" w:rsidRPr="001D0660" w14:paraId="63918AD4"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7146889E" w14:textId="77777777" w:rsidR="0098174B" w:rsidRPr="001D0660" w:rsidRDefault="0098174B" w:rsidP="004E362F">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64829897" w:edGrp="everyone"/>
        <w:tc>
          <w:tcPr>
            <w:tcW w:w="3119" w:type="dxa"/>
            <w:tcBorders>
              <w:top w:val="single" w:sz="4" w:space="0" w:color="auto"/>
              <w:left w:val="single" w:sz="4" w:space="0" w:color="auto"/>
              <w:bottom w:val="single" w:sz="4" w:space="0" w:color="auto"/>
              <w:right w:val="single" w:sz="4" w:space="0" w:color="auto"/>
            </w:tcBorders>
            <w:vAlign w:val="center"/>
          </w:tcPr>
          <w:p w14:paraId="39F41334"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64829897"/>
            <w:r w:rsidRPr="001D0660">
              <w:rPr>
                <w:bCs/>
                <w:iCs/>
                <w:sz w:val="19"/>
                <w:szCs w:val="19"/>
              </w:rPr>
              <w:t xml:space="preserve"> </w:t>
            </w:r>
            <w:proofErr w:type="spellStart"/>
            <w:r w:rsidRPr="001D0660">
              <w:rPr>
                <w:bCs/>
                <w:iCs/>
                <w:sz w:val="19"/>
                <w:szCs w:val="19"/>
              </w:rPr>
              <w:t>dB</w:t>
            </w:r>
            <w:proofErr w:type="spellEnd"/>
            <w:r w:rsidRPr="001D0660">
              <w:rPr>
                <w:bCs/>
                <w:iCs/>
                <w:sz w:val="19"/>
                <w:szCs w:val="19"/>
              </w:rPr>
              <w:t>/A</w:t>
            </w:r>
          </w:p>
        </w:tc>
      </w:tr>
      <w:tr w:rsidR="0098174B" w:rsidRPr="001D0660" w14:paraId="44BC4BD2"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6187D828" w14:textId="77777777" w:rsidR="0098174B" w:rsidRPr="001D0660" w:rsidRDefault="0098174B" w:rsidP="004E362F">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4" w:space="0" w:color="auto"/>
              <w:right w:val="single" w:sz="4" w:space="0" w:color="auto"/>
            </w:tcBorders>
            <w:vAlign w:val="center"/>
          </w:tcPr>
          <w:p w14:paraId="337C5B03"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D50393">
              <w:rPr>
                <w:bCs/>
                <w:iCs/>
                <w:sz w:val="19"/>
                <w:szCs w:val="19"/>
              </w:rPr>
            </w:r>
            <w:r w:rsidR="00D50393">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D50393">
              <w:rPr>
                <w:bCs/>
                <w:iCs/>
                <w:sz w:val="19"/>
                <w:szCs w:val="19"/>
              </w:rPr>
            </w:r>
            <w:r w:rsidR="00D50393">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47D82C95" w14:textId="77777777" w:rsidR="0098174B" w:rsidRDefault="0098174B"/>
    <w:p w14:paraId="1F436ECE" w14:textId="77777777" w:rsidR="00775C46" w:rsidRDefault="00775C46"/>
    <w:p w14:paraId="4A252561" w14:textId="16C1AE2B" w:rsidR="0098174B" w:rsidRPr="00775C46" w:rsidRDefault="00775C46">
      <w:pPr>
        <w:rPr>
          <w:b/>
          <w:bCs/>
        </w:rPr>
      </w:pPr>
      <w:r w:rsidRPr="00775C46">
        <w:rPr>
          <w:b/>
          <w:bCs/>
        </w:rPr>
        <w:t>Ponudbeni pogoji:</w:t>
      </w:r>
    </w:p>
    <w:p w14:paraId="1E3FF5B4" w14:textId="6464EFB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Veljavnost ponudbe: devetdeset (90) od roka za oddajo ponudb.</w:t>
      </w:r>
    </w:p>
    <w:p w14:paraId="409D0F68" w14:textId="74D284E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Trajanje pogodbenega razmerja: 1. 2. 2024 do 31. 1. 2027.</w:t>
      </w:r>
    </w:p>
    <w:p w14:paraId="432CE7FB" w14:textId="11944E9E" w:rsidR="00775C46" w:rsidRP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Višina mesečnega obroka najema je fiksna za celotno trajanje pogodbe</w:t>
      </w:r>
      <w:r w:rsidR="00F96D8C">
        <w:rPr>
          <w:rFonts w:ascii="Titillium Web" w:hAnsi="Titillium Web"/>
        </w:rPr>
        <w:t>.</w:t>
      </w:r>
    </w:p>
    <w:p w14:paraId="44C522B4" w14:textId="77777777" w:rsidR="0098174B" w:rsidRDefault="0098174B"/>
    <w:p w14:paraId="369CB818" w14:textId="77777777" w:rsidR="00775C46" w:rsidRDefault="00775C46">
      <w:r>
        <w:br w:type="page"/>
      </w:r>
    </w:p>
    <w:p w14:paraId="76265BEC" w14:textId="77777777" w:rsidR="007F433B" w:rsidRDefault="007F433B" w:rsidP="007F433B">
      <w:pPr>
        <w:jc w:val="both"/>
        <w:rPr>
          <w:sz w:val="20"/>
          <w:szCs w:val="20"/>
        </w:rPr>
      </w:pPr>
    </w:p>
    <w:tbl>
      <w:tblPr>
        <w:tblStyle w:val="Tabelamrea"/>
        <w:tblW w:w="0" w:type="auto"/>
        <w:tblInd w:w="0" w:type="dxa"/>
        <w:tblLook w:val="04A0" w:firstRow="1" w:lastRow="0" w:firstColumn="1" w:lastColumn="0" w:noHBand="0" w:noVBand="1"/>
      </w:tblPr>
      <w:tblGrid>
        <w:gridCol w:w="5637"/>
        <w:gridCol w:w="3766"/>
      </w:tblGrid>
      <w:tr w:rsidR="00775C46" w14:paraId="6941599B" w14:textId="77777777" w:rsidTr="009D0127">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911E39" w14:textId="05049E2A" w:rsidR="00775C46" w:rsidRDefault="00775C46">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775C46" w14:paraId="7F000916"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B17748A" w14:textId="259AF117" w:rsidR="00775C46" w:rsidRDefault="00775C46">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1357587499"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1DDE94D2" w14:textId="77777777" w:rsidR="00775C46" w:rsidRDefault="00775C46">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357587499"/>
            <w:r>
              <w:rPr>
                <w:rFonts w:cstheme="minorHAnsi"/>
                <w:sz w:val="20"/>
                <w:szCs w:val="20"/>
              </w:rPr>
              <w:t xml:space="preserve"> EUR brez DDV/mesec</w:t>
            </w:r>
          </w:p>
        </w:tc>
      </w:tr>
      <w:tr w:rsidR="00775C46" w14:paraId="4AB39770"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EE50E63" w14:textId="0CEFD77B" w:rsidR="00775C46" w:rsidRDefault="00775C46">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w:t>
            </w:r>
            <w:r w:rsidR="00F96D8C">
              <w:rPr>
                <w:rFonts w:cstheme="minorHAnsi"/>
                <w:sz w:val="20"/>
                <w:szCs w:val="20"/>
              </w:rPr>
              <w:t>2</w:t>
            </w:r>
            <w:r>
              <w:rPr>
                <w:rFonts w:cstheme="minorHAnsi"/>
                <w:sz w:val="20"/>
                <w:szCs w:val="20"/>
              </w:rPr>
              <w:t xml:space="preserve">)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465A690" w14:textId="77777777" w:rsidR="00775C46" w:rsidRDefault="00775C46">
            <w:pPr>
              <w:spacing w:before="120" w:after="120"/>
              <w:jc w:val="right"/>
              <w:rPr>
                <w:rFonts w:cstheme="minorHAnsi"/>
                <w:sz w:val="20"/>
                <w:szCs w:val="20"/>
              </w:rPr>
            </w:pPr>
            <w:r>
              <w:rPr>
                <w:rFonts w:cstheme="minorHAnsi"/>
                <w:sz w:val="20"/>
                <w:szCs w:val="20"/>
              </w:rPr>
              <w:t>60 mesecev</w:t>
            </w:r>
          </w:p>
        </w:tc>
      </w:tr>
      <w:tr w:rsidR="00775C46" w14:paraId="4EC1DD01"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6C57535" w14:textId="11C01939" w:rsidR="00775C46" w:rsidRDefault="00775C46">
            <w:pPr>
              <w:spacing w:before="120" w:after="120"/>
              <w:rPr>
                <w:rFonts w:cstheme="minorHAnsi"/>
                <w:sz w:val="20"/>
              </w:rPr>
            </w:pPr>
            <w:r>
              <w:rPr>
                <w:rFonts w:cstheme="minorHAnsi"/>
                <w:sz w:val="20"/>
                <w:szCs w:val="20"/>
              </w:rPr>
              <w:t xml:space="preserve">Skupna ponudbena vrednost </w:t>
            </w:r>
            <w:r>
              <w:rPr>
                <w:rFonts w:cstheme="minorHAnsi"/>
                <w:sz w:val="20"/>
                <w:szCs w:val="20"/>
              </w:rPr>
              <w:tab/>
              <w:t>(</w:t>
            </w:r>
            <w:r w:rsidR="00F96D8C">
              <w:rPr>
                <w:rFonts w:cstheme="minorHAnsi"/>
                <w:sz w:val="20"/>
                <w:szCs w:val="20"/>
              </w:rPr>
              <w:t>3</w:t>
            </w:r>
            <w:r>
              <w:rPr>
                <w:rFonts w:cstheme="minorHAnsi"/>
                <w:sz w:val="20"/>
                <w:szCs w:val="20"/>
              </w:rPr>
              <w:t>) = (</w:t>
            </w:r>
            <w:r w:rsidR="00F96D8C">
              <w:rPr>
                <w:rFonts w:cstheme="minorHAnsi"/>
                <w:sz w:val="20"/>
                <w:szCs w:val="20"/>
              </w:rPr>
              <w:t>2</w:t>
            </w:r>
            <w:r>
              <w:rPr>
                <w:rFonts w:cstheme="minorHAnsi"/>
                <w:sz w:val="20"/>
                <w:szCs w:val="20"/>
              </w:rPr>
              <w:t>) x 60</w:t>
            </w:r>
          </w:p>
        </w:tc>
        <w:permStart w:id="175481336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402E6412" w14:textId="77777777" w:rsidR="00775C46" w:rsidRDefault="00775C46">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54813364"/>
            <w:r>
              <w:rPr>
                <w:rFonts w:cstheme="minorHAnsi"/>
                <w:sz w:val="20"/>
                <w:szCs w:val="20"/>
              </w:rPr>
              <w:t xml:space="preserve"> EUR brez DDV</w:t>
            </w:r>
          </w:p>
        </w:tc>
      </w:tr>
      <w:tr w:rsidR="00775C46" w14:paraId="3ECB4C5F"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4860BA" w14:textId="42D5EEC3" w:rsidR="00775C46" w:rsidRDefault="00F96D8C">
            <w:pPr>
              <w:spacing w:before="120" w:after="120"/>
              <w:rPr>
                <w:rFonts w:cstheme="minorHAnsi"/>
                <w:sz w:val="20"/>
                <w:szCs w:val="20"/>
              </w:rPr>
            </w:pPr>
            <w:r>
              <w:rPr>
                <w:rFonts w:cstheme="minorHAnsi"/>
                <w:sz w:val="20"/>
                <w:szCs w:val="20"/>
              </w:rPr>
              <w:t>Vozilo je opremljeno</w:t>
            </w:r>
            <w:r w:rsidR="00775C46">
              <w:rPr>
                <w:rFonts w:cstheme="minorHAnsi"/>
                <w:sz w:val="20"/>
                <w:szCs w:val="20"/>
              </w:rPr>
              <w:t xml:space="preserve">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B3B8F4" w14:textId="77777777" w:rsidR="00775C46" w:rsidRDefault="00775C46">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Ne</w:t>
            </w:r>
          </w:p>
        </w:tc>
      </w:tr>
      <w:tr w:rsidR="00775C46" w14:paraId="1ECFFAC5"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83DA94A" w14:textId="09773B2E" w:rsidR="00775C46" w:rsidRDefault="00F96D8C">
            <w:pPr>
              <w:spacing w:before="120" w:after="120"/>
              <w:rPr>
                <w:rFonts w:cstheme="minorHAnsi"/>
                <w:sz w:val="20"/>
                <w:szCs w:val="20"/>
              </w:rPr>
            </w:pPr>
            <w:r>
              <w:rPr>
                <w:rFonts w:cstheme="minorHAnsi"/>
                <w:sz w:val="20"/>
                <w:szCs w:val="20"/>
              </w:rPr>
              <w:t>Vozilo uporablja</w:t>
            </w:r>
            <w:r w:rsidR="00775C46">
              <w:rPr>
                <w:rFonts w:cstheme="minorHAnsi"/>
                <w:sz w:val="20"/>
                <w:szCs w:val="20"/>
              </w:rPr>
              <w:t xml:space="preserve">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0942805" w14:textId="77777777" w:rsidR="00775C46" w:rsidRDefault="00775C46">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Ne</w:t>
            </w:r>
          </w:p>
        </w:tc>
      </w:tr>
    </w:tbl>
    <w:p w14:paraId="05CC608C" w14:textId="77777777" w:rsidR="00775C46" w:rsidRDefault="00775C46" w:rsidP="007F433B">
      <w:pPr>
        <w:jc w:val="both"/>
        <w:rPr>
          <w:sz w:val="20"/>
          <w:szCs w:val="20"/>
        </w:rPr>
      </w:pPr>
    </w:p>
    <w:p w14:paraId="7A0FFCA0" w14:textId="77777777" w:rsidR="0098174B" w:rsidRDefault="0098174B" w:rsidP="007F433B">
      <w:pPr>
        <w:jc w:val="both"/>
        <w:rPr>
          <w:sz w:val="20"/>
          <w:szCs w:val="20"/>
        </w:rPr>
      </w:pPr>
    </w:p>
    <w:p w14:paraId="07AFF109" w14:textId="77777777" w:rsidR="00F96D8C" w:rsidRPr="00775C46" w:rsidRDefault="00F96D8C" w:rsidP="00F96D8C">
      <w:pPr>
        <w:rPr>
          <w:b/>
          <w:bCs/>
        </w:rPr>
      </w:pPr>
      <w:r w:rsidRPr="00775C46">
        <w:rPr>
          <w:b/>
          <w:bCs/>
        </w:rPr>
        <w:t>Ponudbeni pogoji:</w:t>
      </w:r>
    </w:p>
    <w:p w14:paraId="03BEA523" w14:textId="77777777" w:rsidR="00F96D8C" w:rsidRDefault="00F96D8C" w:rsidP="009532FC">
      <w:pPr>
        <w:pStyle w:val="Odstavekseznama"/>
        <w:numPr>
          <w:ilvl w:val="0"/>
          <w:numId w:val="13"/>
        </w:numPr>
        <w:spacing w:before="120" w:after="120"/>
        <w:rPr>
          <w:rFonts w:ascii="Titillium Web" w:hAnsi="Titillium Web"/>
        </w:rPr>
      </w:pPr>
      <w:r>
        <w:rPr>
          <w:rFonts w:ascii="Titillium Web" w:hAnsi="Titillium Web"/>
        </w:rPr>
        <w:t>Veljavnost ponudbe: devetdeset (90) od roka za oddajo ponudb.</w:t>
      </w:r>
    </w:p>
    <w:p w14:paraId="43D1F267" w14:textId="3B2B7337" w:rsidR="00F96D8C"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1FE94C7D" w14:textId="77777777" w:rsidR="00123172" w:rsidRPr="00123172" w:rsidRDefault="00123172" w:rsidP="009532FC">
      <w:pPr>
        <w:pStyle w:val="Odstavekseznama"/>
        <w:numPr>
          <w:ilvl w:val="0"/>
          <w:numId w:val="13"/>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684D2638" w14:textId="77777777" w:rsidR="00F96D8C" w:rsidRPr="00775C46"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1CAA515A" w14:textId="4AC7A7E2" w:rsidR="0098174B" w:rsidRDefault="0098174B">
      <w:pPr>
        <w:spacing w:line="240" w:lineRule="auto"/>
        <w:rPr>
          <w:sz w:val="20"/>
          <w:szCs w:val="20"/>
        </w:rPr>
      </w:pPr>
      <w:r>
        <w:rPr>
          <w:sz w:val="20"/>
          <w:szCs w:val="20"/>
        </w:rPr>
        <w:br w:type="page"/>
      </w:r>
    </w:p>
    <w:tbl>
      <w:tblPr>
        <w:tblStyle w:val="Tabelamrea"/>
        <w:tblW w:w="0" w:type="auto"/>
        <w:tblInd w:w="0" w:type="dxa"/>
        <w:tblLook w:val="04A0" w:firstRow="1" w:lastRow="0" w:firstColumn="1" w:lastColumn="0" w:noHBand="0" w:noVBand="1"/>
      </w:tblPr>
      <w:tblGrid>
        <w:gridCol w:w="5637"/>
        <w:gridCol w:w="3766"/>
      </w:tblGrid>
      <w:tr w:rsidR="00F96D8C" w14:paraId="09A01FA5"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B5D458" w14:textId="045FDD6E" w:rsidR="00F96D8C" w:rsidRDefault="00F96D8C" w:rsidP="004E362F">
            <w:pPr>
              <w:spacing w:before="120" w:after="120"/>
              <w:jc w:val="center"/>
              <w:rPr>
                <w:rFonts w:cstheme="minorHAnsi"/>
                <w:b/>
                <w:sz w:val="20"/>
                <w:szCs w:val="20"/>
              </w:rPr>
            </w:pPr>
            <w:r w:rsidRPr="00775C46">
              <w:rPr>
                <w:rFonts w:cstheme="minorHAnsi"/>
                <w:b/>
                <w:sz w:val="20"/>
                <w:szCs w:val="20"/>
              </w:rPr>
              <w:lastRenderedPageBreak/>
              <w:t xml:space="preserve">Sklop št. </w:t>
            </w:r>
            <w:r>
              <w:rPr>
                <w:rFonts w:cstheme="minorHAnsi"/>
                <w:b/>
                <w:sz w:val="20"/>
                <w:szCs w:val="20"/>
              </w:rPr>
              <w:t>3</w:t>
            </w:r>
            <w:r w:rsidRPr="00775C46">
              <w:rPr>
                <w:rFonts w:cstheme="minorHAnsi"/>
                <w:b/>
                <w:sz w:val="20"/>
                <w:szCs w:val="20"/>
              </w:rPr>
              <w:t xml:space="preserve">: </w:t>
            </w:r>
            <w:r w:rsidR="00ED5552" w:rsidRPr="00ED5552">
              <w:rPr>
                <w:rFonts w:cstheme="minorHAnsi"/>
                <w:b/>
                <w:sz w:val="20"/>
                <w:szCs w:val="20"/>
              </w:rPr>
              <w:t>Najem  službenega  vozila  s pogonom 4 x 4 (z upoštevanjem okoljskih vidikov)</w:t>
            </w:r>
          </w:p>
        </w:tc>
      </w:tr>
      <w:tr w:rsidR="00F96D8C" w14:paraId="25ED32C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EEAB12A" w14:textId="77777777" w:rsidR="00F96D8C" w:rsidRDefault="00F96D8C" w:rsidP="004E362F">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4098115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C9B893F" w14:textId="77777777" w:rsidR="00F96D8C" w:rsidRDefault="00F96D8C"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40981158"/>
            <w:r>
              <w:rPr>
                <w:rFonts w:cstheme="minorHAnsi"/>
                <w:sz w:val="20"/>
                <w:szCs w:val="20"/>
              </w:rPr>
              <w:t xml:space="preserve"> EUR brez DDV/mesec</w:t>
            </w:r>
          </w:p>
        </w:tc>
      </w:tr>
      <w:tr w:rsidR="00F96D8C" w14:paraId="6C2EE304"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7C267CC" w14:textId="77777777" w:rsidR="00F96D8C" w:rsidRDefault="00F96D8C" w:rsidP="004E362F">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 xml:space="preserve">(2)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814AC9E" w14:textId="77777777" w:rsidR="00F96D8C" w:rsidRDefault="00F96D8C" w:rsidP="004E362F">
            <w:pPr>
              <w:spacing w:before="120" w:after="120"/>
              <w:jc w:val="right"/>
              <w:rPr>
                <w:rFonts w:cstheme="minorHAnsi"/>
                <w:sz w:val="20"/>
                <w:szCs w:val="20"/>
              </w:rPr>
            </w:pPr>
            <w:r>
              <w:rPr>
                <w:rFonts w:cstheme="minorHAnsi"/>
                <w:sz w:val="20"/>
                <w:szCs w:val="20"/>
              </w:rPr>
              <w:t>60 mesecev</w:t>
            </w:r>
          </w:p>
        </w:tc>
      </w:tr>
      <w:tr w:rsidR="00F96D8C" w14:paraId="2AB83C9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DC80471" w14:textId="77777777" w:rsidR="00F96D8C" w:rsidRDefault="00F96D8C" w:rsidP="004E362F">
            <w:pPr>
              <w:spacing w:before="120" w:after="120"/>
              <w:rPr>
                <w:rFonts w:cstheme="minorHAnsi"/>
                <w:sz w:val="20"/>
              </w:rPr>
            </w:pPr>
            <w:r>
              <w:rPr>
                <w:rFonts w:cstheme="minorHAnsi"/>
                <w:sz w:val="20"/>
                <w:szCs w:val="20"/>
              </w:rPr>
              <w:t xml:space="preserve">Skupna ponudbena vrednost </w:t>
            </w:r>
            <w:r>
              <w:rPr>
                <w:rFonts w:cstheme="minorHAnsi"/>
                <w:sz w:val="20"/>
                <w:szCs w:val="20"/>
              </w:rPr>
              <w:tab/>
              <w:t>(3) = (2) x 60</w:t>
            </w:r>
          </w:p>
        </w:tc>
        <w:permStart w:id="17114037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5D5F43C8" w14:textId="77777777" w:rsidR="00F96D8C" w:rsidRDefault="00F96D8C"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1140372"/>
            <w:r>
              <w:rPr>
                <w:rFonts w:cstheme="minorHAnsi"/>
                <w:sz w:val="20"/>
                <w:szCs w:val="20"/>
              </w:rPr>
              <w:t xml:space="preserve"> EUR brez DDV</w:t>
            </w:r>
          </w:p>
        </w:tc>
      </w:tr>
      <w:tr w:rsidR="00F96D8C" w14:paraId="7CE226C8"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8F9BDD4" w14:textId="77777777" w:rsidR="00F96D8C" w:rsidRDefault="00F96D8C" w:rsidP="004E362F">
            <w:pPr>
              <w:spacing w:before="120" w:after="120"/>
              <w:rPr>
                <w:rFonts w:cstheme="minorHAnsi"/>
                <w:sz w:val="20"/>
                <w:szCs w:val="20"/>
              </w:rPr>
            </w:pPr>
            <w:r>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FF45EB6"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Ne</w:t>
            </w:r>
          </w:p>
        </w:tc>
      </w:tr>
      <w:tr w:rsidR="00F96D8C" w14:paraId="56326CC6"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AF6CF7B" w14:textId="77777777" w:rsidR="00F96D8C" w:rsidRDefault="00F96D8C" w:rsidP="004E362F">
            <w:pPr>
              <w:spacing w:before="120" w:after="120"/>
              <w:rPr>
                <w:rFonts w:cstheme="minorHAnsi"/>
                <w:sz w:val="20"/>
                <w:szCs w:val="20"/>
              </w:rPr>
            </w:pPr>
            <w:r>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8248DF"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D50393">
              <w:rPr>
                <w:rFonts w:cs="Arial"/>
                <w:sz w:val="18"/>
                <w:szCs w:val="18"/>
              </w:rPr>
            </w:r>
            <w:r w:rsidR="00D50393">
              <w:rPr>
                <w:rFonts w:cs="Arial"/>
                <w:sz w:val="18"/>
                <w:szCs w:val="18"/>
              </w:rPr>
              <w:fldChar w:fldCharType="separate"/>
            </w:r>
            <w:r>
              <w:rPr>
                <w:rFonts w:cs="Arial"/>
                <w:sz w:val="18"/>
                <w:szCs w:val="18"/>
              </w:rPr>
              <w:fldChar w:fldCharType="end"/>
            </w:r>
            <w:r>
              <w:rPr>
                <w:rFonts w:cs="Arial"/>
                <w:sz w:val="18"/>
                <w:szCs w:val="18"/>
              </w:rPr>
              <w:t xml:space="preserve"> Ne</w:t>
            </w:r>
          </w:p>
        </w:tc>
      </w:tr>
    </w:tbl>
    <w:p w14:paraId="6783D8FF" w14:textId="77777777" w:rsidR="00F96D8C" w:rsidRDefault="00F96D8C" w:rsidP="00F96D8C">
      <w:pPr>
        <w:jc w:val="both"/>
        <w:rPr>
          <w:sz w:val="20"/>
          <w:szCs w:val="20"/>
        </w:rPr>
      </w:pPr>
    </w:p>
    <w:p w14:paraId="48288C26" w14:textId="77777777" w:rsidR="00F96D8C" w:rsidRDefault="00F96D8C" w:rsidP="00F96D8C">
      <w:pPr>
        <w:jc w:val="both"/>
        <w:rPr>
          <w:sz w:val="20"/>
          <w:szCs w:val="20"/>
        </w:rPr>
      </w:pPr>
    </w:p>
    <w:p w14:paraId="56955BA7" w14:textId="77777777" w:rsidR="00F96D8C" w:rsidRPr="00775C46" w:rsidRDefault="00F96D8C" w:rsidP="00F96D8C">
      <w:pPr>
        <w:rPr>
          <w:b/>
          <w:bCs/>
        </w:rPr>
      </w:pPr>
      <w:r w:rsidRPr="00775C46">
        <w:rPr>
          <w:b/>
          <w:bCs/>
        </w:rPr>
        <w:t>Ponudbeni pogoji:</w:t>
      </w:r>
    </w:p>
    <w:p w14:paraId="3AEA0B4E" w14:textId="77777777" w:rsidR="00F96D8C" w:rsidRDefault="00F96D8C" w:rsidP="009532FC">
      <w:pPr>
        <w:pStyle w:val="Odstavekseznama"/>
        <w:numPr>
          <w:ilvl w:val="0"/>
          <w:numId w:val="14"/>
        </w:numPr>
        <w:spacing w:before="120" w:after="120"/>
        <w:rPr>
          <w:rFonts w:ascii="Titillium Web" w:hAnsi="Titillium Web"/>
        </w:rPr>
      </w:pPr>
      <w:r>
        <w:rPr>
          <w:rFonts w:ascii="Titillium Web" w:hAnsi="Titillium Web"/>
        </w:rPr>
        <w:t>Veljavnost ponudbe: devetdeset (90) od roka za oddajo ponudb.</w:t>
      </w:r>
    </w:p>
    <w:p w14:paraId="3FC08FEB" w14:textId="77777777" w:rsidR="00F96D8C"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2F540DB0" w14:textId="11F37A5E" w:rsidR="00123172" w:rsidRPr="00123172" w:rsidRDefault="00123172" w:rsidP="009532FC">
      <w:pPr>
        <w:pStyle w:val="Odstavekseznama"/>
        <w:numPr>
          <w:ilvl w:val="0"/>
          <w:numId w:val="14"/>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595E0961" w14:textId="77777777" w:rsidR="00F96D8C" w:rsidRPr="00775C46"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68805BAC" w14:textId="77777777" w:rsidR="0098174B" w:rsidRPr="005478E0" w:rsidRDefault="0098174B" w:rsidP="007F433B">
      <w:pPr>
        <w:jc w:val="both"/>
        <w:rPr>
          <w:sz w:val="20"/>
          <w:szCs w:val="20"/>
        </w:rPr>
      </w:pPr>
    </w:p>
    <w:p w14:paraId="38A176C1" w14:textId="77777777" w:rsidR="007F433B" w:rsidRPr="005478E0" w:rsidRDefault="007F433B" w:rsidP="007F433B">
      <w:pPr>
        <w:jc w:val="both"/>
      </w:pPr>
    </w:p>
    <w:p w14:paraId="25559412" w14:textId="77777777" w:rsidR="007F433B" w:rsidRPr="005478E0" w:rsidRDefault="007F433B" w:rsidP="007F433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6B83FAAC" w14:textId="77777777" w:rsidTr="007F433B">
        <w:tc>
          <w:tcPr>
            <w:tcW w:w="3430" w:type="dxa"/>
            <w:hideMark/>
          </w:tcPr>
          <w:p w14:paraId="5F1E34B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Kraj in datum:</w:t>
            </w:r>
          </w:p>
        </w:tc>
        <w:tc>
          <w:tcPr>
            <w:tcW w:w="2067" w:type="dxa"/>
          </w:tcPr>
          <w:p w14:paraId="24D9BAA2"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4FD9A461"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odgovorne osebe:</w:t>
            </w:r>
          </w:p>
        </w:tc>
      </w:tr>
      <w:tr w:rsidR="007F433B" w:rsidRPr="005478E0" w14:paraId="53001F5A" w14:textId="77777777" w:rsidTr="007F433B">
        <w:tc>
          <w:tcPr>
            <w:tcW w:w="3430" w:type="dxa"/>
            <w:tcBorders>
              <w:top w:val="nil"/>
              <w:left w:val="nil"/>
              <w:bottom w:val="single" w:sz="4" w:space="0" w:color="auto"/>
              <w:right w:val="nil"/>
            </w:tcBorders>
          </w:tcPr>
          <w:p w14:paraId="413485BB" w14:textId="77777777" w:rsidR="007F433B" w:rsidRPr="005478E0" w:rsidRDefault="007F433B">
            <w:pPr>
              <w:widowControl w:val="0"/>
              <w:tabs>
                <w:tab w:val="left" w:pos="5580"/>
              </w:tabs>
              <w:autoSpaceDE w:val="0"/>
              <w:autoSpaceDN w:val="0"/>
              <w:adjustRightInd w:val="0"/>
              <w:spacing w:before="48"/>
              <w:jc w:val="center"/>
              <w:rPr>
                <w:rFonts w:cs="Arial"/>
              </w:rPr>
            </w:pPr>
          </w:p>
          <w:p w14:paraId="16FB2A7B"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3C997877" w14:textId="77777777" w:rsidR="007F433B" w:rsidRPr="005478E0" w:rsidRDefault="007F433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6AF4784" w14:textId="77777777" w:rsidR="007F433B" w:rsidRPr="005478E0" w:rsidRDefault="007F433B">
            <w:pPr>
              <w:widowControl w:val="0"/>
              <w:tabs>
                <w:tab w:val="left" w:pos="5580"/>
              </w:tabs>
              <w:autoSpaceDE w:val="0"/>
              <w:autoSpaceDN w:val="0"/>
              <w:adjustRightInd w:val="0"/>
              <w:spacing w:before="48"/>
              <w:jc w:val="center"/>
              <w:rPr>
                <w:rFonts w:cs="Arial"/>
              </w:rPr>
            </w:pPr>
          </w:p>
          <w:p w14:paraId="6D578E6F"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46BF903E" w14:textId="77777777" w:rsidR="007F433B" w:rsidRPr="005478E0" w:rsidRDefault="007F433B" w:rsidP="007F433B">
      <w:pPr>
        <w:jc w:val="both"/>
        <w:rPr>
          <w:rFonts w:cs="Times New Roman"/>
          <w:color w:val="auto"/>
          <w:sz w:val="20"/>
          <w:szCs w:val="20"/>
        </w:rPr>
      </w:pPr>
    </w:p>
    <w:p w14:paraId="30DD8727" w14:textId="77777777" w:rsidR="007F433B" w:rsidRPr="005478E0" w:rsidRDefault="007F433B" w:rsidP="007F433B">
      <w:pPr>
        <w:rPr>
          <w:rFonts w:cs="Arial"/>
          <w:color w:val="auto"/>
          <w:sz w:val="20"/>
          <w:szCs w:val="24"/>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5B36E363"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3D96BF55" w14:textId="77777777" w:rsidR="007F433B" w:rsidRPr="005478E0" w:rsidRDefault="007F433B">
            <w:pPr>
              <w:rPr>
                <w:rFonts w:cs="Times New Roman"/>
                <w:b/>
              </w:rPr>
            </w:pPr>
            <w:r w:rsidRPr="005478E0">
              <w:rPr>
                <w:b/>
              </w:rPr>
              <w:lastRenderedPageBreak/>
              <w:t>Obrazec št. 3</w:t>
            </w:r>
          </w:p>
        </w:tc>
      </w:tr>
    </w:tbl>
    <w:p w14:paraId="63BE400E" w14:textId="77777777" w:rsidR="007F433B" w:rsidRDefault="007F433B" w:rsidP="007F433B">
      <w:pPr>
        <w:rPr>
          <w:rFonts w:cs="Arial"/>
          <w:sz w:val="20"/>
          <w:lang w:eastAsia="en-US"/>
        </w:rPr>
      </w:pPr>
    </w:p>
    <w:p w14:paraId="7A429029" w14:textId="77777777" w:rsidR="00872448" w:rsidRPr="005478E0" w:rsidRDefault="00872448" w:rsidP="007F433B">
      <w:pPr>
        <w:rPr>
          <w:rFonts w:cs="Arial"/>
          <w:sz w:val="20"/>
          <w:lang w:eastAsia="en-US"/>
        </w:rPr>
      </w:pPr>
    </w:p>
    <w:p w14:paraId="14AC32EE" w14:textId="44334DDB" w:rsidR="007F433B" w:rsidRPr="005478E0" w:rsidRDefault="00872448" w:rsidP="00872448">
      <w:pPr>
        <w:jc w:val="both"/>
        <w:rPr>
          <w:rFonts w:cs="Arial"/>
        </w:rPr>
      </w:pPr>
      <w:r>
        <w:rPr>
          <w:rFonts w:cs="Arial"/>
        </w:rPr>
        <w:t xml:space="preserve">Obrazec št. 3 predstavlja ESPD obrazec (datoteka: INF_JN_0012_2023_ESPD.xml), ki ga ponudniki izpolnijo na povezavi: </w:t>
      </w:r>
      <w:hyperlink r:id="rId8" w:history="1">
        <w:r w:rsidRPr="003D43A8">
          <w:rPr>
            <w:rStyle w:val="Hiperpovezava"/>
            <w:rFonts w:cs="Arial"/>
          </w:rPr>
          <w:t>https://ejn.gov.si/espd/</w:t>
        </w:r>
      </w:hyperlink>
      <w:r>
        <w:rPr>
          <w:rFonts w:cs="Arial"/>
        </w:rPr>
        <w:t xml:space="preserve">. </w:t>
      </w:r>
    </w:p>
    <w:p w14:paraId="0534CC72" w14:textId="77777777" w:rsidR="00BA0760" w:rsidRDefault="00BA0760" w:rsidP="007F433B"/>
    <w:p w14:paraId="4A1A16FF" w14:textId="77777777" w:rsidR="00BA0760" w:rsidRDefault="00BA0760">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A0760" w:rsidRPr="005478E0" w14:paraId="033D99EF"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32A925C" w14:textId="2397477F" w:rsidR="00BA0760" w:rsidRPr="005478E0" w:rsidRDefault="00BA0760" w:rsidP="004E362F">
            <w:pPr>
              <w:rPr>
                <w:rFonts w:cs="Times New Roman"/>
                <w:b/>
              </w:rPr>
            </w:pPr>
            <w:r w:rsidRPr="005478E0">
              <w:rPr>
                <w:b/>
              </w:rPr>
              <w:lastRenderedPageBreak/>
              <w:t xml:space="preserve">Obrazec št. </w:t>
            </w:r>
            <w:r>
              <w:rPr>
                <w:b/>
              </w:rPr>
              <w:t>4</w:t>
            </w:r>
          </w:p>
        </w:tc>
      </w:tr>
    </w:tbl>
    <w:p w14:paraId="4B02C8A1" w14:textId="77777777" w:rsidR="00BA0760" w:rsidRDefault="00BA0760" w:rsidP="007F433B"/>
    <w:p w14:paraId="105BA4F2" w14:textId="3DFB72A5" w:rsidR="00BA0760" w:rsidRPr="00BA0760" w:rsidRDefault="00BA0760" w:rsidP="00BA0760">
      <w:pPr>
        <w:jc w:val="center"/>
        <w:rPr>
          <w:rFonts w:cstheme="minorHAnsi"/>
          <w:b/>
          <w:color w:val="auto"/>
          <w:sz w:val="20"/>
          <w:szCs w:val="20"/>
        </w:rPr>
      </w:pPr>
      <w:r w:rsidRPr="00BA0760">
        <w:rPr>
          <w:rFonts w:cstheme="minorHAnsi"/>
          <w:b/>
          <w:sz w:val="20"/>
          <w:szCs w:val="20"/>
        </w:rPr>
        <w:t>TEHNIČNA SPECIFIKACIJA PREDMETA JAVNEGA NAROČILA ZA SKLOP ŠT. 1</w:t>
      </w:r>
    </w:p>
    <w:p w14:paraId="26D38DCA" w14:textId="77777777" w:rsidR="00BA0760" w:rsidRPr="00BA0760" w:rsidRDefault="00BA0760" w:rsidP="00BA0760">
      <w:pPr>
        <w:jc w:val="both"/>
        <w:rPr>
          <w:rFonts w:cstheme="minorHAnsi"/>
          <w:b/>
          <w:sz w:val="20"/>
          <w:szCs w:val="20"/>
        </w:rPr>
      </w:pPr>
    </w:p>
    <w:p w14:paraId="1CF348DD" w14:textId="77777777" w:rsidR="00BA0760" w:rsidRPr="00BA0760" w:rsidRDefault="00BA0760" w:rsidP="009532FC">
      <w:pPr>
        <w:pStyle w:val="Odstavekseznama"/>
        <w:numPr>
          <w:ilvl w:val="0"/>
          <w:numId w:val="15"/>
        </w:numPr>
        <w:autoSpaceDN w:val="0"/>
        <w:spacing w:after="120" w:line="276" w:lineRule="auto"/>
        <w:ind w:left="714" w:hanging="357"/>
        <w:rPr>
          <w:rFonts w:ascii="Titillium Web" w:hAnsi="Titillium Web" w:cstheme="minorHAnsi"/>
          <w:i/>
          <w:sz w:val="20"/>
        </w:rPr>
      </w:pPr>
      <w:r w:rsidRPr="00BA0760">
        <w:rPr>
          <w:rFonts w:ascii="Titillium Web" w:hAnsi="Titillium Web" w:cstheme="minorHAnsi"/>
          <w:i/>
          <w:sz w:val="20"/>
        </w:rPr>
        <w:t>Predmet javnega naročila</w:t>
      </w:r>
    </w:p>
    <w:p w14:paraId="3C3F0EE4" w14:textId="77777777" w:rsidR="00BA0760" w:rsidRPr="00BA0760" w:rsidRDefault="00BA0760" w:rsidP="00BA0760">
      <w:pPr>
        <w:jc w:val="both"/>
        <w:rPr>
          <w:rFonts w:cstheme="minorHAnsi"/>
          <w:sz w:val="20"/>
          <w:szCs w:val="20"/>
        </w:rPr>
      </w:pPr>
      <w:r w:rsidRPr="00BA0760">
        <w:rPr>
          <w:rFonts w:cstheme="minorHAnsi"/>
          <w:sz w:val="20"/>
          <w:szCs w:val="20"/>
        </w:rPr>
        <w:t>Predmet javnega naročila je najem treh turističnih avtobusov za obdobje treh (3) let z upoštevanjem okoljskih vidikov. Avtobusi morajo biti nepoškodovani in brez napak.</w:t>
      </w:r>
    </w:p>
    <w:p w14:paraId="5A2B1B0A" w14:textId="77777777" w:rsidR="00BA0760" w:rsidRPr="00BA0760" w:rsidRDefault="00BA0760" w:rsidP="00BA0760">
      <w:pPr>
        <w:jc w:val="both"/>
        <w:rPr>
          <w:rFonts w:cstheme="minorHAnsi"/>
          <w:sz w:val="20"/>
          <w:szCs w:val="20"/>
        </w:rPr>
      </w:pPr>
    </w:p>
    <w:p w14:paraId="42B94325" w14:textId="1FED942A" w:rsidR="00BA0760" w:rsidRPr="00BA0760" w:rsidRDefault="00BA0760" w:rsidP="00BA0760">
      <w:pPr>
        <w:jc w:val="both"/>
        <w:rPr>
          <w:rFonts w:cstheme="minorHAnsi"/>
          <w:sz w:val="20"/>
          <w:szCs w:val="20"/>
        </w:rPr>
      </w:pPr>
      <w:r w:rsidRPr="00BA0760">
        <w:rPr>
          <w:rFonts w:cstheme="minorHAnsi"/>
          <w:sz w:val="20"/>
          <w:szCs w:val="20"/>
        </w:rPr>
        <w:t xml:space="preserve">Avtobusi so lahko rabljeni, vendar ne smejo imeti prevoženih več kot </w:t>
      </w:r>
      <w:r w:rsidR="000F7B7F" w:rsidRPr="000F7B7F">
        <w:rPr>
          <w:rFonts w:cstheme="minorHAnsi"/>
          <w:sz w:val="20"/>
          <w:szCs w:val="20"/>
        </w:rPr>
        <w:t>315.</w:t>
      </w:r>
      <w:r w:rsidRPr="000F7B7F">
        <w:rPr>
          <w:rFonts w:cstheme="minorHAnsi"/>
          <w:sz w:val="20"/>
          <w:szCs w:val="20"/>
        </w:rPr>
        <w:t>000 km</w:t>
      </w:r>
      <w:r w:rsidRPr="00BA0760">
        <w:rPr>
          <w:rFonts w:cstheme="minorHAnsi"/>
          <w:sz w:val="20"/>
          <w:szCs w:val="20"/>
        </w:rPr>
        <w:t xml:space="preserve"> (velja za vsak posamezni avtobus). Za ponujeno znamko in tip avtobusa mora biti zagotovljen pooblaščen servis v Sloveniji.</w:t>
      </w:r>
    </w:p>
    <w:p w14:paraId="5851CD96" w14:textId="77777777" w:rsidR="00BA0760" w:rsidRPr="00BA0760" w:rsidRDefault="00BA0760" w:rsidP="00BA0760">
      <w:pPr>
        <w:jc w:val="both"/>
        <w:rPr>
          <w:rFonts w:cstheme="minorHAnsi"/>
          <w:sz w:val="20"/>
          <w:szCs w:val="20"/>
        </w:rPr>
      </w:pPr>
    </w:p>
    <w:p w14:paraId="5548E9F4" w14:textId="77777777" w:rsidR="00BA0760" w:rsidRPr="00BA0760" w:rsidRDefault="00BA0760" w:rsidP="00BA0760">
      <w:pPr>
        <w:jc w:val="both"/>
        <w:rPr>
          <w:rFonts w:cstheme="minorHAnsi"/>
          <w:sz w:val="20"/>
          <w:szCs w:val="20"/>
        </w:rPr>
      </w:pPr>
      <w:r w:rsidRPr="00BA0760">
        <w:rPr>
          <w:rFonts w:cstheme="minorHAnsi"/>
          <w:sz w:val="20"/>
          <w:szCs w:val="20"/>
        </w:rPr>
        <w:t>Avtobusi morajo biti ob izročitvi naročniku v uporabo registrirani v Republiki Sloveniji oziroma ustrezno homologirani, kar ponudniki izkažejo tako, da predložijo lastno izjavo (ESPD obrazec), da bodo ponujeni avtobusi najkasneje ob izročitvi naročniku v uporabo registrirani v Republiki Sloveniji oz. ustrezno homologirani.</w:t>
      </w:r>
    </w:p>
    <w:p w14:paraId="69441625" w14:textId="77777777" w:rsidR="00BA0760" w:rsidRPr="00BA0760" w:rsidRDefault="00BA0760" w:rsidP="00BA0760">
      <w:pPr>
        <w:jc w:val="both"/>
        <w:rPr>
          <w:rFonts w:cstheme="minorHAnsi"/>
          <w:sz w:val="20"/>
          <w:szCs w:val="20"/>
        </w:rPr>
      </w:pPr>
    </w:p>
    <w:p w14:paraId="741287D8" w14:textId="77777777" w:rsidR="00BA0760" w:rsidRPr="00BA0760" w:rsidRDefault="00BA0760" w:rsidP="00BA0760">
      <w:pPr>
        <w:jc w:val="both"/>
        <w:rPr>
          <w:rFonts w:cstheme="minorHAnsi"/>
          <w:sz w:val="20"/>
          <w:szCs w:val="20"/>
        </w:rPr>
      </w:pPr>
      <w:r w:rsidRPr="00BA0760">
        <w:rPr>
          <w:rFonts w:cstheme="minorHAnsi"/>
          <w:sz w:val="20"/>
          <w:szCs w:val="20"/>
        </w:rPr>
        <w:t>Ponudnik mora k ponudbi predložiti Izjavo (ESPD obrazec), da bo v primeru, da bo izbran kot najugodnejši ponudnik ob podpisu pogodbe naročniku predložil pooblastilo, da lahko naročnik v njegovem imenu sklene zavarovanje, plača cestnino in ostalo. Naročnik bo za najete avtobuse sklenil ustrezno zavarovanje.</w:t>
      </w:r>
    </w:p>
    <w:p w14:paraId="05F253B9" w14:textId="77777777" w:rsidR="00BA0760" w:rsidRPr="00BA0760" w:rsidRDefault="00BA0760" w:rsidP="00BA0760">
      <w:pPr>
        <w:jc w:val="both"/>
        <w:rPr>
          <w:rFonts w:cstheme="minorHAnsi"/>
          <w:sz w:val="20"/>
          <w:szCs w:val="20"/>
        </w:rPr>
      </w:pPr>
    </w:p>
    <w:p w14:paraId="3C828333" w14:textId="143DBE71" w:rsidR="00BA0760" w:rsidRPr="00BA0760" w:rsidRDefault="00BA0760" w:rsidP="00BA0760">
      <w:pPr>
        <w:jc w:val="both"/>
        <w:rPr>
          <w:rFonts w:cstheme="minorHAnsi"/>
          <w:sz w:val="20"/>
          <w:szCs w:val="20"/>
        </w:rPr>
      </w:pPr>
      <w:r w:rsidRPr="00BA0760">
        <w:rPr>
          <w:rFonts w:cstheme="minorHAnsi"/>
          <w:sz w:val="20"/>
          <w:szCs w:val="20"/>
        </w:rPr>
        <w:t xml:space="preserve">Ponudnik, v kolikor ni lastnik ponujenih avtobusov (npr. </w:t>
      </w:r>
      <w:proofErr w:type="spellStart"/>
      <w:r w:rsidRPr="00BA0760">
        <w:rPr>
          <w:rFonts w:cstheme="minorHAnsi"/>
          <w:sz w:val="20"/>
          <w:szCs w:val="20"/>
        </w:rPr>
        <w:t>leasingojemalec</w:t>
      </w:r>
      <w:proofErr w:type="spellEnd"/>
      <w:r w:rsidRPr="00BA0760">
        <w:rPr>
          <w:rFonts w:cstheme="minorHAnsi"/>
          <w:sz w:val="20"/>
          <w:szCs w:val="20"/>
        </w:rPr>
        <w:t>), mora k ponudbi predložiti soglasje lastnika, ki bo določalo, da lastnik avtobusov soglaša z oddajo avtobusov v podnajem naročniku</w:t>
      </w:r>
      <w:r>
        <w:rPr>
          <w:rFonts w:cstheme="minorHAnsi"/>
          <w:sz w:val="20"/>
          <w:szCs w:val="20"/>
        </w:rPr>
        <w:t>.</w:t>
      </w:r>
    </w:p>
    <w:p w14:paraId="75F00EB2" w14:textId="77777777" w:rsidR="00BA0760" w:rsidRPr="00BA0760" w:rsidRDefault="00BA0760" w:rsidP="009532FC">
      <w:pPr>
        <w:pStyle w:val="Odstavekseznama"/>
        <w:numPr>
          <w:ilvl w:val="0"/>
          <w:numId w:val="15"/>
        </w:numPr>
        <w:autoSpaceDN w:val="0"/>
        <w:spacing w:before="120" w:after="120" w:line="276" w:lineRule="auto"/>
        <w:ind w:left="714" w:hanging="357"/>
        <w:rPr>
          <w:rFonts w:ascii="Titillium Web" w:hAnsi="Titillium Web" w:cstheme="minorHAnsi"/>
          <w:i/>
          <w:sz w:val="20"/>
        </w:rPr>
      </w:pPr>
      <w:r w:rsidRPr="00BA0760">
        <w:rPr>
          <w:rFonts w:ascii="Titillium Web" w:hAnsi="Titillium Web" w:cstheme="minorHAnsi"/>
          <w:i/>
          <w:sz w:val="20"/>
        </w:rPr>
        <w:t>Posebne zahteve</w:t>
      </w:r>
    </w:p>
    <w:p w14:paraId="1570B455" w14:textId="77777777" w:rsidR="00BA0760" w:rsidRPr="00BA0760" w:rsidRDefault="00BA0760" w:rsidP="00BA0760">
      <w:pPr>
        <w:jc w:val="both"/>
        <w:rPr>
          <w:rFonts w:cstheme="minorHAnsi"/>
          <w:sz w:val="20"/>
          <w:szCs w:val="20"/>
        </w:rPr>
      </w:pPr>
      <w:r w:rsidRPr="00BA0760">
        <w:rPr>
          <w:rFonts w:cstheme="minorHAnsi"/>
          <w:sz w:val="20"/>
          <w:szCs w:val="20"/>
        </w:rPr>
        <w:t>Kakovost predmeta javnega naročila mora biti v skladu s tehnično specifikacijo naročnika in ostalimi zahtevami naročnika, navedenimi v dokumentaciji v zvezi z oddajo javnega naročila ter veljavnimi predpisi v Republiki Sloveniji.</w:t>
      </w:r>
    </w:p>
    <w:p w14:paraId="1FC2E97D" w14:textId="77777777" w:rsidR="00BA0760" w:rsidRPr="00BA0760" w:rsidRDefault="00BA0760" w:rsidP="00BA0760">
      <w:pPr>
        <w:jc w:val="both"/>
        <w:rPr>
          <w:rFonts w:cstheme="minorHAnsi"/>
          <w:sz w:val="20"/>
          <w:szCs w:val="20"/>
        </w:rPr>
      </w:pPr>
    </w:p>
    <w:p w14:paraId="13841443" w14:textId="77777777" w:rsidR="00BA0760" w:rsidRPr="00BA0760" w:rsidRDefault="00BA0760" w:rsidP="00BA0760">
      <w:pPr>
        <w:jc w:val="both"/>
        <w:rPr>
          <w:rFonts w:cstheme="minorHAnsi"/>
          <w:sz w:val="20"/>
          <w:szCs w:val="20"/>
        </w:rPr>
      </w:pPr>
      <w:r w:rsidRPr="00BA0760">
        <w:rPr>
          <w:rFonts w:cstheme="minorHAnsi"/>
          <w:sz w:val="20"/>
          <w:szCs w:val="20"/>
        </w:rPr>
        <w:t>V kolikor predmet ponudbe ne bo izpolnjeval vseh opisov, zahtev, navedb in kvalitete, navedenih v tehnični specifikaciji za predmet javnega naročila, bo naročnik tako ponudbo izločil iz nadaljnjega ocenjevanja.</w:t>
      </w:r>
    </w:p>
    <w:p w14:paraId="4D0A1C7D" w14:textId="77777777" w:rsidR="00BA0760" w:rsidRPr="00BA0760" w:rsidRDefault="00BA0760" w:rsidP="00BA0760">
      <w:pPr>
        <w:jc w:val="both"/>
        <w:rPr>
          <w:rFonts w:cstheme="minorHAnsi"/>
          <w:sz w:val="20"/>
          <w:szCs w:val="20"/>
        </w:rPr>
      </w:pPr>
    </w:p>
    <w:p w14:paraId="17F3D28F" w14:textId="77777777" w:rsidR="00BA0760" w:rsidRPr="00BA0760" w:rsidRDefault="00BA0760" w:rsidP="00BA0760">
      <w:pPr>
        <w:jc w:val="both"/>
        <w:rPr>
          <w:rFonts w:cstheme="minorHAnsi"/>
          <w:sz w:val="20"/>
          <w:szCs w:val="20"/>
        </w:rPr>
      </w:pPr>
      <w:r w:rsidRPr="00BA0760">
        <w:rPr>
          <w:rFonts w:cstheme="minorHAnsi"/>
          <w:sz w:val="20"/>
          <w:szCs w:val="20"/>
        </w:rPr>
        <w:t>Ponudnik se obveže, da bo avtobuse dostavil naročniku v uporabo in posest ob podpisu pogodbe oziroma najkasneje v desetih (10) delovnih dneh od sklenitve pogodbe, in sicer na naslov Ob Dravi 6, 2000 Maribor.</w:t>
      </w:r>
    </w:p>
    <w:p w14:paraId="7FE1880B"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Ostale zahteve</w:t>
      </w:r>
    </w:p>
    <w:p w14:paraId="0A2D14DF" w14:textId="77777777" w:rsidR="00BA0760" w:rsidRPr="00BA0760" w:rsidRDefault="00BA0760" w:rsidP="00BA0760">
      <w:pPr>
        <w:jc w:val="both"/>
        <w:rPr>
          <w:rFonts w:cstheme="minorHAnsi"/>
          <w:sz w:val="20"/>
          <w:szCs w:val="20"/>
        </w:rPr>
      </w:pPr>
      <w:r w:rsidRPr="00BA0760">
        <w:rPr>
          <w:rFonts w:cstheme="minorHAnsi"/>
          <w:sz w:val="20"/>
          <w:szCs w:val="20"/>
        </w:rPr>
        <w:t>Obveznosti naročnika glede vzdrževanja najetih avtobusov:</w:t>
      </w:r>
    </w:p>
    <w:p w14:paraId="7E8660B0"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na svoje stroške nemudoma in brez odlašanja odpravil vsakršno škodo oziroma poslabšanje predmeta najema, ki je nastala na predmetu najema po njegovi krivdi (naklep in huda malomarnost),</w:t>
      </w:r>
    </w:p>
    <w:p w14:paraId="04382A31"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zagotavljal redno dolivanje tekočin, obnovo zavornih oblog glede na obrabo, menjavanje žarnic, drugega potrošnega materiala, pnevmatik.</w:t>
      </w:r>
    </w:p>
    <w:p w14:paraId="79B73CCA" w14:textId="77777777" w:rsidR="00BA0760" w:rsidRPr="00BA0760" w:rsidRDefault="00BA0760" w:rsidP="00BA0760">
      <w:pPr>
        <w:jc w:val="both"/>
        <w:rPr>
          <w:rFonts w:cstheme="minorHAnsi"/>
          <w:sz w:val="20"/>
          <w:szCs w:val="20"/>
        </w:rPr>
      </w:pPr>
    </w:p>
    <w:p w14:paraId="05A40AEC" w14:textId="77777777" w:rsidR="00BA0760" w:rsidRPr="00BA0760" w:rsidRDefault="00BA0760" w:rsidP="00BA0760">
      <w:pPr>
        <w:jc w:val="both"/>
        <w:rPr>
          <w:rFonts w:cstheme="minorHAnsi"/>
          <w:sz w:val="20"/>
          <w:szCs w:val="20"/>
        </w:rPr>
      </w:pPr>
      <w:r w:rsidRPr="00BA0760">
        <w:rPr>
          <w:rFonts w:cstheme="minorHAnsi"/>
          <w:sz w:val="20"/>
          <w:szCs w:val="20"/>
        </w:rPr>
        <w:t>Naročnika ves čas trajanja pogodbe bremenijo stroški rednega servisiranja, registracije, tehničnih pregledov in zavarovanja v zvezi s predmetom najema.</w:t>
      </w:r>
    </w:p>
    <w:p w14:paraId="0143A4D4"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Minimalne tehnične zahteve</w:t>
      </w: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550"/>
        <w:gridCol w:w="3315"/>
      </w:tblGrid>
      <w:tr w:rsidR="00BA0760" w:rsidRPr="005A2EFE" w14:paraId="17DD663F" w14:textId="77777777" w:rsidTr="00BA0760">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B17091F" w14:textId="77777777" w:rsidR="00BA0760" w:rsidRPr="00BA0760" w:rsidRDefault="00BA0760">
            <w:pPr>
              <w:jc w:val="center"/>
              <w:rPr>
                <w:rFonts w:cstheme="minorHAnsi"/>
                <w:b/>
                <w:sz w:val="20"/>
                <w:szCs w:val="20"/>
              </w:rPr>
            </w:pPr>
            <w:r w:rsidRPr="00BA0760">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DC5B544" w14:textId="77777777" w:rsidR="00BA0760" w:rsidRPr="005A2EFE" w:rsidRDefault="00BA0760">
            <w:pPr>
              <w:jc w:val="center"/>
              <w:rPr>
                <w:rFonts w:cstheme="minorHAnsi"/>
                <w:b/>
                <w:sz w:val="18"/>
                <w:szCs w:val="18"/>
              </w:rPr>
            </w:pPr>
            <w:r w:rsidRPr="005A2EFE">
              <w:rPr>
                <w:rFonts w:cstheme="minorHAnsi"/>
                <w:b/>
                <w:sz w:val="18"/>
                <w:szCs w:val="18"/>
              </w:rPr>
              <w:t>KOMPONENTA AVTOBUSA</w:t>
            </w:r>
          </w:p>
        </w:tc>
        <w:tc>
          <w:tcPr>
            <w:tcW w:w="35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C7D03B" w14:textId="77777777" w:rsidR="00BA0760" w:rsidRPr="005A2EFE" w:rsidRDefault="00BA0760">
            <w:pPr>
              <w:jc w:val="center"/>
              <w:rPr>
                <w:rFonts w:cstheme="minorHAnsi"/>
                <w:b/>
                <w:sz w:val="18"/>
                <w:szCs w:val="18"/>
              </w:rPr>
            </w:pPr>
            <w:r w:rsidRPr="005A2EFE">
              <w:rPr>
                <w:rFonts w:cstheme="minorHAnsi"/>
                <w:b/>
                <w:sz w:val="18"/>
                <w:szCs w:val="18"/>
              </w:rPr>
              <w:t>OPIS  ZAHTEVE</w:t>
            </w:r>
          </w:p>
        </w:tc>
        <w:tc>
          <w:tcPr>
            <w:tcW w:w="331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8C0D0D" w14:textId="77777777" w:rsidR="00BA0760" w:rsidRPr="005A2EFE" w:rsidRDefault="00BA0760">
            <w:pPr>
              <w:tabs>
                <w:tab w:val="left" w:pos="2085"/>
              </w:tabs>
              <w:jc w:val="center"/>
              <w:rPr>
                <w:rFonts w:cstheme="minorHAnsi"/>
                <w:b/>
                <w:sz w:val="18"/>
                <w:szCs w:val="18"/>
              </w:rPr>
            </w:pPr>
            <w:r w:rsidRPr="005A2EFE">
              <w:rPr>
                <w:rFonts w:cstheme="minorHAnsi"/>
                <w:b/>
                <w:sz w:val="18"/>
                <w:szCs w:val="18"/>
              </w:rPr>
              <w:t>IZPOLNI PONUDNIK</w:t>
            </w:r>
          </w:p>
        </w:tc>
      </w:tr>
      <w:tr w:rsidR="00BA0760" w:rsidRPr="005A2EFE" w14:paraId="7EAF339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3A82D0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5D4E025" w14:textId="77777777" w:rsidR="00BA0760" w:rsidRPr="005A2EFE" w:rsidRDefault="00BA0760">
            <w:pPr>
              <w:rPr>
                <w:rFonts w:cstheme="minorHAnsi"/>
                <w:sz w:val="18"/>
                <w:szCs w:val="18"/>
              </w:rPr>
            </w:pPr>
            <w:r w:rsidRPr="005A2EFE">
              <w:rPr>
                <w:rFonts w:cstheme="minorHAnsi"/>
                <w:sz w:val="18"/>
                <w:szCs w:val="18"/>
              </w:rPr>
              <w:t>Namen uporabe avtobusa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2A79ECE" w14:textId="77777777" w:rsidR="00BA0760" w:rsidRPr="005A2EFE" w:rsidRDefault="00BA0760">
            <w:pPr>
              <w:rPr>
                <w:rFonts w:cstheme="minorHAnsi"/>
                <w:sz w:val="18"/>
                <w:szCs w:val="18"/>
              </w:rPr>
            </w:pPr>
            <w:r w:rsidRPr="005A2EFE">
              <w:rPr>
                <w:rFonts w:cstheme="minorHAnsi"/>
                <w:sz w:val="18"/>
                <w:szCs w:val="18"/>
              </w:rPr>
              <w:t>Turistični avtobus</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3841F3E" w14:textId="77777777" w:rsidR="00BA0760" w:rsidRPr="005A2EFE" w:rsidRDefault="00BA0760">
            <w:pPr>
              <w:rPr>
                <w:rFonts w:cstheme="minorHAnsi"/>
                <w:sz w:val="18"/>
                <w:szCs w:val="18"/>
              </w:rPr>
            </w:pPr>
            <w:bookmarkStart w:id="2" w:name="Potrditev1"/>
            <w:r w:rsidRPr="005A2EFE">
              <w:rPr>
                <w:rFonts w:cstheme="minorHAnsi"/>
                <w:sz w:val="18"/>
                <w:szCs w:val="18"/>
              </w:rPr>
              <w:tab/>
            </w:r>
            <w:r w:rsidRPr="005A2EFE">
              <w:rPr>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sz w:val="18"/>
                <w:szCs w:val="18"/>
              </w:rPr>
            </w:r>
            <w:r w:rsidR="00D50393">
              <w:rPr>
                <w:sz w:val="18"/>
                <w:szCs w:val="18"/>
              </w:rPr>
              <w:fldChar w:fldCharType="separate"/>
            </w:r>
            <w:r w:rsidRPr="005A2EFE">
              <w:rPr>
                <w:sz w:val="18"/>
                <w:szCs w:val="18"/>
              </w:rPr>
              <w:fldChar w:fldCharType="end"/>
            </w:r>
            <w:bookmarkEnd w:id="2"/>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5A2EFE" w:rsidRPr="005A2EFE" w14:paraId="4C0F6671"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8DCD30B"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A99184C" w14:textId="7B72788B" w:rsidR="005A2EFE" w:rsidRPr="005A2EFE" w:rsidRDefault="005A2EFE">
            <w:pPr>
              <w:rPr>
                <w:rFonts w:cstheme="minorHAnsi"/>
                <w:sz w:val="18"/>
                <w:szCs w:val="18"/>
              </w:rPr>
            </w:pPr>
            <w:r>
              <w:rPr>
                <w:rFonts w:cstheme="minorHAnsi"/>
                <w:sz w:val="18"/>
                <w:szCs w:val="18"/>
              </w:rPr>
              <w:t>Proizvajalec avtobusov</w:t>
            </w:r>
          </w:p>
        </w:tc>
        <w:permStart w:id="38031898"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200DCA1C" w14:textId="602F163C" w:rsidR="005A2EFE" w:rsidRPr="005A2EFE" w:rsidRDefault="005A2EFE" w:rsidP="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8031898"/>
          </w:p>
        </w:tc>
      </w:tr>
      <w:tr w:rsidR="005A2EFE" w:rsidRPr="005A2EFE" w14:paraId="77543CDB"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55243E5"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003839A" w14:textId="1B870EF3" w:rsidR="005A2EFE" w:rsidRDefault="005A2EFE">
            <w:pPr>
              <w:rPr>
                <w:rFonts w:cstheme="minorHAnsi"/>
                <w:sz w:val="18"/>
                <w:szCs w:val="18"/>
              </w:rPr>
            </w:pPr>
            <w:r>
              <w:rPr>
                <w:rFonts w:cstheme="minorHAnsi"/>
                <w:sz w:val="18"/>
                <w:szCs w:val="18"/>
              </w:rPr>
              <w:t>Model avtobusov</w:t>
            </w:r>
          </w:p>
        </w:tc>
        <w:permStart w:id="116029791"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31DC9BDD" w14:textId="70944EA6" w:rsidR="005A2EFE" w:rsidRPr="005A2EFE" w:rsidRDefault="005A2EFE" w:rsidP="005A2EFE">
            <w:pPr>
              <w:jc w:val="center"/>
              <w:rPr>
                <w:rFonts w:cstheme="minorHAnsi"/>
                <w:bCs/>
                <w:iCs/>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6029791"/>
          </w:p>
        </w:tc>
      </w:tr>
      <w:tr w:rsidR="005A2EFE" w:rsidRPr="005A2EFE" w14:paraId="18FACDC3"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7516B9"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79DAD76" w14:textId="77777777" w:rsidR="005A2EFE" w:rsidRDefault="005A2EFE">
            <w:pPr>
              <w:rPr>
                <w:rFonts w:cstheme="minorHAnsi"/>
                <w:sz w:val="18"/>
                <w:szCs w:val="18"/>
              </w:rPr>
            </w:pPr>
            <w:r>
              <w:rPr>
                <w:rFonts w:cstheme="minorHAnsi"/>
                <w:sz w:val="18"/>
                <w:szCs w:val="18"/>
              </w:rPr>
              <w:t>Število prevoženih kilometrov</w:t>
            </w:r>
          </w:p>
          <w:p w14:paraId="7CF594F0" w14:textId="02353390" w:rsidR="000F7B7F" w:rsidRDefault="000F7B7F">
            <w:pPr>
              <w:rPr>
                <w:rFonts w:cstheme="minorHAnsi"/>
                <w:sz w:val="18"/>
                <w:szCs w:val="18"/>
              </w:rPr>
            </w:pPr>
            <w:r>
              <w:rPr>
                <w:rFonts w:cstheme="minorHAnsi"/>
                <w:sz w:val="18"/>
                <w:szCs w:val="18"/>
              </w:rPr>
              <w:t>(največ 315.000 km)</w:t>
            </w:r>
          </w:p>
        </w:tc>
        <w:tc>
          <w:tcPr>
            <w:tcW w:w="6865" w:type="dxa"/>
            <w:gridSpan w:val="2"/>
            <w:tcBorders>
              <w:top w:val="single" w:sz="4" w:space="0" w:color="auto"/>
              <w:left w:val="single" w:sz="4" w:space="0" w:color="auto"/>
              <w:bottom w:val="single" w:sz="4" w:space="0" w:color="auto"/>
              <w:right w:val="single" w:sz="4" w:space="0" w:color="auto"/>
            </w:tcBorders>
            <w:vAlign w:val="center"/>
          </w:tcPr>
          <w:p w14:paraId="56EB1646" w14:textId="28780D13"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1: </w:t>
            </w:r>
            <w:permStart w:id="625233031"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25233031"/>
          </w:p>
          <w:p w14:paraId="644D4E17" w14:textId="7E04F56B"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2: </w:t>
            </w:r>
            <w:permStart w:id="655521724"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55521724"/>
          </w:p>
          <w:p w14:paraId="745FC44E" w14:textId="02973626" w:rsidR="005A2EFE" w:rsidRPr="005A2EFE" w:rsidRDefault="005A2EFE" w:rsidP="005A2EFE">
            <w:pPr>
              <w:spacing w:before="120" w:after="120"/>
              <w:jc w:val="center"/>
              <w:rPr>
                <w:rFonts w:cstheme="minorHAnsi"/>
                <w:bCs/>
                <w:iCs/>
                <w:sz w:val="18"/>
                <w:szCs w:val="18"/>
              </w:rPr>
            </w:pPr>
            <w:r>
              <w:rPr>
                <w:rFonts w:cstheme="minorHAnsi"/>
                <w:bCs/>
                <w:iCs/>
                <w:sz w:val="18"/>
                <w:szCs w:val="18"/>
              </w:rPr>
              <w:t xml:space="preserve">Avtobus št. 3: </w:t>
            </w:r>
            <w:permStart w:id="1899636577"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1899636577"/>
          </w:p>
        </w:tc>
      </w:tr>
      <w:tr w:rsidR="00BA0760" w:rsidRPr="005A2EFE" w14:paraId="0E1925E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F084C2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C5F3289" w14:textId="77777777" w:rsidR="00BA0760" w:rsidRPr="005A2EFE" w:rsidRDefault="00BA0760">
            <w:pPr>
              <w:rPr>
                <w:rFonts w:cstheme="minorHAnsi"/>
                <w:sz w:val="18"/>
                <w:szCs w:val="18"/>
              </w:rPr>
            </w:pPr>
            <w:r w:rsidRPr="005A2EFE">
              <w:rPr>
                <w:rFonts w:cstheme="minorHAnsi"/>
                <w:sz w:val="18"/>
                <w:szCs w:val="18"/>
              </w:rPr>
              <w:t>Dolžina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B22AA07" w14:textId="77777777" w:rsidR="00BA0760" w:rsidRPr="005A2EFE" w:rsidRDefault="00BA0760">
            <w:pPr>
              <w:rPr>
                <w:rFonts w:cstheme="minorHAnsi"/>
                <w:sz w:val="18"/>
                <w:szCs w:val="18"/>
              </w:rPr>
            </w:pPr>
            <w:r w:rsidRPr="005A2EFE">
              <w:rPr>
                <w:rFonts w:cstheme="minorHAnsi"/>
                <w:sz w:val="18"/>
                <w:szCs w:val="18"/>
              </w:rPr>
              <w:t>Od 11.500 do 12.500 mm</w:t>
            </w:r>
          </w:p>
        </w:tc>
        <w:permStart w:id="50779840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E1BCEA" w14:textId="5682F0E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507798405"/>
            <w:r w:rsidR="00BA0760" w:rsidRPr="005A2EFE">
              <w:rPr>
                <w:rFonts w:cstheme="minorHAnsi"/>
                <w:sz w:val="18"/>
                <w:szCs w:val="18"/>
              </w:rPr>
              <w:t xml:space="preserve"> mm</w:t>
            </w:r>
          </w:p>
        </w:tc>
      </w:tr>
      <w:tr w:rsidR="00BA0760" w:rsidRPr="005A2EFE" w14:paraId="537870E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5D051BB"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3DC56F6" w14:textId="77777777" w:rsidR="00BA0760" w:rsidRPr="005A2EFE" w:rsidRDefault="00BA0760">
            <w:pPr>
              <w:rPr>
                <w:rFonts w:cstheme="minorHAnsi"/>
                <w:sz w:val="18"/>
                <w:szCs w:val="18"/>
              </w:rPr>
            </w:pPr>
            <w:r w:rsidRPr="005A2EFE">
              <w:rPr>
                <w:rFonts w:cstheme="minorHAnsi"/>
                <w:sz w:val="18"/>
                <w:szCs w:val="18"/>
              </w:rPr>
              <w:t>Širina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10817" w14:textId="77777777" w:rsidR="00BA0760" w:rsidRPr="005A2EFE" w:rsidRDefault="00BA0760">
            <w:pPr>
              <w:rPr>
                <w:rFonts w:cstheme="minorHAnsi"/>
                <w:sz w:val="18"/>
                <w:szCs w:val="18"/>
              </w:rPr>
            </w:pPr>
            <w:r w:rsidRPr="005A2EFE">
              <w:rPr>
                <w:rFonts w:cstheme="minorHAnsi"/>
                <w:sz w:val="18"/>
                <w:szCs w:val="18"/>
              </w:rPr>
              <w:t>Najmanj  2.450 mm</w:t>
            </w:r>
          </w:p>
        </w:tc>
        <w:permStart w:id="366937024"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0DA02357" w14:textId="2F4B87D4"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66937024"/>
            <w:r w:rsidR="00BA0760" w:rsidRPr="005A2EFE">
              <w:rPr>
                <w:rFonts w:cstheme="minorHAnsi"/>
                <w:sz w:val="18"/>
                <w:szCs w:val="18"/>
              </w:rPr>
              <w:t xml:space="preserve"> mm</w:t>
            </w:r>
          </w:p>
        </w:tc>
      </w:tr>
      <w:tr w:rsidR="00BA0760" w:rsidRPr="005A2EFE" w14:paraId="739DD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9160BB"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A38D2F4" w14:textId="77777777" w:rsidR="00BA0760" w:rsidRPr="005A2EFE" w:rsidRDefault="00BA0760">
            <w:pPr>
              <w:rPr>
                <w:rFonts w:cstheme="minorHAnsi"/>
                <w:sz w:val="18"/>
                <w:szCs w:val="18"/>
              </w:rPr>
            </w:pPr>
            <w:r w:rsidRPr="005A2EFE">
              <w:rPr>
                <w:rFonts w:cstheme="minorHAnsi"/>
                <w:sz w:val="18"/>
                <w:szCs w:val="18"/>
              </w:rPr>
              <w:t xml:space="preserve">Višina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101BF7F" w14:textId="77777777" w:rsidR="00BA0760" w:rsidRPr="005A2EFE" w:rsidRDefault="00BA0760">
            <w:pPr>
              <w:rPr>
                <w:rFonts w:cstheme="minorHAnsi"/>
                <w:sz w:val="18"/>
                <w:szCs w:val="18"/>
              </w:rPr>
            </w:pPr>
            <w:r w:rsidRPr="005A2EFE">
              <w:rPr>
                <w:rFonts w:cstheme="minorHAnsi"/>
                <w:sz w:val="18"/>
                <w:szCs w:val="18"/>
              </w:rPr>
              <w:t>Največ 3.850 mm</w:t>
            </w:r>
          </w:p>
        </w:tc>
        <w:permStart w:id="79167713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1C3159" w14:textId="105351C3"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791677135"/>
            <w:r w:rsidR="00BA0760" w:rsidRPr="005A2EFE">
              <w:rPr>
                <w:rFonts w:cstheme="minorHAnsi"/>
                <w:sz w:val="18"/>
                <w:szCs w:val="18"/>
              </w:rPr>
              <w:t xml:space="preserve"> mm</w:t>
            </w:r>
          </w:p>
        </w:tc>
      </w:tr>
      <w:tr w:rsidR="00BA0760" w:rsidRPr="005A2EFE" w14:paraId="73984C3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68E7D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1CF6E" w14:textId="77777777" w:rsidR="00BA0760" w:rsidRPr="005A2EFE" w:rsidRDefault="00BA0760">
            <w:pPr>
              <w:rPr>
                <w:rFonts w:cstheme="minorHAnsi"/>
                <w:sz w:val="18"/>
                <w:szCs w:val="18"/>
              </w:rPr>
            </w:pPr>
            <w:r w:rsidRPr="005A2EFE">
              <w:rPr>
                <w:rFonts w:cstheme="minorHAnsi"/>
                <w:sz w:val="18"/>
                <w:szCs w:val="18"/>
              </w:rPr>
              <w:t>Število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5CFA9FE" w14:textId="77777777" w:rsidR="00BA0760" w:rsidRPr="005A2EFE" w:rsidRDefault="00BA0760">
            <w:pPr>
              <w:rPr>
                <w:rFonts w:cstheme="minorHAnsi"/>
                <w:sz w:val="18"/>
                <w:szCs w:val="18"/>
              </w:rPr>
            </w:pPr>
            <w:r w:rsidRPr="005A2EFE">
              <w:rPr>
                <w:rFonts w:cstheme="minorHAnsi"/>
                <w:sz w:val="18"/>
                <w:szCs w:val="18"/>
              </w:rPr>
              <w:t>Vsaj 49 + 1 + 1</w:t>
            </w:r>
          </w:p>
        </w:tc>
        <w:permStart w:id="18148109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AB95901" w14:textId="2C2E08F5"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81481097"/>
            <w:r w:rsidR="00BA0760" w:rsidRPr="005A2EFE">
              <w:rPr>
                <w:rFonts w:cstheme="minorHAnsi"/>
                <w:sz w:val="18"/>
                <w:szCs w:val="18"/>
              </w:rPr>
              <w:t xml:space="preserve"> sedežev</w:t>
            </w:r>
          </w:p>
        </w:tc>
      </w:tr>
      <w:tr w:rsidR="00BA0760" w:rsidRPr="005A2EFE" w14:paraId="2BB2914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8D3AD07"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BA1A9CE" w14:textId="77777777" w:rsidR="00BA0760" w:rsidRPr="005A2EFE" w:rsidRDefault="00BA0760">
            <w:pPr>
              <w:rPr>
                <w:rFonts w:cstheme="minorHAnsi"/>
                <w:sz w:val="18"/>
                <w:szCs w:val="18"/>
              </w:rPr>
            </w:pPr>
            <w:r w:rsidRPr="005A2EFE">
              <w:rPr>
                <w:rFonts w:cstheme="minorHAnsi"/>
                <w:sz w:val="18"/>
                <w:szCs w:val="18"/>
              </w:rPr>
              <w:t>Moč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3FC0984" w14:textId="2342838C" w:rsidR="00BA0760" w:rsidRPr="005A2EFE" w:rsidRDefault="00BA0760">
            <w:pPr>
              <w:rPr>
                <w:rFonts w:cstheme="minorHAnsi"/>
                <w:sz w:val="18"/>
                <w:szCs w:val="18"/>
              </w:rPr>
            </w:pPr>
            <w:r w:rsidRPr="005A2EFE">
              <w:rPr>
                <w:rFonts w:cstheme="minorHAnsi"/>
                <w:sz w:val="18"/>
                <w:szCs w:val="18"/>
              </w:rPr>
              <w:t xml:space="preserve">Najmanj 390 </w:t>
            </w:r>
            <w:r w:rsidRPr="005A2EFE">
              <w:rPr>
                <w:rFonts w:cstheme="minorHAnsi"/>
                <w:bCs/>
                <w:color w:val="auto"/>
                <w:sz w:val="18"/>
                <w:szCs w:val="18"/>
              </w:rPr>
              <w:t>KM ali najmanj 290 kW</w:t>
            </w:r>
          </w:p>
        </w:tc>
        <w:permStart w:id="110508497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7060A4F" w14:textId="335297E3" w:rsidR="00BA0760" w:rsidRPr="005A2EFE" w:rsidRDefault="005A2EFE">
            <w:pPr>
              <w:spacing w:before="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05084978"/>
            <w:r w:rsidR="00BA0760" w:rsidRPr="005A2EFE">
              <w:rPr>
                <w:rFonts w:cstheme="minorHAnsi"/>
                <w:sz w:val="18"/>
                <w:szCs w:val="18"/>
              </w:rPr>
              <w:t xml:space="preserve"> KM</w:t>
            </w:r>
          </w:p>
          <w:permStart w:id="169638369" w:edGrp="everyone"/>
          <w:p w14:paraId="2DC64E32" w14:textId="099EDA0F" w:rsidR="00BA0760" w:rsidRPr="005A2EFE" w:rsidRDefault="005A2EFE">
            <w:pPr>
              <w:spacing w:after="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69638369"/>
            <w:r w:rsidR="00BA0760" w:rsidRPr="005A2EFE">
              <w:rPr>
                <w:rFonts w:cstheme="minorHAnsi"/>
                <w:sz w:val="18"/>
                <w:szCs w:val="18"/>
              </w:rPr>
              <w:t xml:space="preserve"> kW</w:t>
            </w:r>
          </w:p>
        </w:tc>
      </w:tr>
      <w:tr w:rsidR="00BA0760" w:rsidRPr="005A2EFE" w14:paraId="1ACF626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7D3F9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BFC7C88" w14:textId="77777777" w:rsidR="00BA0760" w:rsidRPr="005A2EFE" w:rsidRDefault="00BA0760">
            <w:pPr>
              <w:rPr>
                <w:rFonts w:cstheme="minorHAnsi"/>
                <w:sz w:val="18"/>
                <w:szCs w:val="18"/>
              </w:rPr>
            </w:pPr>
            <w:r w:rsidRPr="005A2EFE">
              <w:rPr>
                <w:rFonts w:cstheme="minorHAnsi"/>
                <w:sz w:val="18"/>
                <w:szCs w:val="18"/>
              </w:rPr>
              <w:t>Navor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0426C1C" w14:textId="09074A55" w:rsidR="00BA0760" w:rsidRPr="005A2EFE" w:rsidRDefault="00BA0760">
            <w:pPr>
              <w:rPr>
                <w:rFonts w:cstheme="minorHAnsi"/>
                <w:sz w:val="18"/>
                <w:szCs w:val="18"/>
              </w:rPr>
            </w:pPr>
            <w:r w:rsidRPr="005A2EFE">
              <w:rPr>
                <w:rFonts w:cstheme="minorHAnsi"/>
                <w:color w:val="auto"/>
                <w:sz w:val="18"/>
                <w:szCs w:val="18"/>
              </w:rPr>
              <w:t xml:space="preserve">Najmanj 1.800 </w:t>
            </w:r>
            <w:proofErr w:type="spellStart"/>
            <w:r w:rsidRPr="005A2EFE">
              <w:rPr>
                <w:rFonts w:cstheme="minorHAnsi"/>
                <w:color w:val="auto"/>
                <w:sz w:val="18"/>
                <w:szCs w:val="18"/>
              </w:rPr>
              <w:t>Nm</w:t>
            </w:r>
            <w:proofErr w:type="spellEnd"/>
            <w:r w:rsidRPr="005A2EFE">
              <w:rPr>
                <w:rFonts w:cstheme="minorHAnsi"/>
                <w:color w:val="auto"/>
                <w:sz w:val="18"/>
                <w:szCs w:val="18"/>
              </w:rPr>
              <w:t xml:space="preserve"> </w:t>
            </w:r>
          </w:p>
        </w:tc>
        <w:permStart w:id="136402115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1F3A4E02" w14:textId="355EC4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364021158"/>
            <w:r w:rsidR="00BA0760" w:rsidRPr="005A2EFE">
              <w:rPr>
                <w:rFonts w:cstheme="minorHAnsi"/>
                <w:sz w:val="18"/>
                <w:szCs w:val="18"/>
              </w:rPr>
              <w:t xml:space="preserve"> Nm</w:t>
            </w:r>
          </w:p>
        </w:tc>
      </w:tr>
      <w:tr w:rsidR="00BA0760" w:rsidRPr="005A2EFE" w14:paraId="5711986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0FF657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0E50BE2" w14:textId="77777777" w:rsidR="00BA0760" w:rsidRPr="005A2EFE" w:rsidRDefault="00BA0760">
            <w:pPr>
              <w:rPr>
                <w:rFonts w:cstheme="minorHAnsi"/>
                <w:sz w:val="18"/>
                <w:szCs w:val="18"/>
              </w:rPr>
            </w:pPr>
            <w:r w:rsidRPr="005A2EFE">
              <w:rPr>
                <w:rFonts w:cstheme="minorHAnsi"/>
                <w:sz w:val="18"/>
                <w:szCs w:val="18"/>
              </w:rPr>
              <w:t>Izpolnjevanje standarda za izpušne pline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E059BAA" w14:textId="77777777" w:rsidR="00BA0760" w:rsidRPr="005A2EFE" w:rsidRDefault="00BA0760">
            <w:pPr>
              <w:rPr>
                <w:rFonts w:cstheme="minorHAnsi"/>
                <w:sz w:val="18"/>
                <w:szCs w:val="18"/>
              </w:rPr>
            </w:pPr>
            <w:r w:rsidRPr="005A2EFE">
              <w:rPr>
                <w:rFonts w:cstheme="minorHAnsi"/>
                <w:sz w:val="18"/>
                <w:szCs w:val="18"/>
              </w:rPr>
              <w:t>EURO VI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31BC4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896EDD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911B895" w14:textId="77777777" w:rsidR="00BA0760" w:rsidRPr="00BA0760" w:rsidRDefault="00BA0760" w:rsidP="009532FC">
            <w:pPr>
              <w:numPr>
                <w:ilvl w:val="0"/>
                <w:numId w:val="17"/>
              </w:numPr>
              <w:autoSpaceDN w:val="0"/>
              <w:ind w:left="714" w:hanging="357"/>
              <w:jc w:val="center"/>
              <w:rPr>
                <w:rFonts w:cstheme="minorHAnsi"/>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7E3194D" w14:textId="77777777" w:rsidR="00BA0760" w:rsidRPr="005A2EFE" w:rsidRDefault="00BA0760">
            <w:pPr>
              <w:rPr>
                <w:rFonts w:cstheme="minorHAnsi"/>
                <w:sz w:val="18"/>
                <w:szCs w:val="18"/>
              </w:rPr>
            </w:pPr>
            <w:r w:rsidRPr="005A2EFE">
              <w:rPr>
                <w:rFonts w:cstheme="minorHAnsi"/>
                <w:sz w:val="18"/>
                <w:szCs w:val="18"/>
              </w:rPr>
              <w:t>Izpušne cevi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E4E6B65" w14:textId="77777777" w:rsidR="00BA0760" w:rsidRPr="005A2EFE" w:rsidRDefault="00BA0760">
            <w:pPr>
              <w:rPr>
                <w:rFonts w:cstheme="minorHAnsi"/>
                <w:sz w:val="18"/>
                <w:szCs w:val="18"/>
              </w:rPr>
            </w:pPr>
            <w:r w:rsidRPr="005A2EFE">
              <w:rPr>
                <w:rFonts w:cstheme="minorHAnsi"/>
                <w:sz w:val="18"/>
                <w:szCs w:val="18"/>
              </w:rPr>
              <w:t>Izpušne cevi vozil niso na isti strani kot vrata za potnike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17B0C63" w14:textId="77777777" w:rsidR="00BA0760" w:rsidRPr="005A2EFE" w:rsidRDefault="00BA0760">
            <w:pPr>
              <w:jc w:val="center"/>
              <w:rPr>
                <w:rFonts w:cstheme="minorHAnsi"/>
                <w:sz w:val="18"/>
                <w:szCs w:val="18"/>
                <w:highlight w:val="yellow"/>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218A02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12EE33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ED0735A" w14:textId="77777777" w:rsidR="00BA0760" w:rsidRPr="005A2EFE" w:rsidRDefault="00BA0760">
            <w:pPr>
              <w:rPr>
                <w:rFonts w:cstheme="minorHAnsi"/>
                <w:sz w:val="18"/>
                <w:szCs w:val="18"/>
              </w:rPr>
            </w:pPr>
            <w:r w:rsidRPr="005A2EFE">
              <w:rPr>
                <w:rFonts w:cstheme="minorHAnsi"/>
                <w:sz w:val="18"/>
                <w:szCs w:val="18"/>
              </w:rPr>
              <w:t>Menjalnik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DE61584" w14:textId="026F287D" w:rsidR="00BA0760" w:rsidRPr="005A2EFE" w:rsidRDefault="00BA0760">
            <w:pPr>
              <w:rPr>
                <w:rFonts w:cstheme="minorHAnsi"/>
                <w:sz w:val="18"/>
                <w:szCs w:val="18"/>
              </w:rPr>
            </w:pPr>
            <w:r w:rsidRPr="005A2EFE">
              <w:rPr>
                <w:rFonts w:cstheme="minorHAnsi"/>
                <w:sz w:val="18"/>
                <w:szCs w:val="18"/>
              </w:rPr>
              <w:t xml:space="preserve">Avtomatski, z najmanj </w:t>
            </w:r>
            <w:r w:rsidRPr="005A2EFE">
              <w:rPr>
                <w:rFonts w:cstheme="minorHAnsi"/>
                <w:bCs/>
                <w:color w:val="auto"/>
                <w:sz w:val="18"/>
                <w:szCs w:val="18"/>
              </w:rPr>
              <w:t xml:space="preserve">6 </w:t>
            </w:r>
            <w:r w:rsidRPr="005A2EFE">
              <w:rPr>
                <w:rFonts w:cstheme="minorHAnsi"/>
                <w:sz w:val="18"/>
                <w:szCs w:val="18"/>
              </w:rPr>
              <w:t>stopnjami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ED4504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A2CEA1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C45195"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77A8623" w14:textId="77777777" w:rsidR="00BA0760" w:rsidRPr="005A2EFE" w:rsidRDefault="00BA0760">
            <w:pPr>
              <w:rPr>
                <w:rFonts w:cstheme="minorHAnsi"/>
                <w:sz w:val="18"/>
                <w:szCs w:val="18"/>
              </w:rPr>
            </w:pPr>
            <w:r w:rsidRPr="005A2EFE">
              <w:rPr>
                <w:rFonts w:cstheme="minorHAnsi"/>
                <w:sz w:val="18"/>
                <w:szCs w:val="18"/>
              </w:rPr>
              <w:t>Dimenzije pnevmatik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278D1B8" w14:textId="77777777" w:rsidR="00BA0760" w:rsidRPr="005A2EFE" w:rsidRDefault="00BA0760">
            <w:pPr>
              <w:rPr>
                <w:rFonts w:cstheme="minorHAnsi"/>
                <w:sz w:val="18"/>
                <w:szCs w:val="18"/>
              </w:rPr>
            </w:pPr>
            <w:r w:rsidRPr="005A2EFE">
              <w:rPr>
                <w:rFonts w:cstheme="minorHAnsi"/>
                <w:sz w:val="18"/>
                <w:szCs w:val="18"/>
              </w:rPr>
              <w:t>295/80  R22,5</w:t>
            </w:r>
          </w:p>
        </w:tc>
        <w:permStart w:id="1214635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01253FD" w14:textId="55D775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21463587"/>
          </w:p>
        </w:tc>
      </w:tr>
      <w:tr w:rsidR="00BA0760" w:rsidRPr="005A2EFE" w14:paraId="2D15B29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F7339C" w14:textId="77777777" w:rsidR="00BA0760" w:rsidRPr="00BA0760" w:rsidRDefault="00BA0760" w:rsidP="009532FC">
            <w:pPr>
              <w:numPr>
                <w:ilvl w:val="0"/>
                <w:numId w:val="17"/>
              </w:numPr>
              <w:autoSpaceDN w:val="0"/>
              <w:ind w:left="714" w:hanging="357"/>
              <w:jc w:val="center"/>
              <w:rPr>
                <w:rFonts w:cstheme="minorHAnsi"/>
                <w:b/>
                <w:color w:val="auto"/>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8839AD9" w14:textId="77777777" w:rsidR="00BA0760" w:rsidRPr="005A2EFE" w:rsidRDefault="00BA0760">
            <w:pPr>
              <w:rPr>
                <w:rFonts w:cstheme="minorHAnsi"/>
                <w:sz w:val="18"/>
                <w:szCs w:val="18"/>
              </w:rPr>
            </w:pPr>
            <w:r w:rsidRPr="005A2EFE">
              <w:rPr>
                <w:rFonts w:cstheme="minorHAnsi"/>
                <w:sz w:val="18"/>
                <w:szCs w:val="18"/>
              </w:rPr>
              <w:t>Prostornina posode za gorivo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BD852FE" w14:textId="77777777" w:rsidR="00BA0760" w:rsidRPr="005A2EFE" w:rsidRDefault="00BA0760">
            <w:pPr>
              <w:rPr>
                <w:rFonts w:cstheme="minorHAnsi"/>
                <w:sz w:val="18"/>
                <w:szCs w:val="18"/>
              </w:rPr>
            </w:pPr>
            <w:r w:rsidRPr="005A2EFE">
              <w:rPr>
                <w:rFonts w:cstheme="minorHAnsi"/>
                <w:sz w:val="18"/>
                <w:szCs w:val="18"/>
              </w:rPr>
              <w:t>Vsaj 450 litrov</w:t>
            </w:r>
          </w:p>
        </w:tc>
        <w:permStart w:id="901136889"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4F4C426" w14:textId="3698F9D9"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901136889"/>
            <w:r w:rsidR="00BA0760" w:rsidRPr="005A2EFE">
              <w:rPr>
                <w:rFonts w:cstheme="minorHAnsi"/>
                <w:sz w:val="18"/>
                <w:szCs w:val="18"/>
              </w:rPr>
              <w:t xml:space="preserve"> litrov</w:t>
            </w:r>
          </w:p>
        </w:tc>
      </w:tr>
      <w:tr w:rsidR="00BA0760" w:rsidRPr="005A2EFE" w14:paraId="04E013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71C51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BA3DD74" w14:textId="77777777" w:rsidR="00BA0760" w:rsidRPr="005A2EFE" w:rsidRDefault="00BA0760">
            <w:pPr>
              <w:rPr>
                <w:rFonts w:cstheme="minorHAnsi"/>
                <w:sz w:val="18"/>
                <w:szCs w:val="18"/>
              </w:rPr>
            </w:pPr>
            <w:r w:rsidRPr="005A2EFE">
              <w:rPr>
                <w:rFonts w:cstheme="minorHAnsi"/>
                <w:sz w:val="18"/>
                <w:szCs w:val="18"/>
              </w:rPr>
              <w:t xml:space="preserve">Prostornina posode za </w:t>
            </w:r>
            <w:proofErr w:type="spellStart"/>
            <w:r w:rsidRPr="005A2EFE">
              <w:rPr>
                <w:rFonts w:cstheme="minorHAnsi"/>
                <w:sz w:val="18"/>
                <w:szCs w:val="18"/>
              </w:rPr>
              <w:t>AdBlue</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28735E8B" w14:textId="77777777" w:rsidR="00BA0760" w:rsidRPr="005A2EFE" w:rsidRDefault="00BA0760">
            <w:pPr>
              <w:rPr>
                <w:rFonts w:cstheme="minorHAnsi"/>
                <w:sz w:val="18"/>
                <w:szCs w:val="18"/>
              </w:rPr>
            </w:pPr>
            <w:r w:rsidRPr="005A2EFE">
              <w:rPr>
                <w:rFonts w:cstheme="minorHAnsi"/>
                <w:sz w:val="18"/>
                <w:szCs w:val="18"/>
              </w:rPr>
              <w:t>Vsaj 35 litrov</w:t>
            </w:r>
          </w:p>
        </w:tc>
        <w:permStart w:id="3073129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6CFEC532" w14:textId="50966A8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07312987"/>
            <w:r w:rsidR="00BA0760" w:rsidRPr="005A2EFE">
              <w:rPr>
                <w:rFonts w:cstheme="minorHAnsi"/>
                <w:sz w:val="18"/>
                <w:szCs w:val="18"/>
              </w:rPr>
              <w:t xml:space="preserve"> litrov</w:t>
            </w:r>
          </w:p>
        </w:tc>
      </w:tr>
      <w:tr w:rsidR="00BA0760" w:rsidRPr="005A2EFE" w14:paraId="035BDB8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A4525F"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F8E598" w14:textId="77777777" w:rsidR="00BA0760" w:rsidRPr="005A2EFE" w:rsidRDefault="00BA0760">
            <w:pPr>
              <w:rPr>
                <w:rFonts w:cstheme="minorHAnsi"/>
                <w:sz w:val="18"/>
                <w:szCs w:val="18"/>
              </w:rPr>
            </w:pPr>
            <w:r w:rsidRPr="005A2EFE">
              <w:rPr>
                <w:rFonts w:cstheme="minorHAnsi"/>
                <w:sz w:val="18"/>
                <w:szCs w:val="18"/>
              </w:rPr>
              <w:t>Alternator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78CE551" w14:textId="77777777" w:rsidR="00BA0760" w:rsidRPr="005A2EFE" w:rsidRDefault="00BA0760">
            <w:pPr>
              <w:rPr>
                <w:rFonts w:cstheme="minorHAnsi"/>
                <w:sz w:val="18"/>
                <w:szCs w:val="18"/>
              </w:rPr>
            </w:pPr>
            <w:r w:rsidRPr="005A2EFE">
              <w:rPr>
                <w:rFonts w:cstheme="minorHAnsi"/>
                <w:sz w:val="18"/>
                <w:szCs w:val="18"/>
              </w:rPr>
              <w:t>Da, vsaj 2 x 150 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34619E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68CA2E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602920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BA80BC6" w14:textId="77777777" w:rsidR="00BA0760" w:rsidRPr="005A2EFE" w:rsidRDefault="00BA0760">
            <w:pPr>
              <w:rPr>
                <w:rFonts w:cstheme="minorHAnsi"/>
                <w:sz w:val="18"/>
                <w:szCs w:val="18"/>
              </w:rPr>
            </w:pPr>
            <w:r w:rsidRPr="005A2EFE">
              <w:rPr>
                <w:rFonts w:cstheme="minorHAnsi"/>
                <w:sz w:val="18"/>
                <w:szCs w:val="18"/>
              </w:rPr>
              <w:t>Akumulator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8D89BD8" w14:textId="77777777" w:rsidR="00BA0760" w:rsidRPr="005A2EFE" w:rsidRDefault="00BA0760">
            <w:pPr>
              <w:rPr>
                <w:rFonts w:cstheme="minorHAnsi"/>
                <w:sz w:val="18"/>
                <w:szCs w:val="18"/>
              </w:rPr>
            </w:pPr>
            <w:r w:rsidRPr="005A2EFE">
              <w:rPr>
                <w:rFonts w:cstheme="minorHAnsi"/>
                <w:sz w:val="18"/>
                <w:szCs w:val="18"/>
              </w:rPr>
              <w:t>Kapaciteta najmanj 200 Ah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DFA36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307E8F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C5139E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327142E" w14:textId="77777777" w:rsidR="00BA0760" w:rsidRPr="005A2EFE" w:rsidRDefault="00BA0760">
            <w:pPr>
              <w:rPr>
                <w:rFonts w:cstheme="minorHAnsi"/>
                <w:sz w:val="18"/>
                <w:szCs w:val="18"/>
              </w:rPr>
            </w:pPr>
            <w:r w:rsidRPr="005A2EFE">
              <w:rPr>
                <w:rFonts w:cstheme="minorHAnsi"/>
                <w:sz w:val="18"/>
                <w:szCs w:val="18"/>
              </w:rPr>
              <w:t>Zunanje luči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3E0A90" w14:textId="77777777" w:rsidR="00BA0760" w:rsidRPr="005A2EFE" w:rsidRDefault="00BA0760">
            <w:pPr>
              <w:rPr>
                <w:rFonts w:cstheme="minorHAnsi"/>
                <w:sz w:val="18"/>
                <w:szCs w:val="18"/>
              </w:rPr>
            </w:pPr>
            <w:r w:rsidRPr="005A2EFE">
              <w:rPr>
                <w:rFonts w:cstheme="minorHAnsi"/>
                <w:sz w:val="18"/>
                <w:szCs w:val="18"/>
              </w:rPr>
              <w:t>V ksenon ali LED izvedbi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50283F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6436FA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80D5E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9B8D2F" w14:textId="77777777" w:rsidR="00BA0760" w:rsidRPr="005A2EFE" w:rsidRDefault="00BA0760">
            <w:pPr>
              <w:rPr>
                <w:rFonts w:cstheme="minorHAnsi"/>
                <w:sz w:val="18"/>
                <w:szCs w:val="18"/>
              </w:rPr>
            </w:pPr>
            <w:r w:rsidRPr="005A2EFE">
              <w:rPr>
                <w:rFonts w:cstheme="minorHAnsi"/>
                <w:sz w:val="18"/>
                <w:szCs w:val="18"/>
              </w:rPr>
              <w:t>Luči za meglo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8424BC"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081FFE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F944F9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41F23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A66F50" w14:textId="77777777" w:rsidR="00BA0760" w:rsidRPr="005A2EFE" w:rsidRDefault="00BA0760">
            <w:pPr>
              <w:rPr>
                <w:rFonts w:cstheme="minorHAnsi"/>
                <w:sz w:val="18"/>
                <w:szCs w:val="18"/>
              </w:rPr>
            </w:pPr>
            <w:r w:rsidRPr="005A2EFE">
              <w:rPr>
                <w:rFonts w:cstheme="minorHAnsi"/>
                <w:sz w:val="18"/>
                <w:szCs w:val="18"/>
              </w:rPr>
              <w:t>Avto radio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09471F" w14:textId="77777777" w:rsidR="00BA0760" w:rsidRPr="005A2EFE" w:rsidRDefault="00BA0760">
            <w:pPr>
              <w:rPr>
                <w:rFonts w:cstheme="minorHAnsi"/>
                <w:sz w:val="18"/>
                <w:szCs w:val="18"/>
              </w:rPr>
            </w:pPr>
            <w:r w:rsidRPr="005A2EFE">
              <w:rPr>
                <w:rFonts w:cstheme="minorHAnsi"/>
                <w:sz w:val="18"/>
                <w:szCs w:val="18"/>
              </w:rPr>
              <w:t>DA, mikrofon za sovoznika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BFA6227"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000565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7BEB43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A138F31" w14:textId="77777777" w:rsidR="00BA0760" w:rsidRPr="005A2EFE" w:rsidRDefault="00BA0760">
            <w:pPr>
              <w:rPr>
                <w:rFonts w:cstheme="minorHAnsi"/>
                <w:sz w:val="18"/>
                <w:szCs w:val="18"/>
              </w:rPr>
            </w:pPr>
            <w:r w:rsidRPr="005A2EFE">
              <w:rPr>
                <w:rFonts w:cstheme="minorHAnsi"/>
                <w:sz w:val="18"/>
                <w:szCs w:val="18"/>
              </w:rPr>
              <w:t>Število zaslonov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B69515F" w14:textId="77777777" w:rsidR="00BA0760" w:rsidRPr="005A2EFE" w:rsidRDefault="00BA0760">
            <w:pPr>
              <w:rPr>
                <w:rFonts w:cstheme="minorHAnsi"/>
                <w:sz w:val="18"/>
                <w:szCs w:val="18"/>
              </w:rPr>
            </w:pPr>
            <w:r w:rsidRPr="005A2EFE">
              <w:rPr>
                <w:rFonts w:cstheme="minorHAnsi"/>
                <w:sz w:val="18"/>
                <w:szCs w:val="18"/>
              </w:rPr>
              <w:t>Vsaj 2, diagonala zaslona vsaj 15"</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2638C0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CAC9DA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31D0BA1"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C5402C5" w14:textId="77777777" w:rsidR="00BA0760" w:rsidRPr="005A2EFE" w:rsidRDefault="00BA0760">
            <w:pPr>
              <w:rPr>
                <w:rFonts w:cstheme="minorHAnsi"/>
                <w:sz w:val="18"/>
                <w:szCs w:val="18"/>
              </w:rPr>
            </w:pPr>
            <w:r w:rsidRPr="005A2EFE">
              <w:rPr>
                <w:rFonts w:cstheme="minorHAnsi"/>
                <w:sz w:val="18"/>
                <w:szCs w:val="18"/>
              </w:rPr>
              <w:t>Zavore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FB0CF7" w14:textId="77777777" w:rsidR="00BA0760" w:rsidRPr="005A2EFE" w:rsidRDefault="00BA0760">
            <w:pPr>
              <w:rPr>
                <w:rFonts w:cstheme="minorHAnsi"/>
                <w:sz w:val="18"/>
                <w:szCs w:val="18"/>
              </w:rPr>
            </w:pPr>
            <w:r w:rsidRPr="005A2EFE">
              <w:rPr>
                <w:rFonts w:cstheme="minorHAnsi"/>
                <w:sz w:val="18"/>
                <w:szCs w:val="18"/>
              </w:rPr>
              <w:t>Disk zavore na vseh  kolesih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32D51E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C3639B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529F8F9"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6413D5A" w14:textId="77777777" w:rsidR="00BA0760" w:rsidRPr="005A2EFE" w:rsidRDefault="00BA0760">
            <w:pPr>
              <w:rPr>
                <w:rFonts w:cstheme="minorHAnsi"/>
                <w:sz w:val="18"/>
                <w:szCs w:val="18"/>
              </w:rPr>
            </w:pPr>
            <w:r w:rsidRPr="005A2EFE">
              <w:rPr>
                <w:rFonts w:cstheme="minorHAnsi"/>
                <w:sz w:val="18"/>
                <w:szCs w:val="18"/>
              </w:rPr>
              <w:t>Sistem proti blokiranju koles (ABS)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DB77D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19069C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57E579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7507C6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5C0E58A" w14:textId="77777777" w:rsidR="00BA0760" w:rsidRPr="005A2EFE" w:rsidRDefault="00BA0760">
            <w:pPr>
              <w:rPr>
                <w:rFonts w:cstheme="minorHAnsi"/>
                <w:sz w:val="18"/>
                <w:szCs w:val="18"/>
              </w:rPr>
            </w:pPr>
            <w:r w:rsidRPr="005A2EFE">
              <w:rPr>
                <w:rFonts w:cstheme="minorHAnsi"/>
                <w:sz w:val="18"/>
                <w:szCs w:val="18"/>
              </w:rPr>
              <w:t>Elektronski nadzor stabilnosti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432B779"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B57CB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974A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F21C68"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538AD9A" w14:textId="77777777" w:rsidR="00BA0760" w:rsidRPr="005A2EFE" w:rsidRDefault="00BA0760">
            <w:pPr>
              <w:rPr>
                <w:rFonts w:cstheme="minorHAnsi"/>
                <w:sz w:val="18"/>
                <w:szCs w:val="18"/>
              </w:rPr>
            </w:pPr>
            <w:r w:rsidRPr="005A2EFE">
              <w:rPr>
                <w:rFonts w:cstheme="minorHAnsi"/>
                <w:sz w:val="18"/>
                <w:szCs w:val="18"/>
              </w:rPr>
              <w:t>Elektronski zavorni sistem (EBS)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A68D566"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2CF657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C513AE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C523D1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9FD84C1" w14:textId="77777777" w:rsidR="00BA0760" w:rsidRPr="005A2EFE" w:rsidRDefault="00BA0760">
            <w:pPr>
              <w:rPr>
                <w:rFonts w:cstheme="minorHAnsi"/>
                <w:sz w:val="18"/>
                <w:szCs w:val="18"/>
              </w:rPr>
            </w:pPr>
            <w:r w:rsidRPr="005A2EFE">
              <w:rPr>
                <w:rFonts w:cstheme="minorHAnsi"/>
                <w:sz w:val="18"/>
                <w:szCs w:val="18"/>
              </w:rPr>
              <w:t xml:space="preserve">Radarski </w:t>
            </w:r>
            <w:proofErr w:type="spellStart"/>
            <w:r w:rsidRPr="005A2EFE">
              <w:rPr>
                <w:rFonts w:cstheme="minorHAnsi"/>
                <w:sz w:val="18"/>
                <w:szCs w:val="18"/>
              </w:rPr>
              <w:t>tempomat</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5DDA8FD7"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4CD1FF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BE534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34D6B6A"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C1E7DAD" w14:textId="77777777" w:rsidR="00BA0760" w:rsidRPr="005A2EFE" w:rsidRDefault="00BA0760">
            <w:pPr>
              <w:rPr>
                <w:rFonts w:cstheme="minorHAnsi"/>
                <w:sz w:val="18"/>
                <w:szCs w:val="18"/>
              </w:rPr>
            </w:pPr>
            <w:proofErr w:type="spellStart"/>
            <w:r w:rsidRPr="005A2EFE">
              <w:rPr>
                <w:rFonts w:cstheme="minorHAnsi"/>
                <w:sz w:val="18"/>
                <w:szCs w:val="18"/>
              </w:rPr>
              <w:t>Retarder</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48C82A3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20885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6F2DF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315C7A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9D1B2" w14:textId="77777777" w:rsidR="00BA0760" w:rsidRPr="005A2EFE" w:rsidRDefault="00BA0760">
            <w:pPr>
              <w:rPr>
                <w:rFonts w:cstheme="minorHAnsi"/>
                <w:sz w:val="18"/>
                <w:szCs w:val="18"/>
              </w:rPr>
            </w:pPr>
            <w:r w:rsidRPr="005A2EFE">
              <w:rPr>
                <w:rFonts w:cstheme="minorHAnsi"/>
                <w:sz w:val="18"/>
                <w:szCs w:val="18"/>
              </w:rPr>
              <w:t xml:space="preserve">Parkirna zavora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90E8D0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E46388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281CFC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63809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A48E14C" w14:textId="77777777" w:rsidR="00BA0760" w:rsidRPr="005A2EFE" w:rsidRDefault="00BA0760">
            <w:pPr>
              <w:rPr>
                <w:rFonts w:cstheme="minorHAnsi"/>
                <w:sz w:val="18"/>
                <w:szCs w:val="18"/>
              </w:rPr>
            </w:pPr>
            <w:r w:rsidRPr="005A2EFE">
              <w:rPr>
                <w:rFonts w:cstheme="minorHAnsi"/>
                <w:sz w:val="18"/>
                <w:szCs w:val="18"/>
              </w:rPr>
              <w:t>Opozorilo o zapustitvi voznega pasu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F7DC2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C693B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A9ABACC" w14:textId="77777777" w:rsidTr="00BA0760">
        <w:trPr>
          <w:cantSplit/>
          <w:trHeight w:hRule="exact" w:val="525"/>
        </w:trPr>
        <w:tc>
          <w:tcPr>
            <w:tcW w:w="711" w:type="dxa"/>
            <w:tcBorders>
              <w:top w:val="single" w:sz="4" w:space="0" w:color="auto"/>
              <w:left w:val="single" w:sz="4" w:space="0" w:color="auto"/>
              <w:bottom w:val="single" w:sz="4" w:space="0" w:color="auto"/>
              <w:right w:val="single" w:sz="4" w:space="0" w:color="auto"/>
            </w:tcBorders>
            <w:vAlign w:val="center"/>
            <w:hideMark/>
          </w:tcPr>
          <w:p w14:paraId="7B0965ED"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 xml:space="preserve">Opozorilo </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2982A83" w14:textId="77777777" w:rsidR="00BA0760" w:rsidRPr="005A2EFE" w:rsidRDefault="00BA0760">
            <w:pPr>
              <w:rPr>
                <w:rFonts w:cstheme="minorHAnsi"/>
                <w:sz w:val="18"/>
                <w:szCs w:val="18"/>
              </w:rPr>
            </w:pPr>
            <w:r w:rsidRPr="005A2EFE">
              <w:rPr>
                <w:rFonts w:cstheme="minorHAnsi"/>
                <w:sz w:val="18"/>
                <w:szCs w:val="18"/>
              </w:rPr>
              <w:t>Pomoč pri speljevanju na klancu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2A3AF5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C8A8EF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C9715C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FCF8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FDB0E22" w14:textId="77777777" w:rsidR="00BA0760" w:rsidRPr="005A2EFE" w:rsidRDefault="00BA0760">
            <w:pPr>
              <w:rPr>
                <w:rFonts w:cstheme="minorHAnsi"/>
                <w:sz w:val="18"/>
                <w:szCs w:val="18"/>
              </w:rPr>
            </w:pPr>
            <w:r w:rsidRPr="005A2EFE">
              <w:rPr>
                <w:rFonts w:cstheme="minorHAnsi"/>
                <w:sz w:val="18"/>
                <w:szCs w:val="18"/>
              </w:rPr>
              <w:t>Kamera za vzvratno vožnjo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B9F98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6A5AAD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E63DF6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89C4CB6"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F3786C1" w14:textId="77777777" w:rsidR="00BA0760" w:rsidRPr="005A2EFE" w:rsidRDefault="00BA0760">
            <w:pPr>
              <w:rPr>
                <w:rFonts w:cstheme="minorHAnsi"/>
                <w:sz w:val="18"/>
                <w:szCs w:val="18"/>
              </w:rPr>
            </w:pPr>
            <w:r w:rsidRPr="005A2EFE">
              <w:rPr>
                <w:rFonts w:cstheme="minorHAnsi"/>
                <w:sz w:val="18"/>
                <w:szCs w:val="18"/>
              </w:rPr>
              <w:t>Ločena klima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039937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BDC52D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57AEBA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87F04E1"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BEB12FD" w14:textId="77777777" w:rsidR="00BA0760" w:rsidRPr="005A2EFE" w:rsidRDefault="00BA0760">
            <w:pPr>
              <w:rPr>
                <w:rFonts w:cstheme="minorHAnsi"/>
                <w:sz w:val="18"/>
                <w:szCs w:val="18"/>
              </w:rPr>
            </w:pPr>
            <w:r w:rsidRPr="005A2EFE">
              <w:rPr>
                <w:rFonts w:cstheme="minorHAnsi"/>
                <w:sz w:val="18"/>
                <w:szCs w:val="18"/>
              </w:rPr>
              <w:t>Ogrevanje potniškega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444594A" w14:textId="77777777" w:rsidR="00BA0760" w:rsidRPr="005A2EFE" w:rsidRDefault="00BA0760">
            <w:pPr>
              <w:rPr>
                <w:rFonts w:cstheme="minorHAnsi"/>
                <w:sz w:val="18"/>
                <w:szCs w:val="18"/>
              </w:rPr>
            </w:pPr>
            <w:r w:rsidRPr="005A2EFE">
              <w:rPr>
                <w:rFonts w:cstheme="minorHAnsi"/>
                <w:sz w:val="18"/>
                <w:szCs w:val="18"/>
              </w:rPr>
              <w:t>Da, klimatska naprava, moč vsaj 35 kW, avtomatsko upravljanje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D223C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A0B947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37AF6978"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43</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F6DE779" w14:textId="77777777" w:rsidR="00BA0760" w:rsidRPr="005A2EFE" w:rsidRDefault="00BA0760">
            <w:pPr>
              <w:rPr>
                <w:rFonts w:cstheme="minorHAnsi"/>
                <w:sz w:val="18"/>
                <w:szCs w:val="18"/>
              </w:rPr>
            </w:pPr>
            <w:r w:rsidRPr="005A2EFE">
              <w:rPr>
                <w:rFonts w:cstheme="minorHAnsi"/>
                <w:sz w:val="18"/>
                <w:szCs w:val="18"/>
              </w:rPr>
              <w:t xml:space="preserve">Ogrevanje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65606B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D4C7AA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61A6BD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37D0FC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FD2CE0F" w14:textId="77777777" w:rsidR="00BA0760" w:rsidRPr="005A2EFE" w:rsidRDefault="00BA0760">
            <w:pPr>
              <w:rPr>
                <w:rFonts w:cstheme="minorHAnsi"/>
                <w:sz w:val="18"/>
                <w:szCs w:val="18"/>
              </w:rPr>
            </w:pPr>
            <w:r w:rsidRPr="005A2EFE">
              <w:rPr>
                <w:rFonts w:cstheme="minorHAnsi"/>
                <w:sz w:val="18"/>
                <w:szCs w:val="18"/>
              </w:rPr>
              <w:t>Voznikov sedež</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537F8F4" w14:textId="77777777" w:rsidR="00BA0760" w:rsidRPr="005A2EFE" w:rsidRDefault="00BA0760">
            <w:pPr>
              <w:rPr>
                <w:rFonts w:cstheme="minorHAnsi"/>
                <w:sz w:val="18"/>
                <w:szCs w:val="18"/>
              </w:rPr>
            </w:pPr>
            <w:r w:rsidRPr="005A2EFE">
              <w:rPr>
                <w:rFonts w:cstheme="minorHAnsi"/>
                <w:sz w:val="18"/>
                <w:szCs w:val="18"/>
              </w:rPr>
              <w:t>Ogrevan voznikov sedež</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F568AD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DD781A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EA92233"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991F6C9" w14:textId="77777777" w:rsidR="00BA0760" w:rsidRPr="005A2EFE" w:rsidRDefault="00BA0760">
            <w:pPr>
              <w:rPr>
                <w:rFonts w:cstheme="minorHAnsi"/>
                <w:sz w:val="18"/>
                <w:szCs w:val="18"/>
              </w:rPr>
            </w:pPr>
            <w:r w:rsidRPr="005A2EFE">
              <w:rPr>
                <w:rFonts w:cstheme="minorHAnsi"/>
                <w:sz w:val="18"/>
                <w:szCs w:val="18"/>
              </w:rPr>
              <w:t>Voznikovo okno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B56B64" w14:textId="77777777" w:rsidR="00BA0760" w:rsidRPr="005A2EFE" w:rsidRDefault="00BA0760">
            <w:pPr>
              <w:rPr>
                <w:rFonts w:cstheme="minorHAnsi"/>
                <w:sz w:val="18"/>
                <w:szCs w:val="18"/>
              </w:rPr>
            </w:pPr>
            <w:r w:rsidRPr="005A2EFE">
              <w:rPr>
                <w:rFonts w:cstheme="minorHAnsi"/>
                <w:sz w:val="18"/>
                <w:szCs w:val="18"/>
              </w:rPr>
              <w:t>Da, električno pomično</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DE5A4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A65466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F95A57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7AF93F69" w14:textId="77777777" w:rsidR="00BA0760" w:rsidRPr="005A2EFE" w:rsidRDefault="00BA0760">
            <w:pPr>
              <w:rPr>
                <w:rFonts w:cstheme="minorHAnsi"/>
                <w:sz w:val="18"/>
                <w:szCs w:val="18"/>
              </w:rPr>
            </w:pPr>
            <w:r w:rsidRPr="005A2EFE">
              <w:rPr>
                <w:rFonts w:cstheme="minorHAnsi"/>
                <w:sz w:val="18"/>
                <w:szCs w:val="18"/>
              </w:rPr>
              <w:t>Rolo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28B0B" w14:textId="77777777" w:rsidR="00BA0760" w:rsidRPr="005A2EFE" w:rsidRDefault="00BA0760">
            <w:pPr>
              <w:rPr>
                <w:rFonts w:cstheme="minorHAnsi"/>
                <w:sz w:val="18"/>
                <w:szCs w:val="18"/>
              </w:rPr>
            </w:pPr>
            <w:r w:rsidRPr="005A2EFE">
              <w:rPr>
                <w:rFonts w:cstheme="minorHAnsi"/>
                <w:sz w:val="18"/>
                <w:szCs w:val="18"/>
              </w:rPr>
              <w:t>Da, električno krmiljeni s senčniki spredaj</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9CEE0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43BA88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49F963"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49</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2F1385D" w14:textId="77777777" w:rsidR="00BA0760" w:rsidRPr="005A2EFE" w:rsidRDefault="00BA0760">
            <w:pPr>
              <w:rPr>
                <w:rFonts w:cstheme="minorHAnsi"/>
                <w:sz w:val="18"/>
                <w:szCs w:val="18"/>
              </w:rPr>
            </w:pPr>
            <w:r w:rsidRPr="005A2EFE">
              <w:rPr>
                <w:rFonts w:cstheme="minorHAnsi"/>
                <w:sz w:val="18"/>
                <w:szCs w:val="18"/>
              </w:rPr>
              <w:t>Spalna kabina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B0C02C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6D27E1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B24ABEF"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674E8AD"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E0F113C" w14:textId="77777777" w:rsidR="00BA0760" w:rsidRPr="005A2EFE" w:rsidRDefault="00BA0760">
            <w:pPr>
              <w:rPr>
                <w:rFonts w:cstheme="minorHAnsi"/>
                <w:sz w:val="18"/>
                <w:szCs w:val="18"/>
              </w:rPr>
            </w:pPr>
            <w:r w:rsidRPr="005A2EFE">
              <w:rPr>
                <w:rFonts w:cstheme="minorHAnsi"/>
                <w:sz w:val="18"/>
                <w:szCs w:val="18"/>
              </w:rPr>
              <w:t>Število potniških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3150336" w14:textId="77777777" w:rsidR="00BA0760" w:rsidRPr="005A2EFE" w:rsidRDefault="00BA0760">
            <w:pPr>
              <w:rPr>
                <w:rFonts w:cstheme="minorHAnsi"/>
                <w:sz w:val="18"/>
                <w:szCs w:val="18"/>
              </w:rPr>
            </w:pPr>
            <w:r w:rsidRPr="005A2EFE">
              <w:rPr>
                <w:rFonts w:cstheme="minorHAnsi"/>
                <w:sz w:val="18"/>
                <w:szCs w:val="18"/>
              </w:rPr>
              <w:t>Vsaj 49 z nastavljivim naklonom, dvotočkovnimi varnostnimi pasovi, nasloni za glavo, nasloni za roko v prehodu, nasloni za noge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829155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913333B"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16BFCB0"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51</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6C9A93B" w14:textId="77777777" w:rsidR="00BA0760" w:rsidRPr="005A2EFE" w:rsidRDefault="00BA0760">
            <w:pPr>
              <w:rPr>
                <w:rFonts w:cstheme="minorHAnsi"/>
                <w:sz w:val="18"/>
                <w:szCs w:val="18"/>
              </w:rPr>
            </w:pPr>
            <w:r w:rsidRPr="005A2EFE">
              <w:rPr>
                <w:rFonts w:cstheme="minorHAnsi"/>
                <w:sz w:val="18"/>
                <w:szCs w:val="18"/>
              </w:rPr>
              <w:t>Velikost prtljažnega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16E063D" w14:textId="77777777" w:rsidR="00BA0760" w:rsidRPr="005A2EFE" w:rsidRDefault="00BA0760">
            <w:pPr>
              <w:rPr>
                <w:rFonts w:cstheme="minorHAnsi"/>
                <w:sz w:val="18"/>
                <w:szCs w:val="18"/>
              </w:rPr>
            </w:pPr>
            <w:r w:rsidRPr="005A2EFE">
              <w:rPr>
                <w:rFonts w:cstheme="minorHAnsi"/>
                <w:sz w:val="18"/>
                <w:szCs w:val="18"/>
              </w:rPr>
              <w:t>Vsaj 5,0 m</w:t>
            </w:r>
            <w:r w:rsidRPr="005A2EFE">
              <w:rPr>
                <w:rFonts w:cstheme="minorHAnsi"/>
                <w:sz w:val="18"/>
                <w:szCs w:val="18"/>
                <w:vertAlign w:val="superscript"/>
              </w:rPr>
              <w:t>3</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4F228C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224410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CBA0DD4"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lastRenderedPageBreak/>
              <w:t>52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08B17408" w14:textId="77777777" w:rsidR="00BA0760" w:rsidRPr="005A2EFE" w:rsidRDefault="00BA0760">
            <w:pPr>
              <w:rPr>
                <w:rFonts w:cstheme="minorHAnsi"/>
                <w:sz w:val="18"/>
                <w:szCs w:val="18"/>
              </w:rPr>
            </w:pPr>
            <w:r w:rsidRPr="005A2EFE">
              <w:rPr>
                <w:rFonts w:cstheme="minorHAnsi"/>
                <w:sz w:val="18"/>
                <w:szCs w:val="18"/>
              </w:rPr>
              <w:t>Toaleta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ABD0DAE" w14:textId="77777777" w:rsidR="00BA0760" w:rsidRPr="005A2EFE" w:rsidRDefault="00BA0760">
            <w:pPr>
              <w:rPr>
                <w:rFonts w:cstheme="minorHAnsi"/>
                <w:sz w:val="18"/>
                <w:szCs w:val="18"/>
              </w:rPr>
            </w:pPr>
            <w:r w:rsidRPr="005A2EFE">
              <w:rPr>
                <w:rFonts w:cstheme="minorHAnsi"/>
                <w:sz w:val="18"/>
                <w:szCs w:val="18"/>
              </w:rPr>
              <w:t xml:space="preserve">Da  </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1C29D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9C8FA7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3DEC870"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4BC3AF1" w14:textId="77777777" w:rsidR="00BA0760" w:rsidRPr="005A2EFE" w:rsidRDefault="00BA0760">
            <w:pPr>
              <w:rPr>
                <w:rFonts w:cstheme="minorHAnsi"/>
                <w:sz w:val="18"/>
                <w:szCs w:val="18"/>
              </w:rPr>
            </w:pPr>
            <w:r w:rsidRPr="005A2EFE">
              <w:rPr>
                <w:rFonts w:cstheme="minorHAnsi"/>
                <w:sz w:val="18"/>
                <w:szCs w:val="18"/>
              </w:rPr>
              <w:t>Kuhinja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42E209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A62AE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19834C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E3EA969"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4F601BB" w14:textId="77777777" w:rsidR="00BA0760" w:rsidRPr="005A2EFE" w:rsidRDefault="00BA0760">
            <w:pPr>
              <w:rPr>
                <w:rFonts w:cstheme="minorHAnsi"/>
                <w:sz w:val="18"/>
                <w:szCs w:val="18"/>
              </w:rPr>
            </w:pPr>
            <w:r w:rsidRPr="005A2EFE">
              <w:rPr>
                <w:rFonts w:cstheme="minorHAnsi"/>
                <w:sz w:val="18"/>
                <w:szCs w:val="18"/>
              </w:rPr>
              <w:t>Hladilnik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0CAD1B95"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07E2E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EC706B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72D51A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0A1E5E2" w14:textId="77777777" w:rsidR="00BA0760" w:rsidRPr="005A2EFE" w:rsidRDefault="00BA0760">
            <w:pPr>
              <w:rPr>
                <w:rFonts w:cstheme="minorHAnsi"/>
                <w:sz w:val="18"/>
                <w:szCs w:val="18"/>
              </w:rPr>
            </w:pPr>
            <w:r w:rsidRPr="005A2EFE">
              <w:rPr>
                <w:rFonts w:cstheme="minorHAnsi"/>
                <w:sz w:val="18"/>
                <w:szCs w:val="18"/>
              </w:rPr>
              <w:t>Gasilni aparat</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DFCD8C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1453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7DD808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596483"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471BABF" w14:textId="77777777" w:rsidR="00BA0760" w:rsidRPr="005A2EFE" w:rsidRDefault="00BA0760">
            <w:pPr>
              <w:rPr>
                <w:rFonts w:cstheme="minorHAnsi"/>
                <w:sz w:val="18"/>
                <w:szCs w:val="18"/>
              </w:rPr>
            </w:pPr>
            <w:r w:rsidRPr="005A2EFE">
              <w:rPr>
                <w:rFonts w:cstheme="minorHAnsi"/>
                <w:sz w:val="18"/>
                <w:szCs w:val="18"/>
              </w:rPr>
              <w:t>Opozorilne nalepke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A162454" w14:textId="77777777" w:rsidR="00BA0760" w:rsidRPr="005A2EFE" w:rsidRDefault="00BA0760">
            <w:pPr>
              <w:rPr>
                <w:rFonts w:cstheme="minorHAnsi"/>
                <w:sz w:val="18"/>
                <w:szCs w:val="18"/>
              </w:rPr>
            </w:pPr>
            <w:r w:rsidRPr="005A2EFE">
              <w:rPr>
                <w:rFonts w:cstheme="minorHAnsi"/>
                <w:sz w:val="18"/>
                <w:szCs w:val="18"/>
              </w:rPr>
              <w:t>Da, v skladu s predpisi, v slovenščini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E7C7691"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D50393">
              <w:rPr>
                <w:rFonts w:cstheme="minorHAnsi"/>
                <w:sz w:val="18"/>
                <w:szCs w:val="18"/>
              </w:rPr>
            </w:r>
            <w:r w:rsidR="00D50393">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C52F5" w:rsidRPr="005A2EFE" w14:paraId="6A9D399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67BC580" w14:textId="77777777" w:rsidR="00BC52F5" w:rsidRPr="00BA0760" w:rsidRDefault="00BC52F5"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54A1F5" w14:textId="74FB628A" w:rsidR="00BC52F5" w:rsidRPr="005A2EFE" w:rsidRDefault="00BC52F5">
            <w:pPr>
              <w:rPr>
                <w:rFonts w:cstheme="minorHAnsi"/>
                <w:sz w:val="18"/>
                <w:szCs w:val="18"/>
              </w:rPr>
            </w:pPr>
            <w:r>
              <w:rPr>
                <w:rFonts w:cstheme="minorHAnsi"/>
                <w:sz w:val="18"/>
                <w:szCs w:val="18"/>
              </w:rPr>
              <w:t>Rok dobave</w:t>
            </w:r>
          </w:p>
        </w:tc>
        <w:tc>
          <w:tcPr>
            <w:tcW w:w="3550" w:type="dxa"/>
            <w:tcBorders>
              <w:top w:val="single" w:sz="4" w:space="0" w:color="auto"/>
              <w:left w:val="single" w:sz="4" w:space="0" w:color="auto"/>
              <w:bottom w:val="single" w:sz="4" w:space="0" w:color="auto"/>
              <w:right w:val="single" w:sz="4" w:space="0" w:color="auto"/>
            </w:tcBorders>
            <w:vAlign w:val="center"/>
          </w:tcPr>
          <w:p w14:paraId="0AD60169" w14:textId="23116DF2" w:rsidR="00BC52F5" w:rsidRPr="005A2EFE" w:rsidRDefault="00BC52F5">
            <w:pPr>
              <w:rPr>
                <w:rFonts w:cstheme="minorHAnsi"/>
                <w:sz w:val="18"/>
                <w:szCs w:val="18"/>
              </w:rPr>
            </w:pPr>
            <w:r>
              <w:rPr>
                <w:rFonts w:cstheme="minorHAnsi"/>
                <w:sz w:val="18"/>
                <w:szCs w:val="18"/>
              </w:rPr>
              <w:t>Največ deset (10) delovnih dni od sklenitve pogodbe</w:t>
            </w:r>
          </w:p>
        </w:tc>
        <w:permStart w:id="325539512" w:edGrp="everyone"/>
        <w:tc>
          <w:tcPr>
            <w:tcW w:w="3315" w:type="dxa"/>
            <w:tcBorders>
              <w:top w:val="single" w:sz="4" w:space="0" w:color="auto"/>
              <w:left w:val="single" w:sz="4" w:space="0" w:color="auto"/>
              <w:bottom w:val="single" w:sz="4" w:space="0" w:color="auto"/>
              <w:right w:val="single" w:sz="4" w:space="0" w:color="auto"/>
            </w:tcBorders>
            <w:vAlign w:val="center"/>
          </w:tcPr>
          <w:p w14:paraId="4F00BE9C" w14:textId="32E4FEBD" w:rsidR="00BC52F5" w:rsidRPr="005A2EFE" w:rsidRDefault="00BC52F5">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25539512"/>
            <w:r w:rsidRPr="005A2EFE">
              <w:rPr>
                <w:rFonts w:cstheme="minorHAnsi"/>
                <w:sz w:val="18"/>
                <w:szCs w:val="18"/>
              </w:rPr>
              <w:t xml:space="preserve"> </w:t>
            </w:r>
            <w:r>
              <w:rPr>
                <w:rFonts w:cstheme="minorHAnsi"/>
                <w:sz w:val="18"/>
                <w:szCs w:val="18"/>
              </w:rPr>
              <w:t>delovnih dni</w:t>
            </w:r>
          </w:p>
        </w:tc>
      </w:tr>
      <w:tr w:rsidR="005A2EFE" w:rsidRPr="005A2EFE" w14:paraId="07B4355B" w14:textId="77777777" w:rsidTr="00C1763B">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3471351" w14:textId="77777777" w:rsidR="005A2EFE" w:rsidRPr="00BA0760" w:rsidRDefault="005A2EFE" w:rsidP="009532FC">
            <w:pPr>
              <w:numPr>
                <w:ilvl w:val="0"/>
                <w:numId w:val="17"/>
              </w:numPr>
              <w:autoSpaceDN w:val="0"/>
              <w:jc w:val="center"/>
              <w:rPr>
                <w:rFonts w:cstheme="minorHAnsi"/>
                <w:b/>
                <w:sz w:val="20"/>
                <w:szCs w:val="20"/>
              </w:rPr>
            </w:pP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13FDB923" w14:textId="45A5A2CF" w:rsidR="005A2EFE" w:rsidRPr="005A2EFE" w:rsidRDefault="005A2EFE" w:rsidP="005A2EFE">
            <w:pPr>
              <w:rPr>
                <w:rFonts w:cstheme="minorHAnsi"/>
                <w:sz w:val="18"/>
                <w:szCs w:val="18"/>
              </w:rPr>
            </w:pPr>
            <w:r>
              <w:rPr>
                <w:rFonts w:cstheme="minorHAnsi"/>
                <w:sz w:val="18"/>
                <w:szCs w:val="18"/>
              </w:rPr>
              <w:t xml:space="preserve">Internetni naslov tehničnih specifikacij: </w:t>
            </w:r>
            <w:permStart w:id="1714761936"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714761936"/>
          </w:p>
        </w:tc>
      </w:tr>
    </w:tbl>
    <w:p w14:paraId="27988B71" w14:textId="77777777" w:rsidR="00BA0760" w:rsidRPr="00BA0760" w:rsidRDefault="00BA0760" w:rsidP="00BA0760">
      <w:pPr>
        <w:rPr>
          <w:rFonts w:eastAsia="Calibri" w:cstheme="minorHAnsi"/>
          <w:b/>
          <w:sz w:val="20"/>
          <w:szCs w:val="20"/>
          <w:lang w:eastAsia="en-US"/>
        </w:rPr>
      </w:pPr>
    </w:p>
    <w:p w14:paraId="222A4412" w14:textId="77777777" w:rsidR="00BA0760" w:rsidRPr="00BA0760" w:rsidRDefault="00BA0760" w:rsidP="00BA0760">
      <w:pPr>
        <w:rPr>
          <w:rFonts w:cstheme="minorHAnsi"/>
          <w:b/>
          <w:sz w:val="20"/>
          <w:szCs w:val="20"/>
        </w:rPr>
      </w:pPr>
    </w:p>
    <w:p w14:paraId="4A822E18" w14:textId="77777777" w:rsidR="00BA0760" w:rsidRPr="00BA0760" w:rsidRDefault="00BA0760" w:rsidP="00BA0760">
      <w:pPr>
        <w:rPr>
          <w:rFonts w:cstheme="minorHAnsi"/>
          <w:b/>
          <w:sz w:val="20"/>
          <w:szCs w:val="20"/>
        </w:rPr>
      </w:pPr>
    </w:p>
    <w:p w14:paraId="7F2F3A76" w14:textId="77777777" w:rsidR="00BA0760" w:rsidRPr="00BA0760" w:rsidRDefault="00BA0760" w:rsidP="00BA0760">
      <w:pPr>
        <w:rPr>
          <w:rFonts w:cstheme="minorHAnsi"/>
          <w:b/>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A0760" w:rsidRPr="00BA0760" w14:paraId="4EF56F86" w14:textId="77777777" w:rsidTr="00BA0760">
        <w:trPr>
          <w:jc w:val="center"/>
        </w:trPr>
        <w:tc>
          <w:tcPr>
            <w:tcW w:w="2976" w:type="dxa"/>
            <w:hideMark/>
          </w:tcPr>
          <w:p w14:paraId="51E2C8B6"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043AD41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5FE77EB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BA0760" w:rsidRPr="00BA0760" w14:paraId="59723831" w14:textId="77777777" w:rsidTr="00BA0760">
        <w:trPr>
          <w:jc w:val="center"/>
        </w:trPr>
        <w:tc>
          <w:tcPr>
            <w:tcW w:w="2976" w:type="dxa"/>
            <w:tcBorders>
              <w:top w:val="nil"/>
              <w:left w:val="nil"/>
              <w:bottom w:val="single" w:sz="4" w:space="0" w:color="auto"/>
              <w:right w:val="nil"/>
            </w:tcBorders>
            <w:hideMark/>
          </w:tcPr>
          <w:p w14:paraId="38C44C3C" w14:textId="77777777" w:rsidR="00BA0760" w:rsidRPr="00BA0760" w:rsidRDefault="00BA0760">
            <w:pPr>
              <w:rPr>
                <w:rFonts w:cstheme="minorHAnsi"/>
                <w:sz w:val="20"/>
                <w:szCs w:val="20"/>
              </w:rPr>
            </w:pPr>
          </w:p>
        </w:tc>
        <w:tc>
          <w:tcPr>
            <w:tcW w:w="2976" w:type="dxa"/>
          </w:tcPr>
          <w:p w14:paraId="5DAD6A7E" w14:textId="77777777" w:rsidR="00BA0760" w:rsidRPr="00BA0760" w:rsidRDefault="00BA0760">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60DB55AA"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p>
        </w:tc>
      </w:tr>
    </w:tbl>
    <w:p w14:paraId="0DE29D0D" w14:textId="77777777" w:rsidR="00BA0760" w:rsidRPr="00BA0760" w:rsidRDefault="00BA0760" w:rsidP="00BA0760">
      <w:pPr>
        <w:pStyle w:val="Odstavekseznama"/>
        <w:ind w:left="0"/>
        <w:rPr>
          <w:rFonts w:ascii="Titillium Web" w:hAnsi="Titillium Web" w:cstheme="minorHAnsi"/>
          <w:sz w:val="20"/>
          <w:lang w:eastAsia="en-US"/>
        </w:rPr>
      </w:pPr>
    </w:p>
    <w:p w14:paraId="49AFA8C1" w14:textId="77777777" w:rsidR="00BA0760" w:rsidRPr="00BA0760" w:rsidRDefault="00BA0760" w:rsidP="00BA0760">
      <w:pPr>
        <w:tabs>
          <w:tab w:val="left" w:pos="939"/>
        </w:tabs>
        <w:rPr>
          <w:rFonts w:eastAsia="Calibri" w:cstheme="minorHAnsi"/>
          <w:sz w:val="20"/>
          <w:szCs w:val="20"/>
        </w:rPr>
      </w:pPr>
    </w:p>
    <w:p w14:paraId="72E9D452" w14:textId="77777777" w:rsidR="00BA0760" w:rsidRPr="00BA0760" w:rsidRDefault="00BA0760" w:rsidP="00BA0760">
      <w:pPr>
        <w:tabs>
          <w:tab w:val="left" w:pos="939"/>
        </w:tabs>
        <w:rPr>
          <w:rFonts w:cstheme="minorHAnsi"/>
          <w:sz w:val="20"/>
          <w:szCs w:val="20"/>
        </w:rPr>
      </w:pPr>
    </w:p>
    <w:p w14:paraId="0F833053" w14:textId="77777777" w:rsidR="00BA0760" w:rsidRPr="00BA0760" w:rsidRDefault="00BA0760" w:rsidP="00BA0760">
      <w:pPr>
        <w:jc w:val="both"/>
        <w:rPr>
          <w:rFonts w:cs="Tahoma"/>
          <w:b/>
          <w:sz w:val="20"/>
          <w:szCs w:val="20"/>
          <w:u w:val="single"/>
        </w:rPr>
      </w:pPr>
      <w:r w:rsidRPr="00BA0760">
        <w:rPr>
          <w:rFonts w:cs="Tahoma"/>
          <w:b/>
          <w:sz w:val="20"/>
          <w:szCs w:val="20"/>
          <w:u w:val="single"/>
        </w:rPr>
        <w:t>NAVODILO:</w:t>
      </w:r>
    </w:p>
    <w:p w14:paraId="36E18E3C"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061A627A"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3D408B28"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 tehnična specifikacija predmeta javnega naročila za sklop št. 1 v informacijski sistem e-JN, v razdelek »Drugi dokumenti«.</w:t>
      </w:r>
    </w:p>
    <w:p w14:paraId="70275725" w14:textId="77777777" w:rsidR="00BA0760" w:rsidRDefault="00BA0760" w:rsidP="00BA0760">
      <w:pPr>
        <w:jc w:val="both"/>
        <w:rPr>
          <w:rFonts w:asciiTheme="minorHAnsi" w:hAnsiTheme="minorHAnsi" w:cstheme="minorHAnsi"/>
          <w:sz w:val="18"/>
          <w:szCs w:val="18"/>
          <w:lang w:eastAsia="en-US"/>
        </w:rPr>
      </w:pPr>
    </w:p>
    <w:p w14:paraId="283B0B9D" w14:textId="563001AC" w:rsidR="007F433B" w:rsidRPr="005478E0" w:rsidRDefault="007F433B" w:rsidP="007F433B">
      <w:pPr>
        <w:rPr>
          <w:rFonts w:cs="Arial"/>
          <w:color w:val="auto"/>
          <w:sz w:val="20"/>
          <w:szCs w:val="24"/>
        </w:rPr>
      </w:pPr>
    </w:p>
    <w:p w14:paraId="4C7C11C6" w14:textId="77777777" w:rsidR="001D264F" w:rsidRDefault="001D264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64F" w:rsidRPr="005478E0" w14:paraId="20BDE54E"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4EC2C2F4" w14:textId="39FEB8CD" w:rsidR="001D264F" w:rsidRPr="005478E0" w:rsidRDefault="001D264F" w:rsidP="004E362F">
            <w:pPr>
              <w:rPr>
                <w:rFonts w:cs="Times New Roman"/>
                <w:b/>
              </w:rPr>
            </w:pPr>
            <w:r w:rsidRPr="005478E0">
              <w:rPr>
                <w:b/>
              </w:rPr>
              <w:lastRenderedPageBreak/>
              <w:t xml:space="preserve">Obrazec št. </w:t>
            </w:r>
            <w:r>
              <w:rPr>
                <w:b/>
              </w:rPr>
              <w:t>4/1</w:t>
            </w:r>
          </w:p>
        </w:tc>
      </w:tr>
    </w:tbl>
    <w:p w14:paraId="3012B2EF" w14:textId="77777777" w:rsidR="001D264F" w:rsidRDefault="001D264F" w:rsidP="001D264F"/>
    <w:p w14:paraId="58674D3F" w14:textId="4CBABB69" w:rsidR="001D264F" w:rsidRDefault="001D264F" w:rsidP="001D264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2</w:t>
      </w:r>
    </w:p>
    <w:p w14:paraId="374580AE" w14:textId="77777777" w:rsidR="005C3A86" w:rsidRDefault="005C3A86" w:rsidP="001D264F">
      <w:pPr>
        <w:jc w:val="center"/>
        <w:rPr>
          <w:rFonts w:cstheme="minorHAnsi"/>
          <w:b/>
          <w:sz w:val="20"/>
          <w:szCs w:val="20"/>
        </w:rPr>
      </w:pPr>
    </w:p>
    <w:p w14:paraId="74F3B792" w14:textId="77777777" w:rsidR="005C3A86" w:rsidRPr="00BA0760" w:rsidRDefault="005C3A86" w:rsidP="001D264F">
      <w:pPr>
        <w:jc w:val="center"/>
        <w:rPr>
          <w:rFonts w:cstheme="minorHAnsi"/>
          <w:b/>
          <w:color w:val="auto"/>
          <w:sz w:val="20"/>
          <w:szCs w:val="20"/>
        </w:rPr>
      </w:pPr>
    </w:p>
    <w:p w14:paraId="44A635BD" w14:textId="77777777" w:rsidR="00123172" w:rsidRDefault="00123172">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123172" w14:paraId="7F283074" w14:textId="77777777" w:rsidTr="00123172">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4F5741" w14:textId="77777777" w:rsidR="00123172" w:rsidRDefault="00123172">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D335AC" w14:textId="77777777" w:rsidR="00123172" w:rsidRDefault="00123172">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BEF840" w14:textId="77777777" w:rsidR="00123172" w:rsidRDefault="00123172">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0469754" w14:textId="77777777" w:rsidR="00123172" w:rsidRDefault="00123172">
            <w:pPr>
              <w:tabs>
                <w:tab w:val="left" w:pos="2085"/>
              </w:tabs>
              <w:jc w:val="center"/>
              <w:rPr>
                <w:rFonts w:cstheme="minorHAnsi"/>
                <w:b/>
                <w:sz w:val="20"/>
                <w:szCs w:val="20"/>
              </w:rPr>
            </w:pPr>
            <w:r>
              <w:rPr>
                <w:rFonts w:cstheme="minorHAnsi"/>
                <w:b/>
                <w:sz w:val="20"/>
                <w:szCs w:val="20"/>
              </w:rPr>
              <w:t>IZPOLNI PONUDNIK</w:t>
            </w:r>
          </w:p>
        </w:tc>
      </w:tr>
      <w:tr w:rsidR="00123172" w14:paraId="6A23D569"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3D7C229"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474067A6" w14:textId="51CB4F28" w:rsidR="00123172" w:rsidRDefault="00123172">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CD53375" w14:textId="77777777" w:rsidR="00123172" w:rsidRDefault="00123172">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6E6B4F5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BBF090A"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6ACAB40D" w14:textId="77777777" w:rsidR="00123172" w:rsidRDefault="00123172">
            <w:pPr>
              <w:rPr>
                <w:rFonts w:cstheme="minorHAnsi"/>
                <w:sz w:val="20"/>
                <w:szCs w:val="20"/>
              </w:rPr>
            </w:pPr>
            <w:r>
              <w:rPr>
                <w:rFonts w:cstheme="minorHAnsi"/>
                <w:sz w:val="20"/>
                <w:szCs w:val="20"/>
              </w:rPr>
              <w:t>Proizvajalec vozila</w:t>
            </w:r>
          </w:p>
        </w:tc>
        <w:permStart w:id="154143888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D6A3474"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541438881"/>
          </w:p>
        </w:tc>
      </w:tr>
      <w:tr w:rsidR="00123172" w14:paraId="332DD2E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5CF6033"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FAA42CC" w14:textId="77777777" w:rsidR="00123172" w:rsidRDefault="00123172">
            <w:pPr>
              <w:rPr>
                <w:rFonts w:cstheme="minorHAnsi"/>
                <w:sz w:val="20"/>
                <w:szCs w:val="20"/>
              </w:rPr>
            </w:pPr>
            <w:r>
              <w:rPr>
                <w:rFonts w:cstheme="minorHAnsi"/>
                <w:sz w:val="20"/>
                <w:szCs w:val="20"/>
              </w:rPr>
              <w:t>Model vozila</w:t>
            </w:r>
          </w:p>
        </w:tc>
        <w:permStart w:id="4138844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1D13D69" w14:textId="77777777" w:rsidR="00123172" w:rsidRDefault="00123172">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13884449"/>
          </w:p>
        </w:tc>
      </w:tr>
      <w:tr w:rsidR="00123172" w14:paraId="5E94217D"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00138D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9ED93A6" w14:textId="34D433FF" w:rsidR="00123172" w:rsidRDefault="00123172">
            <w:pPr>
              <w:rPr>
                <w:rFonts w:cstheme="minorHAnsi"/>
                <w:sz w:val="20"/>
                <w:szCs w:val="20"/>
              </w:rPr>
            </w:pPr>
            <w:r>
              <w:rPr>
                <w:rFonts w:cstheme="minorHAnsi"/>
                <w:sz w:val="20"/>
                <w:szCs w:val="20"/>
              </w:rPr>
              <w:t>Novo vozil</w:t>
            </w:r>
            <w:r w:rsidR="005C3A86">
              <w:rPr>
                <w:rFonts w:cstheme="minorHAnsi"/>
                <w:sz w:val="20"/>
                <w:szCs w:val="20"/>
              </w:rPr>
              <w:t>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A462C76" w14:textId="2FF1ACBB"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1247473" w14:textId="3E944382"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1C0494B8"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72535C" w14:textId="77777777" w:rsidR="005C3A86" w:rsidRDefault="005C3A86"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1F4D547" w14:textId="403DE76D" w:rsidR="005C3A86" w:rsidRDefault="005C3A86">
            <w:pPr>
              <w:rPr>
                <w:rFonts w:cstheme="minorHAnsi"/>
                <w:sz w:val="20"/>
                <w:szCs w:val="20"/>
              </w:rPr>
            </w:pPr>
            <w:r>
              <w:rPr>
                <w:rFonts w:cstheme="minorHAnsi"/>
                <w:sz w:val="20"/>
                <w:szCs w:val="20"/>
              </w:rPr>
              <w:t>Moč motorja</w:t>
            </w:r>
          </w:p>
        </w:tc>
        <w:tc>
          <w:tcPr>
            <w:tcW w:w="3632" w:type="dxa"/>
            <w:tcBorders>
              <w:top w:val="single" w:sz="4" w:space="0" w:color="auto"/>
              <w:left w:val="single" w:sz="4" w:space="0" w:color="auto"/>
              <w:bottom w:val="single" w:sz="4" w:space="0" w:color="auto"/>
              <w:right w:val="single" w:sz="4" w:space="0" w:color="auto"/>
            </w:tcBorders>
            <w:vAlign w:val="center"/>
          </w:tcPr>
          <w:p w14:paraId="68A6CB00" w14:textId="5AF626A0" w:rsidR="005C3A86" w:rsidRDefault="005C3A86">
            <w:pPr>
              <w:rPr>
                <w:rFonts w:cstheme="minorHAnsi"/>
                <w:sz w:val="20"/>
                <w:szCs w:val="20"/>
              </w:rPr>
            </w:pPr>
            <w:r>
              <w:rPr>
                <w:rFonts w:cstheme="minorHAnsi"/>
                <w:sz w:val="20"/>
                <w:szCs w:val="20"/>
              </w:rPr>
              <w:t>Največ 115 KW</w:t>
            </w:r>
          </w:p>
        </w:tc>
        <w:permStart w:id="835525691" w:edGrp="everyone"/>
        <w:tc>
          <w:tcPr>
            <w:tcW w:w="3233" w:type="dxa"/>
            <w:tcBorders>
              <w:top w:val="single" w:sz="4" w:space="0" w:color="auto"/>
              <w:left w:val="single" w:sz="4" w:space="0" w:color="auto"/>
              <w:bottom w:val="single" w:sz="4" w:space="0" w:color="auto"/>
              <w:right w:val="single" w:sz="4" w:space="0" w:color="auto"/>
            </w:tcBorders>
            <w:vAlign w:val="center"/>
          </w:tcPr>
          <w:p w14:paraId="61C6A068" w14:textId="74F09F1D" w:rsidR="005C3A86" w:rsidRDefault="005C3A86">
            <w:pPr>
              <w:jc w:val="cente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35525691"/>
            <w:r>
              <w:rPr>
                <w:rFonts w:cstheme="minorHAnsi"/>
                <w:sz w:val="20"/>
                <w:szCs w:val="20"/>
              </w:rPr>
              <w:t xml:space="preserve"> KW</w:t>
            </w:r>
          </w:p>
        </w:tc>
      </w:tr>
      <w:tr w:rsidR="00123172" w14:paraId="6BEF964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3D59DB6"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5103F22" w14:textId="4261121D" w:rsidR="00123172" w:rsidRDefault="00123172">
            <w:pPr>
              <w:rPr>
                <w:rFonts w:cstheme="minorHAnsi"/>
                <w:sz w:val="20"/>
                <w:szCs w:val="20"/>
              </w:rPr>
            </w:pPr>
            <w:r>
              <w:rPr>
                <w:rFonts w:cstheme="minorHAnsi"/>
                <w:sz w:val="20"/>
                <w:szCs w:val="20"/>
              </w:rPr>
              <w:t>Menjalnik</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B52EA79" w14:textId="00117FB0" w:rsidR="00123172" w:rsidRDefault="00123172">
            <w:pPr>
              <w:rPr>
                <w:rFonts w:cstheme="minorHAnsi"/>
                <w:sz w:val="20"/>
                <w:szCs w:val="20"/>
              </w:rPr>
            </w:pPr>
            <w:r>
              <w:rPr>
                <w:rFonts w:cstheme="minorHAnsi"/>
                <w:sz w:val="20"/>
                <w:szCs w:val="20"/>
              </w:rPr>
              <w:t>Avtomatski</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6F9E5BE" w14:textId="7CA38911"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5F1D387"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7CE9261"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AD28966" w14:textId="7E3E0452" w:rsidR="00123172" w:rsidRDefault="005C3A86">
            <w:pPr>
              <w:rPr>
                <w:rFonts w:cstheme="minorHAnsi"/>
                <w:sz w:val="20"/>
                <w:szCs w:val="20"/>
              </w:rPr>
            </w:pPr>
            <w:proofErr w:type="spellStart"/>
            <w:r w:rsidRPr="005C3A86">
              <w:rPr>
                <w:rFonts w:cstheme="minorHAnsi"/>
                <w:sz w:val="20"/>
                <w:szCs w:val="20"/>
              </w:rPr>
              <w:t>Obvolanske</w:t>
            </w:r>
            <w:proofErr w:type="spellEnd"/>
            <w:r>
              <w:rPr>
                <w:rFonts w:cstheme="minorHAnsi"/>
                <w:sz w:val="20"/>
                <w:szCs w:val="20"/>
              </w:rPr>
              <w:t xml:space="preserve"> </w:t>
            </w:r>
            <w:r w:rsidRPr="005C3A86">
              <w:rPr>
                <w:rFonts w:cstheme="minorHAnsi"/>
                <w:sz w:val="20"/>
                <w:szCs w:val="20"/>
              </w:rPr>
              <w:t>ročice, za upravljanje avtomatskega menjalnika</w:t>
            </w:r>
          </w:p>
        </w:tc>
        <w:tc>
          <w:tcPr>
            <w:tcW w:w="3632" w:type="dxa"/>
            <w:tcBorders>
              <w:top w:val="single" w:sz="4" w:space="0" w:color="auto"/>
              <w:left w:val="single" w:sz="4" w:space="0" w:color="auto"/>
              <w:bottom w:val="single" w:sz="4" w:space="0" w:color="auto"/>
              <w:right w:val="single" w:sz="4" w:space="0" w:color="auto"/>
            </w:tcBorders>
            <w:vAlign w:val="center"/>
          </w:tcPr>
          <w:p w14:paraId="09EDF921" w14:textId="73ABB327" w:rsidR="00123172"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097B301F" w14:textId="38C8BCEF" w:rsidR="00123172" w:rsidRDefault="005C3A86">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0856C72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165A737"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3CCDF72" w14:textId="7AA9B2AD" w:rsidR="00123172" w:rsidRDefault="00123172">
            <w:pPr>
              <w:rPr>
                <w:rFonts w:cstheme="minorHAnsi"/>
                <w:sz w:val="20"/>
                <w:szCs w:val="20"/>
              </w:rPr>
            </w:pPr>
            <w:r>
              <w:rPr>
                <w:rFonts w:cstheme="minorHAnsi"/>
                <w:sz w:val="20"/>
                <w:szCs w:val="20"/>
              </w:rPr>
              <w:t xml:space="preserve">Aktivni </w:t>
            </w:r>
            <w:r w:rsidR="005C3A86">
              <w:rPr>
                <w:rFonts w:cstheme="minorHAnsi"/>
                <w:sz w:val="20"/>
                <w:szCs w:val="20"/>
              </w:rPr>
              <w:t xml:space="preserve">radarski </w:t>
            </w:r>
            <w:proofErr w:type="spellStart"/>
            <w:r>
              <w:rPr>
                <w:rFonts w:cstheme="minorHAnsi"/>
                <w:sz w:val="20"/>
                <w:szCs w:val="20"/>
              </w:rPr>
              <w:t>tempomat</w:t>
            </w:r>
            <w:proofErr w:type="spellEnd"/>
          </w:p>
        </w:tc>
        <w:tc>
          <w:tcPr>
            <w:tcW w:w="3632" w:type="dxa"/>
            <w:tcBorders>
              <w:top w:val="single" w:sz="4" w:space="0" w:color="auto"/>
              <w:left w:val="single" w:sz="4" w:space="0" w:color="auto"/>
              <w:bottom w:val="single" w:sz="4" w:space="0" w:color="auto"/>
              <w:right w:val="single" w:sz="4" w:space="0" w:color="auto"/>
            </w:tcBorders>
            <w:vAlign w:val="center"/>
            <w:hideMark/>
          </w:tcPr>
          <w:p w14:paraId="35A4D28F"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F2E8FFE"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9D3614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23391A"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525FAE" w14:textId="77777777" w:rsidR="00123172" w:rsidRDefault="00123172">
            <w:pPr>
              <w:rPr>
                <w:rFonts w:cstheme="minorHAnsi"/>
                <w:sz w:val="20"/>
                <w:szCs w:val="20"/>
              </w:rPr>
            </w:pPr>
            <w:r>
              <w:rPr>
                <w:rFonts w:cstheme="minorHAnsi"/>
                <w:sz w:val="20"/>
                <w:szCs w:val="20"/>
              </w:rPr>
              <w:t>Navigacija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12D69C2"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63EFF42" w14:textId="77777777" w:rsidR="00123172" w:rsidRDefault="00123172">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545405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CF6205"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1BF0348F" w14:textId="26378C28" w:rsidR="005C3A86" w:rsidRDefault="005C3A86">
            <w:pPr>
              <w:rPr>
                <w:rFonts w:cstheme="minorHAnsi"/>
                <w:sz w:val="20"/>
                <w:szCs w:val="20"/>
              </w:rPr>
            </w:pPr>
            <w:r>
              <w:rPr>
                <w:rFonts w:cstheme="minorHAnsi"/>
                <w:sz w:val="20"/>
                <w:szCs w:val="20"/>
              </w:rPr>
              <w:t>Prepoznavanje prometnih znakov</w:t>
            </w:r>
          </w:p>
        </w:tc>
        <w:tc>
          <w:tcPr>
            <w:tcW w:w="3632" w:type="dxa"/>
            <w:tcBorders>
              <w:top w:val="single" w:sz="4" w:space="0" w:color="auto"/>
              <w:left w:val="single" w:sz="4" w:space="0" w:color="auto"/>
              <w:bottom w:val="single" w:sz="4" w:space="0" w:color="auto"/>
              <w:right w:val="single" w:sz="4" w:space="0" w:color="auto"/>
            </w:tcBorders>
            <w:vAlign w:val="center"/>
          </w:tcPr>
          <w:p w14:paraId="691D0426" w14:textId="780B1F7B" w:rsidR="005C3A86"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19351A79" w14:textId="5C27E96C" w:rsidR="005C3A86" w:rsidRDefault="005C3A86">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247AEB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4532B90"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BB1EB0" w14:textId="1A02E094" w:rsidR="005C3A86" w:rsidRDefault="005C3A86">
            <w:pPr>
              <w:rPr>
                <w:rFonts w:cstheme="minorHAnsi"/>
                <w:sz w:val="20"/>
                <w:szCs w:val="20"/>
              </w:rPr>
            </w:pPr>
            <w:r>
              <w:rPr>
                <w:rFonts w:cstheme="minorHAnsi"/>
                <w:sz w:val="20"/>
                <w:szCs w:val="20"/>
              </w:rPr>
              <w:t>Število vrat</w:t>
            </w:r>
          </w:p>
        </w:tc>
        <w:tc>
          <w:tcPr>
            <w:tcW w:w="3632" w:type="dxa"/>
            <w:tcBorders>
              <w:top w:val="single" w:sz="4" w:space="0" w:color="auto"/>
              <w:left w:val="single" w:sz="4" w:space="0" w:color="auto"/>
              <w:bottom w:val="single" w:sz="4" w:space="0" w:color="auto"/>
              <w:right w:val="single" w:sz="4" w:space="0" w:color="auto"/>
            </w:tcBorders>
            <w:vAlign w:val="center"/>
          </w:tcPr>
          <w:p w14:paraId="669504A7" w14:textId="7B6E3D1E" w:rsidR="005C3A86" w:rsidRDefault="005C3A86">
            <w:pPr>
              <w:rPr>
                <w:rFonts w:cstheme="minorHAnsi"/>
                <w:sz w:val="20"/>
                <w:szCs w:val="20"/>
              </w:rPr>
            </w:pPr>
            <w:r>
              <w:rPr>
                <w:rFonts w:cstheme="minorHAnsi"/>
                <w:sz w:val="20"/>
                <w:szCs w:val="20"/>
              </w:rPr>
              <w:t>5</w:t>
            </w:r>
          </w:p>
        </w:tc>
        <w:permStart w:id="26097827" w:edGrp="everyone"/>
        <w:tc>
          <w:tcPr>
            <w:tcW w:w="3233" w:type="dxa"/>
            <w:tcBorders>
              <w:top w:val="single" w:sz="4" w:space="0" w:color="auto"/>
              <w:left w:val="single" w:sz="4" w:space="0" w:color="auto"/>
              <w:bottom w:val="single" w:sz="4" w:space="0" w:color="auto"/>
              <w:right w:val="single" w:sz="4" w:space="0" w:color="auto"/>
            </w:tcBorders>
            <w:vAlign w:val="center"/>
          </w:tcPr>
          <w:p w14:paraId="7DE055C7" w14:textId="18435628" w:rsidR="005C3A86" w:rsidRDefault="005C3A86">
            <w:pPr>
              <w:spacing w:after="60"/>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097827"/>
            <w:r>
              <w:rPr>
                <w:rFonts w:cstheme="minorHAnsi"/>
                <w:sz w:val="20"/>
                <w:szCs w:val="20"/>
              </w:rPr>
              <w:t xml:space="preserve"> vrat</w:t>
            </w:r>
          </w:p>
        </w:tc>
      </w:tr>
      <w:tr w:rsidR="00123172" w14:paraId="6299A40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D4742D3"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1DB5951" w14:textId="3AFADD1D" w:rsidR="00123172" w:rsidRDefault="00123172">
            <w:pPr>
              <w:rPr>
                <w:rFonts w:cstheme="minorHAnsi"/>
                <w:sz w:val="20"/>
                <w:szCs w:val="20"/>
              </w:rPr>
            </w:pPr>
            <w:proofErr w:type="spellStart"/>
            <w:r>
              <w:rPr>
                <w:rFonts w:cstheme="minorHAnsi"/>
                <w:sz w:val="20"/>
                <w:szCs w:val="20"/>
              </w:rPr>
              <w:t>Ambientna</w:t>
            </w:r>
            <w:proofErr w:type="spellEnd"/>
            <w:r>
              <w:rPr>
                <w:rFonts w:cstheme="minorHAnsi"/>
                <w:sz w:val="20"/>
                <w:szCs w:val="20"/>
              </w:rPr>
              <w:t xml:space="preserve"> osvetlitev</w:t>
            </w:r>
            <w:r w:rsidR="005C3A86">
              <w:rPr>
                <w:rFonts w:cstheme="minorHAnsi"/>
                <w:sz w:val="20"/>
                <w:szCs w:val="20"/>
              </w:rPr>
              <w:t xml:space="preserve"> notranjosti</w:t>
            </w:r>
          </w:p>
        </w:tc>
        <w:tc>
          <w:tcPr>
            <w:tcW w:w="3632" w:type="dxa"/>
            <w:tcBorders>
              <w:top w:val="single" w:sz="4" w:space="0" w:color="auto"/>
              <w:left w:val="single" w:sz="4" w:space="0" w:color="auto"/>
              <w:bottom w:val="single" w:sz="4" w:space="0" w:color="auto"/>
              <w:right w:val="single" w:sz="4" w:space="0" w:color="auto"/>
            </w:tcBorders>
            <w:vAlign w:val="center"/>
            <w:hideMark/>
          </w:tcPr>
          <w:p w14:paraId="76FE48E5"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43F7C8B"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03F2EB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2F8A97"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E48670" w14:textId="77777777" w:rsidR="00123172" w:rsidRDefault="00123172">
            <w:pPr>
              <w:rPr>
                <w:rFonts w:cstheme="minorHAnsi"/>
                <w:sz w:val="20"/>
                <w:szCs w:val="20"/>
              </w:rPr>
            </w:pPr>
            <w:r>
              <w:rPr>
                <w:rFonts w:cstheme="minorHAnsi"/>
                <w:sz w:val="20"/>
                <w:szCs w:val="20"/>
              </w:rPr>
              <w:t>Dimenzija platišč</w:t>
            </w:r>
          </w:p>
        </w:tc>
        <w:tc>
          <w:tcPr>
            <w:tcW w:w="3632" w:type="dxa"/>
            <w:tcBorders>
              <w:top w:val="single" w:sz="4" w:space="0" w:color="auto"/>
              <w:left w:val="single" w:sz="4" w:space="0" w:color="auto"/>
              <w:bottom w:val="single" w:sz="4" w:space="0" w:color="auto"/>
              <w:right w:val="single" w:sz="4" w:space="0" w:color="auto"/>
            </w:tcBorders>
            <w:vAlign w:val="center"/>
            <w:hideMark/>
          </w:tcPr>
          <w:p w14:paraId="0A0670C0" w14:textId="6376F419" w:rsidR="00123172" w:rsidRDefault="00123172">
            <w:pPr>
              <w:rPr>
                <w:rFonts w:cstheme="minorHAnsi"/>
                <w:sz w:val="20"/>
                <w:szCs w:val="20"/>
              </w:rPr>
            </w:pPr>
            <w:r>
              <w:rPr>
                <w:rFonts w:cstheme="minorHAnsi"/>
                <w:sz w:val="20"/>
                <w:szCs w:val="20"/>
              </w:rPr>
              <w:t>Vsaj 1</w:t>
            </w:r>
            <w:r w:rsidR="005C3A86">
              <w:rPr>
                <w:rFonts w:cstheme="minorHAnsi"/>
                <w:sz w:val="20"/>
                <w:szCs w:val="20"/>
              </w:rPr>
              <w:t>8</w:t>
            </w:r>
            <w:r>
              <w:rPr>
                <w:rFonts w:cstheme="minorHAnsi"/>
                <w:sz w:val="20"/>
                <w:szCs w:val="20"/>
              </w:rPr>
              <w:t xml:space="preserve"> col</w:t>
            </w:r>
          </w:p>
        </w:tc>
        <w:permStart w:id="479819567"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3420252E"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79819567"/>
            <w:r>
              <w:rPr>
                <w:rFonts w:cstheme="minorHAnsi"/>
                <w:sz w:val="20"/>
                <w:szCs w:val="20"/>
              </w:rPr>
              <w:t xml:space="preserve"> col</w:t>
            </w:r>
          </w:p>
        </w:tc>
      </w:tr>
      <w:tr w:rsidR="00123172" w14:paraId="113A868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2F0675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BB86EC8" w14:textId="77777777" w:rsidR="00123172" w:rsidRDefault="00123172">
            <w:pPr>
              <w:rPr>
                <w:rFonts w:cstheme="minorHAnsi"/>
                <w:sz w:val="20"/>
                <w:szCs w:val="20"/>
              </w:rPr>
            </w:pPr>
            <w:r>
              <w:rPr>
                <w:rFonts w:cstheme="minorHAnsi"/>
                <w:sz w:val="20"/>
                <w:szCs w:val="20"/>
              </w:rPr>
              <w:t>Odpiranje prtljažnih vrat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D7EDF1F" w14:textId="77777777" w:rsidR="00123172" w:rsidRDefault="00123172">
            <w:pPr>
              <w:rPr>
                <w:rFonts w:cstheme="minorHAnsi"/>
                <w:sz w:val="20"/>
                <w:szCs w:val="20"/>
              </w:rPr>
            </w:pPr>
            <w:r>
              <w:rPr>
                <w:rFonts w:cstheme="minorHAnsi"/>
                <w:sz w:val="20"/>
                <w:szCs w:val="20"/>
              </w:rPr>
              <w:t>Električno (odpiranje in zapiranje)</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7429AD4" w14:textId="77777777" w:rsidR="00123172" w:rsidRDefault="00123172">
            <w:pPr>
              <w:jc w:val="center"/>
              <w:rPr>
                <w:rFonts w:cstheme="minorHAnsi"/>
                <w:b/>
                <w:bCs/>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DB28DD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ED07EC"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555C785" w14:textId="77777777" w:rsidR="00123172" w:rsidRDefault="00123172">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6D40A89" w14:textId="440FF5FB" w:rsidR="00123172" w:rsidRDefault="000F7B7F">
            <w:pPr>
              <w:rPr>
                <w:rFonts w:cstheme="minorHAnsi"/>
                <w:sz w:val="20"/>
                <w:szCs w:val="20"/>
              </w:rPr>
            </w:pPr>
            <w:r>
              <w:rPr>
                <w:rFonts w:cstheme="minorHAnsi"/>
                <w:sz w:val="20"/>
                <w:szCs w:val="20"/>
              </w:rPr>
              <w:t>D</w:t>
            </w:r>
            <w:r w:rsidR="00123172">
              <w:rPr>
                <w:rFonts w:cstheme="minorHAnsi"/>
                <w:sz w:val="20"/>
                <w:szCs w:val="20"/>
              </w:rPr>
              <w:t>eset</w:t>
            </w:r>
            <w:r>
              <w:rPr>
                <w:rFonts w:cstheme="minorHAnsi"/>
                <w:sz w:val="20"/>
                <w:szCs w:val="20"/>
              </w:rPr>
              <w:t xml:space="preserve"> </w:t>
            </w:r>
            <w:r w:rsidR="00123172">
              <w:rPr>
                <w:rFonts w:cstheme="minorHAnsi"/>
                <w:sz w:val="20"/>
                <w:szCs w:val="20"/>
              </w:rPr>
              <w:t>(10) delovnih dni</w:t>
            </w:r>
            <w:r>
              <w:rPr>
                <w:rFonts w:cstheme="minorHAnsi"/>
                <w:sz w:val="20"/>
                <w:szCs w:val="20"/>
              </w:rPr>
              <w:t xml:space="preserve"> po podpisu pogodbe</w:t>
            </w:r>
          </w:p>
        </w:tc>
        <w:permStart w:id="198312666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FA52613"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983126669"/>
            <w:r>
              <w:rPr>
                <w:rFonts w:cstheme="minorHAnsi"/>
                <w:sz w:val="20"/>
                <w:szCs w:val="20"/>
              </w:rPr>
              <w:t xml:space="preserve"> delovnih dni</w:t>
            </w:r>
          </w:p>
        </w:tc>
      </w:tr>
      <w:tr w:rsidR="00123172" w14:paraId="1627B5CC"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F8D437"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25F20AAA" w14:textId="77777777" w:rsidR="00123172" w:rsidRDefault="00123172">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518FD693" w14:textId="77777777" w:rsidR="00123172" w:rsidRDefault="00123172">
            <w:pPr>
              <w:jc w:val="center"/>
              <w:rPr>
                <w:rFonts w:cstheme="minorHAnsi"/>
                <w:sz w:val="20"/>
                <w:szCs w:val="20"/>
              </w:rPr>
            </w:pPr>
            <w:r>
              <w:rPr>
                <w:rFonts w:cstheme="minorHAnsi"/>
                <w:sz w:val="20"/>
                <w:szCs w:val="20"/>
              </w:rPr>
              <w:t>www.</w:t>
            </w:r>
            <w:permStart w:id="140865978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408659785"/>
          </w:p>
        </w:tc>
      </w:tr>
    </w:tbl>
    <w:p w14:paraId="3D009FAB" w14:textId="77777777" w:rsidR="005C3A86" w:rsidRDefault="005C3A86">
      <w:pPr>
        <w:spacing w:line="240" w:lineRule="auto"/>
      </w:pPr>
    </w:p>
    <w:p w14:paraId="2846CEF5" w14:textId="77777777" w:rsidR="005C3A86" w:rsidRDefault="005C3A86">
      <w:pPr>
        <w:spacing w:line="240" w:lineRule="auto"/>
      </w:pPr>
      <w: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5C3A86" w:rsidRPr="00BA0760" w14:paraId="207ACD3B" w14:textId="77777777" w:rsidTr="004E362F">
        <w:trPr>
          <w:jc w:val="center"/>
        </w:trPr>
        <w:tc>
          <w:tcPr>
            <w:tcW w:w="2976" w:type="dxa"/>
            <w:hideMark/>
          </w:tcPr>
          <w:p w14:paraId="3F7E54DC"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lastRenderedPageBreak/>
              <w:t>Kraj in datum:</w:t>
            </w:r>
          </w:p>
        </w:tc>
        <w:tc>
          <w:tcPr>
            <w:tcW w:w="2976" w:type="dxa"/>
            <w:hideMark/>
          </w:tcPr>
          <w:p w14:paraId="6C8A5D2D"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13257EB6"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5C3A86" w:rsidRPr="00BA0760" w14:paraId="3CF9FEF3" w14:textId="77777777" w:rsidTr="004E362F">
        <w:trPr>
          <w:jc w:val="center"/>
        </w:trPr>
        <w:tc>
          <w:tcPr>
            <w:tcW w:w="2976" w:type="dxa"/>
            <w:tcBorders>
              <w:top w:val="nil"/>
              <w:left w:val="nil"/>
              <w:bottom w:val="single" w:sz="4" w:space="0" w:color="auto"/>
              <w:right w:val="nil"/>
            </w:tcBorders>
            <w:hideMark/>
          </w:tcPr>
          <w:p w14:paraId="2220245B" w14:textId="77777777" w:rsidR="005C3A86" w:rsidRPr="00BA0760" w:rsidRDefault="005C3A86" w:rsidP="004E362F">
            <w:pPr>
              <w:rPr>
                <w:rFonts w:cstheme="minorHAnsi"/>
                <w:sz w:val="20"/>
                <w:szCs w:val="20"/>
              </w:rPr>
            </w:pPr>
          </w:p>
        </w:tc>
        <w:tc>
          <w:tcPr>
            <w:tcW w:w="2976" w:type="dxa"/>
          </w:tcPr>
          <w:p w14:paraId="461F7B51" w14:textId="77777777" w:rsidR="005C3A86" w:rsidRPr="00BA0760" w:rsidRDefault="005C3A86"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40CABE79"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p>
        </w:tc>
      </w:tr>
    </w:tbl>
    <w:p w14:paraId="5DB685B2" w14:textId="77777777" w:rsidR="005C3A86" w:rsidRPr="00BA0760" w:rsidRDefault="005C3A86" w:rsidP="005C3A86">
      <w:pPr>
        <w:pStyle w:val="Odstavekseznama"/>
        <w:ind w:left="0"/>
        <w:rPr>
          <w:rFonts w:ascii="Titillium Web" w:hAnsi="Titillium Web" w:cstheme="minorHAnsi"/>
          <w:sz w:val="20"/>
          <w:lang w:eastAsia="en-US"/>
        </w:rPr>
      </w:pPr>
    </w:p>
    <w:p w14:paraId="3E33DA33" w14:textId="77777777" w:rsidR="005C3A86" w:rsidRPr="00BA0760" w:rsidRDefault="005C3A86" w:rsidP="005C3A86">
      <w:pPr>
        <w:tabs>
          <w:tab w:val="left" w:pos="939"/>
        </w:tabs>
        <w:rPr>
          <w:rFonts w:eastAsia="Calibri" w:cstheme="minorHAnsi"/>
          <w:sz w:val="20"/>
          <w:szCs w:val="20"/>
        </w:rPr>
      </w:pPr>
    </w:p>
    <w:p w14:paraId="6646BCE1" w14:textId="77777777" w:rsidR="005C3A86" w:rsidRPr="00BA0760" w:rsidRDefault="005C3A86" w:rsidP="005C3A86">
      <w:pPr>
        <w:tabs>
          <w:tab w:val="left" w:pos="939"/>
        </w:tabs>
        <w:rPr>
          <w:rFonts w:cstheme="minorHAnsi"/>
          <w:sz w:val="20"/>
          <w:szCs w:val="20"/>
        </w:rPr>
      </w:pPr>
    </w:p>
    <w:p w14:paraId="42C8E239" w14:textId="77777777" w:rsidR="005C3A86" w:rsidRPr="00BA0760" w:rsidRDefault="005C3A86" w:rsidP="005C3A86">
      <w:pPr>
        <w:jc w:val="both"/>
        <w:rPr>
          <w:rFonts w:cs="Tahoma"/>
          <w:b/>
          <w:sz w:val="20"/>
          <w:szCs w:val="20"/>
          <w:u w:val="single"/>
        </w:rPr>
      </w:pPr>
      <w:r w:rsidRPr="00BA0760">
        <w:rPr>
          <w:rFonts w:cs="Tahoma"/>
          <w:b/>
          <w:sz w:val="20"/>
          <w:szCs w:val="20"/>
          <w:u w:val="single"/>
        </w:rPr>
        <w:t>NAVODILO:</w:t>
      </w:r>
    </w:p>
    <w:p w14:paraId="2F9B806C"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7B9A6F4B"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6EAC9C0F" w14:textId="7EADB7CD"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/1</w:t>
      </w:r>
      <w:r w:rsidRPr="00BA0760">
        <w:rPr>
          <w:rFonts w:cs="Tahoma"/>
          <w:sz w:val="20"/>
          <w:szCs w:val="20"/>
          <w:lang w:eastAsia="x-none"/>
        </w:rPr>
        <w:t xml:space="preserve">: tehnična specifikacija predmeta javnega naročila za sklop št. </w:t>
      </w:r>
      <w:r>
        <w:rPr>
          <w:rFonts w:cs="Tahoma"/>
          <w:sz w:val="20"/>
          <w:szCs w:val="20"/>
          <w:lang w:eastAsia="x-none"/>
        </w:rPr>
        <w:t>2</w:t>
      </w:r>
      <w:r w:rsidRPr="00BA0760">
        <w:rPr>
          <w:rFonts w:cs="Tahoma"/>
          <w:sz w:val="20"/>
          <w:szCs w:val="20"/>
          <w:lang w:eastAsia="x-none"/>
        </w:rPr>
        <w:t xml:space="preserve"> v informacijski sistem e-JN, v razdelek »Drugi dokumenti«.</w:t>
      </w:r>
    </w:p>
    <w:p w14:paraId="6EEBE98D" w14:textId="77777777" w:rsidR="005C3A86" w:rsidRDefault="005C3A86" w:rsidP="005C3A86">
      <w:pPr>
        <w:jc w:val="both"/>
        <w:rPr>
          <w:rFonts w:asciiTheme="minorHAnsi" w:hAnsiTheme="minorHAnsi" w:cstheme="minorHAnsi"/>
          <w:sz w:val="18"/>
          <w:szCs w:val="18"/>
          <w:lang w:eastAsia="en-US"/>
        </w:rPr>
      </w:pPr>
    </w:p>
    <w:p w14:paraId="3C009905" w14:textId="77777777" w:rsidR="000F7B7F" w:rsidRDefault="000F7B7F">
      <w:pPr>
        <w:spacing w:line="240" w:lineRule="auto"/>
      </w:pPr>
    </w:p>
    <w:p w14:paraId="266249EA" w14:textId="77777777" w:rsidR="000F7B7F" w:rsidRDefault="000F7B7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B7F" w:rsidRPr="005478E0" w14:paraId="2CAC09A5"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2A1CC486" w14:textId="65741CBD" w:rsidR="000F7B7F" w:rsidRPr="005478E0" w:rsidRDefault="000F7B7F" w:rsidP="004E362F">
            <w:pPr>
              <w:rPr>
                <w:rFonts w:cs="Times New Roman"/>
                <w:b/>
              </w:rPr>
            </w:pPr>
            <w:r w:rsidRPr="005478E0">
              <w:rPr>
                <w:b/>
              </w:rPr>
              <w:lastRenderedPageBreak/>
              <w:t xml:space="preserve">Obrazec št. </w:t>
            </w:r>
            <w:r>
              <w:rPr>
                <w:b/>
              </w:rPr>
              <w:t>4/2</w:t>
            </w:r>
          </w:p>
        </w:tc>
      </w:tr>
    </w:tbl>
    <w:p w14:paraId="5EFAC4EC" w14:textId="77777777" w:rsidR="000F7B7F" w:rsidRDefault="000F7B7F" w:rsidP="000F7B7F"/>
    <w:p w14:paraId="55618499" w14:textId="5BEE6719" w:rsidR="000F7B7F" w:rsidRDefault="000F7B7F" w:rsidP="000F7B7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3</w:t>
      </w:r>
    </w:p>
    <w:p w14:paraId="4D48B1C6" w14:textId="77777777" w:rsidR="000F7B7F" w:rsidRPr="00BA0760" w:rsidRDefault="000F7B7F" w:rsidP="000F7B7F">
      <w:pPr>
        <w:jc w:val="center"/>
        <w:rPr>
          <w:rFonts w:cstheme="minorHAnsi"/>
          <w:b/>
          <w:color w:val="auto"/>
          <w:sz w:val="20"/>
          <w:szCs w:val="20"/>
        </w:rPr>
      </w:pPr>
    </w:p>
    <w:p w14:paraId="78D8D131" w14:textId="77777777" w:rsidR="000F7B7F" w:rsidRDefault="000F7B7F" w:rsidP="000F7B7F">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0F7B7F" w14:paraId="52AE948D" w14:textId="77777777" w:rsidTr="004E362F">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E43F5" w14:textId="77777777" w:rsidR="000F7B7F" w:rsidRDefault="000F7B7F" w:rsidP="004E362F">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E1CAEB" w14:textId="77777777" w:rsidR="000F7B7F" w:rsidRDefault="000F7B7F" w:rsidP="004E362F">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328D0F" w14:textId="77777777" w:rsidR="000F7B7F" w:rsidRDefault="000F7B7F" w:rsidP="004E362F">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5A63AD" w14:textId="77777777" w:rsidR="000F7B7F" w:rsidRDefault="000F7B7F" w:rsidP="004E362F">
            <w:pPr>
              <w:tabs>
                <w:tab w:val="left" w:pos="2085"/>
              </w:tabs>
              <w:jc w:val="center"/>
              <w:rPr>
                <w:rFonts w:cstheme="minorHAnsi"/>
                <w:b/>
                <w:sz w:val="20"/>
                <w:szCs w:val="20"/>
              </w:rPr>
            </w:pPr>
            <w:r>
              <w:rPr>
                <w:rFonts w:cstheme="minorHAnsi"/>
                <w:b/>
                <w:sz w:val="20"/>
                <w:szCs w:val="20"/>
              </w:rPr>
              <w:t>IZPOLNI PONUDNIK</w:t>
            </w:r>
          </w:p>
        </w:tc>
      </w:tr>
      <w:tr w:rsidR="000F7B7F" w14:paraId="46611DCF"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E85C19D"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3C615616" w14:textId="77777777" w:rsidR="000F7B7F" w:rsidRDefault="000F7B7F" w:rsidP="004E362F">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D3070B7" w14:textId="77777777" w:rsidR="000F7B7F" w:rsidRDefault="000F7B7F" w:rsidP="004E362F">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78C618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6C15575"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1F83961" w14:textId="77777777" w:rsidR="000F7B7F" w:rsidRDefault="000F7B7F" w:rsidP="004E362F">
            <w:pPr>
              <w:rPr>
                <w:rFonts w:cstheme="minorHAnsi"/>
                <w:sz w:val="20"/>
                <w:szCs w:val="20"/>
              </w:rPr>
            </w:pPr>
            <w:r>
              <w:rPr>
                <w:rFonts w:cstheme="minorHAnsi"/>
                <w:sz w:val="20"/>
                <w:szCs w:val="20"/>
              </w:rPr>
              <w:t>Proizvajalec vozila</w:t>
            </w:r>
          </w:p>
        </w:tc>
        <w:permStart w:id="1075979194"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ABE09D6"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075979194"/>
          </w:p>
        </w:tc>
      </w:tr>
      <w:tr w:rsidR="000F7B7F" w14:paraId="4EB9474C"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F85A15B"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48BCD78" w14:textId="77777777" w:rsidR="000F7B7F" w:rsidRDefault="000F7B7F" w:rsidP="004E362F">
            <w:pPr>
              <w:rPr>
                <w:rFonts w:cstheme="minorHAnsi"/>
                <w:sz w:val="20"/>
                <w:szCs w:val="20"/>
              </w:rPr>
            </w:pPr>
            <w:r>
              <w:rPr>
                <w:rFonts w:cstheme="minorHAnsi"/>
                <w:sz w:val="20"/>
                <w:szCs w:val="20"/>
              </w:rPr>
              <w:t>Model vozila</w:t>
            </w:r>
          </w:p>
        </w:tc>
        <w:permStart w:id="20204791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52562AEA" w14:textId="77777777" w:rsidR="000F7B7F" w:rsidRDefault="000F7B7F" w:rsidP="004E362F">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20479149"/>
          </w:p>
        </w:tc>
      </w:tr>
      <w:tr w:rsidR="000F7B7F" w14:paraId="253A17E0"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F104DA"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D53FBA9" w14:textId="77777777" w:rsidR="000F7B7F" w:rsidRDefault="000F7B7F" w:rsidP="004E362F">
            <w:pPr>
              <w:rPr>
                <w:rFonts w:cstheme="minorHAnsi"/>
                <w:sz w:val="20"/>
                <w:szCs w:val="20"/>
              </w:rPr>
            </w:pPr>
            <w:r>
              <w:rPr>
                <w:rFonts w:cstheme="minorHAnsi"/>
                <w:sz w:val="20"/>
                <w:szCs w:val="20"/>
              </w:rPr>
              <w:t>Novo vozilo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9EA3B6A" w14:textId="77777777"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9F6341C"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9CE660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0B2AFF6"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22154410" w14:textId="2D0D83A6" w:rsidR="000F7B7F" w:rsidRDefault="000F7B7F" w:rsidP="004E362F">
            <w:pPr>
              <w:rPr>
                <w:rFonts w:cstheme="minorHAnsi"/>
                <w:sz w:val="20"/>
                <w:szCs w:val="20"/>
              </w:rPr>
            </w:pPr>
            <w:r>
              <w:rPr>
                <w:rFonts w:cstheme="minorHAnsi"/>
                <w:sz w:val="20"/>
                <w:szCs w:val="20"/>
              </w:rPr>
              <w:t>Pogon</w:t>
            </w:r>
          </w:p>
        </w:tc>
        <w:tc>
          <w:tcPr>
            <w:tcW w:w="3632" w:type="dxa"/>
            <w:tcBorders>
              <w:top w:val="single" w:sz="4" w:space="0" w:color="auto"/>
              <w:left w:val="single" w:sz="4" w:space="0" w:color="auto"/>
              <w:bottom w:val="single" w:sz="4" w:space="0" w:color="auto"/>
              <w:right w:val="single" w:sz="4" w:space="0" w:color="auto"/>
            </w:tcBorders>
            <w:vAlign w:val="center"/>
          </w:tcPr>
          <w:p w14:paraId="24E0EF88" w14:textId="1CB68DC8" w:rsidR="000F7B7F" w:rsidRDefault="000F7B7F" w:rsidP="004E362F">
            <w:pPr>
              <w:rPr>
                <w:rFonts w:cstheme="minorHAnsi"/>
                <w:sz w:val="20"/>
                <w:szCs w:val="20"/>
              </w:rPr>
            </w:pPr>
            <w:r>
              <w:rPr>
                <w:rFonts w:cstheme="minorHAnsi"/>
                <w:sz w:val="20"/>
                <w:szCs w:val="20"/>
              </w:rPr>
              <w:t>4 x 4 pogon</w:t>
            </w:r>
          </w:p>
        </w:tc>
        <w:tc>
          <w:tcPr>
            <w:tcW w:w="3233" w:type="dxa"/>
            <w:tcBorders>
              <w:top w:val="single" w:sz="4" w:space="0" w:color="auto"/>
              <w:left w:val="single" w:sz="4" w:space="0" w:color="auto"/>
              <w:bottom w:val="single" w:sz="4" w:space="0" w:color="auto"/>
              <w:right w:val="single" w:sz="4" w:space="0" w:color="auto"/>
            </w:tcBorders>
            <w:vAlign w:val="center"/>
          </w:tcPr>
          <w:p w14:paraId="64520673" w14:textId="1A0C0B5E" w:rsidR="000F7B7F" w:rsidRDefault="000F7B7F" w:rsidP="004E362F">
            <w:pPr>
              <w:jc w:val="cente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DB68C5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2C3AB6"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1D525BE" w14:textId="487C9EF7" w:rsidR="000F7B7F" w:rsidRDefault="000F7B7F" w:rsidP="004E362F">
            <w:pPr>
              <w:rPr>
                <w:rFonts w:cstheme="minorHAnsi"/>
                <w:sz w:val="20"/>
                <w:szCs w:val="20"/>
              </w:rPr>
            </w:pPr>
            <w:r>
              <w:rPr>
                <w:rFonts w:cstheme="minorHAnsi"/>
                <w:sz w:val="20"/>
                <w:szCs w:val="20"/>
              </w:rPr>
              <w:t>Klima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915CAC2" w14:textId="7D496F2F"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4103B0F"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B66E545"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0B5309"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7D70BC" w14:textId="77777777" w:rsidR="000F7B7F" w:rsidRDefault="000F7B7F" w:rsidP="004E362F">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C5ACEDD" w14:textId="51BBBDBE" w:rsidR="000F7B7F" w:rsidRDefault="000F7B7F" w:rsidP="004E362F">
            <w:pPr>
              <w:rPr>
                <w:rFonts w:cstheme="minorHAnsi"/>
                <w:sz w:val="20"/>
                <w:szCs w:val="20"/>
              </w:rPr>
            </w:pPr>
            <w:r>
              <w:rPr>
                <w:rFonts w:cstheme="minorHAnsi"/>
                <w:sz w:val="20"/>
                <w:szCs w:val="20"/>
              </w:rPr>
              <w:t>Pet (5) delovnih dni po podpisu pogodbe</w:t>
            </w:r>
          </w:p>
        </w:tc>
        <w:permStart w:id="26815590"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02BEC3B7"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815590"/>
            <w:r>
              <w:rPr>
                <w:rFonts w:cstheme="minorHAnsi"/>
                <w:sz w:val="20"/>
                <w:szCs w:val="20"/>
              </w:rPr>
              <w:t xml:space="preserve"> delovnih dni</w:t>
            </w:r>
          </w:p>
        </w:tc>
      </w:tr>
      <w:tr w:rsidR="000F7B7F" w14:paraId="31B8879C" w14:textId="77777777" w:rsidTr="003F57B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DA6535"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tcPr>
          <w:p w14:paraId="1C1B754D" w14:textId="501F17DE" w:rsidR="000F7B7F" w:rsidRDefault="000F7B7F" w:rsidP="004E362F">
            <w:pPr>
              <w:rPr>
                <w:rFonts w:cstheme="minorHAnsi"/>
                <w:sz w:val="20"/>
                <w:szCs w:val="20"/>
              </w:rPr>
            </w:pPr>
            <w:r>
              <w:rPr>
                <w:rFonts w:cstheme="minorHAnsi"/>
                <w:sz w:val="20"/>
                <w:szCs w:val="20"/>
              </w:rPr>
              <w:t xml:space="preserve">V ceni najema mora biti vključeno </w:t>
            </w:r>
            <w:r w:rsidR="005F325C">
              <w:rPr>
                <w:rFonts w:cstheme="minorHAnsi"/>
                <w:sz w:val="20"/>
                <w:szCs w:val="20"/>
              </w:rPr>
              <w:t>redno vzdrževanje</w:t>
            </w:r>
            <w:r>
              <w:rPr>
                <w:rFonts w:cstheme="minorHAnsi"/>
                <w:sz w:val="20"/>
                <w:szCs w:val="20"/>
              </w:rPr>
              <w:t xml:space="preserve">, </w:t>
            </w:r>
            <w:r w:rsidR="005F325C">
              <w:rPr>
                <w:rFonts w:cstheme="minorHAnsi"/>
                <w:sz w:val="20"/>
                <w:szCs w:val="20"/>
              </w:rPr>
              <w:t xml:space="preserve">avtomobilsko </w:t>
            </w:r>
            <w:r>
              <w:rPr>
                <w:rFonts w:cstheme="minorHAnsi"/>
                <w:sz w:val="20"/>
                <w:szCs w:val="20"/>
              </w:rPr>
              <w:t>zavarovanje</w:t>
            </w:r>
            <w:r w:rsidR="005F325C">
              <w:rPr>
                <w:rFonts w:cstheme="minorHAnsi"/>
                <w:sz w:val="20"/>
                <w:szCs w:val="20"/>
              </w:rPr>
              <w:t xml:space="preserve"> s polnim kaskom</w:t>
            </w:r>
            <w:r>
              <w:rPr>
                <w:rFonts w:cstheme="minorHAnsi"/>
                <w:sz w:val="20"/>
                <w:szCs w:val="20"/>
              </w:rPr>
              <w:t>, registracija</w:t>
            </w:r>
            <w:r w:rsidR="005F325C">
              <w:rPr>
                <w:rFonts w:cstheme="minorHAnsi"/>
                <w:sz w:val="20"/>
                <w:szCs w:val="20"/>
              </w:rPr>
              <w:t>, nadomestno vozilo</w:t>
            </w:r>
            <w:r>
              <w:rPr>
                <w:rFonts w:cstheme="minorHAnsi"/>
                <w:sz w:val="20"/>
                <w:szCs w:val="20"/>
              </w:rPr>
              <w:t xml:space="preserve"> in trije kompleti gum</w:t>
            </w:r>
          </w:p>
        </w:tc>
        <w:tc>
          <w:tcPr>
            <w:tcW w:w="3233" w:type="dxa"/>
            <w:tcBorders>
              <w:top w:val="single" w:sz="4" w:space="0" w:color="auto"/>
              <w:left w:val="single" w:sz="4" w:space="0" w:color="auto"/>
              <w:bottom w:val="single" w:sz="4" w:space="0" w:color="auto"/>
              <w:right w:val="single" w:sz="4" w:space="0" w:color="auto"/>
            </w:tcBorders>
            <w:vAlign w:val="center"/>
          </w:tcPr>
          <w:p w14:paraId="646FD7D9" w14:textId="0EBB6D22" w:rsidR="000F7B7F" w:rsidRDefault="000F7B7F" w:rsidP="004E362F">
            <w:pPr>
              <w:jc w:val="center"/>
              <w:rPr>
                <w:rFonts w:cstheme="minorHAnsi"/>
                <w:bCs/>
                <w:iCs/>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D50393">
              <w:rPr>
                <w:rFonts w:cstheme="minorHAnsi"/>
                <w:sz w:val="20"/>
                <w:szCs w:val="20"/>
              </w:rPr>
            </w:r>
            <w:r w:rsidR="00D50393">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1E515AF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5768532"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0EE0CD1F" w14:textId="77777777" w:rsidR="000F7B7F" w:rsidRDefault="000F7B7F" w:rsidP="004E362F">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129DEB3" w14:textId="77777777" w:rsidR="000F7B7F" w:rsidRDefault="000F7B7F" w:rsidP="004E362F">
            <w:pPr>
              <w:jc w:val="center"/>
              <w:rPr>
                <w:rFonts w:cstheme="minorHAnsi"/>
                <w:sz w:val="20"/>
                <w:szCs w:val="20"/>
              </w:rPr>
            </w:pPr>
            <w:r>
              <w:rPr>
                <w:rFonts w:cstheme="minorHAnsi"/>
                <w:sz w:val="20"/>
                <w:szCs w:val="20"/>
              </w:rPr>
              <w:t>www.</w:t>
            </w:r>
            <w:permStart w:id="210803164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108031645"/>
          </w:p>
        </w:tc>
      </w:tr>
    </w:tbl>
    <w:p w14:paraId="321B525B" w14:textId="77777777" w:rsidR="000F7B7F" w:rsidRDefault="000F7B7F" w:rsidP="000F7B7F">
      <w:pPr>
        <w:spacing w:line="240" w:lineRule="auto"/>
      </w:pPr>
    </w:p>
    <w:p w14:paraId="38EBEC27" w14:textId="77777777" w:rsidR="000F7B7F" w:rsidRDefault="000F7B7F" w:rsidP="000F7B7F">
      <w:pPr>
        <w:spacing w:line="240" w:lineRule="auto"/>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F7B7F" w:rsidRPr="00BA0760" w14:paraId="172F90C2" w14:textId="77777777" w:rsidTr="004E362F">
        <w:trPr>
          <w:jc w:val="center"/>
        </w:trPr>
        <w:tc>
          <w:tcPr>
            <w:tcW w:w="2976" w:type="dxa"/>
            <w:hideMark/>
          </w:tcPr>
          <w:p w14:paraId="0FAD1FD7"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7FAB23CA"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6388EE6C"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0F7B7F" w:rsidRPr="00BA0760" w14:paraId="7A623D4A" w14:textId="77777777" w:rsidTr="004E362F">
        <w:trPr>
          <w:jc w:val="center"/>
        </w:trPr>
        <w:tc>
          <w:tcPr>
            <w:tcW w:w="2976" w:type="dxa"/>
            <w:tcBorders>
              <w:top w:val="nil"/>
              <w:left w:val="nil"/>
              <w:bottom w:val="single" w:sz="4" w:space="0" w:color="auto"/>
              <w:right w:val="nil"/>
            </w:tcBorders>
            <w:hideMark/>
          </w:tcPr>
          <w:p w14:paraId="16D12F0E" w14:textId="77777777" w:rsidR="000F7B7F" w:rsidRPr="00BA0760" w:rsidRDefault="000F7B7F" w:rsidP="004E362F">
            <w:pPr>
              <w:rPr>
                <w:rFonts w:cstheme="minorHAnsi"/>
                <w:sz w:val="20"/>
                <w:szCs w:val="20"/>
              </w:rPr>
            </w:pPr>
          </w:p>
        </w:tc>
        <w:tc>
          <w:tcPr>
            <w:tcW w:w="2976" w:type="dxa"/>
          </w:tcPr>
          <w:p w14:paraId="7206F7FC" w14:textId="77777777" w:rsidR="000F7B7F" w:rsidRPr="00BA0760" w:rsidRDefault="000F7B7F"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10647ED4"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p>
        </w:tc>
      </w:tr>
    </w:tbl>
    <w:p w14:paraId="25D63B84" w14:textId="77777777" w:rsidR="000F7B7F" w:rsidRPr="00BA0760" w:rsidRDefault="000F7B7F" w:rsidP="000F7B7F">
      <w:pPr>
        <w:pStyle w:val="Odstavekseznama"/>
        <w:ind w:left="0"/>
        <w:rPr>
          <w:rFonts w:ascii="Titillium Web" w:hAnsi="Titillium Web" w:cstheme="minorHAnsi"/>
          <w:sz w:val="20"/>
          <w:lang w:eastAsia="en-US"/>
        </w:rPr>
      </w:pPr>
    </w:p>
    <w:p w14:paraId="26B605B4" w14:textId="77777777" w:rsidR="000F7B7F" w:rsidRPr="00BA0760" w:rsidRDefault="000F7B7F" w:rsidP="000F7B7F">
      <w:pPr>
        <w:tabs>
          <w:tab w:val="left" w:pos="939"/>
        </w:tabs>
        <w:rPr>
          <w:rFonts w:eastAsia="Calibri" w:cstheme="minorHAnsi"/>
          <w:sz w:val="20"/>
          <w:szCs w:val="20"/>
        </w:rPr>
      </w:pPr>
    </w:p>
    <w:p w14:paraId="3005A08F" w14:textId="77777777" w:rsidR="000F7B7F" w:rsidRPr="00BA0760" w:rsidRDefault="000F7B7F" w:rsidP="000F7B7F">
      <w:pPr>
        <w:tabs>
          <w:tab w:val="left" w:pos="939"/>
        </w:tabs>
        <w:rPr>
          <w:rFonts w:cstheme="minorHAnsi"/>
          <w:sz w:val="20"/>
          <w:szCs w:val="20"/>
        </w:rPr>
      </w:pPr>
    </w:p>
    <w:p w14:paraId="62ED6371" w14:textId="77777777" w:rsidR="000F7B7F" w:rsidRPr="00BA0760" w:rsidRDefault="000F7B7F" w:rsidP="000F7B7F">
      <w:pPr>
        <w:jc w:val="both"/>
        <w:rPr>
          <w:rFonts w:cs="Tahoma"/>
          <w:b/>
          <w:sz w:val="20"/>
          <w:szCs w:val="20"/>
          <w:u w:val="single"/>
        </w:rPr>
      </w:pPr>
      <w:r w:rsidRPr="00BA0760">
        <w:rPr>
          <w:rFonts w:cs="Tahoma"/>
          <w:b/>
          <w:sz w:val="20"/>
          <w:szCs w:val="20"/>
          <w:u w:val="single"/>
        </w:rPr>
        <w:t>NAVODILO:</w:t>
      </w:r>
    </w:p>
    <w:p w14:paraId="480CC98E"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2D9D2ED2"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0219E6CA" w14:textId="4665F384"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/2</w:t>
      </w:r>
      <w:r w:rsidRPr="00BA0760">
        <w:rPr>
          <w:rFonts w:cs="Tahoma"/>
          <w:sz w:val="20"/>
          <w:szCs w:val="20"/>
          <w:lang w:eastAsia="x-none"/>
        </w:rPr>
        <w:t xml:space="preserve">: tehnična specifikacija predmeta javnega naročila za sklop št. </w:t>
      </w:r>
      <w:r>
        <w:rPr>
          <w:rFonts w:cs="Tahoma"/>
          <w:sz w:val="20"/>
          <w:szCs w:val="20"/>
          <w:lang w:eastAsia="x-none"/>
        </w:rPr>
        <w:t>3</w:t>
      </w:r>
      <w:r w:rsidRPr="00BA0760">
        <w:rPr>
          <w:rFonts w:cs="Tahoma"/>
          <w:sz w:val="20"/>
          <w:szCs w:val="20"/>
          <w:lang w:eastAsia="x-none"/>
        </w:rPr>
        <w:t xml:space="preserve"> v informacijski sistem e-JN, v razdelek »Drugi dokumenti«.</w:t>
      </w:r>
    </w:p>
    <w:p w14:paraId="0F1E4D07" w14:textId="53E372E5" w:rsidR="001D264F" w:rsidRDefault="001D264F">
      <w:pPr>
        <w:spacing w:line="240" w:lineRule="auto"/>
      </w:pPr>
    </w:p>
    <w:p w14:paraId="291EB2C7" w14:textId="77777777" w:rsidR="001D264F" w:rsidRDefault="001D264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404DE3FA"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7C396112" w14:textId="29A5156F" w:rsidR="007F433B" w:rsidRPr="005478E0" w:rsidRDefault="007F433B">
            <w:pPr>
              <w:rPr>
                <w:rFonts w:cs="Times New Roman"/>
                <w:b/>
              </w:rPr>
            </w:pPr>
            <w:r w:rsidRPr="005478E0">
              <w:rPr>
                <w:b/>
              </w:rPr>
              <w:t xml:space="preserve">Obrazec št. </w:t>
            </w:r>
            <w:r w:rsidR="000F7B7F">
              <w:rPr>
                <w:b/>
              </w:rPr>
              <w:t>5</w:t>
            </w:r>
          </w:p>
        </w:tc>
      </w:tr>
    </w:tbl>
    <w:p w14:paraId="072FD227" w14:textId="77777777" w:rsidR="007F433B" w:rsidRPr="005478E0" w:rsidRDefault="007F433B" w:rsidP="007F433B">
      <w:pPr>
        <w:rPr>
          <w:sz w:val="20"/>
          <w:lang w:eastAsia="en-US"/>
        </w:rPr>
      </w:pPr>
    </w:p>
    <w:p w14:paraId="509DDDF6" w14:textId="0F989654" w:rsidR="007F433B" w:rsidRPr="005478E0" w:rsidRDefault="007F433B" w:rsidP="000F7B7F">
      <w:pPr>
        <w:jc w:val="both"/>
      </w:pPr>
      <w:r w:rsidRPr="005478E0">
        <w:t xml:space="preserve">Zaradi zagotovitve transparentnosti posla in preprečitve korupcijskih tveganj pri sklepanju poslov v skladu s šestim odstavkom 14. člena </w:t>
      </w:r>
      <w:proofErr w:type="spellStart"/>
      <w:r w:rsidRPr="005478E0">
        <w:t>ZintPK</w:t>
      </w:r>
      <w:proofErr w:type="spellEnd"/>
      <w:r w:rsidRPr="005478E0">
        <w:t xml:space="preserve"> (Uradni list RS, št. 45/10, 26/11, 43/11, 158/20, 3/22 – </w:t>
      </w:r>
      <w:proofErr w:type="spellStart"/>
      <w:r w:rsidRPr="005478E0">
        <w:t>ZDeb</w:t>
      </w:r>
      <w:proofErr w:type="spellEnd"/>
      <w:r w:rsidRPr="005478E0">
        <w:t xml:space="preserve"> in 16/23 – </w:t>
      </w:r>
      <w:proofErr w:type="spellStart"/>
      <w:r w:rsidRPr="005478E0">
        <w:t>ZZPri</w:t>
      </w:r>
      <w:proofErr w:type="spellEnd"/>
      <w:r w:rsidRPr="005478E0">
        <w:t xml:space="preserve">; v nadaljevanju </w:t>
      </w:r>
      <w:proofErr w:type="spellStart"/>
      <w:r w:rsidRPr="005478E0">
        <w:t>ZIntPK</w:t>
      </w:r>
      <w:proofErr w:type="spellEnd"/>
      <w:r w:rsidRPr="005478E0">
        <w:t>), kot zakoniti zastopnik ponudnika (samostojni ponudnik/vsak partner v skupni ponudbi) v postopku oddaje naročila št. INF-JN-0012/2023, katerega predmet je »</w:t>
      </w:r>
      <w:r w:rsidR="00385EE4">
        <w:t>Najem treh turističnih avtobusov in osebnih avtomobilov za potrebe Javnega podjetja Marprom d.o.o. (z upoštevanjem okoljskih vidikov)</w:t>
      </w:r>
      <w:r w:rsidRPr="005478E0">
        <w:t>« podajam naslednjo</w:t>
      </w:r>
    </w:p>
    <w:p w14:paraId="5358FE42" w14:textId="77777777" w:rsidR="007F433B" w:rsidRPr="005478E0" w:rsidRDefault="007F433B" w:rsidP="007F433B"/>
    <w:p w14:paraId="181F064A" w14:textId="77777777" w:rsidR="007F433B" w:rsidRPr="005478E0" w:rsidRDefault="007F433B" w:rsidP="007F433B">
      <w:pPr>
        <w:autoSpaceDE w:val="0"/>
        <w:autoSpaceDN w:val="0"/>
        <w:adjustRightInd w:val="0"/>
        <w:jc w:val="center"/>
        <w:rPr>
          <w:rFonts w:cs="Arial"/>
          <w:b/>
          <w:bCs/>
          <w:sz w:val="24"/>
        </w:rPr>
      </w:pPr>
      <w:r w:rsidRPr="005478E0">
        <w:rPr>
          <w:rFonts w:cs="Arial"/>
          <w:b/>
          <w:bCs/>
          <w:sz w:val="24"/>
        </w:rPr>
        <w:t>IZJAVO O UDELEŽBI FIZIČNIH IN PRAVNIH OSEB V LASTNIŠTVU PONUDNIKA</w:t>
      </w:r>
    </w:p>
    <w:p w14:paraId="79411654" w14:textId="77777777" w:rsidR="007F433B" w:rsidRPr="005478E0" w:rsidRDefault="007F433B" w:rsidP="007F433B">
      <w:pPr>
        <w:autoSpaceDE w:val="0"/>
        <w:autoSpaceDN w:val="0"/>
        <w:adjustRightInd w:val="0"/>
        <w:rPr>
          <w:rFonts w:cs="Arial"/>
          <w:sz w:val="20"/>
          <w:szCs w:val="20"/>
        </w:rPr>
      </w:pPr>
    </w:p>
    <w:p w14:paraId="51027F5D" w14:textId="77777777" w:rsidR="007F433B" w:rsidRPr="005478E0" w:rsidRDefault="007F433B" w:rsidP="007F433B">
      <w:pPr>
        <w:autoSpaceDE w:val="0"/>
        <w:autoSpaceDN w:val="0"/>
        <w:adjustRightInd w:val="0"/>
        <w:rPr>
          <w:rFonts w:cs="Arial"/>
          <w:szCs w:val="24"/>
        </w:rPr>
      </w:pPr>
      <w:r w:rsidRPr="005478E0">
        <w:rPr>
          <w:rFonts w:cs="Arial"/>
          <w:b/>
          <w:bCs/>
        </w:rPr>
        <w:t>PODATKI O PONUDNIKU:</w:t>
      </w:r>
    </w:p>
    <w:p w14:paraId="67DCED85" w14:textId="77777777" w:rsidR="007F433B" w:rsidRPr="005478E0" w:rsidRDefault="007F433B" w:rsidP="007F433B">
      <w:pPr>
        <w:autoSpaceDE w:val="0"/>
        <w:autoSpaceDN w:val="0"/>
        <w:adjustRightInd w:val="0"/>
        <w:rPr>
          <w:rFonts w:cs="Arial"/>
          <w:iCs/>
          <w:sz w:val="18"/>
          <w:szCs w:val="18"/>
        </w:rPr>
      </w:pPr>
      <w:r w:rsidRPr="005478E0">
        <w:rPr>
          <w:rFonts w:cs="Arial"/>
          <w:iCs/>
          <w:sz w:val="18"/>
          <w:szCs w:val="18"/>
        </w:rPr>
        <w:t xml:space="preserve">Opomba: vpisati podatke o pravni osebi zasebnega ali javnega prava, fizični osebi – samostojnem podjetniku posamezniku, društvu, združenju, … </w:t>
      </w:r>
    </w:p>
    <w:p w14:paraId="2191063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433B" w:rsidRPr="005478E0" w14:paraId="026FF5C1"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A96D30" w14:textId="77777777" w:rsidR="007F433B" w:rsidRPr="005478E0" w:rsidRDefault="007F433B">
            <w:pPr>
              <w:autoSpaceDE w:val="0"/>
              <w:autoSpaceDN w:val="0"/>
              <w:adjustRightInd w:val="0"/>
              <w:rPr>
                <w:rFonts w:cs="Arial"/>
                <w:iCs/>
                <w:sz w:val="20"/>
                <w:szCs w:val="24"/>
              </w:rPr>
            </w:pPr>
            <w:r w:rsidRPr="005478E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5CE9D29" w14:textId="77777777" w:rsidR="007F433B" w:rsidRPr="005478E0" w:rsidRDefault="007F433B">
            <w:pPr>
              <w:autoSpaceDE w:val="0"/>
              <w:autoSpaceDN w:val="0"/>
              <w:adjustRightInd w:val="0"/>
              <w:rPr>
                <w:rFonts w:cs="Arial"/>
                <w:b/>
              </w:rPr>
            </w:pPr>
          </w:p>
        </w:tc>
      </w:tr>
      <w:tr w:rsidR="007F433B" w:rsidRPr="005478E0" w14:paraId="00D1289E"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3A802" w14:textId="77777777" w:rsidR="007F433B" w:rsidRPr="005478E0" w:rsidRDefault="007F433B">
            <w:pPr>
              <w:autoSpaceDE w:val="0"/>
              <w:autoSpaceDN w:val="0"/>
              <w:adjustRightInd w:val="0"/>
              <w:rPr>
                <w:rFonts w:cs="Arial"/>
                <w:iCs/>
              </w:rPr>
            </w:pPr>
            <w:r w:rsidRPr="005478E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4C125BB" w14:textId="77777777" w:rsidR="007F433B" w:rsidRPr="005478E0" w:rsidRDefault="007F433B">
            <w:pPr>
              <w:autoSpaceDE w:val="0"/>
              <w:autoSpaceDN w:val="0"/>
              <w:adjustRightInd w:val="0"/>
              <w:rPr>
                <w:rFonts w:cs="Arial"/>
                <w:b/>
              </w:rPr>
            </w:pPr>
          </w:p>
        </w:tc>
      </w:tr>
      <w:tr w:rsidR="007F433B" w:rsidRPr="005478E0" w14:paraId="54C89E66"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0FD2EB" w14:textId="77777777" w:rsidR="007F433B" w:rsidRPr="005478E0" w:rsidRDefault="007F433B">
            <w:pPr>
              <w:autoSpaceDE w:val="0"/>
              <w:autoSpaceDN w:val="0"/>
              <w:adjustRightInd w:val="0"/>
              <w:rPr>
                <w:rFonts w:cs="Arial"/>
                <w:iCs/>
              </w:rPr>
            </w:pPr>
            <w:r w:rsidRPr="005478E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1B70F1" w14:textId="77777777" w:rsidR="007F433B" w:rsidRPr="005478E0" w:rsidRDefault="007F433B">
            <w:pPr>
              <w:autoSpaceDE w:val="0"/>
              <w:autoSpaceDN w:val="0"/>
              <w:adjustRightInd w:val="0"/>
              <w:rPr>
                <w:rFonts w:cs="Arial"/>
                <w:b/>
              </w:rPr>
            </w:pPr>
          </w:p>
        </w:tc>
      </w:tr>
    </w:tbl>
    <w:p w14:paraId="2F718885" w14:textId="77777777" w:rsidR="007F433B" w:rsidRPr="005478E0" w:rsidRDefault="007F433B" w:rsidP="007F433B">
      <w:pPr>
        <w:autoSpaceDE w:val="0"/>
        <w:autoSpaceDN w:val="0"/>
        <w:adjustRightInd w:val="0"/>
        <w:rPr>
          <w:rFonts w:cs="Arial"/>
          <w:sz w:val="20"/>
          <w:lang w:eastAsia="en-US"/>
        </w:rPr>
      </w:pPr>
    </w:p>
    <w:p w14:paraId="318F2B83" w14:textId="77777777" w:rsidR="007F433B" w:rsidRPr="005478E0" w:rsidRDefault="007F433B" w:rsidP="007F1C30">
      <w:pPr>
        <w:autoSpaceDE w:val="0"/>
        <w:autoSpaceDN w:val="0"/>
        <w:adjustRightInd w:val="0"/>
        <w:jc w:val="both"/>
        <w:rPr>
          <w:rFonts w:cs="Arial"/>
        </w:rPr>
      </w:pPr>
      <w:r w:rsidRPr="005478E0">
        <w:rPr>
          <w:rFonts w:cs="Arial"/>
          <w:b/>
          <w:bCs/>
        </w:rPr>
        <w:t>UDELEŽBA FIZIČNIH IN PRAVNIH OSEB V LASTNIŠTVU PONUDNIKA</w:t>
      </w:r>
    </w:p>
    <w:p w14:paraId="5C850838"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vpisati je potrebno naslednje podatke o udeležbi fizičnih in pravnih oseb v lastništvu ponudnika: </w:t>
      </w:r>
    </w:p>
    <w:p w14:paraId="76993F0E"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fizične osebe: ime in priimek, naslov prebivališča in delež lastništva; </w:t>
      </w:r>
    </w:p>
    <w:p w14:paraId="7014FFCF"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pravne osebe: naziv in naslov pravne osebe in delež lastništva. </w:t>
      </w:r>
    </w:p>
    <w:p w14:paraId="70A68EA0" w14:textId="77777777" w:rsidR="007F433B" w:rsidRPr="005478E0" w:rsidRDefault="007F433B" w:rsidP="007F1C30">
      <w:pPr>
        <w:autoSpaceDE w:val="0"/>
        <w:autoSpaceDN w:val="0"/>
        <w:adjustRightInd w:val="0"/>
        <w:jc w:val="both"/>
        <w:rPr>
          <w:rFonts w:cs="Arial"/>
          <w:sz w:val="20"/>
          <w:szCs w:val="24"/>
        </w:rPr>
      </w:pPr>
    </w:p>
    <w:p w14:paraId="40BA75A7"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C40664D" w14:textId="77777777" w:rsidR="007F433B" w:rsidRPr="005478E0" w:rsidRDefault="007F433B" w:rsidP="007F1C30">
      <w:pPr>
        <w:autoSpaceDE w:val="0"/>
        <w:autoSpaceDN w:val="0"/>
        <w:adjustRightInd w:val="0"/>
        <w:jc w:val="both"/>
        <w:rPr>
          <w:rFonts w:cs="Arial"/>
          <w:iCs/>
          <w:sz w:val="18"/>
          <w:szCs w:val="18"/>
        </w:rPr>
      </w:pPr>
    </w:p>
    <w:p w14:paraId="5DA1819F" w14:textId="77777777" w:rsidR="007F433B" w:rsidRPr="005478E0" w:rsidRDefault="007F433B" w:rsidP="007F1C30">
      <w:pPr>
        <w:autoSpaceDE w:val="0"/>
        <w:autoSpaceDN w:val="0"/>
        <w:adjustRightInd w:val="0"/>
        <w:jc w:val="both"/>
        <w:rPr>
          <w:rFonts w:cs="Arial"/>
          <w:b/>
          <w:iCs/>
          <w:sz w:val="20"/>
          <w:szCs w:val="24"/>
        </w:rPr>
      </w:pPr>
      <w:r w:rsidRPr="005478E0">
        <w:rPr>
          <w:rFonts w:cs="Arial"/>
          <w:b/>
          <w:iCs/>
        </w:rPr>
        <w:t>Spodaj podpisani zakoniti zastopnik izjavljam, da so pri lastništvu zgoraj navedenega ponudnika udeležene naslednje fizične osebe:</w:t>
      </w:r>
    </w:p>
    <w:p w14:paraId="17F68EF3"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503A86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D6C01D"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50F73" w14:textId="77777777" w:rsidR="007F433B" w:rsidRPr="005478E0" w:rsidRDefault="007F433B">
            <w:pPr>
              <w:autoSpaceDE w:val="0"/>
              <w:autoSpaceDN w:val="0"/>
              <w:adjustRightInd w:val="0"/>
              <w:rPr>
                <w:rFonts w:cs="Arial"/>
              </w:rPr>
            </w:pPr>
            <w:r w:rsidRPr="005478E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E6C5F" w14:textId="77777777" w:rsidR="007F433B" w:rsidRPr="005478E0" w:rsidRDefault="007F433B">
            <w:pPr>
              <w:autoSpaceDE w:val="0"/>
              <w:autoSpaceDN w:val="0"/>
              <w:adjustRightInd w:val="0"/>
              <w:rPr>
                <w:rFonts w:cs="Arial"/>
              </w:rPr>
            </w:pPr>
            <w:r w:rsidRPr="005478E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1037D3"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55F1502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0393A3E"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7C3F9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9FEFB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BB8530" w14:textId="77777777" w:rsidR="007F433B" w:rsidRPr="005478E0" w:rsidRDefault="007F433B">
            <w:pPr>
              <w:autoSpaceDE w:val="0"/>
              <w:autoSpaceDN w:val="0"/>
              <w:adjustRightInd w:val="0"/>
              <w:rPr>
                <w:rFonts w:cs="Arial"/>
                <w:bCs/>
              </w:rPr>
            </w:pPr>
          </w:p>
        </w:tc>
      </w:tr>
      <w:tr w:rsidR="007F433B" w:rsidRPr="005478E0" w14:paraId="1C23EFA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59C366B"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4E0695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035C02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18EC0A" w14:textId="77777777" w:rsidR="007F433B" w:rsidRPr="005478E0" w:rsidRDefault="007F433B">
            <w:pPr>
              <w:autoSpaceDE w:val="0"/>
              <w:autoSpaceDN w:val="0"/>
              <w:adjustRightInd w:val="0"/>
              <w:rPr>
                <w:rFonts w:cs="Arial"/>
                <w:bCs/>
              </w:rPr>
            </w:pPr>
          </w:p>
        </w:tc>
      </w:tr>
      <w:tr w:rsidR="007F433B" w:rsidRPr="005478E0" w14:paraId="6A0F963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9ACF5F1" w14:textId="77777777" w:rsidR="007F433B" w:rsidRPr="005478E0" w:rsidRDefault="007F433B">
            <w:pPr>
              <w:autoSpaceDE w:val="0"/>
              <w:autoSpaceDN w:val="0"/>
              <w:adjustRightInd w:val="0"/>
              <w:rPr>
                <w:rFonts w:cs="Arial"/>
                <w:bCs/>
              </w:rPr>
            </w:pPr>
            <w:r w:rsidRPr="005478E0">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6B63DB17"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D8F89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C4AC37" w14:textId="77777777" w:rsidR="007F433B" w:rsidRPr="005478E0" w:rsidRDefault="007F433B">
            <w:pPr>
              <w:autoSpaceDE w:val="0"/>
              <w:autoSpaceDN w:val="0"/>
              <w:adjustRightInd w:val="0"/>
              <w:rPr>
                <w:rFonts w:cs="Arial"/>
                <w:bCs/>
              </w:rPr>
            </w:pPr>
          </w:p>
        </w:tc>
      </w:tr>
    </w:tbl>
    <w:p w14:paraId="7302ACD2" w14:textId="77777777" w:rsidR="007F433B" w:rsidRPr="005478E0" w:rsidRDefault="007F433B" w:rsidP="007F1C30">
      <w:pPr>
        <w:autoSpaceDE w:val="0"/>
        <w:autoSpaceDN w:val="0"/>
        <w:adjustRightInd w:val="0"/>
        <w:jc w:val="both"/>
        <w:rPr>
          <w:rFonts w:cs="Arial"/>
          <w:bCs/>
          <w:sz w:val="20"/>
          <w:lang w:eastAsia="en-US"/>
        </w:rPr>
      </w:pPr>
    </w:p>
    <w:p w14:paraId="48ACE342" w14:textId="77777777" w:rsidR="007F433B" w:rsidRPr="005478E0" w:rsidRDefault="007F433B" w:rsidP="007F1C30">
      <w:pPr>
        <w:autoSpaceDE w:val="0"/>
        <w:autoSpaceDN w:val="0"/>
        <w:adjustRightInd w:val="0"/>
        <w:jc w:val="both"/>
        <w:rPr>
          <w:rFonts w:cs="Arial"/>
          <w:b/>
          <w:iCs/>
        </w:rPr>
      </w:pPr>
      <w:r w:rsidRPr="005478E0">
        <w:rPr>
          <w:rFonts w:cs="Arial"/>
          <w:b/>
          <w:iCs/>
        </w:rPr>
        <w:t>Spodaj podpisani zakoniti zastopnik izjavljam, da so pri lastništvu zgoraj navedenega ponudnika udeležene naslednje pravne osebe:</w:t>
      </w:r>
    </w:p>
    <w:p w14:paraId="2B973544"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6C94E7EE"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E346D2"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0CD51" w14:textId="77777777" w:rsidR="007F433B" w:rsidRPr="005478E0" w:rsidRDefault="007F433B">
            <w:pPr>
              <w:autoSpaceDE w:val="0"/>
              <w:autoSpaceDN w:val="0"/>
              <w:adjustRightInd w:val="0"/>
              <w:rPr>
                <w:rFonts w:cs="Arial"/>
                <w:b/>
                <w:bCs/>
              </w:rPr>
            </w:pPr>
            <w:r w:rsidRPr="005478E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716CE6" w14:textId="77777777" w:rsidR="007F433B" w:rsidRPr="005478E0" w:rsidRDefault="007F433B">
            <w:pPr>
              <w:autoSpaceDE w:val="0"/>
              <w:autoSpaceDN w:val="0"/>
              <w:adjustRightInd w:val="0"/>
              <w:rPr>
                <w:rFonts w:cs="Arial"/>
                <w:b/>
                <w:bCs/>
              </w:rPr>
            </w:pPr>
            <w:r w:rsidRPr="005478E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B908A"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7662BDCC"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7928196"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A820F2A"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A8C9686"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776B78" w14:textId="77777777" w:rsidR="007F433B" w:rsidRPr="005478E0" w:rsidRDefault="007F433B">
            <w:pPr>
              <w:autoSpaceDE w:val="0"/>
              <w:autoSpaceDN w:val="0"/>
              <w:adjustRightInd w:val="0"/>
              <w:rPr>
                <w:rFonts w:cs="Arial"/>
                <w:bCs/>
              </w:rPr>
            </w:pPr>
          </w:p>
        </w:tc>
      </w:tr>
      <w:tr w:rsidR="007F433B" w:rsidRPr="005478E0" w14:paraId="22EB7F4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51827D5"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ABCDF6F"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D482FC"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5B1D955" w14:textId="77777777" w:rsidR="007F433B" w:rsidRPr="005478E0" w:rsidRDefault="007F433B">
            <w:pPr>
              <w:autoSpaceDE w:val="0"/>
              <w:autoSpaceDN w:val="0"/>
              <w:adjustRightInd w:val="0"/>
              <w:rPr>
                <w:rFonts w:cs="Arial"/>
                <w:bCs/>
              </w:rPr>
            </w:pPr>
          </w:p>
        </w:tc>
      </w:tr>
      <w:tr w:rsidR="007F433B" w:rsidRPr="005478E0" w14:paraId="53BEE4CD"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F7E81C3"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344EDCE"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63DB1E"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D9DB4D" w14:textId="77777777" w:rsidR="007F433B" w:rsidRPr="005478E0" w:rsidRDefault="007F433B">
            <w:pPr>
              <w:autoSpaceDE w:val="0"/>
              <w:autoSpaceDN w:val="0"/>
              <w:adjustRightInd w:val="0"/>
              <w:rPr>
                <w:rFonts w:cs="Arial"/>
                <w:bCs/>
              </w:rPr>
            </w:pPr>
          </w:p>
        </w:tc>
      </w:tr>
    </w:tbl>
    <w:p w14:paraId="5D5C5F6B" w14:textId="77777777" w:rsidR="007F433B" w:rsidRPr="005478E0" w:rsidRDefault="007F433B" w:rsidP="007F433B">
      <w:pPr>
        <w:autoSpaceDE w:val="0"/>
        <w:autoSpaceDN w:val="0"/>
        <w:adjustRightInd w:val="0"/>
        <w:rPr>
          <w:rFonts w:cs="Arial"/>
          <w:bCs/>
          <w:sz w:val="20"/>
          <w:lang w:eastAsia="en-US"/>
        </w:rPr>
      </w:pPr>
    </w:p>
    <w:p w14:paraId="3BC568A2" w14:textId="77777777" w:rsidR="007F433B" w:rsidRPr="005478E0" w:rsidRDefault="007F433B" w:rsidP="007F1C30">
      <w:pPr>
        <w:autoSpaceDE w:val="0"/>
        <w:autoSpaceDN w:val="0"/>
        <w:adjustRightInd w:val="0"/>
        <w:jc w:val="both"/>
        <w:rPr>
          <w:rFonts w:cs="Arial"/>
          <w:b/>
          <w:bCs/>
        </w:rPr>
      </w:pPr>
      <w:r w:rsidRPr="005478E0">
        <w:rPr>
          <w:rFonts w:cs="Arial"/>
          <w:b/>
          <w:bCs/>
        </w:rPr>
        <w:t>POVEZANE DRUŽBE</w:t>
      </w:r>
    </w:p>
    <w:p w14:paraId="1F4BE3BF"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D6CE882"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naziv in naslov povezane družbe, </w:t>
      </w:r>
    </w:p>
    <w:p w14:paraId="1620A011"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vrsta povezave in/ali delež lastništva.</w:t>
      </w:r>
    </w:p>
    <w:p w14:paraId="7CA961AC" w14:textId="77777777" w:rsidR="007F433B" w:rsidRPr="005478E0" w:rsidRDefault="007F433B" w:rsidP="007F1C30">
      <w:pPr>
        <w:autoSpaceDE w:val="0"/>
        <w:autoSpaceDN w:val="0"/>
        <w:adjustRightInd w:val="0"/>
        <w:jc w:val="both"/>
        <w:rPr>
          <w:rFonts w:cs="Arial"/>
          <w:sz w:val="18"/>
          <w:szCs w:val="18"/>
        </w:rPr>
      </w:pPr>
    </w:p>
    <w:p w14:paraId="0914F7DA" w14:textId="77777777" w:rsidR="007F433B" w:rsidRPr="005478E0" w:rsidRDefault="007F433B" w:rsidP="007F1C30">
      <w:pPr>
        <w:pStyle w:val="Telobesedila3"/>
        <w:jc w:val="both"/>
        <w:rPr>
          <w:rFonts w:cs="Arial"/>
          <w:i/>
          <w:iCs/>
          <w:sz w:val="20"/>
          <w:szCs w:val="20"/>
        </w:rPr>
      </w:pPr>
      <w:r w:rsidRPr="005478E0">
        <w:rPr>
          <w:rFonts w:cs="Arial"/>
          <w:iCs/>
          <w:sz w:val="18"/>
          <w:szCs w:val="18"/>
        </w:rPr>
        <w:t>Podatke je potrebno vpisati za vse s ponudnikom povezane družbe.</w:t>
      </w:r>
      <w:r w:rsidRPr="005478E0">
        <w:rPr>
          <w:rFonts w:cs="Arial"/>
          <w:i/>
          <w:iCs/>
        </w:rPr>
        <w:t xml:space="preserve"> </w:t>
      </w:r>
    </w:p>
    <w:p w14:paraId="04751D1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4434D1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BEAE736" w14:textId="77777777" w:rsidR="007F433B" w:rsidRPr="005478E0" w:rsidRDefault="007F433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B4B7E5" w14:textId="77777777" w:rsidR="007F433B" w:rsidRPr="005478E0" w:rsidRDefault="007F433B">
            <w:pPr>
              <w:autoSpaceDE w:val="0"/>
              <w:autoSpaceDN w:val="0"/>
              <w:adjustRightInd w:val="0"/>
              <w:rPr>
                <w:rFonts w:cs="Arial"/>
                <w:b/>
                <w:bCs/>
              </w:rPr>
            </w:pPr>
            <w:r w:rsidRPr="005478E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F854A" w14:textId="77777777" w:rsidR="007F433B" w:rsidRPr="005478E0" w:rsidRDefault="007F433B">
            <w:pPr>
              <w:autoSpaceDE w:val="0"/>
              <w:autoSpaceDN w:val="0"/>
              <w:adjustRightInd w:val="0"/>
              <w:rPr>
                <w:rFonts w:cs="Arial"/>
                <w:b/>
                <w:bCs/>
              </w:rPr>
            </w:pPr>
            <w:r w:rsidRPr="005478E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A92B18" w14:textId="77777777" w:rsidR="007F433B" w:rsidRPr="005478E0" w:rsidRDefault="007F433B">
            <w:pPr>
              <w:autoSpaceDE w:val="0"/>
              <w:autoSpaceDN w:val="0"/>
              <w:adjustRightInd w:val="0"/>
              <w:rPr>
                <w:rFonts w:cs="Arial"/>
              </w:rPr>
            </w:pPr>
            <w:r w:rsidRPr="005478E0">
              <w:rPr>
                <w:rFonts w:cs="Arial"/>
              </w:rPr>
              <w:t>Vrsta povezave/</w:t>
            </w:r>
          </w:p>
          <w:p w14:paraId="1DE70EF0"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151CA9E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86EFB"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AD6544C"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6CBB87"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6314AB" w14:textId="77777777" w:rsidR="007F433B" w:rsidRPr="005478E0" w:rsidRDefault="007F433B">
            <w:pPr>
              <w:autoSpaceDE w:val="0"/>
              <w:autoSpaceDN w:val="0"/>
              <w:adjustRightInd w:val="0"/>
              <w:rPr>
                <w:rFonts w:cs="Arial"/>
                <w:bCs/>
              </w:rPr>
            </w:pPr>
          </w:p>
        </w:tc>
      </w:tr>
      <w:tr w:rsidR="007F433B" w:rsidRPr="005478E0" w14:paraId="4C9E6ED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DFAB4"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8777653"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032B1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697E7A5" w14:textId="77777777" w:rsidR="007F433B" w:rsidRPr="005478E0" w:rsidRDefault="007F433B">
            <w:pPr>
              <w:autoSpaceDE w:val="0"/>
              <w:autoSpaceDN w:val="0"/>
              <w:adjustRightInd w:val="0"/>
              <w:rPr>
                <w:rFonts w:cs="Arial"/>
                <w:bCs/>
              </w:rPr>
            </w:pPr>
          </w:p>
        </w:tc>
      </w:tr>
      <w:tr w:rsidR="007F433B" w:rsidRPr="005478E0" w14:paraId="680C891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50E4BDF"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081A532"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AB3A51"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E91661" w14:textId="77777777" w:rsidR="007F433B" w:rsidRPr="005478E0" w:rsidRDefault="007F433B">
            <w:pPr>
              <w:autoSpaceDE w:val="0"/>
              <w:autoSpaceDN w:val="0"/>
              <w:adjustRightInd w:val="0"/>
              <w:rPr>
                <w:rFonts w:cs="Arial"/>
                <w:bCs/>
              </w:rPr>
            </w:pPr>
          </w:p>
        </w:tc>
      </w:tr>
    </w:tbl>
    <w:p w14:paraId="43F408F4" w14:textId="77777777" w:rsidR="007F433B" w:rsidRPr="005478E0" w:rsidRDefault="007F433B" w:rsidP="007F433B">
      <w:pPr>
        <w:autoSpaceDE w:val="0"/>
        <w:autoSpaceDN w:val="0"/>
        <w:adjustRightInd w:val="0"/>
        <w:rPr>
          <w:rFonts w:cs="Arial"/>
          <w:bCs/>
          <w:sz w:val="20"/>
          <w:lang w:eastAsia="en-US"/>
        </w:rPr>
      </w:pPr>
    </w:p>
    <w:p w14:paraId="04084B11" w14:textId="77777777" w:rsidR="007F433B" w:rsidRPr="005478E0" w:rsidRDefault="007F433B" w:rsidP="007F1C30">
      <w:pPr>
        <w:autoSpaceDE w:val="0"/>
        <w:autoSpaceDN w:val="0"/>
        <w:adjustRightInd w:val="0"/>
        <w:jc w:val="both"/>
        <w:rPr>
          <w:rFonts w:cs="Arial"/>
        </w:rPr>
      </w:pPr>
      <w:r w:rsidRPr="005478E0">
        <w:rPr>
          <w:rFonts w:cs="Arial"/>
          <w:b/>
          <w:bCs/>
        </w:rPr>
        <w:t>IZJAVA, DA NI POVEZANIH DRUŽB</w:t>
      </w:r>
    </w:p>
    <w:p w14:paraId="4D347729"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Opomba: v primeru, da povezanih družb s ponudnikom ni,  ponudnik poda naslednjo izjavo:</w:t>
      </w:r>
    </w:p>
    <w:p w14:paraId="70CC2B45" w14:textId="77777777" w:rsidR="007F433B" w:rsidRPr="005478E0" w:rsidRDefault="007F433B" w:rsidP="007F1C30">
      <w:pPr>
        <w:autoSpaceDE w:val="0"/>
        <w:autoSpaceDN w:val="0"/>
        <w:adjustRightInd w:val="0"/>
        <w:jc w:val="both"/>
        <w:rPr>
          <w:rFonts w:cs="Arial"/>
          <w:sz w:val="18"/>
          <w:szCs w:val="18"/>
        </w:rPr>
      </w:pPr>
    </w:p>
    <w:p w14:paraId="63A4EBED" w14:textId="77777777" w:rsidR="007F433B" w:rsidRPr="005478E0" w:rsidRDefault="007F433B" w:rsidP="007F1C30">
      <w:pPr>
        <w:autoSpaceDE w:val="0"/>
        <w:autoSpaceDN w:val="0"/>
        <w:adjustRightInd w:val="0"/>
        <w:jc w:val="both"/>
        <w:rPr>
          <w:rFonts w:cs="Arial"/>
          <w:sz w:val="20"/>
          <w:szCs w:val="24"/>
        </w:rPr>
      </w:pPr>
      <w:r w:rsidRPr="005478E0">
        <w:rPr>
          <w:rFonts w:cs="Arial"/>
          <w:b/>
        </w:rPr>
        <w:t>Izjavljam, da v celotni lastniški strukturi ponudnika</w:t>
      </w:r>
      <w:r w:rsidRPr="005478E0">
        <w:rPr>
          <w:rFonts w:cs="Arial"/>
        </w:rPr>
        <w:t xml:space="preserve"> </w:t>
      </w:r>
      <w:r w:rsidRPr="005478E0">
        <w:rPr>
          <w:rFonts w:cs="Arial"/>
          <w:i/>
          <w:iCs/>
        </w:rPr>
        <w:t>(naziv in naslov ponudnika)</w:t>
      </w:r>
      <w:r w:rsidRPr="005478E0">
        <w:rPr>
          <w:rFonts w:cs="Arial"/>
        </w:rPr>
        <w:t xml:space="preserve"> _______________</w:t>
      </w:r>
    </w:p>
    <w:p w14:paraId="48FBD8A9" w14:textId="77777777" w:rsidR="007F433B" w:rsidRPr="005478E0" w:rsidRDefault="007F433B" w:rsidP="007F1C30">
      <w:pPr>
        <w:autoSpaceDE w:val="0"/>
        <w:autoSpaceDN w:val="0"/>
        <w:adjustRightInd w:val="0"/>
        <w:jc w:val="both"/>
        <w:rPr>
          <w:rFonts w:cs="Arial"/>
        </w:rPr>
      </w:pPr>
      <w:r w:rsidRPr="005478E0">
        <w:rPr>
          <w:rFonts w:cs="Arial"/>
        </w:rPr>
        <w:t>_________________________________________________________________________________</w:t>
      </w:r>
    </w:p>
    <w:p w14:paraId="00B3A503" w14:textId="77777777" w:rsidR="007F433B" w:rsidRPr="005478E0" w:rsidRDefault="007F433B" w:rsidP="007F1C30">
      <w:pPr>
        <w:autoSpaceDE w:val="0"/>
        <w:autoSpaceDN w:val="0"/>
        <w:adjustRightInd w:val="0"/>
        <w:jc w:val="both"/>
        <w:rPr>
          <w:rFonts w:cs="Arial"/>
          <w:b/>
        </w:rPr>
      </w:pPr>
      <w:r w:rsidRPr="005478E0">
        <w:rPr>
          <w:rFonts w:cs="Arial"/>
          <w:b/>
          <w:bCs/>
        </w:rPr>
        <w:t>ni udeleženih drugih fizičnih ali pravnih oseb ter gospodarskih subjektov, za katere se glede na določbe zakona, ki ureja gospodarske družbe, šteje, da so povezane družbe.</w:t>
      </w:r>
    </w:p>
    <w:p w14:paraId="06CE20DC" w14:textId="77777777" w:rsidR="007F433B" w:rsidRPr="005478E0" w:rsidRDefault="007F433B" w:rsidP="007F433B">
      <w:pPr>
        <w:autoSpaceDE w:val="0"/>
        <w:autoSpaceDN w:val="0"/>
        <w:adjustRightInd w:val="0"/>
        <w:rPr>
          <w:rFonts w:cs="Arial"/>
          <w:b/>
          <w:bCs/>
        </w:rPr>
      </w:pPr>
    </w:p>
    <w:p w14:paraId="2CCF5750" w14:textId="77777777" w:rsidR="007F433B" w:rsidRPr="005478E0" w:rsidRDefault="007F433B" w:rsidP="007F1C30">
      <w:pPr>
        <w:autoSpaceDE w:val="0"/>
        <w:autoSpaceDN w:val="0"/>
        <w:adjustRightInd w:val="0"/>
        <w:jc w:val="both"/>
        <w:rPr>
          <w:rFonts w:cs="Arial"/>
          <w:b/>
          <w:bCs/>
        </w:rPr>
      </w:pPr>
      <w:r w:rsidRPr="005478E0">
        <w:rPr>
          <w:rFonts w:cs="Arial"/>
          <w:b/>
          <w:bCs/>
        </w:rPr>
        <w:lastRenderedPageBreak/>
        <w:t xml:space="preserve">S podpisom te izjave jamčim za točnost in resničnost podatkov ter za podano izjavo prevzemam polno odgovornost. Seznanjen sem z določbo </w:t>
      </w:r>
      <w:proofErr w:type="spellStart"/>
      <w:r w:rsidRPr="005478E0">
        <w:rPr>
          <w:rFonts w:cs="Arial"/>
          <w:b/>
          <w:bCs/>
        </w:rPr>
        <w:t>ZintPK</w:t>
      </w:r>
      <w:proofErr w:type="spellEnd"/>
      <w:r w:rsidRPr="005478E0">
        <w:rPr>
          <w:rFonts w:cs="Arial"/>
          <w:b/>
          <w:bCs/>
        </w:rPr>
        <w:t>, ki določa, da je pogodba v primeru lažne izjave ali neresničnih podatkov o dejstvih v izjavi nična. Zavezujem se, da bom naročnika obvestil o vsaki spremembi posredovanih podatkov.</w:t>
      </w:r>
    </w:p>
    <w:p w14:paraId="295570AB" w14:textId="77777777" w:rsidR="007F433B" w:rsidRPr="005478E0" w:rsidRDefault="007F433B" w:rsidP="007F433B">
      <w:pPr>
        <w:autoSpaceDE w:val="0"/>
        <w:autoSpaceDN w:val="0"/>
        <w:adjustRightInd w:val="0"/>
        <w:rPr>
          <w:rFonts w:cs="Arial"/>
          <w:bCs/>
        </w:rPr>
      </w:pPr>
    </w:p>
    <w:p w14:paraId="4DD00EB9" w14:textId="77777777" w:rsidR="007F433B" w:rsidRPr="005478E0" w:rsidRDefault="007F433B" w:rsidP="007F433B">
      <w:pPr>
        <w:rPr>
          <w:rFonts w:cs="Times New Roman"/>
          <w:color w:val="auto"/>
        </w:rPr>
      </w:pPr>
    </w:p>
    <w:p w14:paraId="41D1B30D" w14:textId="77777777" w:rsidR="007F433B" w:rsidRPr="005478E0" w:rsidRDefault="007F433B" w:rsidP="007F433B">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35899D5C" w14:textId="77777777" w:rsidTr="007F433B">
        <w:tc>
          <w:tcPr>
            <w:tcW w:w="3430" w:type="dxa"/>
            <w:hideMark/>
          </w:tcPr>
          <w:p w14:paraId="24CEC1CE"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Datum in kraj:</w:t>
            </w:r>
          </w:p>
        </w:tc>
        <w:tc>
          <w:tcPr>
            <w:tcW w:w="2067" w:type="dxa"/>
          </w:tcPr>
          <w:p w14:paraId="2AEDCBA3"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7FA9F0D8"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zakonitega zastopnika:</w:t>
            </w:r>
          </w:p>
        </w:tc>
      </w:tr>
      <w:tr w:rsidR="007F433B" w:rsidRPr="005478E0" w14:paraId="6471785E" w14:textId="77777777" w:rsidTr="007F433B">
        <w:tc>
          <w:tcPr>
            <w:tcW w:w="3430" w:type="dxa"/>
            <w:tcBorders>
              <w:top w:val="nil"/>
              <w:left w:val="nil"/>
              <w:bottom w:val="single" w:sz="4" w:space="0" w:color="auto"/>
              <w:right w:val="nil"/>
            </w:tcBorders>
          </w:tcPr>
          <w:p w14:paraId="7B6694E1" w14:textId="77777777" w:rsidR="007F433B" w:rsidRPr="005478E0" w:rsidRDefault="007F433B">
            <w:pPr>
              <w:widowControl w:val="0"/>
              <w:tabs>
                <w:tab w:val="left" w:pos="5580"/>
              </w:tabs>
              <w:autoSpaceDE w:val="0"/>
              <w:autoSpaceDN w:val="0"/>
              <w:adjustRightInd w:val="0"/>
              <w:spacing w:before="48"/>
              <w:jc w:val="center"/>
              <w:rPr>
                <w:rFonts w:cs="Arial"/>
              </w:rPr>
            </w:pPr>
          </w:p>
          <w:p w14:paraId="296A805D"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75CB36BD" w14:textId="77777777" w:rsidR="007F433B" w:rsidRPr="005478E0" w:rsidRDefault="007F43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FFFF164" w14:textId="77777777" w:rsidR="007F433B" w:rsidRPr="005478E0" w:rsidRDefault="007F433B">
            <w:pPr>
              <w:widowControl w:val="0"/>
              <w:tabs>
                <w:tab w:val="left" w:pos="5580"/>
              </w:tabs>
              <w:autoSpaceDE w:val="0"/>
              <w:autoSpaceDN w:val="0"/>
              <w:adjustRightInd w:val="0"/>
              <w:spacing w:before="48"/>
              <w:jc w:val="center"/>
              <w:rPr>
                <w:rFonts w:cs="Arial"/>
              </w:rPr>
            </w:pPr>
          </w:p>
          <w:p w14:paraId="68DC3F33" w14:textId="77777777" w:rsidR="007F433B" w:rsidRPr="005478E0" w:rsidRDefault="007F433B">
            <w:pPr>
              <w:widowControl w:val="0"/>
              <w:tabs>
                <w:tab w:val="left" w:pos="5580"/>
              </w:tabs>
              <w:autoSpaceDE w:val="0"/>
              <w:autoSpaceDN w:val="0"/>
              <w:adjustRightInd w:val="0"/>
              <w:spacing w:before="48"/>
              <w:jc w:val="center"/>
              <w:rPr>
                <w:rFonts w:cs="Arial"/>
              </w:rPr>
            </w:pPr>
          </w:p>
        </w:tc>
      </w:tr>
      <w:bookmarkEnd w:id="3"/>
    </w:tbl>
    <w:p w14:paraId="70239D1D" w14:textId="77777777" w:rsidR="007F433B" w:rsidRPr="005478E0" w:rsidRDefault="007F433B" w:rsidP="007F433B">
      <w:pPr>
        <w:rPr>
          <w:rFonts w:cs="Times New Roman"/>
          <w:color w:val="auto"/>
          <w:sz w:val="20"/>
          <w:lang w:eastAsia="en-US"/>
        </w:rPr>
      </w:pPr>
    </w:p>
    <w:p w14:paraId="0BDC6636"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F433B" w:rsidRPr="005478E0" w14:paraId="276B12CB" w14:textId="77777777" w:rsidTr="007F433B">
        <w:tc>
          <w:tcPr>
            <w:tcW w:w="1632" w:type="dxa"/>
            <w:tcBorders>
              <w:top w:val="single" w:sz="4" w:space="0" w:color="auto"/>
              <w:left w:val="single" w:sz="4" w:space="0" w:color="auto"/>
              <w:bottom w:val="single" w:sz="4" w:space="0" w:color="auto"/>
              <w:right w:val="single" w:sz="4" w:space="0" w:color="auto"/>
            </w:tcBorders>
            <w:vAlign w:val="center"/>
            <w:hideMark/>
          </w:tcPr>
          <w:p w14:paraId="2149CDDB" w14:textId="1D682B37" w:rsidR="007F433B" w:rsidRPr="005478E0" w:rsidRDefault="007F433B">
            <w:pPr>
              <w:rPr>
                <w:b/>
                <w:color w:val="auto"/>
                <w:szCs w:val="24"/>
              </w:rPr>
            </w:pPr>
            <w:r w:rsidRPr="005478E0">
              <w:rPr>
                <w:b/>
              </w:rPr>
              <w:lastRenderedPageBreak/>
              <w:t xml:space="preserve">Obrazec št. </w:t>
            </w:r>
            <w:r w:rsidR="001A6106">
              <w:rPr>
                <w:b/>
              </w:rPr>
              <w:t>6</w:t>
            </w:r>
          </w:p>
        </w:tc>
      </w:tr>
    </w:tbl>
    <w:p w14:paraId="51BCAD1E" w14:textId="77777777" w:rsidR="007F433B" w:rsidRPr="005478E0" w:rsidRDefault="007F433B" w:rsidP="007F433B">
      <w:pPr>
        <w:rPr>
          <w:rFonts w:cs="Arial"/>
          <w:sz w:val="20"/>
          <w:szCs w:val="20"/>
          <w:lang w:eastAsia="en-US"/>
        </w:rPr>
      </w:pPr>
    </w:p>
    <w:p w14:paraId="4E4A3AA7" w14:textId="77777777" w:rsidR="007F433B" w:rsidRPr="005478E0" w:rsidRDefault="007F433B" w:rsidP="007F433B">
      <w:pPr>
        <w:rPr>
          <w:rFonts w:cs="Arial"/>
          <w:szCs w:val="20"/>
        </w:rPr>
      </w:pPr>
    </w:p>
    <w:p w14:paraId="10B901F2" w14:textId="77777777" w:rsidR="007F433B" w:rsidRPr="005478E0" w:rsidRDefault="007F433B" w:rsidP="007F433B">
      <w:pPr>
        <w:ind w:left="454" w:hanging="454"/>
        <w:jc w:val="center"/>
        <w:rPr>
          <w:rFonts w:cs="Arial"/>
          <w:b/>
          <w:sz w:val="24"/>
          <w:szCs w:val="24"/>
        </w:rPr>
      </w:pPr>
      <w:r w:rsidRPr="005478E0">
        <w:rPr>
          <w:rFonts w:cs="Arial"/>
          <w:b/>
          <w:sz w:val="24"/>
        </w:rPr>
        <w:t>PODATKI O PODIZVAJALCU</w:t>
      </w:r>
    </w:p>
    <w:p w14:paraId="248C5C42" w14:textId="77777777" w:rsidR="007F433B" w:rsidRPr="005478E0" w:rsidRDefault="007F433B" w:rsidP="007F433B">
      <w:pPr>
        <w:rPr>
          <w:rFonts w:cs="Arial"/>
          <w:sz w:val="20"/>
          <w:szCs w:val="20"/>
        </w:rPr>
      </w:pPr>
    </w:p>
    <w:p w14:paraId="37BC246C" w14:textId="77777777" w:rsidR="007F433B" w:rsidRPr="005478E0" w:rsidRDefault="007F433B" w:rsidP="007F433B">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4351C615"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CE11E9" w14:textId="77777777" w:rsidR="007F433B" w:rsidRPr="005478E0" w:rsidRDefault="007F433B">
            <w:pPr>
              <w:rPr>
                <w:rFonts w:cs="Arial"/>
                <w:szCs w:val="24"/>
              </w:rPr>
            </w:pPr>
            <w:r w:rsidRPr="005478E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791E6D8" w14:textId="77777777" w:rsidR="007F433B" w:rsidRPr="005478E0" w:rsidRDefault="007F433B">
            <w:pPr>
              <w:rPr>
                <w:rFonts w:cs="Arial"/>
              </w:rPr>
            </w:pPr>
          </w:p>
        </w:tc>
      </w:tr>
      <w:tr w:rsidR="007F433B" w:rsidRPr="005478E0" w14:paraId="26EBE28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28F6C3" w14:textId="77777777" w:rsidR="007F433B" w:rsidRPr="005478E0" w:rsidRDefault="007F433B">
            <w:pPr>
              <w:rPr>
                <w:rFonts w:cs="Arial"/>
              </w:rPr>
            </w:pPr>
            <w:r w:rsidRPr="005478E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58F563B" w14:textId="77777777" w:rsidR="007F433B" w:rsidRPr="005478E0" w:rsidRDefault="007F433B">
            <w:pPr>
              <w:rPr>
                <w:rFonts w:cs="Arial"/>
              </w:rPr>
            </w:pPr>
          </w:p>
        </w:tc>
      </w:tr>
      <w:tr w:rsidR="007F433B" w:rsidRPr="005478E0" w14:paraId="39BC55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5E7816" w14:textId="77777777" w:rsidR="007F433B" w:rsidRPr="005478E0" w:rsidRDefault="007F433B">
            <w:pPr>
              <w:rPr>
                <w:rFonts w:cs="Arial"/>
              </w:rPr>
            </w:pPr>
            <w:r w:rsidRPr="005478E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31C76C" w14:textId="77777777" w:rsidR="007F433B" w:rsidRPr="005478E0" w:rsidRDefault="007F433B">
            <w:pPr>
              <w:rPr>
                <w:rFonts w:cs="Arial"/>
              </w:rPr>
            </w:pPr>
          </w:p>
        </w:tc>
      </w:tr>
      <w:tr w:rsidR="007F433B" w:rsidRPr="005478E0" w14:paraId="06DCABD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28CC1F" w14:textId="77777777" w:rsidR="007F433B" w:rsidRPr="005478E0" w:rsidRDefault="007F433B">
            <w:pPr>
              <w:rPr>
                <w:rFonts w:cs="Arial"/>
              </w:rPr>
            </w:pPr>
            <w:r w:rsidRPr="005478E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D2B72B6" w14:textId="77777777" w:rsidR="007F433B" w:rsidRPr="005478E0" w:rsidRDefault="007F433B">
            <w:pPr>
              <w:rPr>
                <w:rFonts w:cs="Arial"/>
              </w:rPr>
            </w:pPr>
          </w:p>
        </w:tc>
      </w:tr>
      <w:tr w:rsidR="007F433B" w:rsidRPr="005478E0" w14:paraId="36365AED"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8934B" w14:textId="77777777" w:rsidR="007F433B" w:rsidRPr="005478E0" w:rsidRDefault="007F433B">
            <w:pPr>
              <w:rPr>
                <w:rFonts w:cs="Arial"/>
              </w:rPr>
            </w:pPr>
            <w:r w:rsidRPr="005478E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F795AF" w14:textId="77777777" w:rsidR="007F433B" w:rsidRPr="005478E0" w:rsidRDefault="007F433B">
            <w:pPr>
              <w:rPr>
                <w:rFonts w:cs="Arial"/>
              </w:rPr>
            </w:pPr>
          </w:p>
        </w:tc>
      </w:tr>
      <w:tr w:rsidR="007F433B" w:rsidRPr="005478E0" w14:paraId="770C83C8"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B15C8" w14:textId="77777777" w:rsidR="007F433B" w:rsidRPr="005478E0" w:rsidRDefault="007F433B">
            <w:pPr>
              <w:rPr>
                <w:rFonts w:cs="Arial"/>
              </w:rPr>
            </w:pPr>
            <w:r w:rsidRPr="005478E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18F71C7" w14:textId="77777777" w:rsidR="007F433B" w:rsidRPr="005478E0" w:rsidRDefault="007F433B">
            <w:pPr>
              <w:rPr>
                <w:rFonts w:cs="Arial"/>
              </w:rPr>
            </w:pPr>
          </w:p>
        </w:tc>
      </w:tr>
      <w:tr w:rsidR="007F433B" w:rsidRPr="005478E0" w14:paraId="1E9104FB"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87B1B" w14:textId="77777777" w:rsidR="007F433B" w:rsidRPr="005478E0" w:rsidRDefault="007F433B">
            <w:pPr>
              <w:rPr>
                <w:rFonts w:cs="Arial"/>
              </w:rPr>
            </w:pPr>
            <w:r w:rsidRPr="005478E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A078BF5" w14:textId="77777777" w:rsidR="007F433B" w:rsidRPr="005478E0" w:rsidRDefault="007F433B">
            <w:pPr>
              <w:rPr>
                <w:rFonts w:cs="Arial"/>
              </w:rPr>
            </w:pPr>
          </w:p>
        </w:tc>
      </w:tr>
      <w:tr w:rsidR="007F433B" w:rsidRPr="005478E0" w14:paraId="1431DD6C"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78D5E5" w14:textId="77777777" w:rsidR="007F433B" w:rsidRPr="005478E0" w:rsidRDefault="007F433B">
            <w:pPr>
              <w:rPr>
                <w:rFonts w:cs="Arial"/>
              </w:rPr>
            </w:pPr>
            <w:r w:rsidRPr="005478E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2B27B53" w14:textId="77777777" w:rsidR="007F433B" w:rsidRPr="005478E0" w:rsidRDefault="007F433B">
            <w:pPr>
              <w:rPr>
                <w:rFonts w:cs="Arial"/>
              </w:rPr>
            </w:pPr>
          </w:p>
        </w:tc>
      </w:tr>
      <w:tr w:rsidR="007F433B" w:rsidRPr="005478E0" w14:paraId="2CC6B63E"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08298A" w14:textId="77777777" w:rsidR="007F433B" w:rsidRPr="005478E0" w:rsidRDefault="007F433B">
            <w:pPr>
              <w:rPr>
                <w:rFonts w:cs="Arial"/>
              </w:rPr>
            </w:pPr>
            <w:r w:rsidRPr="005478E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2E718B" w14:textId="77777777" w:rsidR="007F433B" w:rsidRPr="005478E0" w:rsidRDefault="007F433B">
            <w:pPr>
              <w:rPr>
                <w:rFonts w:cs="Arial"/>
              </w:rPr>
            </w:pPr>
          </w:p>
        </w:tc>
      </w:tr>
      <w:tr w:rsidR="007F433B" w:rsidRPr="005478E0" w14:paraId="0806C6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A2CB5" w14:textId="77777777" w:rsidR="007F433B" w:rsidRPr="005478E0" w:rsidRDefault="007F433B">
            <w:pPr>
              <w:rPr>
                <w:rFonts w:cs="Arial"/>
              </w:rPr>
            </w:pPr>
            <w:r w:rsidRPr="005478E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A200D5" w14:textId="77777777" w:rsidR="007F433B" w:rsidRPr="005478E0" w:rsidRDefault="007F433B">
            <w:pPr>
              <w:rPr>
                <w:rFonts w:cs="Arial"/>
              </w:rPr>
            </w:pPr>
          </w:p>
        </w:tc>
      </w:tr>
      <w:tr w:rsidR="007F433B" w:rsidRPr="005478E0" w14:paraId="2D9C292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F9A4D2" w14:textId="77777777" w:rsidR="007F433B" w:rsidRPr="005478E0" w:rsidRDefault="007F433B">
            <w:pPr>
              <w:rPr>
                <w:rFonts w:cs="Arial"/>
              </w:rPr>
            </w:pPr>
            <w:r w:rsidRPr="005478E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234C5FC" w14:textId="77777777" w:rsidR="007F433B" w:rsidRPr="005478E0" w:rsidRDefault="007F433B">
            <w:pPr>
              <w:rPr>
                <w:rFonts w:cs="Arial"/>
              </w:rPr>
            </w:pPr>
          </w:p>
        </w:tc>
      </w:tr>
      <w:tr w:rsidR="007F433B" w:rsidRPr="005478E0" w14:paraId="37328D57"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E326B0" w14:textId="77777777" w:rsidR="007F433B" w:rsidRPr="005478E0" w:rsidRDefault="007F433B">
            <w:pPr>
              <w:rPr>
                <w:rFonts w:cs="Arial"/>
                <w:szCs w:val="20"/>
              </w:rPr>
            </w:pPr>
            <w:r w:rsidRPr="005478E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7501B42" w14:textId="77777777" w:rsidR="007F433B" w:rsidRPr="005478E0" w:rsidRDefault="007F433B">
            <w:pPr>
              <w:rPr>
                <w:rFonts w:cs="Arial"/>
                <w:szCs w:val="24"/>
              </w:rPr>
            </w:pPr>
          </w:p>
        </w:tc>
      </w:tr>
      <w:tr w:rsidR="007F433B" w:rsidRPr="005478E0" w14:paraId="50473FE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651EB2" w14:textId="77777777" w:rsidR="007F433B" w:rsidRPr="005478E0" w:rsidRDefault="007F433B">
            <w:pPr>
              <w:rPr>
                <w:rFonts w:cs="Arial"/>
                <w:szCs w:val="20"/>
              </w:rPr>
            </w:pPr>
            <w:r w:rsidRPr="005478E0">
              <w:rPr>
                <w:rFonts w:cs="Arial"/>
                <w:szCs w:val="20"/>
              </w:rPr>
              <w:t>VREDNOST DEL PODIZVAJALCA:</w:t>
            </w:r>
          </w:p>
          <w:p w14:paraId="27574F35" w14:textId="77777777" w:rsidR="007F433B" w:rsidRPr="005478E0" w:rsidRDefault="007F433B">
            <w:pPr>
              <w:rPr>
                <w:rFonts w:cs="Arial"/>
                <w:szCs w:val="24"/>
              </w:rPr>
            </w:pPr>
            <w:r w:rsidRPr="005478E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B86751A" w14:textId="77777777" w:rsidR="007F433B" w:rsidRPr="005478E0" w:rsidRDefault="007F433B">
            <w:pPr>
              <w:rPr>
                <w:rFonts w:cs="Arial"/>
              </w:rPr>
            </w:pPr>
          </w:p>
        </w:tc>
      </w:tr>
      <w:tr w:rsidR="007F433B" w:rsidRPr="005478E0" w14:paraId="6977F403"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6BA2D6" w14:textId="77777777" w:rsidR="007F433B" w:rsidRPr="005478E0" w:rsidRDefault="007F433B">
            <w:pPr>
              <w:rPr>
                <w:rFonts w:cs="Arial"/>
              </w:rPr>
            </w:pPr>
            <w:r w:rsidRPr="005478E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452D9BD" w14:textId="77777777" w:rsidR="007F433B" w:rsidRPr="005478E0" w:rsidRDefault="007F433B">
            <w:pPr>
              <w:rPr>
                <w:rFonts w:cs="Arial"/>
              </w:rPr>
            </w:pPr>
          </w:p>
        </w:tc>
      </w:tr>
    </w:tbl>
    <w:p w14:paraId="39D8F474" w14:textId="77777777" w:rsidR="007F433B" w:rsidRPr="005478E0" w:rsidRDefault="007F433B" w:rsidP="007F433B">
      <w:pPr>
        <w:rPr>
          <w:rFonts w:cs="Arial"/>
          <w:sz w:val="20"/>
          <w:szCs w:val="20"/>
          <w:lang w:eastAsia="en-US"/>
        </w:rPr>
      </w:pPr>
    </w:p>
    <w:bookmarkEnd w:id="4"/>
    <w:p w14:paraId="5326C60E" w14:textId="77777777" w:rsidR="007F433B" w:rsidRPr="005478E0" w:rsidRDefault="007F433B" w:rsidP="007F433B">
      <w:pPr>
        <w:rPr>
          <w:rFonts w:cs="Arial"/>
          <w:szCs w:val="20"/>
        </w:rPr>
      </w:pPr>
    </w:p>
    <w:p w14:paraId="1188DE9B" w14:textId="77777777" w:rsidR="007F433B" w:rsidRPr="005478E0" w:rsidRDefault="007F433B" w:rsidP="007F433B">
      <w:pPr>
        <w:rPr>
          <w:rFonts w:cs="Arial"/>
          <w:szCs w:val="20"/>
        </w:rPr>
      </w:pPr>
    </w:p>
    <w:p w14:paraId="215C066D" w14:textId="77777777" w:rsidR="001A6106" w:rsidRDefault="001A6106">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23936C0" w14:textId="77777777" w:rsidTr="007F433B">
        <w:tc>
          <w:tcPr>
            <w:tcW w:w="3430" w:type="dxa"/>
            <w:hideMark/>
          </w:tcPr>
          <w:p w14:paraId="4AD099C7" w14:textId="404E92A1"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lastRenderedPageBreak/>
              <w:t>Kraj in datum:</w:t>
            </w:r>
          </w:p>
        </w:tc>
        <w:tc>
          <w:tcPr>
            <w:tcW w:w="2067" w:type="dxa"/>
          </w:tcPr>
          <w:p w14:paraId="3FA84D58"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36AC11F2"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284CEA1B" w14:textId="77777777" w:rsidTr="007F433B">
        <w:tc>
          <w:tcPr>
            <w:tcW w:w="3430" w:type="dxa"/>
            <w:tcBorders>
              <w:top w:val="nil"/>
              <w:left w:val="nil"/>
              <w:bottom w:val="single" w:sz="4" w:space="0" w:color="auto"/>
              <w:right w:val="nil"/>
            </w:tcBorders>
          </w:tcPr>
          <w:p w14:paraId="67F62250" w14:textId="77777777" w:rsidR="007F433B" w:rsidRPr="005478E0" w:rsidRDefault="007F433B">
            <w:pPr>
              <w:widowControl w:val="0"/>
              <w:tabs>
                <w:tab w:val="left" w:pos="5580"/>
              </w:tabs>
              <w:autoSpaceDE w:val="0"/>
              <w:autoSpaceDN w:val="0"/>
              <w:adjustRightInd w:val="0"/>
              <w:spacing w:before="48"/>
              <w:jc w:val="center"/>
              <w:rPr>
                <w:rFonts w:cs="Arial"/>
              </w:rPr>
            </w:pPr>
          </w:p>
          <w:p w14:paraId="688F4A9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hideMark/>
          </w:tcPr>
          <w:p w14:paraId="5C2DEA3C" w14:textId="77777777" w:rsidR="007F433B" w:rsidRPr="005478E0" w:rsidRDefault="007F433B">
            <w:pPr>
              <w:widowControl w:val="0"/>
              <w:tabs>
                <w:tab w:val="left" w:pos="5580"/>
              </w:tabs>
              <w:autoSpaceDE w:val="0"/>
              <w:autoSpaceDN w:val="0"/>
              <w:adjustRightInd w:val="0"/>
              <w:spacing w:before="48"/>
              <w:rPr>
                <w:rFonts w:cs="Arial"/>
                <w:color w:val="FFFFFF"/>
              </w:rPr>
            </w:pPr>
            <w:r w:rsidRPr="005478E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87FD60A" w14:textId="77777777" w:rsidR="007F433B" w:rsidRPr="005478E0" w:rsidRDefault="007F433B">
            <w:pPr>
              <w:widowControl w:val="0"/>
              <w:tabs>
                <w:tab w:val="left" w:pos="5580"/>
              </w:tabs>
              <w:autoSpaceDE w:val="0"/>
              <w:autoSpaceDN w:val="0"/>
              <w:adjustRightInd w:val="0"/>
              <w:spacing w:before="48"/>
              <w:jc w:val="center"/>
              <w:rPr>
                <w:rFonts w:cs="Arial"/>
                <w:color w:val="auto"/>
              </w:rPr>
            </w:pPr>
          </w:p>
          <w:p w14:paraId="0B431A1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29BDCA0D" w14:textId="77777777" w:rsidR="007F433B" w:rsidRPr="005478E0" w:rsidRDefault="007F433B" w:rsidP="007F433B">
      <w:pPr>
        <w:rPr>
          <w:rFonts w:cs="Times New Roman"/>
          <w:sz w:val="20"/>
          <w:lang w:eastAsia="en-US"/>
        </w:rPr>
      </w:pPr>
    </w:p>
    <w:p w14:paraId="70FD300F" w14:textId="77777777" w:rsidR="007F433B" w:rsidRPr="005478E0" w:rsidRDefault="007F433B" w:rsidP="007F433B">
      <w:r w:rsidRPr="005478E0">
        <w:rPr>
          <w:color w:val="FF0000"/>
        </w:rPr>
        <w:br w:type="page"/>
      </w:r>
    </w:p>
    <w:tbl>
      <w:tblPr>
        <w:tblW w:w="0" w:type="auto"/>
        <w:tblLook w:val="04A0" w:firstRow="1" w:lastRow="0" w:firstColumn="1" w:lastColumn="0" w:noHBand="0" w:noVBand="1"/>
      </w:tblPr>
      <w:tblGrid>
        <w:gridCol w:w="2127"/>
        <w:gridCol w:w="7374"/>
      </w:tblGrid>
      <w:tr w:rsidR="001A6106" w:rsidRPr="005478E0" w14:paraId="3DEFB6EB" w14:textId="77777777" w:rsidTr="001A6106">
        <w:tc>
          <w:tcPr>
            <w:tcW w:w="2127" w:type="dxa"/>
            <w:hideMark/>
          </w:tcPr>
          <w:p w14:paraId="626F5891" w14:textId="353AD329" w:rsidR="001A6106" w:rsidRPr="005478E0" w:rsidRDefault="001A6106" w:rsidP="004E362F">
            <w:pPr>
              <w:jc w:val="both"/>
              <w:rPr>
                <w:color w:val="auto"/>
              </w:rPr>
            </w:pPr>
            <w:r>
              <w:lastRenderedPageBreak/>
              <w:t>Naziv podizvajalca</w:t>
            </w:r>
            <w:r w:rsidRPr="005478E0">
              <w:t>:</w:t>
            </w:r>
          </w:p>
        </w:tc>
        <w:tc>
          <w:tcPr>
            <w:tcW w:w="7374" w:type="dxa"/>
            <w:tcBorders>
              <w:top w:val="nil"/>
              <w:left w:val="nil"/>
              <w:bottom w:val="single" w:sz="4" w:space="0" w:color="auto"/>
              <w:right w:val="nil"/>
            </w:tcBorders>
          </w:tcPr>
          <w:p w14:paraId="64A58BC3" w14:textId="77777777" w:rsidR="001A6106" w:rsidRPr="005478E0" w:rsidRDefault="001A6106" w:rsidP="004E362F">
            <w:pPr>
              <w:widowControl w:val="0"/>
              <w:tabs>
                <w:tab w:val="left" w:pos="90"/>
                <w:tab w:val="left" w:pos="964"/>
              </w:tabs>
              <w:autoSpaceDE w:val="0"/>
              <w:autoSpaceDN w:val="0"/>
              <w:adjustRightInd w:val="0"/>
              <w:jc w:val="both"/>
            </w:pPr>
          </w:p>
        </w:tc>
      </w:tr>
    </w:tbl>
    <w:p w14:paraId="0CDEE459" w14:textId="77777777" w:rsidR="007F433B" w:rsidRPr="005478E0" w:rsidRDefault="007F433B" w:rsidP="007F433B">
      <w:pPr>
        <w:rPr>
          <w:sz w:val="20"/>
          <w:szCs w:val="24"/>
          <w:lang w:eastAsia="en-US"/>
        </w:rPr>
      </w:pPr>
    </w:p>
    <w:p w14:paraId="5DEAD39E" w14:textId="77777777" w:rsidR="007F433B" w:rsidRPr="005478E0" w:rsidRDefault="007F433B" w:rsidP="007F433B"/>
    <w:p w14:paraId="14C53176" w14:textId="77777777" w:rsidR="007F433B" w:rsidRPr="005478E0" w:rsidRDefault="007F433B" w:rsidP="007F433B"/>
    <w:p w14:paraId="6C074645" w14:textId="77777777" w:rsidR="007F433B" w:rsidRPr="005478E0" w:rsidRDefault="007F433B" w:rsidP="007F433B">
      <w:pPr>
        <w:ind w:left="454" w:hanging="454"/>
        <w:jc w:val="center"/>
        <w:rPr>
          <w:b/>
          <w:sz w:val="24"/>
        </w:rPr>
      </w:pPr>
      <w:r w:rsidRPr="005478E0">
        <w:rPr>
          <w:b/>
          <w:sz w:val="24"/>
        </w:rPr>
        <w:t xml:space="preserve">ZAHTEVA PODIZVAJALCA </w:t>
      </w:r>
      <w:r w:rsidRPr="005478E0">
        <w:rPr>
          <w:b/>
          <w:iCs/>
          <w:sz w:val="24"/>
        </w:rPr>
        <w:t>ZA NEPOSREDNO PLAČILO IN SOGLASJE</w:t>
      </w:r>
    </w:p>
    <w:p w14:paraId="6E1FAD10" w14:textId="77777777" w:rsidR="007F433B" w:rsidRPr="005478E0" w:rsidRDefault="007F433B" w:rsidP="007F433B">
      <w:pPr>
        <w:rPr>
          <w:sz w:val="20"/>
        </w:rPr>
      </w:pPr>
    </w:p>
    <w:p w14:paraId="503F4383" w14:textId="77777777" w:rsidR="007F433B" w:rsidRPr="005478E0" w:rsidRDefault="007F433B" w:rsidP="007F433B"/>
    <w:p w14:paraId="260DC671" w14:textId="22629A56" w:rsidR="007F433B" w:rsidRPr="005478E0" w:rsidRDefault="007F433B" w:rsidP="001A6106">
      <w:pPr>
        <w:jc w:val="both"/>
      </w:pPr>
      <w:r w:rsidRPr="005478E0">
        <w:rPr>
          <w:rFonts w:cs="Arial"/>
        </w:rPr>
        <w:t xml:space="preserve">V skladu s petim odstavkom 94. člena </w:t>
      </w:r>
      <w:r w:rsidRPr="005478E0">
        <w:t xml:space="preserve">ZJN-3 </w:t>
      </w:r>
      <w:r w:rsidRPr="005478E0">
        <w:rPr>
          <w:rFonts w:cs="Arial"/>
        </w:rPr>
        <w:t xml:space="preserve">zahtevamo, da </w:t>
      </w:r>
      <w:r w:rsidRPr="005478E0">
        <w:t xml:space="preserve">naročnik </w:t>
      </w:r>
      <w:r w:rsidR="001A6106" w:rsidRPr="001A6106">
        <w:t>Javno podjetje za mestni potniški promet Marprom, d.o.o., Mlinska ulica 1, 2000 Maribor</w:t>
      </w:r>
      <w:r w:rsidRPr="005478E0">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2519CCBD" w14:textId="77777777" w:rsidTr="007F433B">
        <w:tc>
          <w:tcPr>
            <w:tcW w:w="9102" w:type="dxa"/>
            <w:tcBorders>
              <w:top w:val="nil"/>
              <w:left w:val="nil"/>
              <w:bottom w:val="single" w:sz="4" w:space="0" w:color="auto"/>
              <w:right w:val="nil"/>
            </w:tcBorders>
          </w:tcPr>
          <w:p w14:paraId="7982AC52" w14:textId="77777777" w:rsidR="007F433B" w:rsidRPr="005478E0" w:rsidRDefault="007F433B" w:rsidP="001A6106">
            <w:pPr>
              <w:jc w:val="both"/>
            </w:pPr>
          </w:p>
        </w:tc>
      </w:tr>
    </w:tbl>
    <w:p w14:paraId="75FC3127" w14:textId="77777777" w:rsidR="001A6106" w:rsidRDefault="001A6106" w:rsidP="001A6106">
      <w:pPr>
        <w:jc w:val="both"/>
      </w:pPr>
    </w:p>
    <w:p w14:paraId="69D02761" w14:textId="3BC7AB1C" w:rsidR="007F433B" w:rsidRPr="005478E0" w:rsidRDefault="007F433B" w:rsidP="001A6106">
      <w:pPr>
        <w:jc w:val="both"/>
        <w:rPr>
          <w:rFonts w:cs="Arial"/>
          <w:sz w:val="20"/>
          <w:lang w:eastAsia="en-US"/>
        </w:rPr>
      </w:pPr>
      <w:r w:rsidRPr="005478E0">
        <w:t>neposredno plačuje nam, kot podizvajalcu za javno naročilo »</w:t>
      </w:r>
      <w:r w:rsidR="00385EE4">
        <w:t>Najem treh turističnih avtobusov in osebnih avtomobilov za potrebe Javnega podjetja Marprom d.o.o. (z upoštevanjem okoljskih vidikov)</w:t>
      </w:r>
      <w:r w:rsidRPr="005478E0">
        <w:t xml:space="preserve">«, </w:t>
      </w:r>
      <w:r w:rsidRPr="005478E0">
        <w:rPr>
          <w:rFonts w:cs="Arial"/>
        </w:rPr>
        <w:t>objavljenim na portalu javnih naročil pod število objave _______________, z dne _______________</w:t>
      </w:r>
      <w:r w:rsidRPr="005478E0">
        <w:t>.</w:t>
      </w:r>
    </w:p>
    <w:p w14:paraId="7183A155" w14:textId="77777777" w:rsidR="007F433B" w:rsidRPr="005478E0" w:rsidRDefault="007F433B" w:rsidP="001A6106">
      <w:pPr>
        <w:jc w:val="both"/>
        <w:rPr>
          <w:rFonts w:cs="Arial"/>
          <w:color w:val="auto"/>
        </w:rPr>
      </w:pPr>
    </w:p>
    <w:p w14:paraId="61D125B3" w14:textId="77777777" w:rsidR="007F433B" w:rsidRPr="005478E0" w:rsidRDefault="007F433B" w:rsidP="001A6106">
      <w:pPr>
        <w:jc w:val="both"/>
        <w:rPr>
          <w:rFonts w:cs="Arial"/>
        </w:rPr>
      </w:pPr>
    </w:p>
    <w:p w14:paraId="2FA02C8E" w14:textId="68A434C0" w:rsidR="007F433B" w:rsidRPr="005478E0" w:rsidRDefault="007F433B" w:rsidP="001A6106">
      <w:pPr>
        <w:jc w:val="both"/>
        <w:rPr>
          <w:rFonts w:cs="Times New Roman"/>
        </w:rPr>
      </w:pPr>
      <w:r w:rsidRPr="005478E0">
        <w:t xml:space="preserve">Soglašamo, da naročnik </w:t>
      </w:r>
      <w:r w:rsidR="001A6106" w:rsidRPr="001A6106">
        <w:rPr>
          <w:rFonts w:cs="Arial"/>
        </w:rPr>
        <w:t xml:space="preserve">Javno podjetje za mestni potniški promet Marprom, d.o.o., Mlinska ulica 1, 2000 Maribor </w:t>
      </w:r>
      <w:r w:rsidRPr="005478E0">
        <w:t xml:space="preserve">na podlagi pogodbe ter v skladu </w:t>
      </w:r>
      <w:r w:rsidRPr="005478E0">
        <w:rPr>
          <w:rFonts w:cs="Arial"/>
        </w:rPr>
        <w:t>s petim odstavkom 94. člena</w:t>
      </w:r>
      <w:r w:rsidRPr="005478E0">
        <w:t xml:space="preserve"> </w:t>
      </w:r>
      <w:r w:rsidRPr="005478E0">
        <w:rPr>
          <w:rFonts w:cs="Arial"/>
        </w:rPr>
        <w:t xml:space="preserve">ZJN-3 </w:t>
      </w:r>
      <w:r w:rsidRPr="005478E0">
        <w:t xml:space="preserve">namesto ponudnika/glavnega izvajalca poravna našo/e terjatev/ve do ponudnika/glavnega izvajalca </w:t>
      </w:r>
      <w:r w:rsidRPr="005478E0">
        <w:rPr>
          <w:rFonts w:cs="Arial"/>
        </w:rPr>
        <w:t>za opravljena dela pri izvajanju predmetnega javnega naročila.</w:t>
      </w:r>
    </w:p>
    <w:p w14:paraId="2EDA05F9" w14:textId="77777777" w:rsidR="007F433B" w:rsidRPr="005478E0" w:rsidRDefault="007F433B" w:rsidP="007F433B">
      <w:pPr>
        <w:rPr>
          <w:rFonts w:cs="Arial"/>
        </w:rPr>
      </w:pPr>
    </w:p>
    <w:p w14:paraId="7D23F8BF" w14:textId="77777777" w:rsidR="007F433B" w:rsidRPr="005478E0" w:rsidRDefault="007F433B" w:rsidP="007F433B">
      <w:pPr>
        <w:rPr>
          <w:rFonts w:cs="Arial"/>
        </w:rPr>
      </w:pPr>
    </w:p>
    <w:p w14:paraId="680AA8AD" w14:textId="77777777" w:rsidR="007F433B" w:rsidRPr="005478E0" w:rsidRDefault="007F433B" w:rsidP="007F43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2050474A" w14:textId="77777777" w:rsidTr="007F433B">
        <w:tc>
          <w:tcPr>
            <w:tcW w:w="3430" w:type="dxa"/>
            <w:hideMark/>
          </w:tcPr>
          <w:p w14:paraId="7BF5E743" w14:textId="77777777"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t>Kraj in datum:</w:t>
            </w:r>
          </w:p>
        </w:tc>
        <w:tc>
          <w:tcPr>
            <w:tcW w:w="2067" w:type="dxa"/>
          </w:tcPr>
          <w:p w14:paraId="23B5DD31"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12F3715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7AA9F6A2" w14:textId="77777777" w:rsidTr="007F433B">
        <w:tc>
          <w:tcPr>
            <w:tcW w:w="3430" w:type="dxa"/>
            <w:tcBorders>
              <w:top w:val="nil"/>
              <w:left w:val="nil"/>
              <w:bottom w:val="single" w:sz="4" w:space="0" w:color="auto"/>
              <w:right w:val="nil"/>
            </w:tcBorders>
          </w:tcPr>
          <w:p w14:paraId="42CBA133" w14:textId="77777777" w:rsidR="007F433B" w:rsidRPr="005478E0" w:rsidRDefault="007F433B">
            <w:pPr>
              <w:widowControl w:val="0"/>
              <w:tabs>
                <w:tab w:val="left" w:pos="5580"/>
              </w:tabs>
              <w:autoSpaceDE w:val="0"/>
              <w:autoSpaceDN w:val="0"/>
              <w:adjustRightInd w:val="0"/>
              <w:spacing w:before="48"/>
              <w:jc w:val="center"/>
              <w:rPr>
                <w:rFonts w:cs="Arial"/>
              </w:rPr>
            </w:pPr>
          </w:p>
          <w:p w14:paraId="18F3E7A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600B18D5" w14:textId="77777777" w:rsidR="007F433B" w:rsidRPr="005478E0" w:rsidRDefault="007F433B">
            <w:pPr>
              <w:rPr>
                <w:rFonts w:cs="Times New Roman"/>
                <w:color w:val="FFFFFF"/>
                <w:szCs w:val="20"/>
              </w:rPr>
            </w:pPr>
            <w:r w:rsidRPr="005478E0">
              <w:rPr>
                <w:rStyle w:val="Sprotnaopomba-sklic"/>
                <w:color w:val="FFFFFF"/>
                <w:szCs w:val="20"/>
              </w:rPr>
              <w:footnoteReference w:id="3"/>
            </w:r>
          </w:p>
          <w:p w14:paraId="24C48670" w14:textId="77777777" w:rsidR="007F433B" w:rsidRPr="005478E0" w:rsidRDefault="007F433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2662F1C" w14:textId="77777777" w:rsidR="007F433B" w:rsidRPr="005478E0" w:rsidRDefault="007F433B">
            <w:pPr>
              <w:widowControl w:val="0"/>
              <w:tabs>
                <w:tab w:val="left" w:pos="5580"/>
              </w:tabs>
              <w:autoSpaceDE w:val="0"/>
              <w:autoSpaceDN w:val="0"/>
              <w:adjustRightInd w:val="0"/>
              <w:spacing w:before="48"/>
              <w:jc w:val="center"/>
              <w:rPr>
                <w:rFonts w:cs="Arial"/>
              </w:rPr>
            </w:pPr>
          </w:p>
          <w:p w14:paraId="452A1665"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65678BCD"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506B277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9D6D574"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01C7A454"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2127"/>
        <w:gridCol w:w="7374"/>
      </w:tblGrid>
      <w:tr w:rsidR="001A6106" w14:paraId="5B3393D2" w14:textId="77777777" w:rsidTr="001A6106">
        <w:tc>
          <w:tcPr>
            <w:tcW w:w="2127" w:type="dxa"/>
            <w:hideMark/>
          </w:tcPr>
          <w:p w14:paraId="0B8F26F2" w14:textId="77777777" w:rsidR="001A6106" w:rsidRDefault="001A6106">
            <w:pPr>
              <w:jc w:val="both"/>
              <w:rPr>
                <w:color w:val="auto"/>
              </w:rPr>
            </w:pPr>
            <w:r>
              <w:lastRenderedPageBreak/>
              <w:t>Naziv podizvajalca:</w:t>
            </w:r>
          </w:p>
        </w:tc>
        <w:tc>
          <w:tcPr>
            <w:tcW w:w="7374" w:type="dxa"/>
            <w:tcBorders>
              <w:top w:val="nil"/>
              <w:left w:val="nil"/>
              <w:bottom w:val="single" w:sz="4" w:space="0" w:color="auto"/>
              <w:right w:val="nil"/>
            </w:tcBorders>
          </w:tcPr>
          <w:p w14:paraId="0DD5B954" w14:textId="77777777" w:rsidR="001A6106" w:rsidRDefault="001A6106">
            <w:pPr>
              <w:widowControl w:val="0"/>
              <w:tabs>
                <w:tab w:val="left" w:pos="90"/>
                <w:tab w:val="left" w:pos="964"/>
              </w:tabs>
              <w:autoSpaceDE w:val="0"/>
              <w:autoSpaceDN w:val="0"/>
              <w:adjustRightInd w:val="0"/>
              <w:jc w:val="both"/>
            </w:pPr>
          </w:p>
        </w:tc>
      </w:tr>
    </w:tbl>
    <w:p w14:paraId="62F7CE2E"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7ADA63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BCF2F61" w14:textId="77777777" w:rsidR="007F433B" w:rsidRPr="005478E0" w:rsidRDefault="007F433B" w:rsidP="007F433B">
      <w:pPr>
        <w:ind w:left="454" w:hanging="454"/>
        <w:jc w:val="center"/>
        <w:rPr>
          <w:rFonts w:cs="Times New Roman"/>
          <w:b/>
          <w:sz w:val="24"/>
          <w:szCs w:val="24"/>
        </w:rPr>
      </w:pPr>
      <w:r w:rsidRPr="005478E0">
        <w:rPr>
          <w:b/>
          <w:sz w:val="24"/>
        </w:rPr>
        <w:t>IZJAVA PODIZVAJALCA, D</w:t>
      </w:r>
      <w:r w:rsidRPr="005478E0">
        <w:rPr>
          <w:b/>
          <w:iCs/>
          <w:sz w:val="24"/>
        </w:rPr>
        <w:t>A NEPOSREDNEGA PLAČILA NE ZAHTEVA</w:t>
      </w:r>
    </w:p>
    <w:p w14:paraId="16595F14" w14:textId="77777777" w:rsidR="007F433B" w:rsidRPr="005478E0" w:rsidRDefault="007F433B" w:rsidP="007F433B">
      <w:pPr>
        <w:widowControl w:val="0"/>
        <w:tabs>
          <w:tab w:val="left" w:pos="90"/>
          <w:tab w:val="left" w:pos="964"/>
        </w:tabs>
        <w:autoSpaceDE w:val="0"/>
        <w:autoSpaceDN w:val="0"/>
        <w:adjustRightInd w:val="0"/>
        <w:rPr>
          <w:rFonts w:cs="Arial"/>
          <w:sz w:val="20"/>
          <w:szCs w:val="20"/>
        </w:rPr>
      </w:pPr>
    </w:p>
    <w:p w14:paraId="7DA136A3"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2CBA0A25" w14:textId="14373C4A" w:rsidR="007F433B" w:rsidRPr="005478E0" w:rsidRDefault="007F433B" w:rsidP="001A6106">
      <w:pPr>
        <w:jc w:val="both"/>
        <w:rPr>
          <w:rFonts w:cs="Arial"/>
          <w:szCs w:val="24"/>
        </w:rPr>
      </w:pPr>
      <w:r w:rsidRPr="005478E0">
        <w:rPr>
          <w:rFonts w:cs="Arial"/>
        </w:rPr>
        <w:t xml:space="preserve">Izjavljamo, da za izvajanje javnega naročila </w:t>
      </w:r>
      <w:r w:rsidR="001A6106">
        <w:rPr>
          <w:rFonts w:cs="Arial"/>
        </w:rPr>
        <w:t>»</w:t>
      </w:r>
      <w:r w:rsidR="00385EE4">
        <w:t>Najem treh turističnih avtobusov in osebnih avtomobilov za potrebe Javnega podjetja Marprom d.o.o. (z upoštevanjem okoljskih vidikov)</w:t>
      </w:r>
      <w:r w:rsidR="001A6106">
        <w:t>«</w:t>
      </w:r>
      <w:r w:rsidRPr="005478E0">
        <w:t xml:space="preserve">, </w:t>
      </w:r>
      <w:r w:rsidRPr="005478E0">
        <w:rPr>
          <w:rFonts w:cs="Arial"/>
        </w:rPr>
        <w:t>objavljenega na portalu javnih naročil pod število objave _______________, z dne _______________, ki je bilo oddano ponudniku/glavnemu izvajalcu</w:t>
      </w:r>
      <w:r w:rsidRPr="005478E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17833A7D" w14:textId="77777777" w:rsidTr="007F433B">
        <w:tc>
          <w:tcPr>
            <w:tcW w:w="9102" w:type="dxa"/>
            <w:tcBorders>
              <w:top w:val="nil"/>
              <w:left w:val="nil"/>
              <w:bottom w:val="single" w:sz="4" w:space="0" w:color="auto"/>
              <w:right w:val="nil"/>
            </w:tcBorders>
          </w:tcPr>
          <w:p w14:paraId="7823FBE3" w14:textId="77777777" w:rsidR="007F433B" w:rsidRPr="005478E0" w:rsidRDefault="007F433B" w:rsidP="001A6106">
            <w:pPr>
              <w:jc w:val="both"/>
              <w:rPr>
                <w:rFonts w:cs="Times New Roman"/>
              </w:rPr>
            </w:pPr>
          </w:p>
        </w:tc>
      </w:tr>
    </w:tbl>
    <w:p w14:paraId="5DB1882F" w14:textId="77777777" w:rsidR="001A6106" w:rsidRDefault="001A6106" w:rsidP="001A6106">
      <w:pPr>
        <w:jc w:val="both"/>
      </w:pPr>
    </w:p>
    <w:p w14:paraId="20678D2D" w14:textId="4D2CE9A8" w:rsidR="007F433B" w:rsidRPr="005478E0" w:rsidRDefault="007F433B" w:rsidP="001A6106">
      <w:pPr>
        <w:jc w:val="both"/>
        <w:rPr>
          <w:rFonts w:cs="Arial"/>
          <w:sz w:val="20"/>
          <w:lang w:eastAsia="en-US"/>
        </w:rPr>
      </w:pPr>
      <w:r w:rsidRPr="005478E0">
        <w:t xml:space="preserve">od </w:t>
      </w:r>
      <w:r w:rsidRPr="005478E0">
        <w:rPr>
          <w:rFonts w:cs="Arial"/>
        </w:rPr>
        <w:t xml:space="preserve">naročnika </w:t>
      </w:r>
      <w:r w:rsidR="001A6106" w:rsidRPr="001A6106">
        <w:t>Javno podjetje za mestni potniški promet Marprom, d.o.o., Mlinska ulica 1, 2000 Maribor</w:t>
      </w:r>
      <w:r w:rsidRPr="005478E0">
        <w:t xml:space="preserve"> </w:t>
      </w:r>
      <w:r w:rsidRPr="005478E0">
        <w:rPr>
          <w:rFonts w:cs="Arial"/>
        </w:rPr>
        <w:t>ne zahtevamo neposrednega plačila naših terjatev, ki jih bomo imeli do ponudnika/glavnega izvajalca za opravljena dela pri izvajanju predmetnega javnega naročila.</w:t>
      </w:r>
    </w:p>
    <w:p w14:paraId="3F9FC0E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6EB92C2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0E07949"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55BE947D" w14:textId="77777777" w:rsidTr="007F433B">
        <w:tc>
          <w:tcPr>
            <w:tcW w:w="3430" w:type="dxa"/>
            <w:hideMark/>
          </w:tcPr>
          <w:p w14:paraId="4E99D589" w14:textId="77777777" w:rsidR="007F433B" w:rsidRPr="005478E0" w:rsidRDefault="007F433B">
            <w:pPr>
              <w:widowControl w:val="0"/>
              <w:tabs>
                <w:tab w:val="left" w:pos="5580"/>
              </w:tabs>
              <w:autoSpaceDE w:val="0"/>
              <w:autoSpaceDN w:val="0"/>
              <w:adjustRightInd w:val="0"/>
              <w:spacing w:before="48"/>
              <w:jc w:val="center"/>
              <w:rPr>
                <w:rFonts w:cs="Arial"/>
                <w:color w:val="auto"/>
                <w:szCs w:val="24"/>
              </w:rPr>
            </w:pPr>
            <w:r w:rsidRPr="005478E0">
              <w:rPr>
                <w:rFonts w:cs="Arial"/>
              </w:rPr>
              <w:t>Kraj in datum:</w:t>
            </w:r>
          </w:p>
        </w:tc>
        <w:tc>
          <w:tcPr>
            <w:tcW w:w="2067" w:type="dxa"/>
          </w:tcPr>
          <w:p w14:paraId="7EA1D7CF"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21E127BF"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03FC917A" w14:textId="77777777" w:rsidTr="007F433B">
        <w:tc>
          <w:tcPr>
            <w:tcW w:w="3430" w:type="dxa"/>
            <w:tcBorders>
              <w:top w:val="nil"/>
              <w:left w:val="nil"/>
              <w:bottom w:val="single" w:sz="4" w:space="0" w:color="auto"/>
              <w:right w:val="nil"/>
            </w:tcBorders>
          </w:tcPr>
          <w:p w14:paraId="0B5371E7" w14:textId="77777777" w:rsidR="007F433B" w:rsidRPr="005478E0" w:rsidRDefault="007F433B">
            <w:pPr>
              <w:widowControl w:val="0"/>
              <w:tabs>
                <w:tab w:val="left" w:pos="5580"/>
              </w:tabs>
              <w:autoSpaceDE w:val="0"/>
              <w:autoSpaceDN w:val="0"/>
              <w:adjustRightInd w:val="0"/>
              <w:spacing w:before="48"/>
              <w:jc w:val="center"/>
              <w:rPr>
                <w:rFonts w:cs="Arial"/>
              </w:rPr>
            </w:pPr>
          </w:p>
          <w:p w14:paraId="1B457360"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5267F627" w14:textId="77777777" w:rsidR="007F433B" w:rsidRPr="005478E0" w:rsidRDefault="007F433B">
            <w:pPr>
              <w:rPr>
                <w:rFonts w:cs="Arial"/>
              </w:rPr>
            </w:pPr>
          </w:p>
        </w:tc>
        <w:tc>
          <w:tcPr>
            <w:tcW w:w="3573" w:type="dxa"/>
            <w:tcBorders>
              <w:top w:val="nil"/>
              <w:left w:val="nil"/>
              <w:bottom w:val="single" w:sz="4" w:space="0" w:color="auto"/>
              <w:right w:val="nil"/>
            </w:tcBorders>
          </w:tcPr>
          <w:p w14:paraId="795B0C8F" w14:textId="77777777" w:rsidR="007F433B" w:rsidRPr="005478E0" w:rsidRDefault="007F433B">
            <w:pPr>
              <w:widowControl w:val="0"/>
              <w:tabs>
                <w:tab w:val="left" w:pos="5580"/>
              </w:tabs>
              <w:autoSpaceDE w:val="0"/>
              <w:autoSpaceDN w:val="0"/>
              <w:adjustRightInd w:val="0"/>
              <w:spacing w:before="48"/>
              <w:jc w:val="center"/>
              <w:rPr>
                <w:rFonts w:cs="Arial"/>
              </w:rPr>
            </w:pPr>
          </w:p>
          <w:p w14:paraId="34FDB45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0B65B251"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4683A796" w14:textId="74B83E50" w:rsidR="00185FAA" w:rsidRDefault="00185FAA" w:rsidP="008D2B72"/>
    <w:p w14:paraId="2009F431" w14:textId="38E9C28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198C0180"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4C029146" w14:textId="7697ADEC" w:rsidR="00CC4E2B" w:rsidRPr="005478E0" w:rsidRDefault="00CC4E2B" w:rsidP="004E362F">
            <w:pPr>
              <w:rPr>
                <w:b/>
                <w:color w:val="auto"/>
                <w:szCs w:val="24"/>
              </w:rPr>
            </w:pPr>
            <w:r w:rsidRPr="00614F21">
              <w:rPr>
                <w:b/>
              </w:rPr>
              <w:lastRenderedPageBreak/>
              <w:t>Obrazec št. 7</w:t>
            </w:r>
          </w:p>
        </w:tc>
      </w:tr>
    </w:tbl>
    <w:p w14:paraId="7AD8C73A" w14:textId="77777777" w:rsidR="00CC4E2B" w:rsidRDefault="00CC4E2B" w:rsidP="008D2B72"/>
    <w:p w14:paraId="62FDC5C2" w14:textId="77777777" w:rsidR="005F325C" w:rsidRPr="00D632AC" w:rsidRDefault="005F325C" w:rsidP="005F325C">
      <w:pPr>
        <w:jc w:val="center"/>
        <w:outlineLvl w:val="0"/>
        <w:rPr>
          <w:rFonts w:cs="Arial"/>
          <w:b/>
          <w:sz w:val="24"/>
        </w:rPr>
      </w:pPr>
      <w:r w:rsidRPr="00D632AC">
        <w:rPr>
          <w:b/>
          <w:sz w:val="24"/>
        </w:rPr>
        <w:t xml:space="preserve">POOBLASTILO </w:t>
      </w:r>
      <w:r w:rsidRPr="00D632AC">
        <w:rPr>
          <w:rFonts w:cs="Arial"/>
          <w:b/>
          <w:sz w:val="24"/>
        </w:rPr>
        <w:t xml:space="preserve">ZA VPOGLED v </w:t>
      </w:r>
      <w:proofErr w:type="spellStart"/>
      <w:r w:rsidRPr="00D632AC">
        <w:rPr>
          <w:rFonts w:cs="Arial"/>
          <w:b/>
          <w:sz w:val="24"/>
        </w:rPr>
        <w:t>eDOSJE</w:t>
      </w:r>
      <w:proofErr w:type="spellEnd"/>
      <w:r w:rsidRPr="00D632AC">
        <w:rPr>
          <w:rFonts w:cs="Arial"/>
          <w:b/>
          <w:sz w:val="24"/>
        </w:rPr>
        <w:t xml:space="preserve"> ZA FIZIČNE OSEBE (zakonite zastopnike)*</w:t>
      </w:r>
    </w:p>
    <w:p w14:paraId="3C98A135" w14:textId="77777777" w:rsidR="005F325C" w:rsidRPr="00D632AC" w:rsidRDefault="005F325C" w:rsidP="005F325C"/>
    <w:p w14:paraId="466D4027" w14:textId="77777777" w:rsidR="005F325C" w:rsidRPr="00D632AC" w:rsidRDefault="005F325C" w:rsidP="005F325C">
      <w:pPr>
        <w:jc w:val="both"/>
      </w:pPr>
    </w:p>
    <w:p w14:paraId="6842E019" w14:textId="6F94B131" w:rsidR="005F325C" w:rsidRPr="00D632AC" w:rsidRDefault="005F325C" w:rsidP="005F325C">
      <w:pPr>
        <w:jc w:val="both"/>
        <w:rPr>
          <w:b/>
        </w:rPr>
      </w:pPr>
      <w:r w:rsidRPr="00D632AC">
        <w:t xml:space="preserve">Spodaj podpisan-a </w:t>
      </w:r>
      <w:permStart w:id="2031969940"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2031969940"/>
      <w:r w:rsidRPr="00D632AC">
        <w:rPr>
          <w:bCs/>
          <w:iCs/>
        </w:rPr>
        <w:t xml:space="preserve"> </w:t>
      </w:r>
      <w:r w:rsidRPr="00D632AC">
        <w:t>(ime in priimek) dajem soglasje naročniku za vpogled v aplikacijo eDosje, da za potrebe preverjanja izpolnjevanja pogojev v postopku oddaje javnega naročila »</w:t>
      </w:r>
      <w:r w:rsidRPr="005F325C">
        <w:t>Najem treh turističnih avtobusov in osebnih avtomobilov za potrebe Javnega podjetja Marprom d.o.o. (z upoštevanjem okoljskih vidikov)</w:t>
      </w:r>
      <w:r w:rsidRPr="00D632AC">
        <w:t>«, da kot zakoniti zastopnik ponudnika nisem bil-a pravnomočno obsojen-a zaradi kaznivih dejanj, ki so opredeljena v 75. členu ZJN-3.</w:t>
      </w:r>
    </w:p>
    <w:p w14:paraId="689C074E" w14:textId="77777777" w:rsidR="005F325C" w:rsidRPr="00D632AC" w:rsidRDefault="005F325C" w:rsidP="005F325C"/>
    <w:p w14:paraId="44D12E93" w14:textId="77777777" w:rsidR="005F325C" w:rsidRPr="00D632AC" w:rsidRDefault="005F325C" w:rsidP="005F325C"/>
    <w:p w14:paraId="27F4A52E" w14:textId="77777777" w:rsidR="005F325C" w:rsidRPr="00D632AC" w:rsidRDefault="005F325C" w:rsidP="005F325C">
      <w:r w:rsidRPr="00D632AC">
        <w:t>Moji osebni podatki so naslednji:</w:t>
      </w:r>
    </w:p>
    <w:p w14:paraId="6F719F23" w14:textId="77777777" w:rsidR="005F325C" w:rsidRPr="00D632AC" w:rsidRDefault="005F325C" w:rsidP="005F325C"/>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F325C" w:rsidRPr="00D632AC" w14:paraId="4F7D14E5" w14:textId="77777777" w:rsidTr="004E362F">
        <w:tc>
          <w:tcPr>
            <w:tcW w:w="2793" w:type="dxa"/>
            <w:tcBorders>
              <w:top w:val="single" w:sz="4" w:space="0" w:color="auto"/>
              <w:left w:val="single" w:sz="4" w:space="0" w:color="auto"/>
              <w:bottom w:val="single" w:sz="4" w:space="0" w:color="auto"/>
              <w:right w:val="single" w:sz="4" w:space="0" w:color="auto"/>
            </w:tcBorders>
          </w:tcPr>
          <w:p w14:paraId="74F30237" w14:textId="77777777" w:rsidR="005F325C" w:rsidRPr="00D632AC" w:rsidRDefault="005F325C" w:rsidP="004E362F">
            <w:pPr>
              <w:rPr>
                <w:rFonts w:cs="Arial"/>
              </w:rPr>
            </w:pPr>
            <w:r w:rsidRPr="00D632AC">
              <w:t>EMŠO</w:t>
            </w:r>
            <w:r w:rsidRPr="00D632AC">
              <w:rPr>
                <w:rFonts w:cs="Arial"/>
              </w:rPr>
              <w:t>:</w:t>
            </w:r>
          </w:p>
        </w:tc>
        <w:permStart w:id="664736095" w:edGrp="everyone"/>
        <w:tc>
          <w:tcPr>
            <w:tcW w:w="6492" w:type="dxa"/>
            <w:tcBorders>
              <w:top w:val="single" w:sz="4" w:space="0" w:color="auto"/>
              <w:left w:val="single" w:sz="4" w:space="0" w:color="auto"/>
              <w:bottom w:val="single" w:sz="4" w:space="0" w:color="auto"/>
              <w:right w:val="single" w:sz="4" w:space="0" w:color="auto"/>
            </w:tcBorders>
          </w:tcPr>
          <w:p w14:paraId="29A8E59A"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64736095"/>
          </w:p>
        </w:tc>
      </w:tr>
      <w:tr w:rsidR="005F325C" w:rsidRPr="00D632AC" w14:paraId="3BFD82C3" w14:textId="77777777" w:rsidTr="004E362F">
        <w:tc>
          <w:tcPr>
            <w:tcW w:w="2793" w:type="dxa"/>
            <w:tcBorders>
              <w:top w:val="single" w:sz="4" w:space="0" w:color="auto"/>
              <w:left w:val="single" w:sz="4" w:space="0" w:color="auto"/>
              <w:bottom w:val="single" w:sz="4" w:space="0" w:color="auto"/>
              <w:right w:val="single" w:sz="4" w:space="0" w:color="auto"/>
            </w:tcBorders>
          </w:tcPr>
          <w:p w14:paraId="0C9767C4" w14:textId="77777777" w:rsidR="005F325C" w:rsidRPr="00D632AC" w:rsidRDefault="005F325C" w:rsidP="004E362F">
            <w:pPr>
              <w:rPr>
                <w:rFonts w:cs="Arial"/>
              </w:rPr>
            </w:pPr>
            <w:r w:rsidRPr="00D632AC">
              <w:t>Ime in priimek</w:t>
            </w:r>
            <w:r w:rsidRPr="00D632AC">
              <w:rPr>
                <w:rFonts w:cs="Arial"/>
              </w:rPr>
              <w:t>:</w:t>
            </w:r>
          </w:p>
        </w:tc>
        <w:permStart w:id="345254367" w:edGrp="everyone"/>
        <w:tc>
          <w:tcPr>
            <w:tcW w:w="6492" w:type="dxa"/>
            <w:tcBorders>
              <w:top w:val="single" w:sz="4" w:space="0" w:color="auto"/>
              <w:left w:val="single" w:sz="4" w:space="0" w:color="auto"/>
              <w:bottom w:val="single" w:sz="4" w:space="0" w:color="auto"/>
              <w:right w:val="single" w:sz="4" w:space="0" w:color="auto"/>
            </w:tcBorders>
          </w:tcPr>
          <w:p w14:paraId="27748420"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345254367"/>
          </w:p>
        </w:tc>
      </w:tr>
    </w:tbl>
    <w:p w14:paraId="078E4318" w14:textId="77777777" w:rsidR="005F325C" w:rsidRPr="00D632AC" w:rsidRDefault="005F325C" w:rsidP="005F325C"/>
    <w:p w14:paraId="77B0916F" w14:textId="77777777" w:rsidR="005F325C" w:rsidRPr="00D632AC" w:rsidRDefault="005F325C" w:rsidP="005F325C"/>
    <w:tbl>
      <w:tblPr>
        <w:tblW w:w="9285" w:type="dxa"/>
        <w:tblLayout w:type="fixed"/>
        <w:tblLook w:val="04A0" w:firstRow="1" w:lastRow="0" w:firstColumn="1" w:lastColumn="0" w:noHBand="0" w:noVBand="1"/>
      </w:tblPr>
      <w:tblGrid>
        <w:gridCol w:w="5202"/>
        <w:gridCol w:w="4083"/>
      </w:tblGrid>
      <w:tr w:rsidR="005F325C" w:rsidRPr="00D632AC" w14:paraId="7E5821BE" w14:textId="77777777" w:rsidTr="004E362F">
        <w:tc>
          <w:tcPr>
            <w:tcW w:w="5202" w:type="dxa"/>
            <w:hideMark/>
          </w:tcPr>
          <w:p w14:paraId="4BC8457C" w14:textId="77777777" w:rsidR="005F325C" w:rsidRPr="00D632AC" w:rsidRDefault="005F325C" w:rsidP="004E362F">
            <w:pPr>
              <w:spacing w:line="360" w:lineRule="auto"/>
              <w:rPr>
                <w:rFonts w:cs="Arial"/>
              </w:rPr>
            </w:pPr>
            <w:r w:rsidRPr="00D632AC">
              <w:rPr>
                <w:rFonts w:cs="Arial"/>
              </w:rPr>
              <w:t>Kraj in datum:</w:t>
            </w:r>
          </w:p>
          <w:permStart w:id="1582246816" w:edGrp="everyone"/>
          <w:p w14:paraId="5D1E911E"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582246816"/>
            <w:r w:rsidRPr="00D632AC">
              <w:rPr>
                <w:rFonts w:cs="Arial"/>
              </w:rPr>
              <w:t xml:space="preserve">, </w:t>
            </w:r>
            <w:permStart w:id="1359758468"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59758468"/>
            <w:r w:rsidRPr="00D632AC">
              <w:rPr>
                <w:rFonts w:cs="Arial"/>
              </w:rPr>
              <w:t xml:space="preserve">. </w:t>
            </w:r>
            <w:permStart w:id="1360003894"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60003894"/>
            <w:r w:rsidRPr="00D632AC">
              <w:rPr>
                <w:rFonts w:cs="Arial"/>
              </w:rPr>
              <w:t>. 2024</w:t>
            </w:r>
          </w:p>
        </w:tc>
        <w:tc>
          <w:tcPr>
            <w:tcW w:w="4083" w:type="dxa"/>
            <w:hideMark/>
          </w:tcPr>
          <w:p w14:paraId="78B21B63" w14:textId="77777777" w:rsidR="005F325C" w:rsidRPr="00D632AC" w:rsidRDefault="005F325C" w:rsidP="004E362F">
            <w:pPr>
              <w:spacing w:line="360" w:lineRule="auto"/>
              <w:rPr>
                <w:rFonts w:cs="Arial"/>
              </w:rPr>
            </w:pPr>
            <w:r w:rsidRPr="00D632AC">
              <w:rPr>
                <w:rFonts w:cs="Arial"/>
              </w:rPr>
              <w:t>Pooblastitelj:</w:t>
            </w:r>
          </w:p>
          <w:permStart w:id="605754476" w:edGrp="everyone"/>
          <w:p w14:paraId="63D1AFF4"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05754476"/>
          </w:p>
        </w:tc>
      </w:tr>
      <w:tr w:rsidR="005F325C" w:rsidRPr="00D632AC" w14:paraId="79352B0C" w14:textId="77777777" w:rsidTr="004E362F">
        <w:tc>
          <w:tcPr>
            <w:tcW w:w="5202" w:type="dxa"/>
          </w:tcPr>
          <w:p w14:paraId="16136AC4" w14:textId="77777777" w:rsidR="005F325C" w:rsidRPr="00D632AC" w:rsidRDefault="005F325C" w:rsidP="004E362F">
            <w:pPr>
              <w:spacing w:line="360" w:lineRule="auto"/>
              <w:rPr>
                <w:rFonts w:cs="Arial"/>
              </w:rPr>
            </w:pPr>
            <w:r w:rsidRPr="00D632AC">
              <w:rPr>
                <w:rFonts w:cs="Arial"/>
              </w:rPr>
              <w:t xml:space="preserve">                                                                     </w:t>
            </w:r>
          </w:p>
          <w:p w14:paraId="01F394AF" w14:textId="77777777" w:rsidR="005F325C" w:rsidRPr="00D632AC" w:rsidRDefault="005F325C" w:rsidP="004E362F">
            <w:pPr>
              <w:spacing w:line="360" w:lineRule="auto"/>
              <w:rPr>
                <w:rFonts w:cs="Arial"/>
              </w:rPr>
            </w:pPr>
          </w:p>
        </w:tc>
        <w:tc>
          <w:tcPr>
            <w:tcW w:w="4083" w:type="dxa"/>
          </w:tcPr>
          <w:p w14:paraId="789BA8E1" w14:textId="77777777" w:rsidR="005F325C" w:rsidRPr="00D632AC" w:rsidRDefault="005F325C" w:rsidP="004E362F">
            <w:pPr>
              <w:spacing w:line="360" w:lineRule="auto"/>
              <w:rPr>
                <w:rFonts w:cs="Arial"/>
              </w:rPr>
            </w:pPr>
          </w:p>
          <w:p w14:paraId="06AABF7F" w14:textId="77777777" w:rsidR="005F325C" w:rsidRPr="00D632AC" w:rsidRDefault="005F325C" w:rsidP="004E362F">
            <w:pPr>
              <w:spacing w:line="360" w:lineRule="auto"/>
              <w:rPr>
                <w:rFonts w:cs="Arial"/>
              </w:rPr>
            </w:pPr>
            <w:r w:rsidRPr="00D632AC">
              <w:rPr>
                <w:rFonts w:cs="Arial"/>
              </w:rPr>
              <w:t>Podpis:</w:t>
            </w:r>
          </w:p>
          <w:p w14:paraId="5F812A00" w14:textId="77777777" w:rsidR="005F325C" w:rsidRPr="00D632AC" w:rsidRDefault="005F325C" w:rsidP="004E362F">
            <w:pPr>
              <w:spacing w:line="360" w:lineRule="auto"/>
              <w:rPr>
                <w:rFonts w:cs="Arial"/>
              </w:rPr>
            </w:pPr>
            <w:r w:rsidRPr="00D632AC">
              <w:rPr>
                <w:rFonts w:cs="Arial"/>
              </w:rPr>
              <w:t>_________________________</w:t>
            </w:r>
          </w:p>
        </w:tc>
      </w:tr>
    </w:tbl>
    <w:p w14:paraId="55157EDC" w14:textId="77777777" w:rsidR="00CC4E2B" w:rsidRDefault="00CC4E2B" w:rsidP="008D2B72"/>
    <w:p w14:paraId="79165ED7" w14:textId="6A41594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38415DC6"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032B895D" w14:textId="11DCA0CD" w:rsidR="00CC4E2B" w:rsidRPr="005478E0" w:rsidRDefault="00CC4E2B" w:rsidP="004E362F">
            <w:pPr>
              <w:rPr>
                <w:b/>
                <w:color w:val="auto"/>
                <w:szCs w:val="24"/>
              </w:rPr>
            </w:pPr>
            <w:r w:rsidRPr="005478E0">
              <w:rPr>
                <w:b/>
              </w:rPr>
              <w:lastRenderedPageBreak/>
              <w:t xml:space="preserve">Obrazec št. </w:t>
            </w:r>
            <w:r>
              <w:rPr>
                <w:b/>
              </w:rPr>
              <w:t>8</w:t>
            </w:r>
          </w:p>
        </w:tc>
      </w:tr>
    </w:tbl>
    <w:p w14:paraId="680B3709" w14:textId="77777777" w:rsidR="00CC4E2B" w:rsidRDefault="00CC4E2B" w:rsidP="008D2B72"/>
    <w:p w14:paraId="3474E37A" w14:textId="06259044" w:rsidR="00CC4E2B" w:rsidRDefault="00CC4E2B" w:rsidP="00CC4E2B">
      <w:pPr>
        <w:jc w:val="center"/>
        <w:rPr>
          <w:b/>
          <w:bCs/>
        </w:rPr>
      </w:pPr>
      <w:r w:rsidRPr="00CC4E2B">
        <w:rPr>
          <w:b/>
          <w:bCs/>
        </w:rPr>
        <w:t>VZOREC POGODBE ZA SKLOP ŠT. 1</w:t>
      </w:r>
    </w:p>
    <w:p w14:paraId="570D7A41" w14:textId="77777777" w:rsidR="00CC4E2B" w:rsidRDefault="00CC4E2B" w:rsidP="00CC4E2B">
      <w:pPr>
        <w:rPr>
          <w:b/>
          <w:bCs/>
        </w:rPr>
      </w:pPr>
    </w:p>
    <w:p w14:paraId="6BFBD10B" w14:textId="77777777" w:rsidR="00CC4E2B" w:rsidRDefault="00CC4E2B" w:rsidP="00CC4E2B">
      <w:pPr>
        <w:jc w:val="both"/>
        <w:rPr>
          <w:rFonts w:cs="Arial"/>
          <w:b/>
          <w:bCs/>
          <w:sz w:val="20"/>
          <w:szCs w:val="20"/>
        </w:rPr>
      </w:pPr>
      <w:r>
        <w:rPr>
          <w:rFonts w:cs="Arial"/>
          <w:b/>
          <w:bCs/>
          <w:sz w:val="20"/>
          <w:szCs w:val="20"/>
        </w:rPr>
        <w:t>NAJEMNIK:</w:t>
      </w:r>
    </w:p>
    <w:p w14:paraId="368F8CFB" w14:textId="77777777" w:rsidR="00CC4E2B" w:rsidRDefault="00CC4E2B" w:rsidP="00CC4E2B">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C2047EF" w14:textId="77777777" w:rsidR="00CC4E2B" w:rsidRDefault="00CC4E2B" w:rsidP="00CC4E2B">
      <w:pPr>
        <w:jc w:val="both"/>
        <w:rPr>
          <w:rFonts w:cs="Arial"/>
          <w:bCs/>
          <w:sz w:val="20"/>
          <w:szCs w:val="20"/>
        </w:rPr>
      </w:pPr>
      <w:r>
        <w:rPr>
          <w:rFonts w:cs="Arial"/>
          <w:bCs/>
          <w:sz w:val="20"/>
          <w:szCs w:val="20"/>
        </w:rPr>
        <w:t>Matična številka: 3992071000</w:t>
      </w:r>
    </w:p>
    <w:p w14:paraId="3D7471FE" w14:textId="77777777" w:rsidR="00CC4E2B" w:rsidRDefault="00CC4E2B" w:rsidP="00CC4E2B">
      <w:pPr>
        <w:jc w:val="both"/>
        <w:rPr>
          <w:rFonts w:cs="Arial"/>
          <w:sz w:val="20"/>
          <w:szCs w:val="20"/>
        </w:rPr>
      </w:pPr>
      <w:r>
        <w:rPr>
          <w:rFonts w:cs="Arial"/>
          <w:sz w:val="20"/>
          <w:szCs w:val="20"/>
        </w:rPr>
        <w:t>ID za DDV: SI92859976</w:t>
      </w:r>
    </w:p>
    <w:p w14:paraId="3745F2C4" w14:textId="77777777" w:rsidR="00CC4E2B" w:rsidRDefault="00CC4E2B" w:rsidP="00CC4E2B">
      <w:pPr>
        <w:jc w:val="both"/>
        <w:rPr>
          <w:rFonts w:cs="Arial"/>
          <w:sz w:val="20"/>
          <w:szCs w:val="20"/>
        </w:rPr>
      </w:pPr>
      <w:r>
        <w:rPr>
          <w:rFonts w:cs="Arial"/>
          <w:sz w:val="20"/>
          <w:szCs w:val="20"/>
        </w:rPr>
        <w:t>(v nadaljevanju besedila: najemnik)</w:t>
      </w:r>
    </w:p>
    <w:p w14:paraId="117F2CB6" w14:textId="77777777" w:rsidR="00CC4E2B" w:rsidRDefault="00CC4E2B" w:rsidP="00CC4E2B">
      <w:pPr>
        <w:jc w:val="both"/>
        <w:rPr>
          <w:rFonts w:cs="Arial"/>
          <w:b/>
          <w:bCs/>
          <w:sz w:val="20"/>
          <w:szCs w:val="20"/>
        </w:rPr>
      </w:pPr>
    </w:p>
    <w:p w14:paraId="56E2FDFC" w14:textId="77777777" w:rsidR="00CC4E2B" w:rsidRDefault="00CC4E2B" w:rsidP="00CC4E2B">
      <w:pPr>
        <w:jc w:val="both"/>
        <w:rPr>
          <w:rFonts w:cs="Arial"/>
          <w:b/>
          <w:bCs/>
          <w:sz w:val="20"/>
          <w:szCs w:val="20"/>
        </w:rPr>
      </w:pPr>
      <w:r>
        <w:rPr>
          <w:rFonts w:cs="Arial"/>
          <w:b/>
          <w:bCs/>
          <w:sz w:val="20"/>
          <w:szCs w:val="20"/>
        </w:rPr>
        <w:t>NAJEMODAJALEC:</w:t>
      </w:r>
    </w:p>
    <w:permStart w:id="911219170" w:edGrp="everyone"/>
    <w:p w14:paraId="5D368B68" w14:textId="77777777" w:rsidR="00CC4E2B" w:rsidRDefault="00CC4E2B" w:rsidP="00CC4E2B">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911219170"/>
      <w:r>
        <w:rPr>
          <w:rFonts w:cs="Arial"/>
          <w:sz w:val="20"/>
          <w:szCs w:val="20"/>
        </w:rPr>
        <w:t xml:space="preserve">, ki ga/jo zastopa </w:t>
      </w:r>
      <w:permStart w:id="1257194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719447"/>
    </w:p>
    <w:p w14:paraId="108EECFA" w14:textId="77777777" w:rsidR="00CC4E2B" w:rsidRDefault="00CC4E2B" w:rsidP="00CC4E2B">
      <w:pPr>
        <w:jc w:val="both"/>
        <w:rPr>
          <w:rFonts w:cs="Arial"/>
          <w:sz w:val="20"/>
          <w:szCs w:val="20"/>
        </w:rPr>
      </w:pPr>
      <w:r>
        <w:rPr>
          <w:rFonts w:cs="Arial"/>
          <w:sz w:val="20"/>
          <w:szCs w:val="20"/>
        </w:rPr>
        <w:t>Matična številka:</w:t>
      </w:r>
      <w:permStart w:id="181174822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1748220"/>
    </w:p>
    <w:p w14:paraId="5625DE47" w14:textId="77777777" w:rsidR="00CC4E2B" w:rsidRDefault="00CC4E2B" w:rsidP="00CC4E2B">
      <w:pPr>
        <w:jc w:val="both"/>
        <w:rPr>
          <w:rFonts w:cs="Arial"/>
          <w:sz w:val="20"/>
          <w:szCs w:val="20"/>
        </w:rPr>
      </w:pPr>
      <w:r>
        <w:rPr>
          <w:rFonts w:cs="Arial"/>
          <w:sz w:val="20"/>
          <w:szCs w:val="20"/>
        </w:rPr>
        <w:t xml:space="preserve">ID za DDV:      </w:t>
      </w:r>
    </w:p>
    <w:p w14:paraId="05CD311F" w14:textId="77777777" w:rsidR="00CC4E2B" w:rsidRDefault="00CC4E2B" w:rsidP="00CC4E2B">
      <w:pPr>
        <w:jc w:val="both"/>
        <w:rPr>
          <w:rFonts w:cs="Arial"/>
          <w:sz w:val="20"/>
          <w:szCs w:val="20"/>
        </w:rPr>
      </w:pPr>
      <w:r>
        <w:rPr>
          <w:rFonts w:cs="Arial"/>
          <w:sz w:val="20"/>
          <w:szCs w:val="20"/>
        </w:rPr>
        <w:t>(v nadaljevanju besedila: najemodajalec)</w:t>
      </w:r>
    </w:p>
    <w:p w14:paraId="2BE2383F" w14:textId="77777777" w:rsidR="00CC4E2B" w:rsidRDefault="00CC4E2B" w:rsidP="00CC4E2B">
      <w:pPr>
        <w:jc w:val="both"/>
        <w:rPr>
          <w:rFonts w:cs="Arial"/>
          <w:bCs/>
          <w:sz w:val="20"/>
          <w:szCs w:val="20"/>
        </w:rPr>
      </w:pPr>
    </w:p>
    <w:p w14:paraId="20949564" w14:textId="77777777" w:rsidR="00CC4E2B" w:rsidRDefault="00CC4E2B" w:rsidP="00CC4E2B">
      <w:pPr>
        <w:jc w:val="both"/>
        <w:rPr>
          <w:rFonts w:cs="Arial"/>
          <w:bCs/>
          <w:sz w:val="20"/>
          <w:szCs w:val="20"/>
        </w:rPr>
      </w:pPr>
      <w:r>
        <w:rPr>
          <w:rFonts w:cs="Arial"/>
          <w:bCs/>
          <w:sz w:val="20"/>
          <w:szCs w:val="20"/>
        </w:rPr>
        <w:t>sklepata naslednjo</w:t>
      </w:r>
    </w:p>
    <w:p w14:paraId="7F33E242" w14:textId="77777777" w:rsidR="00CC4E2B" w:rsidRDefault="00CC4E2B" w:rsidP="00CC4E2B">
      <w:pPr>
        <w:jc w:val="both"/>
        <w:rPr>
          <w:rFonts w:cs="Arial"/>
          <w:bCs/>
          <w:sz w:val="20"/>
          <w:szCs w:val="20"/>
        </w:rPr>
      </w:pPr>
    </w:p>
    <w:p w14:paraId="047C0261" w14:textId="7CD67286" w:rsidR="00CC4E2B" w:rsidRDefault="00CC4E2B" w:rsidP="00CC4E2B">
      <w:pPr>
        <w:jc w:val="center"/>
        <w:rPr>
          <w:rFonts w:cs="Arial"/>
          <w:b/>
          <w:sz w:val="24"/>
          <w:szCs w:val="24"/>
        </w:rPr>
      </w:pPr>
      <w:r>
        <w:rPr>
          <w:rFonts w:cs="Arial"/>
          <w:b/>
          <w:sz w:val="24"/>
          <w:szCs w:val="24"/>
        </w:rPr>
        <w:t>Pogodbo za najem treh turističnih avtobusov za potrebe Javnega podjetja Marprom d.o.o. (z upoštevanjem okoljskih vidikov) INF-JN-0009/2023 – P</w:t>
      </w:r>
      <w:r w:rsidR="00000134">
        <w:rPr>
          <w:rFonts w:cs="Arial"/>
          <w:b/>
          <w:sz w:val="24"/>
          <w:szCs w:val="24"/>
        </w:rPr>
        <w:t xml:space="preserve"> – S1</w:t>
      </w:r>
    </w:p>
    <w:p w14:paraId="2473F538" w14:textId="77777777" w:rsidR="00CC4E2B" w:rsidRDefault="00CC4E2B" w:rsidP="00CC4E2B">
      <w:pPr>
        <w:jc w:val="center"/>
        <w:rPr>
          <w:rFonts w:cs="Arial"/>
          <w:b/>
          <w:sz w:val="20"/>
          <w:szCs w:val="20"/>
        </w:rPr>
      </w:pPr>
    </w:p>
    <w:p w14:paraId="0F931EBE" w14:textId="77777777" w:rsidR="00CC4E2B" w:rsidRDefault="00CC4E2B" w:rsidP="00CC4E2B">
      <w:pPr>
        <w:spacing w:line="240" w:lineRule="auto"/>
        <w:rPr>
          <w:rFonts w:cs="Arial"/>
          <w:b/>
          <w:bCs/>
          <w:sz w:val="20"/>
          <w:szCs w:val="20"/>
        </w:rPr>
      </w:pPr>
    </w:p>
    <w:p w14:paraId="1A0F17BF"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500EC11E" w14:textId="77777777" w:rsidR="00CC4E2B" w:rsidRDefault="00CC4E2B"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611387B8" w14:textId="77777777" w:rsidR="00CC4E2B" w:rsidRDefault="00CC4E2B" w:rsidP="00CC4E2B">
      <w:pPr>
        <w:jc w:val="both"/>
        <w:rPr>
          <w:rFonts w:cs="Arial"/>
          <w:sz w:val="20"/>
          <w:szCs w:val="20"/>
        </w:rPr>
      </w:pPr>
      <w:r>
        <w:rPr>
          <w:rFonts w:cs="Arial"/>
          <w:sz w:val="20"/>
          <w:szCs w:val="20"/>
        </w:rPr>
        <w:t>Stranki pogodbe uvodoma ugotavljata, da:</w:t>
      </w:r>
    </w:p>
    <w:p w14:paraId="454A864B"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570ECD07" w14:textId="77777777" w:rsidR="00CC4E2B" w:rsidRDefault="00CC4E2B"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30312142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303121421"/>
      <w:r>
        <w:rPr>
          <w:iCs/>
          <w:sz w:val="20"/>
        </w:rPr>
        <w:t>-E01</w:t>
      </w:r>
      <w:r>
        <w:rPr>
          <w:sz w:val="20"/>
        </w:rPr>
        <w:t xml:space="preserve"> z dne </w:t>
      </w:r>
      <w:bookmarkStart w:id="5" w:name="_Hlk152836088"/>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bookmarkEnd w:id="5"/>
      <w:r>
        <w:rPr>
          <w:iCs/>
          <w:sz w:val="20"/>
        </w:rPr>
        <w:t>.</w:t>
      </w:r>
      <w:r>
        <w:rPr>
          <w:bCs/>
          <w:iCs/>
          <w:sz w:val="20"/>
        </w:rPr>
        <w:t xml:space="preserve"> 12</w:t>
      </w:r>
      <w:r>
        <w:rPr>
          <w:iCs/>
          <w:sz w:val="20"/>
        </w:rPr>
        <w:t>.</w:t>
      </w:r>
      <w:r>
        <w:rPr>
          <w:bCs/>
          <w:iCs/>
          <w:sz w:val="20"/>
        </w:rPr>
        <w:t xml:space="preserve"> 2023) in v dodatku k Uradnemu listu EU (številka objave </w:t>
      </w:r>
      <w:permStart w:id="186135741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1357417"/>
      <w:r>
        <w:rPr>
          <w:bCs/>
          <w:iCs/>
          <w:sz w:val="20"/>
        </w:rPr>
        <w:t xml:space="preserve"> z dne </w:t>
      </w:r>
      <w:permStart w:id="203712239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37122397"/>
      <w:r>
        <w:rPr>
          <w:bCs/>
          <w:iCs/>
          <w:sz w:val="20"/>
        </w:rPr>
        <w:t>.  12. 2023),</w:t>
      </w:r>
    </w:p>
    <w:p w14:paraId="6DDC60F4"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3A80618F" w14:textId="77777777" w:rsidR="00CC4E2B" w:rsidRDefault="00CC4E2B"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D50393">
        <w:rPr>
          <w:rFonts w:ascii="Titillium Web" w:hAnsi="Titillium Web" w:cs="Arial"/>
          <w:sz w:val="20"/>
        </w:rPr>
      </w:r>
      <w:r w:rsidR="00D50393">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1: Najem treh turističnih avtobusov za potrebe Javnega podjetja Marprom d.o.o. (z upoštevanjem okoljskih vidikov),</w:t>
      </w:r>
    </w:p>
    <w:p w14:paraId="6A2B7A99"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sta ponudba izbranega najemodajalca in dokumentacija v zvezi z oddajo javnega naročila (v nadaljevanju besedila: dokumentacija JN) sestavni del te pogodbe,</w:t>
      </w:r>
    </w:p>
    <w:p w14:paraId="210B1CA5"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pogodbeni stranki sklepata to pogodbo za določitev splošnih pogojev za izvedbo javnega naročila.</w:t>
      </w:r>
    </w:p>
    <w:p w14:paraId="12B807F9" w14:textId="77777777" w:rsidR="00CC4E2B" w:rsidRDefault="00CC4E2B"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3916936E"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3222B0BD" w14:textId="77777777" w:rsidR="00CC4E2B" w:rsidRDefault="00CC4E2B" w:rsidP="00CC4E2B">
      <w:pPr>
        <w:jc w:val="both"/>
        <w:rPr>
          <w:rFonts w:cs="Arial"/>
          <w:sz w:val="20"/>
          <w:szCs w:val="20"/>
        </w:rPr>
      </w:pPr>
      <w:r>
        <w:rPr>
          <w:rFonts w:cs="Arial"/>
          <w:sz w:val="20"/>
          <w:szCs w:val="20"/>
        </w:rPr>
        <w:t>Predmet pogodbe je najem avtobusov, pod pogoji in na način določen s to pogodbo.</w:t>
      </w:r>
    </w:p>
    <w:p w14:paraId="77E30AF6" w14:textId="77777777" w:rsidR="00CC4E2B" w:rsidRDefault="00CC4E2B" w:rsidP="00CC4E2B">
      <w:pPr>
        <w:jc w:val="both"/>
        <w:rPr>
          <w:rFonts w:cs="Arial"/>
          <w:sz w:val="20"/>
          <w:szCs w:val="20"/>
        </w:rPr>
      </w:pPr>
    </w:p>
    <w:p w14:paraId="5C288A6F" w14:textId="77777777" w:rsidR="00CC4E2B" w:rsidRDefault="00CC4E2B" w:rsidP="00CC4E2B">
      <w:pPr>
        <w:jc w:val="both"/>
        <w:rPr>
          <w:rFonts w:cs="Arial"/>
          <w:sz w:val="20"/>
          <w:szCs w:val="20"/>
        </w:rPr>
      </w:pPr>
      <w:r>
        <w:rPr>
          <w:rFonts w:cs="Arial"/>
          <w:sz w:val="20"/>
          <w:szCs w:val="20"/>
        </w:rPr>
        <w:t>Najemodajalec bo oddal najemnik pa prevzel v najem naslednje avtobuse:</w:t>
      </w:r>
    </w:p>
    <w:p w14:paraId="1A53A2F6" w14:textId="77777777" w:rsidR="00CC4E2B" w:rsidRDefault="00CC4E2B" w:rsidP="00CC4E2B">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561"/>
        <w:gridCol w:w="2268"/>
      </w:tblGrid>
      <w:tr w:rsidR="00CC4E2B" w14:paraId="35B12C9B" w14:textId="77777777" w:rsidTr="00CC4E2B">
        <w:trPr>
          <w:trHeight w:val="402"/>
          <w:jc w:val="center"/>
        </w:trPr>
        <w:tc>
          <w:tcPr>
            <w:tcW w:w="281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59F7AA8"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Naziv in tip vozila</w:t>
            </w:r>
          </w:p>
        </w:tc>
        <w:tc>
          <w:tcPr>
            <w:tcW w:w="356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23136DB"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Številka šasije</w:t>
            </w:r>
          </w:p>
        </w:tc>
        <w:tc>
          <w:tcPr>
            <w:tcW w:w="22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2F66"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Število sedišč/stojišč</w:t>
            </w:r>
          </w:p>
        </w:tc>
      </w:tr>
      <w:tr w:rsidR="00CC4E2B" w14:paraId="33E81FE7"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908F3E6"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1781A43C"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638657EE" w14:textId="77777777" w:rsidR="00CC4E2B" w:rsidRDefault="00CC4E2B">
            <w:pPr>
              <w:spacing w:before="60" w:after="60" w:line="254" w:lineRule="auto"/>
              <w:jc w:val="center"/>
              <w:rPr>
                <w:rFonts w:cs="Arial"/>
                <w:kern w:val="2"/>
                <w:sz w:val="20"/>
                <w:szCs w:val="20"/>
                <w14:ligatures w14:val="standardContextual"/>
              </w:rPr>
            </w:pPr>
          </w:p>
        </w:tc>
      </w:tr>
      <w:tr w:rsidR="00CC4E2B" w14:paraId="62977262"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B1C9D9C"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43D74875"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350381CD" w14:textId="77777777" w:rsidR="00CC4E2B" w:rsidRDefault="00CC4E2B">
            <w:pPr>
              <w:spacing w:before="60" w:after="60" w:line="254" w:lineRule="auto"/>
              <w:jc w:val="center"/>
              <w:rPr>
                <w:rFonts w:cs="Arial"/>
                <w:kern w:val="2"/>
                <w:sz w:val="20"/>
                <w:szCs w:val="20"/>
                <w14:ligatures w14:val="standardContextual"/>
              </w:rPr>
            </w:pPr>
          </w:p>
        </w:tc>
      </w:tr>
      <w:tr w:rsidR="00CC4E2B" w14:paraId="2D81DD24"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70BFC6E"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51DFF834"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1841C07B" w14:textId="77777777" w:rsidR="00CC4E2B" w:rsidRDefault="00CC4E2B">
            <w:pPr>
              <w:spacing w:before="60" w:after="60" w:line="254" w:lineRule="auto"/>
              <w:jc w:val="center"/>
              <w:rPr>
                <w:rFonts w:cs="Arial"/>
                <w:kern w:val="2"/>
                <w:sz w:val="20"/>
                <w:szCs w:val="20"/>
                <w14:ligatures w14:val="standardContextual"/>
              </w:rPr>
            </w:pPr>
          </w:p>
        </w:tc>
      </w:tr>
    </w:tbl>
    <w:p w14:paraId="6A0D793B" w14:textId="77777777" w:rsidR="00CC4E2B" w:rsidRDefault="00CC4E2B" w:rsidP="00CC4E2B">
      <w:pPr>
        <w:jc w:val="both"/>
        <w:rPr>
          <w:rFonts w:cs="Arial"/>
          <w:bCs/>
          <w:sz w:val="20"/>
          <w:szCs w:val="20"/>
        </w:rPr>
      </w:pPr>
    </w:p>
    <w:p w14:paraId="21F0AD65"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2938B0D1" w14:textId="77777777" w:rsidR="00CC4E2B" w:rsidRDefault="00CC4E2B" w:rsidP="00CC4E2B">
      <w:pPr>
        <w:jc w:val="both"/>
        <w:rPr>
          <w:rFonts w:cs="Arial"/>
          <w:sz w:val="20"/>
          <w:szCs w:val="20"/>
        </w:rPr>
      </w:pPr>
      <w:r>
        <w:rPr>
          <w:rFonts w:cs="Arial"/>
          <w:sz w:val="20"/>
          <w:szCs w:val="20"/>
        </w:rPr>
        <w:t>Najemodajalec bo izročil predmet najema v uporabo in posest najemniku najkasneje v roku desetih (10) delovnih dni po sklenitvi pogodbe. Najemodajalec bo avtobuse dostavil najemniku na lokacijo Ob Dravi 6, 2000 Maribor.</w:t>
      </w:r>
    </w:p>
    <w:p w14:paraId="7EE41372"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0ECAEE3C" w14:textId="77777777" w:rsidR="00CC4E2B" w:rsidRDefault="00CC4E2B" w:rsidP="00CC4E2B">
      <w:pPr>
        <w:jc w:val="both"/>
        <w:rPr>
          <w:rFonts w:cs="Arial"/>
          <w:sz w:val="20"/>
          <w:szCs w:val="20"/>
        </w:rPr>
      </w:pPr>
      <w:r>
        <w:rPr>
          <w:rFonts w:cs="Arial"/>
          <w:sz w:val="20"/>
          <w:szCs w:val="20"/>
        </w:rPr>
        <w:t>Ob prevzemu predmeta najema se sestavi primopredajni zapisnik, v katerem se ugotovi stanje predmeta najema ob prevzemu.</w:t>
      </w:r>
    </w:p>
    <w:p w14:paraId="1A2223FA" w14:textId="77777777" w:rsidR="00CC4E2B" w:rsidRDefault="00CC4E2B" w:rsidP="009532FC">
      <w:pPr>
        <w:numPr>
          <w:ilvl w:val="0"/>
          <w:numId w:val="22"/>
        </w:numPr>
        <w:autoSpaceDN w:val="0"/>
        <w:spacing w:before="120" w:after="120" w:line="254" w:lineRule="auto"/>
        <w:jc w:val="center"/>
        <w:rPr>
          <w:rFonts w:cs="Arial"/>
          <w:sz w:val="20"/>
          <w:szCs w:val="20"/>
        </w:rPr>
      </w:pPr>
      <w:r>
        <w:rPr>
          <w:rFonts w:cs="Arial"/>
          <w:sz w:val="20"/>
          <w:szCs w:val="20"/>
        </w:rPr>
        <w:t>člen</w:t>
      </w:r>
    </w:p>
    <w:p w14:paraId="2ACAFFCB" w14:textId="77777777" w:rsidR="00CC4E2B" w:rsidRDefault="00CC4E2B" w:rsidP="00CC4E2B">
      <w:pPr>
        <w:jc w:val="both"/>
        <w:rPr>
          <w:rFonts w:cs="Arial"/>
          <w:sz w:val="20"/>
          <w:szCs w:val="20"/>
        </w:rPr>
      </w:pPr>
      <w:r>
        <w:rPr>
          <w:rFonts w:cs="Arial"/>
          <w:sz w:val="20"/>
          <w:szCs w:val="20"/>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48C3DDA5" w14:textId="77777777" w:rsidR="00CC4E2B" w:rsidRDefault="00CC4E2B" w:rsidP="00CC4E2B">
      <w:pPr>
        <w:jc w:val="both"/>
        <w:rPr>
          <w:rFonts w:cs="Arial"/>
          <w:sz w:val="20"/>
          <w:szCs w:val="20"/>
        </w:rPr>
      </w:pPr>
    </w:p>
    <w:p w14:paraId="1D1AE70C" w14:textId="77777777" w:rsidR="00CC4E2B" w:rsidRDefault="00CC4E2B" w:rsidP="00CC4E2B">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2C1E849D" w14:textId="77777777" w:rsidR="00CC4E2B" w:rsidRDefault="00CC4E2B" w:rsidP="00CC4E2B">
      <w:pPr>
        <w:jc w:val="both"/>
        <w:rPr>
          <w:rFonts w:cs="Arial"/>
          <w:sz w:val="20"/>
          <w:szCs w:val="20"/>
        </w:rPr>
      </w:pPr>
      <w:r>
        <w:rPr>
          <w:rFonts w:cs="Arial"/>
          <w:sz w:val="20"/>
          <w:szCs w:val="20"/>
        </w:rPr>
        <w:t>V primeru, da najemnik ob prevzemu avtobusov, ki so predmet najema ugotovi, da avtobusi ne izpolnjujejo pogojev opredeljenih v prvem odstavku tega člena, ima pravico, da prevzem takšnih avtobusov zavrne ter zahteva od najemodajalca izročitev ustreznih avtobusov, kot je to opredeljeno v prvem odstavku tega člena.</w:t>
      </w:r>
    </w:p>
    <w:p w14:paraId="29D238ED" w14:textId="77777777" w:rsidR="00CC4E2B" w:rsidRDefault="00CC4E2B" w:rsidP="00CC4E2B">
      <w:pPr>
        <w:rPr>
          <w:rFonts w:cs="Arial"/>
          <w:bCs/>
          <w:sz w:val="20"/>
          <w:szCs w:val="20"/>
        </w:rPr>
      </w:pPr>
    </w:p>
    <w:p w14:paraId="00DEB74A"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B2A4787" w14:textId="77777777" w:rsidR="00CC4E2B" w:rsidRDefault="00CC4E2B" w:rsidP="00CC4E2B">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20070859" w14:textId="77777777" w:rsidR="00CC4E2B" w:rsidRDefault="00CC4E2B" w:rsidP="00CC4E2B">
      <w:pPr>
        <w:jc w:val="both"/>
        <w:rPr>
          <w:rFonts w:cs="Arial"/>
          <w:sz w:val="20"/>
          <w:szCs w:val="20"/>
        </w:rPr>
      </w:pPr>
    </w:p>
    <w:p w14:paraId="48D7F88D" w14:textId="77777777" w:rsidR="00CC4E2B" w:rsidRDefault="00CC4E2B" w:rsidP="00CC4E2B">
      <w:pPr>
        <w:jc w:val="both"/>
        <w:rPr>
          <w:rFonts w:cs="Arial"/>
          <w:sz w:val="20"/>
          <w:szCs w:val="20"/>
        </w:rPr>
      </w:pPr>
      <w:r>
        <w:rPr>
          <w:rFonts w:cs="Arial"/>
          <w:sz w:val="20"/>
          <w:szCs w:val="20"/>
        </w:rPr>
        <w:lastRenderedPageBreak/>
        <w:t>V primeru, da se za vozila iz 2. člena te pogodbe zaradi storitev vzdrževanja ali zaradi ne dobave rezervnih delov v primernem roku z strani najemodajalca zmanjša razpoložljivost ter da za čas njihove neuporabe ni odgovoren najemnik, se najemnina za vozilo zniža glede na število dni neuporabe vozila (v odstotkih mesečne najemnine).</w:t>
      </w:r>
    </w:p>
    <w:p w14:paraId="2067183C"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2E197590"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21BFDEE5" w14:textId="77777777" w:rsidR="00CC4E2B" w:rsidRDefault="00CC4E2B" w:rsidP="00CC4E2B">
      <w:pPr>
        <w:jc w:val="both"/>
        <w:rPr>
          <w:rFonts w:cs="Arial"/>
          <w:sz w:val="20"/>
          <w:szCs w:val="20"/>
        </w:rPr>
      </w:pPr>
      <w:r>
        <w:rPr>
          <w:rFonts w:cs="Arial"/>
          <w:sz w:val="20"/>
          <w:szCs w:val="20"/>
        </w:rPr>
        <w:t>Stranki se v zvezi s predmetom najema dogovorita ter se najemnik nasproti najemodajalcu zavezuje, da bo:</w:t>
      </w:r>
    </w:p>
    <w:p w14:paraId="58D6B8E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predmet najema uporabljal izključno za opravljanje svoje registrirane dejavnosti, v skladu z namenom te pogodbe in z vestnostjo skrbnega in dobrega gospodarja,</w:t>
      </w:r>
    </w:p>
    <w:p w14:paraId="40805B3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1738635D"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ne bo vršil predelav ali dodelav na predmetu najema brez soglasja najemodajalca,</w:t>
      </w:r>
    </w:p>
    <w:p w14:paraId="6948AF7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 morebitna investicijska vlaganja in posege v predmet najema pridobil predhodno pisno soglasje najemodajalca, pri čemer lahko ob soglasju med strankama stroške posega pobota  z najemnino,</w:t>
      </w:r>
    </w:p>
    <w:p w14:paraId="2480496A"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vzdrževanje, kar vključuje redne servise avtobusov skladno s pogodbo za vzdrževanje in dobavo rezervnih delov,</w:t>
      </w:r>
    </w:p>
    <w:p w14:paraId="688D318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0BB2404C"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505949D2" w14:textId="77777777" w:rsidR="00CC4E2B" w:rsidRDefault="00CC4E2B" w:rsidP="00CC4E2B">
      <w:pPr>
        <w:jc w:val="both"/>
        <w:rPr>
          <w:rFonts w:cs="Arial"/>
          <w:sz w:val="20"/>
          <w:szCs w:val="20"/>
        </w:rPr>
      </w:pPr>
    </w:p>
    <w:p w14:paraId="0C71EF8F" w14:textId="77777777" w:rsidR="00CC4E2B" w:rsidRDefault="00CC4E2B" w:rsidP="00CC4E2B">
      <w:pPr>
        <w:jc w:val="both"/>
        <w:rPr>
          <w:rFonts w:cs="Arial"/>
          <w:sz w:val="20"/>
          <w:szCs w:val="20"/>
        </w:rPr>
      </w:pPr>
      <w:r>
        <w:rPr>
          <w:rFonts w:cs="Arial"/>
          <w:sz w:val="20"/>
          <w:szCs w:val="20"/>
        </w:rPr>
        <w:t>Najemodajalec se proti najemniku zaveže, da bo:</w:t>
      </w:r>
    </w:p>
    <w:p w14:paraId="09FFF481"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3B53AB24"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13D95959"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144579EF" w14:textId="77777777" w:rsidR="00CC4E2B" w:rsidRDefault="00CC4E2B" w:rsidP="00CC4E2B">
      <w:pPr>
        <w:jc w:val="both"/>
        <w:rPr>
          <w:rFonts w:cs="Arial"/>
          <w:sz w:val="20"/>
          <w:szCs w:val="20"/>
        </w:rPr>
      </w:pPr>
      <w:r>
        <w:rPr>
          <w:rFonts w:cs="Arial"/>
          <w:sz w:val="20"/>
          <w:szCs w:val="20"/>
        </w:rPr>
        <w:t>Najemnik, brez pisnega soglasja najemodajalca, ne sme predmet najema oddajati v podnajem.</w:t>
      </w:r>
    </w:p>
    <w:p w14:paraId="48638E0E"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2E4D8CD3"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020370B" w14:textId="77777777" w:rsidR="00CC4E2B" w:rsidRDefault="00CC4E2B" w:rsidP="00CC4E2B">
      <w:pPr>
        <w:jc w:val="both"/>
        <w:rPr>
          <w:rFonts w:cs="Arial"/>
          <w:bCs/>
          <w:sz w:val="20"/>
          <w:szCs w:val="20"/>
        </w:rPr>
      </w:pPr>
    </w:p>
    <w:p w14:paraId="1EEC8A46" w14:textId="77777777" w:rsidR="00CC4E2B" w:rsidRDefault="00CC4E2B" w:rsidP="00CC4E2B">
      <w:pPr>
        <w:jc w:val="both"/>
        <w:rPr>
          <w:rFonts w:cs="Arial"/>
          <w:sz w:val="20"/>
          <w:szCs w:val="20"/>
        </w:rPr>
      </w:pPr>
    </w:p>
    <w:p w14:paraId="73815AD8" w14:textId="77777777" w:rsidR="00CC4E2B" w:rsidRDefault="00CC4E2B" w:rsidP="00CC4E2B">
      <w:pPr>
        <w:spacing w:line="240" w:lineRule="auto"/>
        <w:rPr>
          <w:rFonts w:cs="Arial"/>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CC4E2B" w14:paraId="0CD3C572" w14:textId="77777777" w:rsidTr="00CC4E2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4487123F" w14:textId="77777777" w:rsidR="00CC4E2B" w:rsidRDefault="00CC4E2B">
            <w:pPr>
              <w:spacing w:before="60" w:after="60"/>
              <w:jc w:val="center"/>
              <w:rPr>
                <w:kern w:val="2"/>
                <w:sz w:val="19"/>
                <w:szCs w:val="19"/>
                <w14:ligatures w14:val="standardContextual"/>
              </w:rPr>
            </w:pPr>
            <w:r>
              <w:rPr>
                <w:b/>
                <w:kern w:val="2"/>
                <w:sz w:val="19"/>
                <w:szCs w:val="19"/>
                <w14:ligatures w14:val="standardContextual"/>
              </w:rPr>
              <w:t>Naziv ponudbene postavke</w:t>
            </w:r>
          </w:p>
        </w:tc>
      </w:tr>
      <w:tr w:rsidR="00CC4E2B" w14:paraId="00FFC9DF"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334A4FA0"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Celotna vrednost najema za 3 avtobuse za 36 mesecev (A)</w:t>
            </w:r>
          </w:p>
        </w:tc>
        <w:permStart w:id="111990838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44DD8338"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119908382"/>
            <w:r>
              <w:rPr>
                <w:kern w:val="2"/>
                <w:sz w:val="19"/>
                <w:szCs w:val="19"/>
                <w14:ligatures w14:val="standardContextual"/>
              </w:rPr>
              <w:t xml:space="preserve"> EUR brez DDV</w:t>
            </w:r>
          </w:p>
        </w:tc>
      </w:tr>
      <w:tr w:rsidR="00CC4E2B" w14:paraId="3172DA71"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6FF03146"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 xml:space="preserve">Višina mesečnega obroka (B) = (A)/ 24 </w:t>
            </w:r>
          </w:p>
        </w:tc>
        <w:permStart w:id="1878196873"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6C9F2C49"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878196873"/>
            <w:r>
              <w:rPr>
                <w:bCs/>
                <w:iCs/>
                <w:kern w:val="2"/>
                <w:sz w:val="19"/>
                <w:szCs w:val="19"/>
                <w14:ligatures w14:val="standardContextual"/>
              </w:rPr>
              <w:t xml:space="preserve"> </w:t>
            </w:r>
            <w:r>
              <w:rPr>
                <w:kern w:val="2"/>
                <w:sz w:val="19"/>
                <w:szCs w:val="19"/>
                <w14:ligatures w14:val="standardContextual"/>
              </w:rPr>
              <w:t>EUR brez DDV</w:t>
            </w:r>
          </w:p>
        </w:tc>
      </w:tr>
    </w:tbl>
    <w:p w14:paraId="1E32E683" w14:textId="77777777" w:rsidR="00CC4E2B" w:rsidRDefault="00CC4E2B" w:rsidP="00CC4E2B">
      <w:pPr>
        <w:jc w:val="both"/>
        <w:rPr>
          <w:rFonts w:cs="Arial"/>
          <w:sz w:val="20"/>
          <w:szCs w:val="20"/>
        </w:rPr>
      </w:pPr>
    </w:p>
    <w:p w14:paraId="21C1F1AE" w14:textId="77777777" w:rsidR="00CC4E2B" w:rsidRDefault="00CC4E2B" w:rsidP="00CC4E2B">
      <w:pPr>
        <w:jc w:val="both"/>
        <w:rPr>
          <w:rFonts w:cs="Arial"/>
          <w:sz w:val="20"/>
          <w:szCs w:val="20"/>
        </w:rPr>
      </w:pPr>
      <w:r>
        <w:rPr>
          <w:rFonts w:cs="Arial"/>
          <w:sz w:val="20"/>
          <w:szCs w:val="20"/>
        </w:rPr>
        <w:t>Cena najemnine je fiksna za čas trajanja pogodbe.</w:t>
      </w:r>
    </w:p>
    <w:p w14:paraId="28615BA1" w14:textId="77777777" w:rsidR="00CC4E2B" w:rsidRDefault="00CC4E2B" w:rsidP="00CC4E2B">
      <w:pPr>
        <w:jc w:val="both"/>
        <w:rPr>
          <w:rFonts w:cs="Arial"/>
          <w:bCs/>
          <w:sz w:val="20"/>
          <w:szCs w:val="20"/>
        </w:rPr>
      </w:pPr>
    </w:p>
    <w:p w14:paraId="3A050AE7" w14:textId="77777777" w:rsidR="00CC4E2B" w:rsidRDefault="00CC4E2B" w:rsidP="00CC4E2B">
      <w:pPr>
        <w:jc w:val="both"/>
        <w:rPr>
          <w:rFonts w:cs="Arial"/>
          <w:sz w:val="20"/>
          <w:szCs w:val="20"/>
        </w:rPr>
      </w:pPr>
      <w:r>
        <w:rPr>
          <w:rFonts w:cs="Arial"/>
          <w:sz w:val="20"/>
          <w:szCs w:val="20"/>
        </w:rPr>
        <w:t xml:space="preserve">Najemnik bo račune za predmet javnega naročila poravnal na račun najemodajalca št. SI56 </w:t>
      </w:r>
      <w:permStart w:id="305495018"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05495018"/>
      <w:r>
        <w:rPr>
          <w:rFonts w:cs="Arial"/>
          <w:sz w:val="20"/>
          <w:szCs w:val="20"/>
        </w:rPr>
        <w:t xml:space="preserve">, odprt pri </w:t>
      </w:r>
      <w:permStart w:id="120757356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07573560"/>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6E800A78" w14:textId="77777777" w:rsidR="00CC4E2B" w:rsidRDefault="00CC4E2B" w:rsidP="00CC4E2B">
      <w:pPr>
        <w:jc w:val="both"/>
        <w:rPr>
          <w:rFonts w:cs="Arial"/>
          <w:sz w:val="20"/>
          <w:szCs w:val="20"/>
        </w:rPr>
      </w:pPr>
    </w:p>
    <w:p w14:paraId="411E9388" w14:textId="77777777" w:rsidR="00CC4E2B" w:rsidRDefault="00CC4E2B" w:rsidP="00CC4E2B">
      <w:pPr>
        <w:jc w:val="both"/>
        <w:rPr>
          <w:rFonts w:cs="Arial"/>
          <w:sz w:val="20"/>
          <w:szCs w:val="20"/>
        </w:rPr>
      </w:pPr>
      <w:r>
        <w:rPr>
          <w:rFonts w:cs="Arial"/>
          <w:sz w:val="20"/>
          <w:szCs w:val="20"/>
        </w:rPr>
        <w:t>Stranki sta sporazumni, da je najemodajalec v primeru zamude plačila upravičen od najemnika terjati zakonske zamudne obresti.</w:t>
      </w:r>
    </w:p>
    <w:p w14:paraId="4D0E9EA6"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44E922C4" w14:textId="77777777" w:rsidR="00CC4E2B" w:rsidRDefault="00CC4E2B" w:rsidP="00CC4E2B">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3EE79896"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D59519"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7DC5BB6B" w14:textId="77777777" w:rsidR="00CC4E2B" w:rsidRDefault="00CC4E2B" w:rsidP="00CC4E2B">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Pr>
          <w:rFonts w:cs="Arial"/>
          <w:sz w:val="20"/>
          <w:szCs w:val="20"/>
        </w:rPr>
        <w:t xml:space="preserve">obdobje od 1. 2. 2024 do 31. 1. 2027. </w:t>
      </w:r>
    </w:p>
    <w:p w14:paraId="25B3E1D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00EB0923" w14:textId="77777777" w:rsidR="00CC4E2B" w:rsidRDefault="00CC4E2B" w:rsidP="009532FC">
      <w:pPr>
        <w:numPr>
          <w:ilvl w:val="0"/>
          <w:numId w:val="26"/>
        </w:numPr>
        <w:autoSpaceDN w:val="0"/>
        <w:spacing w:after="160" w:line="254" w:lineRule="auto"/>
        <w:jc w:val="center"/>
        <w:rPr>
          <w:rFonts w:cs="Arial"/>
          <w:sz w:val="20"/>
          <w:szCs w:val="20"/>
        </w:rPr>
      </w:pPr>
      <w:r>
        <w:rPr>
          <w:rFonts w:cs="Arial"/>
          <w:sz w:val="20"/>
          <w:szCs w:val="20"/>
        </w:rPr>
        <w:t>člen</w:t>
      </w:r>
    </w:p>
    <w:p w14:paraId="53CA4101" w14:textId="77777777" w:rsidR="00CC4E2B" w:rsidRDefault="00CC4E2B" w:rsidP="00CC4E2B">
      <w:pPr>
        <w:jc w:val="both"/>
        <w:rPr>
          <w:rFonts w:cs="Arial"/>
          <w:sz w:val="20"/>
          <w:szCs w:val="20"/>
        </w:rPr>
      </w:pPr>
      <w:r>
        <w:rPr>
          <w:rFonts w:cs="Arial"/>
          <w:sz w:val="20"/>
          <w:szCs w:val="20"/>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112CB389" w14:textId="77777777" w:rsidR="00CC4E2B" w:rsidRDefault="00CC4E2B" w:rsidP="00CC4E2B">
      <w:pPr>
        <w:jc w:val="both"/>
        <w:rPr>
          <w:rFonts w:cs="Arial"/>
          <w:sz w:val="20"/>
          <w:szCs w:val="20"/>
        </w:rPr>
      </w:pPr>
    </w:p>
    <w:p w14:paraId="7AF04A7C" w14:textId="77777777" w:rsidR="00CC4E2B" w:rsidRDefault="00CC4E2B" w:rsidP="00CC4E2B">
      <w:pPr>
        <w:jc w:val="both"/>
        <w:rPr>
          <w:rFonts w:cs="Arial"/>
          <w:sz w:val="20"/>
          <w:szCs w:val="20"/>
        </w:rPr>
      </w:pPr>
      <w:r>
        <w:rPr>
          <w:rFonts w:cs="Arial"/>
          <w:sz w:val="20"/>
          <w:szCs w:val="20"/>
        </w:rPr>
        <w:t>V primeru, da najemodajalec najemniku ob predaji avtobusov v uporabo, ne bo pravočasno dostavil vse potrebne dokumentacije določene s to dokumentacijo JN, se smiselno uporabijo določila iz prejšnjega odstavka.</w:t>
      </w:r>
    </w:p>
    <w:p w14:paraId="6F666E55" w14:textId="77777777" w:rsidR="00CC4E2B" w:rsidRDefault="00CC4E2B" w:rsidP="00CC4E2B">
      <w:pPr>
        <w:jc w:val="both"/>
        <w:rPr>
          <w:rFonts w:cs="Arial"/>
          <w:sz w:val="20"/>
          <w:szCs w:val="20"/>
        </w:rPr>
      </w:pPr>
    </w:p>
    <w:p w14:paraId="47A39350" w14:textId="77777777" w:rsidR="00CC4E2B" w:rsidRDefault="00CC4E2B" w:rsidP="00CC4E2B">
      <w:pPr>
        <w:jc w:val="both"/>
        <w:rPr>
          <w:rFonts w:cs="Arial"/>
          <w:sz w:val="20"/>
          <w:szCs w:val="20"/>
        </w:rPr>
      </w:pPr>
      <w:r>
        <w:rPr>
          <w:rFonts w:cs="Arial"/>
          <w:sz w:val="20"/>
          <w:szCs w:val="20"/>
        </w:rPr>
        <w:t xml:space="preserve">Pravica do uveljavljanja pogodbene kazni je neodvisna od nastanka škode najemniku. </w:t>
      </w:r>
    </w:p>
    <w:p w14:paraId="6957353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51A12797" w14:textId="77777777" w:rsidR="00CC4E2B" w:rsidRDefault="00CC4E2B" w:rsidP="009532FC">
      <w:pPr>
        <w:numPr>
          <w:ilvl w:val="0"/>
          <w:numId w:val="27"/>
        </w:numPr>
        <w:autoSpaceDN w:val="0"/>
        <w:spacing w:after="160" w:line="254" w:lineRule="auto"/>
        <w:jc w:val="center"/>
        <w:rPr>
          <w:rFonts w:cs="Arial"/>
          <w:sz w:val="20"/>
          <w:szCs w:val="20"/>
        </w:rPr>
      </w:pPr>
      <w:r>
        <w:rPr>
          <w:rFonts w:cs="Arial"/>
          <w:sz w:val="20"/>
          <w:szCs w:val="20"/>
        </w:rPr>
        <w:t>člen</w:t>
      </w:r>
    </w:p>
    <w:p w14:paraId="2E78B6EE" w14:textId="77777777" w:rsidR="00CC4E2B" w:rsidRDefault="00CC4E2B" w:rsidP="00CC4E2B">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680E9197" w14:textId="77777777" w:rsidR="00CC4E2B" w:rsidRDefault="00CC4E2B" w:rsidP="00CC4E2B">
      <w:pPr>
        <w:jc w:val="both"/>
        <w:rPr>
          <w:rFonts w:cs="Arial"/>
          <w:sz w:val="20"/>
          <w:szCs w:val="20"/>
        </w:rPr>
      </w:pPr>
    </w:p>
    <w:p w14:paraId="11F4327D" w14:textId="77777777" w:rsidR="00CC4E2B" w:rsidRDefault="00CC4E2B" w:rsidP="00CC4E2B">
      <w:pPr>
        <w:jc w:val="both"/>
        <w:rPr>
          <w:rFonts w:cs="Arial"/>
          <w:sz w:val="20"/>
          <w:szCs w:val="20"/>
        </w:rPr>
      </w:pPr>
      <w:r>
        <w:rPr>
          <w:rFonts w:cs="Arial"/>
          <w:sz w:val="20"/>
          <w:szCs w:val="20"/>
        </w:rPr>
        <w:lastRenderedPageBreak/>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04196B6" w14:textId="77777777" w:rsidR="00CC4E2B" w:rsidRDefault="00CC4E2B" w:rsidP="00CC4E2B">
      <w:pPr>
        <w:jc w:val="both"/>
        <w:rPr>
          <w:rFonts w:cs="Arial"/>
          <w:sz w:val="20"/>
          <w:szCs w:val="20"/>
        </w:rPr>
      </w:pPr>
    </w:p>
    <w:p w14:paraId="4F3FB1E3" w14:textId="77777777" w:rsidR="00CC4E2B" w:rsidRDefault="00CC4E2B" w:rsidP="00CC4E2B">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59982F46"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3E5A7A27" w14:textId="77777777" w:rsidR="00CC4E2B" w:rsidRDefault="00CC4E2B" w:rsidP="009532FC">
      <w:pPr>
        <w:numPr>
          <w:ilvl w:val="0"/>
          <w:numId w:val="28"/>
        </w:numPr>
        <w:autoSpaceDN w:val="0"/>
        <w:spacing w:after="160" w:line="254" w:lineRule="auto"/>
        <w:jc w:val="center"/>
        <w:rPr>
          <w:rFonts w:cs="Arial"/>
          <w:sz w:val="20"/>
          <w:szCs w:val="20"/>
        </w:rPr>
      </w:pPr>
      <w:r>
        <w:rPr>
          <w:rFonts w:cs="Arial"/>
          <w:sz w:val="20"/>
          <w:szCs w:val="20"/>
        </w:rPr>
        <w:t>člen</w:t>
      </w:r>
    </w:p>
    <w:p w14:paraId="300D0F53" w14:textId="77777777" w:rsidR="00CC4E2B" w:rsidRDefault="00CC4E2B" w:rsidP="00CC4E2B">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0119EE0" w14:textId="77777777" w:rsidR="00CC4E2B" w:rsidRDefault="00CC4E2B" w:rsidP="00CC4E2B">
      <w:pPr>
        <w:jc w:val="both"/>
        <w:rPr>
          <w:rFonts w:cs="Arial"/>
          <w:sz w:val="20"/>
          <w:szCs w:val="20"/>
        </w:rPr>
      </w:pPr>
    </w:p>
    <w:p w14:paraId="3F08A1EF" w14:textId="77777777" w:rsidR="00CC4E2B" w:rsidRDefault="00CC4E2B" w:rsidP="00CC4E2B">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49392E42" w14:textId="77777777" w:rsidR="00CC4E2B" w:rsidRDefault="00CC4E2B" w:rsidP="00CC4E2B">
      <w:pPr>
        <w:jc w:val="both"/>
        <w:rPr>
          <w:rFonts w:cs="Arial"/>
          <w:sz w:val="20"/>
          <w:szCs w:val="20"/>
        </w:rPr>
      </w:pPr>
    </w:p>
    <w:p w14:paraId="31B078B0" w14:textId="77777777" w:rsidR="00CC4E2B" w:rsidRDefault="00CC4E2B" w:rsidP="00CC4E2B">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5A12C231" w14:textId="77777777" w:rsidR="00CC4E2B" w:rsidRDefault="00CC4E2B" w:rsidP="00CC4E2B">
      <w:pPr>
        <w:jc w:val="both"/>
        <w:rPr>
          <w:rFonts w:cs="Arial"/>
          <w:sz w:val="20"/>
          <w:szCs w:val="20"/>
        </w:rPr>
      </w:pPr>
    </w:p>
    <w:p w14:paraId="1CB0ABDE" w14:textId="77777777" w:rsidR="00CC4E2B" w:rsidRDefault="00CC4E2B" w:rsidP="00CC4E2B">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0BE23DD" w14:textId="77777777" w:rsidR="00CC4E2B" w:rsidRDefault="00CC4E2B" w:rsidP="00CC4E2B">
      <w:pPr>
        <w:jc w:val="both"/>
        <w:rPr>
          <w:rFonts w:cs="Arial"/>
          <w:sz w:val="20"/>
          <w:szCs w:val="20"/>
        </w:rPr>
      </w:pPr>
    </w:p>
    <w:p w14:paraId="5972A24F" w14:textId="77777777" w:rsidR="00CC4E2B" w:rsidRDefault="00CC4E2B" w:rsidP="00CC4E2B">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1DC9A66A" w14:textId="77777777" w:rsidR="00CC4E2B" w:rsidRDefault="00CC4E2B" w:rsidP="00CC4E2B">
      <w:pPr>
        <w:jc w:val="both"/>
        <w:rPr>
          <w:rFonts w:cs="Arial"/>
          <w:sz w:val="20"/>
          <w:szCs w:val="20"/>
        </w:rPr>
      </w:pPr>
    </w:p>
    <w:p w14:paraId="5C01F1B2" w14:textId="77777777" w:rsidR="00CC4E2B" w:rsidRDefault="00CC4E2B" w:rsidP="00CC4E2B">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51A2148D" w14:textId="77777777" w:rsidR="00CC4E2B" w:rsidRDefault="00CC4E2B" w:rsidP="00CC4E2B">
      <w:pPr>
        <w:jc w:val="both"/>
        <w:rPr>
          <w:rFonts w:cs="Arial"/>
          <w:sz w:val="20"/>
          <w:szCs w:val="20"/>
        </w:rPr>
      </w:pPr>
    </w:p>
    <w:p w14:paraId="51FB4BB9" w14:textId="77777777" w:rsidR="00CC4E2B" w:rsidRDefault="00CC4E2B" w:rsidP="00CC4E2B">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094E4A1" w14:textId="77777777" w:rsidR="00CC4E2B" w:rsidRDefault="00CC4E2B" w:rsidP="00CC4E2B">
      <w:pPr>
        <w:jc w:val="both"/>
        <w:rPr>
          <w:rFonts w:cs="Arial"/>
          <w:sz w:val="20"/>
          <w:szCs w:val="20"/>
        </w:rPr>
      </w:pPr>
    </w:p>
    <w:p w14:paraId="5B13C7F5" w14:textId="77777777" w:rsidR="00CC4E2B" w:rsidRDefault="00CC4E2B" w:rsidP="00CC4E2B">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B85827C" w14:textId="77777777" w:rsidR="001326E2" w:rsidRDefault="001326E2">
      <w:pPr>
        <w:spacing w:line="240" w:lineRule="auto"/>
        <w:rPr>
          <w:rFonts w:cs="Arial"/>
          <w:b/>
          <w:bCs/>
          <w:sz w:val="20"/>
          <w:szCs w:val="20"/>
        </w:rPr>
      </w:pPr>
      <w:r>
        <w:rPr>
          <w:rFonts w:cs="Arial"/>
          <w:b/>
          <w:bCs/>
          <w:sz w:val="20"/>
          <w:szCs w:val="20"/>
        </w:rPr>
        <w:br w:type="page"/>
      </w:r>
    </w:p>
    <w:p w14:paraId="20EAE92F" w14:textId="5ED85018"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lastRenderedPageBreak/>
        <w:t>SPREMEMBA</w:t>
      </w:r>
      <w:r>
        <w:rPr>
          <w:rFonts w:cs="Arial"/>
          <w:b/>
          <w:sz w:val="20"/>
          <w:szCs w:val="20"/>
        </w:rPr>
        <w:t xml:space="preserve"> OKOLIŠČIN</w:t>
      </w:r>
    </w:p>
    <w:p w14:paraId="6F00681E"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DA74201" w14:textId="77777777" w:rsidR="00CC4E2B" w:rsidRDefault="00CC4E2B" w:rsidP="00CC4E2B">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149C0AFD" w14:textId="77777777" w:rsidR="00CC4E2B" w:rsidRDefault="00CC4E2B" w:rsidP="00CC4E2B">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15E51AB" w14:textId="77777777" w:rsidR="00CC4E2B" w:rsidRDefault="00CC4E2B" w:rsidP="00CC4E2B">
      <w:pPr>
        <w:jc w:val="both"/>
        <w:rPr>
          <w:rFonts w:cs="Arial"/>
          <w:sz w:val="20"/>
          <w:szCs w:val="20"/>
        </w:rPr>
      </w:pPr>
    </w:p>
    <w:p w14:paraId="5A6FEB14" w14:textId="77777777" w:rsidR="00CC4E2B" w:rsidRDefault="00CC4E2B" w:rsidP="00CC4E2B">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29A55EE" w14:textId="77777777" w:rsidR="00CC4E2B" w:rsidRDefault="00CC4E2B" w:rsidP="00CC4E2B">
      <w:pPr>
        <w:jc w:val="both"/>
        <w:rPr>
          <w:rFonts w:cs="Arial"/>
          <w:sz w:val="20"/>
          <w:szCs w:val="20"/>
        </w:rPr>
      </w:pPr>
      <w:r>
        <w:rPr>
          <w:rFonts w:cs="Arial"/>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45DF420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20F4298F"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1EB1CD4" w14:textId="4941A3D1" w:rsidR="00CC4E2B" w:rsidRDefault="007920D6" w:rsidP="00CC4E2B">
      <w:pPr>
        <w:jc w:val="both"/>
        <w:rPr>
          <w:rFonts w:cs="Arial"/>
          <w:bCs/>
          <w:sz w:val="20"/>
          <w:szCs w:val="20"/>
        </w:rPr>
      </w:pPr>
      <w:r w:rsidRPr="007920D6">
        <w:rPr>
          <w:rFonts w:cs="Arial"/>
          <w:bCs/>
          <w:sz w:val="20"/>
          <w:szCs w:val="20"/>
        </w:rPr>
        <w:t>Najemodajalec se obvezuje, da bo najemniku ob podpisu pogodbe,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43BDCE9A" w14:textId="77777777" w:rsidR="00CC4E2B" w:rsidRDefault="00CC4E2B" w:rsidP="00CC4E2B">
      <w:pPr>
        <w:jc w:val="both"/>
        <w:rPr>
          <w:rFonts w:cs="Arial"/>
          <w:bCs/>
          <w:sz w:val="20"/>
          <w:szCs w:val="20"/>
        </w:rPr>
      </w:pPr>
    </w:p>
    <w:p w14:paraId="63ABBEC3" w14:textId="77777777" w:rsidR="00CC4E2B" w:rsidRDefault="00CC4E2B" w:rsidP="00CC4E2B">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EC2305B" w14:textId="77777777" w:rsidR="00CC4E2B" w:rsidRDefault="00CC4E2B" w:rsidP="00CC4E2B">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0AC5F40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672F18F0"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4DCA713" w14:textId="77777777" w:rsidR="00CC4E2B" w:rsidRDefault="00CC4E2B" w:rsidP="00CC4E2B">
      <w:pPr>
        <w:jc w:val="both"/>
        <w:rPr>
          <w:rFonts w:cs="Arial"/>
          <w:sz w:val="20"/>
          <w:szCs w:val="20"/>
        </w:rPr>
      </w:pPr>
      <w:r>
        <w:rPr>
          <w:rFonts w:cs="Arial"/>
          <w:sz w:val="20"/>
          <w:szCs w:val="20"/>
        </w:rPr>
        <w:t>Za urejanje vseh vprašanj v zvezi s to pogodbo pogodbeni stranki kot skrbnike te pogodbe določita:</w:t>
      </w:r>
    </w:p>
    <w:p w14:paraId="70024F5A"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 xml:space="preserve">za najemnika: </w:t>
      </w:r>
    </w:p>
    <w:permStart w:id="1816360593" w:edGrp="everyone"/>
    <w:p w14:paraId="23AB2C87" w14:textId="77777777" w:rsidR="00CC4E2B" w:rsidRDefault="00CC4E2B"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6360593"/>
      <w:r>
        <w:rPr>
          <w:rFonts w:cs="Arial"/>
          <w:sz w:val="20"/>
          <w:szCs w:val="20"/>
        </w:rPr>
        <w:t xml:space="preserve">, elektronska pošta: </w:t>
      </w:r>
      <w:permStart w:id="185533323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55333233"/>
      <w:r>
        <w:rPr>
          <w:rFonts w:cs="Arial"/>
          <w:sz w:val="20"/>
          <w:szCs w:val="20"/>
        </w:rPr>
        <w:t>.</w:t>
      </w:r>
    </w:p>
    <w:p w14:paraId="78D80231"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za najemodajalca:</w:t>
      </w:r>
    </w:p>
    <w:bookmarkStart w:id="6" w:name="_Hlk141354339"/>
    <w:permStart w:id="519589173" w:edGrp="everyone"/>
    <w:p w14:paraId="11D91920" w14:textId="77777777" w:rsidR="00CC4E2B" w:rsidRDefault="00CC4E2B" w:rsidP="009532FC">
      <w:pPr>
        <w:numPr>
          <w:ilvl w:val="0"/>
          <w:numId w:val="31"/>
        </w:numPr>
        <w:autoSpaceDN w:val="0"/>
        <w:spacing w:after="160" w:line="254" w:lineRule="auto"/>
        <w:jc w:val="both"/>
        <w:rPr>
          <w:rFonts w:cs="Arial"/>
          <w:sz w:val="20"/>
          <w:szCs w:val="20"/>
        </w:rPr>
      </w:pPr>
      <w:r>
        <w:lastRenderedPageBreak/>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19589173"/>
      <w:r>
        <w:rPr>
          <w:rFonts w:cs="Arial"/>
          <w:sz w:val="20"/>
          <w:szCs w:val="20"/>
        </w:rPr>
        <w:t xml:space="preserve">, elektronska pošta: </w:t>
      </w:r>
      <w:permStart w:id="1891320385"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1891320385"/>
      <w:r>
        <w:rPr>
          <w:rFonts w:cs="Arial"/>
          <w:sz w:val="20"/>
          <w:szCs w:val="20"/>
        </w:rPr>
        <w:t>.</w:t>
      </w:r>
    </w:p>
    <w:bookmarkEnd w:id="6"/>
    <w:p w14:paraId="7B747803" w14:textId="77777777" w:rsidR="00CC4E2B" w:rsidRDefault="00CC4E2B"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3E2CF4A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DB2F50C" w14:textId="77777777" w:rsidR="00CC4E2B" w:rsidRDefault="00CC4E2B" w:rsidP="00CC4E2B">
      <w:pPr>
        <w:jc w:val="both"/>
        <w:rPr>
          <w:rFonts w:cs="Arial"/>
          <w:sz w:val="20"/>
          <w:szCs w:val="20"/>
        </w:rPr>
      </w:pPr>
      <w:r>
        <w:rPr>
          <w:rFonts w:cs="Arial"/>
          <w:sz w:val="20"/>
          <w:szCs w:val="20"/>
        </w:rPr>
        <w:t>Najemodajalec ob predložitvi ponudbe in sklenitvi pogodbe nima prijavljenih podizvajalcev za izvedbo pogodbe.</w:t>
      </w:r>
    </w:p>
    <w:p w14:paraId="356FBEA7" w14:textId="77777777" w:rsidR="00CC4E2B" w:rsidRDefault="00CC4E2B" w:rsidP="00CC4E2B">
      <w:pPr>
        <w:spacing w:before="120" w:after="120"/>
        <w:jc w:val="both"/>
        <w:rPr>
          <w:rFonts w:cs="Arial"/>
          <w:b/>
          <w:sz w:val="20"/>
          <w:szCs w:val="20"/>
        </w:rPr>
      </w:pPr>
      <w:r>
        <w:rPr>
          <w:rFonts w:cs="Arial"/>
          <w:b/>
          <w:sz w:val="20"/>
          <w:szCs w:val="20"/>
        </w:rPr>
        <w:t>PROTIKORUPCIJSKA KLAVZULA</w:t>
      </w:r>
    </w:p>
    <w:p w14:paraId="1AF1D8B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4B13F2B2"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57526710"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0F48A6D5"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713500EF"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1971BC93"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3B5C0EAC"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55ABA9F6" w14:textId="77777777" w:rsidR="00CC4E2B" w:rsidRDefault="00CC4E2B" w:rsidP="00CC4E2B">
      <w:pPr>
        <w:spacing w:line="240" w:lineRule="auto"/>
        <w:rPr>
          <w:rFonts w:cs="Arial"/>
          <w:sz w:val="20"/>
          <w:szCs w:val="20"/>
        </w:rPr>
      </w:pPr>
    </w:p>
    <w:p w14:paraId="35A4152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2CCBB14" w14:textId="77777777" w:rsidR="00CC4E2B" w:rsidRDefault="00CC4E2B" w:rsidP="00CC4E2B">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3331F1C4" w14:textId="77777777" w:rsidR="00CC4E2B" w:rsidRDefault="00CC4E2B" w:rsidP="00CC4E2B">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1E14BDA7" w14:textId="77777777" w:rsidR="00CC4E2B" w:rsidRDefault="00CC4E2B" w:rsidP="00CC4E2B">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1CBC7428" w14:textId="77777777" w:rsidR="00CC4E2B" w:rsidRDefault="00CC4E2B" w:rsidP="00CC4E2B">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04C0D6C3"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4FB9B1A" w14:textId="77777777" w:rsidR="00CC4E2B" w:rsidRDefault="00CC4E2B" w:rsidP="00CC4E2B">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737A3159" w14:textId="77777777" w:rsidR="00CC4E2B" w:rsidRDefault="00CC4E2B" w:rsidP="00CC4E2B">
      <w:pPr>
        <w:spacing w:after="160" w:line="254" w:lineRule="auto"/>
        <w:jc w:val="both"/>
        <w:rPr>
          <w:rFonts w:cs="Arial"/>
          <w:sz w:val="20"/>
          <w:szCs w:val="20"/>
        </w:rPr>
      </w:pPr>
      <w:r>
        <w:rPr>
          <w:rFonts w:cs="Arial"/>
          <w:sz w:val="20"/>
          <w:szCs w:val="20"/>
        </w:rPr>
        <w:lastRenderedPageBreak/>
        <w:t>Najemodajalec najemniku odškodninsko odgovarja v primeru kršitve tega člena.</w:t>
      </w:r>
    </w:p>
    <w:p w14:paraId="31C41BBE" w14:textId="77777777" w:rsidR="00CC4E2B" w:rsidRDefault="00CC4E2B" w:rsidP="00CC4E2B">
      <w:pPr>
        <w:spacing w:after="160" w:line="254" w:lineRule="auto"/>
        <w:jc w:val="both"/>
        <w:rPr>
          <w:rFonts w:cs="Arial"/>
          <w:sz w:val="20"/>
          <w:szCs w:val="20"/>
        </w:rPr>
      </w:pPr>
    </w:p>
    <w:p w14:paraId="4B691DF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AAF73AF" w14:textId="77777777" w:rsidR="00CC4E2B" w:rsidRDefault="00CC4E2B" w:rsidP="00CC4E2B">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w:t>
      </w:r>
      <w:bookmarkStart w:id="7" w:name="_Hlk153887994"/>
      <w:r>
        <w:rPr>
          <w:sz w:val="20"/>
          <w:szCs w:val="20"/>
        </w:rPr>
        <w:t>najemnik</w:t>
      </w:r>
      <w:bookmarkEnd w:id="7"/>
      <w:r>
        <w:rPr>
          <w:sz w:val="20"/>
          <w:szCs w:val="20"/>
        </w:rPr>
        <w:t xml:space="preserve">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F5CA14" w14:textId="77777777" w:rsidR="00CC4E2B" w:rsidRDefault="00CC4E2B" w:rsidP="00CC4E2B">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0B564260" w14:textId="77777777" w:rsidR="00CC4E2B" w:rsidRDefault="00CC4E2B" w:rsidP="00CC4E2B">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073D1FF1" w14:textId="77777777" w:rsidR="00CC4E2B" w:rsidRDefault="00CC4E2B" w:rsidP="00CC4E2B">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4EFF037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2834DECC" w14:textId="77777777" w:rsidR="00CC4E2B" w:rsidRDefault="00CC4E2B" w:rsidP="00CC4E2B">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0F540789" w14:textId="77777777" w:rsidR="00CC4E2B" w:rsidRDefault="00CC4E2B" w:rsidP="00CC4E2B">
      <w:pPr>
        <w:jc w:val="both"/>
        <w:rPr>
          <w:rFonts w:cs="Arial"/>
          <w:sz w:val="20"/>
          <w:szCs w:val="20"/>
        </w:rPr>
      </w:pPr>
    </w:p>
    <w:p w14:paraId="25B1DAED" w14:textId="77777777" w:rsidR="00CC4E2B" w:rsidRDefault="00CC4E2B" w:rsidP="00CC4E2B">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3288CDE" w14:textId="77777777" w:rsidR="00CC4E2B" w:rsidRDefault="00CC4E2B" w:rsidP="00CC4E2B">
      <w:pPr>
        <w:jc w:val="both"/>
        <w:rPr>
          <w:rFonts w:cs="Arial"/>
          <w:sz w:val="20"/>
          <w:szCs w:val="20"/>
        </w:rPr>
      </w:pPr>
    </w:p>
    <w:p w14:paraId="35B0E12A" w14:textId="77777777" w:rsidR="00CC4E2B" w:rsidRDefault="00CC4E2B" w:rsidP="00CC4E2B">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5DBACACB" w14:textId="77777777" w:rsidR="00CC4E2B" w:rsidRDefault="00CC4E2B" w:rsidP="00CC4E2B">
      <w:pPr>
        <w:jc w:val="both"/>
        <w:rPr>
          <w:rFonts w:cs="Arial"/>
          <w:sz w:val="20"/>
          <w:szCs w:val="20"/>
        </w:rPr>
      </w:pPr>
    </w:p>
    <w:p w14:paraId="6202B2F9" w14:textId="77777777" w:rsidR="00CC4E2B" w:rsidRDefault="00CC4E2B" w:rsidP="00CC4E2B">
      <w:pPr>
        <w:jc w:val="both"/>
        <w:rPr>
          <w:rFonts w:cs="Arial"/>
          <w:sz w:val="20"/>
          <w:szCs w:val="20"/>
        </w:rPr>
      </w:pPr>
      <w:r>
        <w:rPr>
          <w:rFonts w:cs="Arial"/>
          <w:sz w:val="20"/>
          <w:szCs w:val="20"/>
        </w:rPr>
        <w:lastRenderedPageBreak/>
        <w:t>Ta pogodba v celoti zavezuje tudi morebitne vsakokratne pravne naslednike vsake od pogodbenih strank, kar velja zlasti tudi v primeru organizacijsko – statusnih ter lastninskih sprememb.</w:t>
      </w:r>
    </w:p>
    <w:p w14:paraId="1C98E382"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305CBF08" w14:textId="77777777" w:rsidR="00CC4E2B" w:rsidRDefault="00CC4E2B" w:rsidP="00CC4E2B">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119505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32C5A3E" w14:textId="77777777" w:rsidR="00CC4E2B" w:rsidRDefault="00CC4E2B" w:rsidP="00CC4E2B">
      <w:pPr>
        <w:jc w:val="both"/>
        <w:rPr>
          <w:rFonts w:cs="Arial"/>
          <w:sz w:val="20"/>
          <w:szCs w:val="20"/>
        </w:rPr>
      </w:pPr>
      <w:r>
        <w:rPr>
          <w:rFonts w:cs="Arial"/>
          <w:sz w:val="20"/>
          <w:szCs w:val="20"/>
        </w:rPr>
        <w:t xml:space="preserve">Ta pogodba stopi v veljavo z dnem, ko jo podpišeta obe pogodbeni stranki. </w:t>
      </w:r>
    </w:p>
    <w:p w14:paraId="078EFCBB"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3823D52" w14:textId="77777777" w:rsidR="00CC4E2B" w:rsidRDefault="00CC4E2B" w:rsidP="00CC4E2B">
      <w:pPr>
        <w:jc w:val="both"/>
        <w:rPr>
          <w:rFonts w:cs="Arial"/>
          <w:sz w:val="20"/>
          <w:szCs w:val="20"/>
        </w:rPr>
      </w:pPr>
      <w:r>
        <w:rPr>
          <w:rFonts w:cs="Arial"/>
          <w:sz w:val="20"/>
          <w:szCs w:val="20"/>
        </w:rPr>
        <w:t>Pogodba je napisana v treh (3) enakih izvodih, od katerih najemnik prejme dva (2) izvoda, najemodajalec pa en (1) izvod.</w:t>
      </w:r>
    </w:p>
    <w:p w14:paraId="06772CCA" w14:textId="77777777" w:rsidR="00CC4E2B" w:rsidRDefault="00CC4E2B" w:rsidP="00CC4E2B">
      <w:pPr>
        <w:jc w:val="both"/>
        <w:rPr>
          <w:rFonts w:cs="Arial"/>
          <w:sz w:val="20"/>
          <w:szCs w:val="20"/>
        </w:rPr>
      </w:pPr>
      <w:r>
        <w:rPr>
          <w:rFonts w:cs="Arial"/>
          <w:sz w:val="20"/>
          <w:szCs w:val="20"/>
        </w:rPr>
        <w:t xml:space="preserve"> </w:t>
      </w:r>
    </w:p>
    <w:p w14:paraId="24FDE520" w14:textId="77777777" w:rsidR="00CC4E2B" w:rsidRDefault="00CC4E2B" w:rsidP="00CC4E2B">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C4E2B" w14:paraId="3ABD0ED2" w14:textId="77777777" w:rsidTr="00CC4E2B">
        <w:trPr>
          <w:jc w:val="center"/>
        </w:trPr>
        <w:tc>
          <w:tcPr>
            <w:tcW w:w="3712" w:type="dxa"/>
            <w:tcBorders>
              <w:top w:val="nil"/>
              <w:left w:val="nil"/>
              <w:bottom w:val="single" w:sz="4" w:space="0" w:color="auto"/>
              <w:right w:val="nil"/>
            </w:tcBorders>
            <w:hideMark/>
          </w:tcPr>
          <w:p w14:paraId="3B4BC8C1"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 xml:space="preserve">V </w:t>
            </w:r>
            <w:permStart w:id="829846369"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829846369"/>
            <w:r>
              <w:rPr>
                <w:rFonts w:cs="Arial"/>
                <w:kern w:val="2"/>
                <w:sz w:val="20"/>
                <w:szCs w:val="20"/>
                <w14:ligatures w14:val="standardContextual"/>
              </w:rPr>
              <w:t xml:space="preserve">, dne </w:t>
            </w:r>
          </w:p>
        </w:tc>
        <w:tc>
          <w:tcPr>
            <w:tcW w:w="1456" w:type="dxa"/>
          </w:tcPr>
          <w:p w14:paraId="65615C91"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63291950"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V Mariboru, dne</w:t>
            </w:r>
          </w:p>
        </w:tc>
      </w:tr>
      <w:tr w:rsidR="00CC4E2B" w14:paraId="40A2F83E" w14:textId="77777777" w:rsidTr="00CC4E2B">
        <w:trPr>
          <w:jc w:val="center"/>
        </w:trPr>
        <w:tc>
          <w:tcPr>
            <w:tcW w:w="3712" w:type="dxa"/>
            <w:tcBorders>
              <w:top w:val="single" w:sz="4" w:space="0" w:color="auto"/>
              <w:left w:val="nil"/>
              <w:bottom w:val="nil"/>
              <w:right w:val="nil"/>
            </w:tcBorders>
          </w:tcPr>
          <w:p w14:paraId="01EE5254" w14:textId="77777777" w:rsidR="00CC4E2B" w:rsidRDefault="00CC4E2B">
            <w:pPr>
              <w:jc w:val="both"/>
              <w:rPr>
                <w:rFonts w:cs="Arial"/>
                <w:b/>
                <w:kern w:val="2"/>
                <w:sz w:val="20"/>
                <w:szCs w:val="20"/>
                <w14:ligatures w14:val="standardContextual"/>
              </w:rPr>
            </w:pPr>
          </w:p>
        </w:tc>
        <w:tc>
          <w:tcPr>
            <w:tcW w:w="1456" w:type="dxa"/>
          </w:tcPr>
          <w:p w14:paraId="2ED9114C" w14:textId="77777777" w:rsidR="00CC4E2B" w:rsidRDefault="00CC4E2B">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58794D9A" w14:textId="77777777" w:rsidR="00CC4E2B" w:rsidRDefault="00CC4E2B">
            <w:pPr>
              <w:jc w:val="both"/>
              <w:rPr>
                <w:rFonts w:cs="Arial"/>
                <w:b/>
                <w:kern w:val="2"/>
                <w:sz w:val="20"/>
                <w:szCs w:val="20"/>
                <w14:ligatures w14:val="standardContextual"/>
              </w:rPr>
            </w:pPr>
          </w:p>
        </w:tc>
      </w:tr>
      <w:tr w:rsidR="00CC4E2B" w14:paraId="05FEDCFB" w14:textId="77777777" w:rsidTr="00CC4E2B">
        <w:trPr>
          <w:jc w:val="center"/>
        </w:trPr>
        <w:tc>
          <w:tcPr>
            <w:tcW w:w="3712" w:type="dxa"/>
            <w:tcBorders>
              <w:top w:val="nil"/>
              <w:left w:val="nil"/>
              <w:bottom w:val="single" w:sz="4" w:space="0" w:color="auto"/>
              <w:right w:val="nil"/>
            </w:tcBorders>
          </w:tcPr>
          <w:p w14:paraId="471A408F"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Najemodajalec:</w:t>
            </w:r>
          </w:p>
          <w:permStart w:id="1190275039" w:edGrp="everyone"/>
          <w:p w14:paraId="552B8637" w14:textId="77777777" w:rsidR="00CC4E2B" w:rsidRDefault="00CC4E2B">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1190275039"/>
          </w:p>
          <w:p w14:paraId="01C8C4C6" w14:textId="77777777" w:rsidR="00CC4E2B" w:rsidRDefault="00CC4E2B">
            <w:pPr>
              <w:jc w:val="both"/>
              <w:rPr>
                <w:rFonts w:cs="Arial"/>
                <w:kern w:val="2"/>
                <w:sz w:val="20"/>
                <w:szCs w:val="20"/>
                <w14:ligatures w14:val="standardContextual"/>
              </w:rPr>
            </w:pPr>
          </w:p>
          <w:p w14:paraId="0E319CC6" w14:textId="77777777" w:rsidR="00CC4E2B" w:rsidRDefault="00CC4E2B">
            <w:pPr>
              <w:jc w:val="both"/>
              <w:rPr>
                <w:rFonts w:cs="Arial"/>
                <w:kern w:val="2"/>
                <w:sz w:val="20"/>
                <w:szCs w:val="20"/>
                <w14:ligatures w14:val="standardContextual"/>
              </w:rPr>
            </w:pPr>
          </w:p>
        </w:tc>
        <w:tc>
          <w:tcPr>
            <w:tcW w:w="1456" w:type="dxa"/>
          </w:tcPr>
          <w:p w14:paraId="20581E4B"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6F8EDCDD"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Najemnik:</w:t>
            </w:r>
          </w:p>
          <w:p w14:paraId="56BBFE46"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0516A42B" w14:textId="77777777" w:rsidR="00CC4E2B" w:rsidRDefault="00CC4E2B">
            <w:pPr>
              <w:jc w:val="both"/>
              <w:rPr>
                <w:rFonts w:cs="Arial"/>
                <w:kern w:val="2"/>
                <w:sz w:val="20"/>
                <w:szCs w:val="20"/>
                <w14:ligatures w14:val="standardContextual"/>
              </w:rPr>
            </w:pPr>
          </w:p>
          <w:p w14:paraId="50A4A5D7"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Ranko Šmigoc, direktor</w:t>
            </w:r>
          </w:p>
          <w:p w14:paraId="577B06FD" w14:textId="77777777" w:rsidR="00CC4E2B" w:rsidRDefault="00CC4E2B">
            <w:pPr>
              <w:jc w:val="both"/>
              <w:rPr>
                <w:rFonts w:cs="Arial"/>
                <w:kern w:val="2"/>
                <w:sz w:val="20"/>
                <w:szCs w:val="20"/>
                <w14:ligatures w14:val="standardContextual"/>
              </w:rPr>
            </w:pPr>
          </w:p>
          <w:p w14:paraId="25C8089B" w14:textId="77777777" w:rsidR="00CC4E2B" w:rsidRDefault="00CC4E2B">
            <w:pPr>
              <w:jc w:val="both"/>
              <w:rPr>
                <w:rFonts w:cs="Arial"/>
                <w:kern w:val="2"/>
                <w:sz w:val="20"/>
                <w:szCs w:val="20"/>
                <w14:ligatures w14:val="standardContextual"/>
              </w:rPr>
            </w:pPr>
          </w:p>
        </w:tc>
      </w:tr>
    </w:tbl>
    <w:p w14:paraId="1D704547" w14:textId="77777777" w:rsidR="00CC4E2B" w:rsidRDefault="00CC4E2B" w:rsidP="00CC4E2B">
      <w:pPr>
        <w:jc w:val="both"/>
        <w:rPr>
          <w:rFonts w:cs="Arial"/>
          <w:sz w:val="20"/>
          <w:szCs w:val="20"/>
        </w:rPr>
      </w:pPr>
    </w:p>
    <w:p w14:paraId="771E8231" w14:textId="77777777" w:rsidR="00CC4E2B" w:rsidRDefault="00CC4E2B" w:rsidP="00CC4E2B">
      <w:pPr>
        <w:rPr>
          <w:rFonts w:ascii="Calibri" w:eastAsia="Calibri" w:hAnsi="Calibri" w:cs="Times New Roman"/>
          <w:color w:val="auto"/>
          <w:lang w:eastAsia="en-US"/>
        </w:rPr>
      </w:pPr>
    </w:p>
    <w:p w14:paraId="1EB480B4" w14:textId="494F8EC3" w:rsidR="00000134" w:rsidRDefault="00000134">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000134" w:rsidRPr="005478E0" w14:paraId="3F50005A" w14:textId="77777777" w:rsidTr="00000134">
        <w:tc>
          <w:tcPr>
            <w:tcW w:w="1730" w:type="dxa"/>
            <w:tcBorders>
              <w:top w:val="single" w:sz="4" w:space="0" w:color="auto"/>
              <w:left w:val="single" w:sz="4" w:space="0" w:color="auto"/>
              <w:bottom w:val="single" w:sz="4" w:space="0" w:color="auto"/>
              <w:right w:val="single" w:sz="4" w:space="0" w:color="auto"/>
            </w:tcBorders>
            <w:vAlign w:val="center"/>
            <w:hideMark/>
          </w:tcPr>
          <w:p w14:paraId="3288A5DE" w14:textId="6BFF61B7" w:rsidR="00000134" w:rsidRPr="005478E0" w:rsidRDefault="00000134" w:rsidP="004E362F">
            <w:pPr>
              <w:rPr>
                <w:b/>
                <w:color w:val="auto"/>
                <w:szCs w:val="24"/>
              </w:rPr>
            </w:pPr>
            <w:r w:rsidRPr="005478E0">
              <w:rPr>
                <w:b/>
              </w:rPr>
              <w:lastRenderedPageBreak/>
              <w:t xml:space="preserve">Obrazec št. </w:t>
            </w:r>
            <w:r>
              <w:rPr>
                <w:b/>
              </w:rPr>
              <w:t>8/1</w:t>
            </w:r>
          </w:p>
        </w:tc>
      </w:tr>
    </w:tbl>
    <w:p w14:paraId="7B2A5A34" w14:textId="77777777" w:rsidR="00000134" w:rsidRDefault="00000134" w:rsidP="00000134"/>
    <w:p w14:paraId="22D3711B" w14:textId="68724580" w:rsidR="00000134" w:rsidRDefault="00000134" w:rsidP="00000134">
      <w:pPr>
        <w:jc w:val="center"/>
        <w:rPr>
          <w:b/>
          <w:bCs/>
        </w:rPr>
      </w:pPr>
      <w:r w:rsidRPr="00CC4E2B">
        <w:rPr>
          <w:b/>
          <w:bCs/>
        </w:rPr>
        <w:t xml:space="preserve">VZOREC POGODBE ZA SKLOP ŠT. </w:t>
      </w:r>
      <w:r>
        <w:rPr>
          <w:b/>
          <w:bCs/>
        </w:rPr>
        <w:t>2</w:t>
      </w:r>
    </w:p>
    <w:p w14:paraId="24A6E829" w14:textId="77777777" w:rsidR="00000134" w:rsidRDefault="00000134" w:rsidP="00000134">
      <w:pPr>
        <w:rPr>
          <w:b/>
          <w:bCs/>
        </w:rPr>
      </w:pPr>
    </w:p>
    <w:p w14:paraId="32252E15" w14:textId="77777777" w:rsidR="00000134" w:rsidRDefault="00000134" w:rsidP="00000134">
      <w:pPr>
        <w:jc w:val="both"/>
        <w:rPr>
          <w:rFonts w:cs="Arial"/>
          <w:b/>
          <w:bCs/>
          <w:sz w:val="20"/>
          <w:szCs w:val="20"/>
        </w:rPr>
      </w:pPr>
      <w:r>
        <w:rPr>
          <w:rFonts w:cs="Arial"/>
          <w:b/>
          <w:bCs/>
          <w:sz w:val="20"/>
          <w:szCs w:val="20"/>
        </w:rPr>
        <w:t>NAJEMNIK:</w:t>
      </w:r>
    </w:p>
    <w:p w14:paraId="5765B684" w14:textId="77777777" w:rsidR="00000134" w:rsidRDefault="00000134" w:rsidP="00000134">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7417CC74" w14:textId="77777777" w:rsidR="00000134" w:rsidRDefault="00000134" w:rsidP="00000134">
      <w:pPr>
        <w:jc w:val="both"/>
        <w:rPr>
          <w:rFonts w:cs="Arial"/>
          <w:bCs/>
          <w:sz w:val="20"/>
          <w:szCs w:val="20"/>
        </w:rPr>
      </w:pPr>
      <w:r>
        <w:rPr>
          <w:rFonts w:cs="Arial"/>
          <w:bCs/>
          <w:sz w:val="20"/>
          <w:szCs w:val="20"/>
        </w:rPr>
        <w:t>Matična številka: 3992071000</w:t>
      </w:r>
    </w:p>
    <w:p w14:paraId="500B6A90" w14:textId="77777777" w:rsidR="00000134" w:rsidRDefault="00000134" w:rsidP="00000134">
      <w:pPr>
        <w:jc w:val="both"/>
        <w:rPr>
          <w:rFonts w:cs="Arial"/>
          <w:sz w:val="20"/>
          <w:szCs w:val="20"/>
        </w:rPr>
      </w:pPr>
      <w:r>
        <w:rPr>
          <w:rFonts w:cs="Arial"/>
          <w:sz w:val="20"/>
          <w:szCs w:val="20"/>
        </w:rPr>
        <w:t>ID za DDV: SI92859976</w:t>
      </w:r>
    </w:p>
    <w:p w14:paraId="6103E9DB" w14:textId="77777777" w:rsidR="00000134" w:rsidRDefault="00000134" w:rsidP="00000134">
      <w:pPr>
        <w:jc w:val="both"/>
        <w:rPr>
          <w:rFonts w:cs="Arial"/>
          <w:sz w:val="20"/>
          <w:szCs w:val="20"/>
        </w:rPr>
      </w:pPr>
      <w:r>
        <w:rPr>
          <w:rFonts w:cs="Arial"/>
          <w:sz w:val="20"/>
          <w:szCs w:val="20"/>
        </w:rPr>
        <w:t>(v nadaljevanju besedila: najemnik)</w:t>
      </w:r>
    </w:p>
    <w:p w14:paraId="6E2F64B3" w14:textId="77777777" w:rsidR="00000134" w:rsidRDefault="00000134" w:rsidP="00000134">
      <w:pPr>
        <w:jc w:val="both"/>
        <w:rPr>
          <w:rFonts w:cs="Arial"/>
          <w:b/>
          <w:bCs/>
          <w:sz w:val="20"/>
          <w:szCs w:val="20"/>
        </w:rPr>
      </w:pPr>
    </w:p>
    <w:p w14:paraId="2B3727AE" w14:textId="77777777" w:rsidR="00000134" w:rsidRDefault="00000134" w:rsidP="00000134">
      <w:pPr>
        <w:jc w:val="both"/>
        <w:rPr>
          <w:rFonts w:cs="Arial"/>
          <w:b/>
          <w:bCs/>
          <w:sz w:val="20"/>
          <w:szCs w:val="20"/>
        </w:rPr>
      </w:pPr>
      <w:r>
        <w:rPr>
          <w:rFonts w:cs="Arial"/>
          <w:b/>
          <w:bCs/>
          <w:sz w:val="20"/>
          <w:szCs w:val="20"/>
        </w:rPr>
        <w:t>NAJEMODAJALEC:</w:t>
      </w:r>
    </w:p>
    <w:permStart w:id="250902636" w:edGrp="everyone"/>
    <w:p w14:paraId="7DFA1367" w14:textId="77777777" w:rsidR="00000134" w:rsidRDefault="00000134" w:rsidP="00000134">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250902636"/>
      <w:r>
        <w:rPr>
          <w:rFonts w:cs="Arial"/>
          <w:sz w:val="20"/>
          <w:szCs w:val="20"/>
        </w:rPr>
        <w:t xml:space="preserve">, ki ga/jo zastopa </w:t>
      </w:r>
      <w:permStart w:id="21123146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112314694"/>
    </w:p>
    <w:p w14:paraId="7DC74469" w14:textId="77777777" w:rsidR="00000134" w:rsidRDefault="00000134" w:rsidP="00000134">
      <w:pPr>
        <w:jc w:val="both"/>
        <w:rPr>
          <w:rFonts w:cs="Arial"/>
          <w:sz w:val="20"/>
          <w:szCs w:val="20"/>
        </w:rPr>
      </w:pPr>
      <w:r>
        <w:rPr>
          <w:rFonts w:cs="Arial"/>
          <w:sz w:val="20"/>
          <w:szCs w:val="20"/>
        </w:rPr>
        <w:t>Matična številka:</w:t>
      </w:r>
      <w:permStart w:id="124572760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45727600"/>
    </w:p>
    <w:p w14:paraId="609862DC" w14:textId="77777777" w:rsidR="00000134" w:rsidRDefault="00000134" w:rsidP="00000134">
      <w:pPr>
        <w:jc w:val="both"/>
        <w:rPr>
          <w:rFonts w:cs="Arial"/>
          <w:sz w:val="20"/>
          <w:szCs w:val="20"/>
        </w:rPr>
      </w:pPr>
      <w:r>
        <w:rPr>
          <w:rFonts w:cs="Arial"/>
          <w:sz w:val="20"/>
          <w:szCs w:val="20"/>
        </w:rPr>
        <w:t xml:space="preserve">ID za DDV:      </w:t>
      </w:r>
    </w:p>
    <w:p w14:paraId="51156F5B" w14:textId="77777777" w:rsidR="00000134" w:rsidRDefault="00000134" w:rsidP="00000134">
      <w:pPr>
        <w:jc w:val="both"/>
        <w:rPr>
          <w:rFonts w:cs="Arial"/>
          <w:sz w:val="20"/>
          <w:szCs w:val="20"/>
        </w:rPr>
      </w:pPr>
      <w:r>
        <w:rPr>
          <w:rFonts w:cs="Arial"/>
          <w:sz w:val="20"/>
          <w:szCs w:val="20"/>
        </w:rPr>
        <w:t>(v nadaljevanju besedila: najemodajalec)</w:t>
      </w:r>
    </w:p>
    <w:p w14:paraId="3E5DE34E" w14:textId="77777777" w:rsidR="00000134" w:rsidRDefault="00000134" w:rsidP="00000134">
      <w:pPr>
        <w:jc w:val="both"/>
        <w:rPr>
          <w:rFonts w:cs="Arial"/>
          <w:bCs/>
          <w:sz w:val="20"/>
          <w:szCs w:val="20"/>
        </w:rPr>
      </w:pPr>
    </w:p>
    <w:p w14:paraId="1A3A2D79" w14:textId="77777777" w:rsidR="00000134" w:rsidRDefault="00000134" w:rsidP="00000134">
      <w:pPr>
        <w:jc w:val="both"/>
        <w:rPr>
          <w:rFonts w:cs="Arial"/>
          <w:bCs/>
          <w:sz w:val="20"/>
          <w:szCs w:val="20"/>
        </w:rPr>
      </w:pPr>
      <w:r>
        <w:rPr>
          <w:rFonts w:cs="Arial"/>
          <w:bCs/>
          <w:sz w:val="20"/>
          <w:szCs w:val="20"/>
        </w:rPr>
        <w:t>sklepata naslednjo</w:t>
      </w:r>
    </w:p>
    <w:p w14:paraId="44EF4104" w14:textId="77777777" w:rsidR="00000134" w:rsidRDefault="00000134" w:rsidP="00000134">
      <w:pPr>
        <w:jc w:val="both"/>
        <w:rPr>
          <w:rFonts w:cs="Arial"/>
          <w:bCs/>
          <w:sz w:val="20"/>
          <w:szCs w:val="20"/>
        </w:rPr>
      </w:pPr>
    </w:p>
    <w:p w14:paraId="299E09ED" w14:textId="63E883AC" w:rsidR="00000134" w:rsidRDefault="00000134" w:rsidP="00000134">
      <w:pPr>
        <w:jc w:val="center"/>
        <w:rPr>
          <w:rFonts w:cs="Arial"/>
          <w:b/>
          <w:sz w:val="24"/>
          <w:szCs w:val="24"/>
        </w:rPr>
      </w:pPr>
      <w:r>
        <w:rPr>
          <w:rFonts w:cs="Arial"/>
          <w:b/>
          <w:sz w:val="24"/>
          <w:szCs w:val="24"/>
        </w:rPr>
        <w:t>Pogodbo za najem službenega vozila (z upoštevanjem okoljskih vidikov), št. INF-JN-0009/2023 – P – S2</w:t>
      </w:r>
    </w:p>
    <w:p w14:paraId="2EEF89E9" w14:textId="77777777" w:rsidR="00000134" w:rsidRDefault="00000134" w:rsidP="00000134">
      <w:pPr>
        <w:jc w:val="center"/>
        <w:rPr>
          <w:rFonts w:cs="Arial"/>
          <w:b/>
          <w:sz w:val="20"/>
          <w:szCs w:val="20"/>
        </w:rPr>
      </w:pPr>
    </w:p>
    <w:p w14:paraId="368A8E0E" w14:textId="77777777" w:rsidR="00000134" w:rsidRDefault="00000134" w:rsidP="00000134">
      <w:pPr>
        <w:spacing w:line="240" w:lineRule="auto"/>
        <w:rPr>
          <w:rFonts w:cs="Arial"/>
          <w:b/>
          <w:bCs/>
          <w:sz w:val="20"/>
          <w:szCs w:val="20"/>
        </w:rPr>
      </w:pPr>
    </w:p>
    <w:p w14:paraId="7C7883D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36664691" w14:textId="77777777" w:rsidR="00000134" w:rsidRDefault="00000134"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0CADE78B" w14:textId="77777777" w:rsidR="00000134" w:rsidRDefault="00000134" w:rsidP="00000134">
      <w:pPr>
        <w:jc w:val="both"/>
        <w:rPr>
          <w:rFonts w:cs="Arial"/>
          <w:sz w:val="20"/>
          <w:szCs w:val="20"/>
        </w:rPr>
      </w:pPr>
      <w:r>
        <w:rPr>
          <w:rFonts w:cs="Arial"/>
          <w:sz w:val="20"/>
          <w:szCs w:val="20"/>
        </w:rPr>
        <w:t>Stranki pogodbe uvodoma ugotavljata, da:</w:t>
      </w:r>
    </w:p>
    <w:p w14:paraId="06988230"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23C711E1" w14:textId="77777777" w:rsidR="00000134" w:rsidRDefault="00000134"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75272633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752726331"/>
      <w:r>
        <w:rPr>
          <w:iCs/>
          <w:sz w:val="20"/>
        </w:rPr>
        <w:t>-E01</w:t>
      </w:r>
      <w:r>
        <w:rPr>
          <w:sz w:val="20"/>
        </w:rPr>
        <w:t xml:space="preserve"> z dne </w:t>
      </w:r>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r>
        <w:rPr>
          <w:iCs/>
          <w:sz w:val="20"/>
        </w:rPr>
        <w:t>.</w:t>
      </w:r>
      <w:r>
        <w:rPr>
          <w:bCs/>
          <w:iCs/>
          <w:sz w:val="20"/>
        </w:rPr>
        <w:t xml:space="preserve"> 12</w:t>
      </w:r>
      <w:r>
        <w:rPr>
          <w:iCs/>
          <w:sz w:val="20"/>
        </w:rPr>
        <w:t>.</w:t>
      </w:r>
      <w:r>
        <w:rPr>
          <w:bCs/>
          <w:iCs/>
          <w:sz w:val="20"/>
        </w:rPr>
        <w:t xml:space="preserve"> 2023) in v dodatku k Uradnemu listu EU (številka objave </w:t>
      </w:r>
      <w:permStart w:id="1887378236"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87378236"/>
      <w:r>
        <w:rPr>
          <w:bCs/>
          <w:iCs/>
          <w:sz w:val="20"/>
        </w:rPr>
        <w:t xml:space="preserve"> z dne </w:t>
      </w:r>
      <w:permStart w:id="106902462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69024627"/>
      <w:r>
        <w:rPr>
          <w:bCs/>
          <w:iCs/>
          <w:sz w:val="20"/>
        </w:rPr>
        <w:t>.  12. 2023),</w:t>
      </w:r>
    </w:p>
    <w:p w14:paraId="27059F2F"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1DB89BA1" w14:textId="67A834EB" w:rsidR="00000134" w:rsidRDefault="00000134"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D50393">
        <w:rPr>
          <w:rFonts w:ascii="Titillium Web" w:hAnsi="Titillium Web" w:cs="Arial"/>
          <w:sz w:val="20"/>
        </w:rPr>
      </w:r>
      <w:r w:rsidR="00D50393">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2: </w:t>
      </w:r>
      <w:r w:rsidRPr="00000134">
        <w:rPr>
          <w:rFonts w:ascii="Titillium Web" w:hAnsi="Titillium Web" w:cs="Arial"/>
          <w:sz w:val="20"/>
        </w:rPr>
        <w:t xml:space="preserve">Najem službenega vozila  </w:t>
      </w:r>
      <w:r>
        <w:rPr>
          <w:rFonts w:ascii="Titillium Web" w:hAnsi="Titillium Web" w:cs="Arial"/>
          <w:sz w:val="20"/>
        </w:rPr>
        <w:t>(z upoštevanjem okoljskih vidikov),</w:t>
      </w:r>
    </w:p>
    <w:p w14:paraId="4E3722E3"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34424F88"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pogodbeni stranki sklepata to pogodbo za določitev splošnih pogojev za izvedbo javnega naročila.</w:t>
      </w:r>
    </w:p>
    <w:p w14:paraId="6EF1F1EA" w14:textId="77777777" w:rsidR="00000134" w:rsidRDefault="00000134"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52DA923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628640F" w14:textId="5B6F44BE" w:rsidR="00000134" w:rsidRDefault="00000134" w:rsidP="00000134">
      <w:pPr>
        <w:jc w:val="both"/>
        <w:rPr>
          <w:rFonts w:cs="Arial"/>
          <w:sz w:val="20"/>
          <w:szCs w:val="20"/>
        </w:rPr>
      </w:pPr>
      <w:r>
        <w:rPr>
          <w:rFonts w:cs="Arial"/>
          <w:sz w:val="20"/>
          <w:szCs w:val="20"/>
        </w:rPr>
        <w:t xml:space="preserve">Predmet pogodbe je najem </w:t>
      </w:r>
      <w:r w:rsidR="001326E2">
        <w:rPr>
          <w:rFonts w:cs="Arial"/>
          <w:sz w:val="20"/>
          <w:szCs w:val="20"/>
        </w:rPr>
        <w:t>osebnega avtomobila</w:t>
      </w:r>
      <w:r>
        <w:rPr>
          <w:rFonts w:cs="Arial"/>
          <w:sz w:val="20"/>
          <w:szCs w:val="20"/>
        </w:rPr>
        <w:t>, pod pogoji in na način določen s to pogodbo.</w:t>
      </w:r>
    </w:p>
    <w:p w14:paraId="769354A2" w14:textId="77777777" w:rsidR="00000134" w:rsidRDefault="00000134" w:rsidP="00000134">
      <w:pPr>
        <w:jc w:val="both"/>
        <w:rPr>
          <w:rFonts w:cs="Arial"/>
          <w:sz w:val="20"/>
          <w:szCs w:val="20"/>
        </w:rPr>
      </w:pPr>
    </w:p>
    <w:p w14:paraId="0D22CC1B" w14:textId="5DFB61E3" w:rsidR="00000134" w:rsidRDefault="00000134" w:rsidP="00000134">
      <w:pPr>
        <w:jc w:val="both"/>
        <w:rPr>
          <w:rFonts w:cs="Arial"/>
          <w:sz w:val="20"/>
          <w:szCs w:val="20"/>
        </w:rPr>
      </w:pPr>
      <w:r>
        <w:rPr>
          <w:rFonts w:cs="Arial"/>
          <w:sz w:val="20"/>
          <w:szCs w:val="20"/>
        </w:rPr>
        <w:t>Najemodajalec bo oddal najemnik pa prevzel v najem naslednj</w:t>
      </w:r>
      <w:r w:rsidR="001326E2">
        <w:rPr>
          <w:rFonts w:cs="Arial"/>
          <w:sz w:val="20"/>
          <w:szCs w:val="20"/>
        </w:rPr>
        <w:t xml:space="preserve">i </w:t>
      </w:r>
      <w:r w:rsidR="00120EF7">
        <w:rPr>
          <w:rFonts w:cs="Arial"/>
          <w:sz w:val="20"/>
          <w:szCs w:val="20"/>
        </w:rPr>
        <w:t>osebni avtomobil</w:t>
      </w:r>
      <w:r>
        <w:rPr>
          <w:rFonts w:cs="Arial"/>
          <w:sz w:val="20"/>
          <w:szCs w:val="20"/>
        </w:rPr>
        <w:t>:</w:t>
      </w:r>
    </w:p>
    <w:p w14:paraId="0AFCE807" w14:textId="77777777" w:rsidR="00000134" w:rsidRDefault="00000134" w:rsidP="00000134">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tblGrid>
      <w:tr w:rsidR="001326E2" w14:paraId="216CB907" w14:textId="77777777" w:rsidTr="001326E2">
        <w:trPr>
          <w:trHeight w:val="402"/>
          <w:jc w:val="center"/>
        </w:trPr>
        <w:tc>
          <w:tcPr>
            <w:tcW w:w="80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5DFB35" w14:textId="77777777" w:rsidR="001326E2" w:rsidRDefault="001326E2" w:rsidP="004E362F">
            <w:pPr>
              <w:jc w:val="center"/>
              <w:rPr>
                <w:rFonts w:cs="Arial"/>
                <w:b/>
                <w:kern w:val="2"/>
                <w:sz w:val="20"/>
                <w:szCs w:val="20"/>
                <w14:ligatures w14:val="standardContextual"/>
              </w:rPr>
            </w:pPr>
            <w:r>
              <w:rPr>
                <w:rFonts w:cs="Arial"/>
                <w:b/>
                <w:kern w:val="2"/>
                <w:sz w:val="20"/>
                <w:szCs w:val="20"/>
                <w14:ligatures w14:val="standardContextual"/>
              </w:rPr>
              <w:t>Naziv in tip vozila</w:t>
            </w:r>
          </w:p>
        </w:tc>
      </w:tr>
      <w:tr w:rsidR="001326E2" w14:paraId="74742F2A" w14:textId="77777777" w:rsidTr="001326E2">
        <w:trPr>
          <w:jc w:val="center"/>
        </w:trPr>
        <w:tc>
          <w:tcPr>
            <w:tcW w:w="8081" w:type="dxa"/>
            <w:tcBorders>
              <w:top w:val="single" w:sz="4" w:space="0" w:color="auto"/>
              <w:left w:val="single" w:sz="4" w:space="0" w:color="auto"/>
              <w:bottom w:val="single" w:sz="4" w:space="0" w:color="auto"/>
              <w:right w:val="single" w:sz="4" w:space="0" w:color="auto"/>
            </w:tcBorders>
          </w:tcPr>
          <w:p w14:paraId="630301C1" w14:textId="77777777" w:rsidR="001326E2" w:rsidRDefault="001326E2" w:rsidP="004E362F">
            <w:pPr>
              <w:spacing w:before="60" w:after="60" w:line="254" w:lineRule="auto"/>
              <w:jc w:val="both"/>
              <w:rPr>
                <w:rFonts w:cs="Arial"/>
                <w:kern w:val="2"/>
                <w:sz w:val="20"/>
                <w:szCs w:val="20"/>
                <w14:ligatures w14:val="standardContextual"/>
              </w:rPr>
            </w:pPr>
          </w:p>
        </w:tc>
      </w:tr>
    </w:tbl>
    <w:p w14:paraId="073E9B23" w14:textId="77777777" w:rsidR="00000134" w:rsidRDefault="00000134" w:rsidP="00000134">
      <w:pPr>
        <w:jc w:val="both"/>
        <w:rPr>
          <w:rFonts w:cs="Arial"/>
          <w:bCs/>
          <w:sz w:val="20"/>
          <w:szCs w:val="20"/>
        </w:rPr>
      </w:pPr>
    </w:p>
    <w:p w14:paraId="07D2477D"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90D3B9C" w14:textId="23509F52" w:rsidR="00000134" w:rsidRDefault="00000134" w:rsidP="00000134">
      <w:pPr>
        <w:jc w:val="both"/>
        <w:rPr>
          <w:rFonts w:cs="Arial"/>
          <w:sz w:val="20"/>
          <w:szCs w:val="20"/>
        </w:rPr>
      </w:pPr>
      <w:r>
        <w:rPr>
          <w:rFonts w:cs="Arial"/>
          <w:sz w:val="20"/>
          <w:szCs w:val="20"/>
        </w:rPr>
        <w:t xml:space="preserve">Najemodajalec bo izročil predmet najema v uporabo in posest najemniku najkasneje v roku desetih (10) delovnih dni po sklenitvi pogodbe. Najemodajalec bo </w:t>
      </w:r>
      <w:r w:rsidR="001326E2">
        <w:rPr>
          <w:rFonts w:cs="Arial"/>
          <w:sz w:val="20"/>
          <w:szCs w:val="20"/>
        </w:rPr>
        <w:t>osebno vozilo</w:t>
      </w:r>
      <w:r>
        <w:rPr>
          <w:rFonts w:cs="Arial"/>
          <w:sz w:val="20"/>
          <w:szCs w:val="20"/>
        </w:rPr>
        <w:t xml:space="preserve"> dostavil najemniku na lokacijo Ob Dravi 6, 2000 Maribor.</w:t>
      </w:r>
    </w:p>
    <w:p w14:paraId="7BB4A82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A41A97" w14:textId="77777777" w:rsidR="00000134" w:rsidRDefault="00000134" w:rsidP="00000134">
      <w:pPr>
        <w:jc w:val="both"/>
        <w:rPr>
          <w:rFonts w:cs="Arial"/>
          <w:sz w:val="20"/>
          <w:szCs w:val="20"/>
        </w:rPr>
      </w:pPr>
      <w:r>
        <w:rPr>
          <w:rFonts w:cs="Arial"/>
          <w:sz w:val="20"/>
          <w:szCs w:val="20"/>
        </w:rPr>
        <w:t>Ob prevzemu predmeta najema se sestavi primopredajni zapisnik, v katerem se ugotovi stanje predmeta najema ob prevzemu.</w:t>
      </w:r>
    </w:p>
    <w:p w14:paraId="1E9CE9B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4BE3F83" w14:textId="7BD602E7" w:rsidR="00000134" w:rsidRDefault="00000134" w:rsidP="00000134">
      <w:pPr>
        <w:jc w:val="both"/>
        <w:rPr>
          <w:rFonts w:cs="Arial"/>
          <w:sz w:val="20"/>
          <w:szCs w:val="20"/>
        </w:rPr>
      </w:pPr>
      <w:r>
        <w:rPr>
          <w:rFonts w:cs="Arial"/>
          <w:sz w:val="20"/>
          <w:szCs w:val="20"/>
        </w:rPr>
        <w:t xml:space="preserve">Najemodajalec preda najemniku  </w:t>
      </w:r>
      <w:r w:rsidR="001326E2">
        <w:rPr>
          <w:rFonts w:cs="Arial"/>
          <w:sz w:val="20"/>
          <w:szCs w:val="20"/>
        </w:rPr>
        <w:t>osebno vozilo</w:t>
      </w:r>
      <w:r>
        <w:rPr>
          <w:rFonts w:cs="Arial"/>
          <w:sz w:val="20"/>
          <w:szCs w:val="20"/>
        </w:rPr>
        <w:t xml:space="preserve">, ki </w:t>
      </w:r>
      <w:r w:rsidR="001326E2">
        <w:rPr>
          <w:rFonts w:cs="Arial"/>
          <w:sz w:val="20"/>
          <w:szCs w:val="20"/>
        </w:rPr>
        <w:t>je</w:t>
      </w:r>
      <w:r>
        <w:rPr>
          <w:rFonts w:cs="Arial"/>
          <w:sz w:val="20"/>
          <w:szCs w:val="20"/>
        </w:rPr>
        <w:t xml:space="preserve"> opremlj</w:t>
      </w:r>
      <w:r w:rsidR="001326E2">
        <w:rPr>
          <w:rFonts w:cs="Arial"/>
          <w:sz w:val="20"/>
          <w:szCs w:val="20"/>
        </w:rPr>
        <w:t>eno</w:t>
      </w:r>
      <w:r>
        <w:rPr>
          <w:rFonts w:cs="Arial"/>
          <w:sz w:val="20"/>
          <w:szCs w:val="20"/>
        </w:rPr>
        <w:t xml:space="preserve"> z ustrezno opremo in dokumentacijo.  Najemodajalec se zavezuje, da bo najemniku ob podpisu pogodbe predložil pooblastilo, da lahko najemnik v njegovem imenu sklene zavarovanje, plača cestnino in registrira </w:t>
      </w:r>
      <w:r w:rsidR="001326E2">
        <w:rPr>
          <w:rFonts w:cs="Arial"/>
          <w:sz w:val="20"/>
          <w:szCs w:val="20"/>
        </w:rPr>
        <w:t>osebno vozilo</w:t>
      </w:r>
      <w:r>
        <w:rPr>
          <w:rFonts w:cs="Arial"/>
          <w:sz w:val="20"/>
          <w:szCs w:val="20"/>
        </w:rPr>
        <w:t>.</w:t>
      </w:r>
    </w:p>
    <w:p w14:paraId="11974302" w14:textId="77777777" w:rsidR="00000134" w:rsidRDefault="00000134" w:rsidP="00000134">
      <w:pPr>
        <w:jc w:val="both"/>
        <w:rPr>
          <w:rFonts w:cs="Arial"/>
          <w:sz w:val="20"/>
          <w:szCs w:val="20"/>
        </w:rPr>
      </w:pPr>
    </w:p>
    <w:p w14:paraId="72F262F7" w14:textId="77777777" w:rsidR="00000134" w:rsidRDefault="00000134" w:rsidP="00000134">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57CB8342" w14:textId="72005368" w:rsidR="00000134" w:rsidRDefault="00000134" w:rsidP="00000134">
      <w:pPr>
        <w:jc w:val="both"/>
        <w:rPr>
          <w:rFonts w:cs="Arial"/>
          <w:sz w:val="20"/>
          <w:szCs w:val="20"/>
        </w:rPr>
      </w:pPr>
      <w:r>
        <w:rPr>
          <w:rFonts w:cs="Arial"/>
          <w:sz w:val="20"/>
          <w:szCs w:val="20"/>
        </w:rPr>
        <w:t xml:space="preserve">V primeru, da najemnik ob prevzemu </w:t>
      </w:r>
      <w:r w:rsidR="001326E2">
        <w:rPr>
          <w:rFonts w:cs="Arial"/>
          <w:sz w:val="20"/>
          <w:szCs w:val="20"/>
        </w:rPr>
        <w:t>osebnega vozila</w:t>
      </w:r>
      <w:r>
        <w:rPr>
          <w:rFonts w:cs="Arial"/>
          <w:sz w:val="20"/>
          <w:szCs w:val="20"/>
        </w:rPr>
        <w:t xml:space="preserve">, ki </w:t>
      </w:r>
      <w:r w:rsidR="001326E2">
        <w:rPr>
          <w:rFonts w:cs="Arial"/>
          <w:sz w:val="20"/>
          <w:szCs w:val="20"/>
        </w:rPr>
        <w:t>je</w:t>
      </w:r>
      <w:r>
        <w:rPr>
          <w:rFonts w:cs="Arial"/>
          <w:sz w:val="20"/>
          <w:szCs w:val="20"/>
        </w:rPr>
        <w:t xml:space="preserve"> predmet najema ugotovi, da </w:t>
      </w:r>
      <w:r w:rsidR="001326E2">
        <w:rPr>
          <w:rFonts w:cs="Arial"/>
          <w:sz w:val="20"/>
          <w:szCs w:val="20"/>
        </w:rPr>
        <w:t xml:space="preserve">osebno vozilo </w:t>
      </w:r>
      <w:r>
        <w:rPr>
          <w:rFonts w:cs="Arial"/>
          <w:sz w:val="20"/>
          <w:szCs w:val="20"/>
        </w:rPr>
        <w:t xml:space="preserve">ne izpolnjuje pogojev opredeljenih v prvem odstavku tega člena, ima pravico, da prevzem </w:t>
      </w:r>
      <w:r w:rsidR="001326E2">
        <w:rPr>
          <w:rFonts w:cs="Arial"/>
          <w:sz w:val="20"/>
          <w:szCs w:val="20"/>
        </w:rPr>
        <w:t>takšnega osebnega vozila zavrne</w:t>
      </w:r>
      <w:r>
        <w:rPr>
          <w:rFonts w:cs="Arial"/>
          <w:sz w:val="20"/>
          <w:szCs w:val="20"/>
        </w:rPr>
        <w:t xml:space="preserve"> ter zahteva od najemodajalca izročitev </w:t>
      </w:r>
      <w:r w:rsidR="001326E2">
        <w:rPr>
          <w:rFonts w:cs="Arial"/>
          <w:sz w:val="20"/>
          <w:szCs w:val="20"/>
        </w:rPr>
        <w:t>ustreznega osebnega vozila</w:t>
      </w:r>
      <w:r>
        <w:rPr>
          <w:rFonts w:cs="Arial"/>
          <w:sz w:val="20"/>
          <w:szCs w:val="20"/>
        </w:rPr>
        <w:t>, kot je to opredeljeno v prvem odstavku tega člena.</w:t>
      </w:r>
    </w:p>
    <w:p w14:paraId="3577599D" w14:textId="77777777" w:rsidR="00000134" w:rsidRDefault="00000134" w:rsidP="00000134">
      <w:pPr>
        <w:rPr>
          <w:rFonts w:cs="Arial"/>
          <w:bCs/>
          <w:sz w:val="20"/>
          <w:szCs w:val="20"/>
        </w:rPr>
      </w:pPr>
    </w:p>
    <w:p w14:paraId="3EB59F52"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8ADEAF9" w14:textId="77777777" w:rsidR="00000134" w:rsidRDefault="00000134" w:rsidP="00000134">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4FBDB081"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3B292A8B"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551DCA1" w14:textId="77777777" w:rsidR="00000134" w:rsidRDefault="00000134" w:rsidP="00000134">
      <w:pPr>
        <w:jc w:val="both"/>
        <w:rPr>
          <w:rFonts w:cs="Arial"/>
          <w:sz w:val="20"/>
          <w:szCs w:val="20"/>
        </w:rPr>
      </w:pPr>
      <w:r>
        <w:rPr>
          <w:rFonts w:cs="Arial"/>
          <w:sz w:val="20"/>
          <w:szCs w:val="20"/>
        </w:rPr>
        <w:t>Stranki se v zvezi s predmetom najema dogovorita ter se najemnik nasproti najemodajalcu zavezuje, da bo:</w:t>
      </w:r>
    </w:p>
    <w:p w14:paraId="656CF52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361BE03B" w14:textId="2288F0FF" w:rsidR="00000134" w:rsidRDefault="00000134" w:rsidP="009532FC">
      <w:pPr>
        <w:numPr>
          <w:ilvl w:val="0"/>
          <w:numId w:val="25"/>
        </w:numPr>
        <w:autoSpaceDN w:val="0"/>
        <w:spacing w:line="254" w:lineRule="auto"/>
        <w:jc w:val="both"/>
        <w:rPr>
          <w:rFonts w:cs="Arial"/>
          <w:sz w:val="20"/>
          <w:szCs w:val="20"/>
        </w:rPr>
      </w:pPr>
      <w:r>
        <w:rPr>
          <w:rFonts w:cs="Arial"/>
          <w:sz w:val="20"/>
          <w:szCs w:val="20"/>
        </w:rPr>
        <w:lastRenderedPageBreak/>
        <w:t>zagotavljal redno vzdrževanje, kar vključuje redne servise skladno s pogodbo za vzdrževanje in dobavo rezervnih delov,</w:t>
      </w:r>
    </w:p>
    <w:p w14:paraId="6675F805"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56B8C7AF"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09D165AF" w14:textId="77777777" w:rsidR="00000134" w:rsidRDefault="00000134" w:rsidP="00000134">
      <w:pPr>
        <w:jc w:val="both"/>
        <w:rPr>
          <w:rFonts w:cs="Arial"/>
          <w:sz w:val="20"/>
          <w:szCs w:val="20"/>
        </w:rPr>
      </w:pPr>
    </w:p>
    <w:p w14:paraId="4136ADA3" w14:textId="77777777" w:rsidR="00000134" w:rsidRDefault="00000134" w:rsidP="00000134">
      <w:pPr>
        <w:jc w:val="both"/>
        <w:rPr>
          <w:rFonts w:cs="Arial"/>
          <w:sz w:val="20"/>
          <w:szCs w:val="20"/>
        </w:rPr>
      </w:pPr>
      <w:r>
        <w:rPr>
          <w:rFonts w:cs="Arial"/>
          <w:sz w:val="20"/>
          <w:szCs w:val="20"/>
        </w:rPr>
        <w:t>Najemodajalec se proti najemniku zaveže, da bo:</w:t>
      </w:r>
    </w:p>
    <w:p w14:paraId="69B00F7E"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224F475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5670A407"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A518F10" w14:textId="77777777" w:rsidR="00000134" w:rsidRDefault="00000134" w:rsidP="00000134">
      <w:pPr>
        <w:jc w:val="both"/>
        <w:rPr>
          <w:rFonts w:cs="Arial"/>
          <w:sz w:val="20"/>
          <w:szCs w:val="20"/>
        </w:rPr>
      </w:pPr>
      <w:r>
        <w:rPr>
          <w:rFonts w:cs="Arial"/>
          <w:sz w:val="20"/>
          <w:szCs w:val="20"/>
        </w:rPr>
        <w:t>Najemnik, brez pisnega soglasja najemodajalca, ne sme predmet najema oddajati v podnajem.</w:t>
      </w:r>
    </w:p>
    <w:p w14:paraId="65EA2F9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643027A4"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783496" w14:textId="77777777" w:rsidR="00000134" w:rsidRDefault="00000134" w:rsidP="00000134">
      <w:pPr>
        <w:jc w:val="both"/>
        <w:rPr>
          <w:rFonts w:cs="Arial"/>
          <w:sz w:val="20"/>
          <w:szCs w:val="20"/>
        </w:rPr>
      </w:pPr>
    </w:p>
    <w:tbl>
      <w:tblPr>
        <w:tblStyle w:val="Tabelamrea"/>
        <w:tblW w:w="0" w:type="auto"/>
        <w:tblInd w:w="0" w:type="dxa"/>
        <w:tblLook w:val="04A0" w:firstRow="1" w:lastRow="0" w:firstColumn="1" w:lastColumn="0" w:noHBand="0" w:noVBand="1"/>
      </w:tblPr>
      <w:tblGrid>
        <w:gridCol w:w="5637"/>
        <w:gridCol w:w="3766"/>
      </w:tblGrid>
      <w:tr w:rsidR="001326E2" w14:paraId="6AED4392"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4B550E4" w14:textId="6F49EAE7" w:rsidR="001326E2" w:rsidRDefault="001326E2" w:rsidP="004E362F">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1326E2" w14:paraId="30CAA3A2"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2B4624E9" w14:textId="5108D54B" w:rsidR="001326E2" w:rsidRDefault="001326E2" w:rsidP="004E362F">
            <w:pPr>
              <w:spacing w:before="120" w:after="120"/>
              <w:rPr>
                <w:rFonts w:cstheme="minorHAnsi"/>
                <w:sz w:val="20"/>
                <w:szCs w:val="20"/>
              </w:rPr>
            </w:pPr>
            <w:r>
              <w:rPr>
                <w:rFonts w:cstheme="minorHAnsi"/>
                <w:sz w:val="20"/>
                <w:szCs w:val="20"/>
              </w:rPr>
              <w:t>Višina mesečnega najema za vozilo</w:t>
            </w:r>
          </w:p>
        </w:tc>
        <w:permStart w:id="23883236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3D02D5A3" w14:textId="77777777" w:rsidR="001326E2" w:rsidRDefault="001326E2"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238832368"/>
            <w:r>
              <w:rPr>
                <w:rFonts w:cstheme="minorHAnsi"/>
                <w:sz w:val="20"/>
                <w:szCs w:val="20"/>
              </w:rPr>
              <w:t xml:space="preserve"> EUR brez DDV/mesec</w:t>
            </w:r>
          </w:p>
        </w:tc>
      </w:tr>
      <w:tr w:rsidR="001326E2" w14:paraId="0660F7E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8F45A63" w14:textId="5AEB7310" w:rsidR="001326E2" w:rsidRDefault="001326E2" w:rsidP="004E362F">
            <w:pPr>
              <w:spacing w:before="120" w:after="120"/>
              <w:rPr>
                <w:rFonts w:cstheme="minorHAnsi"/>
                <w:sz w:val="20"/>
                <w:szCs w:val="20"/>
              </w:rPr>
            </w:pPr>
            <w:r>
              <w:rPr>
                <w:rFonts w:cstheme="minorHAnsi"/>
                <w:sz w:val="20"/>
                <w:szCs w:val="20"/>
              </w:rPr>
              <w:t xml:space="preserve">Število mesecev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13C6E52" w14:textId="77777777" w:rsidR="001326E2" w:rsidRDefault="001326E2" w:rsidP="004E362F">
            <w:pPr>
              <w:spacing w:before="120" w:after="120"/>
              <w:jc w:val="right"/>
              <w:rPr>
                <w:rFonts w:cstheme="minorHAnsi"/>
                <w:sz w:val="20"/>
                <w:szCs w:val="20"/>
              </w:rPr>
            </w:pPr>
            <w:r>
              <w:rPr>
                <w:rFonts w:cstheme="minorHAnsi"/>
                <w:sz w:val="20"/>
                <w:szCs w:val="20"/>
              </w:rPr>
              <w:t>60 mesecev</w:t>
            </w:r>
          </w:p>
        </w:tc>
      </w:tr>
      <w:tr w:rsidR="001326E2" w14:paraId="335F96AE"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113815B" w14:textId="15AA1E55" w:rsidR="001326E2" w:rsidRDefault="001326E2" w:rsidP="004E362F">
            <w:pPr>
              <w:spacing w:before="120" w:after="120"/>
              <w:rPr>
                <w:rFonts w:cstheme="minorHAnsi"/>
                <w:sz w:val="20"/>
              </w:rPr>
            </w:pPr>
            <w:r>
              <w:rPr>
                <w:rFonts w:cstheme="minorHAnsi"/>
                <w:sz w:val="20"/>
                <w:szCs w:val="20"/>
              </w:rPr>
              <w:t>Skupna ponudbena vrednost</w:t>
            </w:r>
          </w:p>
        </w:tc>
        <w:permStart w:id="19865422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45671FB" w14:textId="77777777" w:rsidR="001326E2" w:rsidRDefault="001326E2"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98654222"/>
            <w:r>
              <w:rPr>
                <w:rFonts w:cstheme="minorHAnsi"/>
                <w:sz w:val="20"/>
                <w:szCs w:val="20"/>
              </w:rPr>
              <w:t xml:space="preserve"> EUR brez DDV</w:t>
            </w:r>
          </w:p>
        </w:tc>
      </w:tr>
    </w:tbl>
    <w:p w14:paraId="206E84FD" w14:textId="77777777" w:rsidR="001326E2" w:rsidRDefault="001326E2" w:rsidP="00000134">
      <w:pPr>
        <w:jc w:val="both"/>
        <w:rPr>
          <w:rFonts w:cs="Arial"/>
          <w:sz w:val="20"/>
          <w:szCs w:val="20"/>
        </w:rPr>
      </w:pPr>
    </w:p>
    <w:p w14:paraId="0A863D94" w14:textId="77777777" w:rsidR="00000134" w:rsidRDefault="00000134" w:rsidP="00000134">
      <w:pPr>
        <w:jc w:val="both"/>
        <w:rPr>
          <w:rFonts w:cs="Arial"/>
          <w:sz w:val="20"/>
          <w:szCs w:val="20"/>
        </w:rPr>
      </w:pPr>
      <w:r>
        <w:rPr>
          <w:rFonts w:cs="Arial"/>
          <w:sz w:val="20"/>
          <w:szCs w:val="20"/>
        </w:rPr>
        <w:t>Cena najemnine je fiksna za čas trajanja pogodbe.</w:t>
      </w:r>
    </w:p>
    <w:p w14:paraId="5AF51D7F" w14:textId="77777777" w:rsidR="00000134" w:rsidRDefault="00000134" w:rsidP="00000134">
      <w:pPr>
        <w:jc w:val="both"/>
        <w:rPr>
          <w:rFonts w:cs="Arial"/>
          <w:bCs/>
          <w:sz w:val="20"/>
          <w:szCs w:val="20"/>
        </w:rPr>
      </w:pPr>
    </w:p>
    <w:p w14:paraId="08797CF6" w14:textId="77777777" w:rsidR="00000134" w:rsidRDefault="00000134" w:rsidP="00000134">
      <w:pPr>
        <w:jc w:val="both"/>
        <w:rPr>
          <w:rFonts w:cs="Arial"/>
          <w:sz w:val="20"/>
          <w:szCs w:val="20"/>
        </w:rPr>
      </w:pPr>
      <w:r>
        <w:rPr>
          <w:rFonts w:cs="Arial"/>
          <w:sz w:val="20"/>
          <w:szCs w:val="20"/>
        </w:rPr>
        <w:t xml:space="preserve">Najemnik bo račune za predmet javnega naročila poravnal na račun najemodajalca št. SI56 </w:t>
      </w:r>
      <w:permStart w:id="29630214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96302141"/>
      <w:r>
        <w:rPr>
          <w:rFonts w:cs="Arial"/>
          <w:sz w:val="20"/>
          <w:szCs w:val="20"/>
        </w:rPr>
        <w:t xml:space="preserve">, odprt pri </w:t>
      </w:r>
      <w:permStart w:id="628578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2857871"/>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37BBAB74" w14:textId="77777777" w:rsidR="00000134" w:rsidRDefault="00000134" w:rsidP="00000134">
      <w:pPr>
        <w:jc w:val="both"/>
        <w:rPr>
          <w:rFonts w:cs="Arial"/>
          <w:sz w:val="20"/>
          <w:szCs w:val="20"/>
        </w:rPr>
      </w:pPr>
    </w:p>
    <w:p w14:paraId="35AD62EC" w14:textId="77777777" w:rsidR="00000134" w:rsidRDefault="00000134" w:rsidP="00000134">
      <w:pPr>
        <w:jc w:val="both"/>
        <w:rPr>
          <w:rFonts w:cs="Arial"/>
          <w:sz w:val="20"/>
          <w:szCs w:val="20"/>
        </w:rPr>
      </w:pPr>
      <w:r>
        <w:rPr>
          <w:rFonts w:cs="Arial"/>
          <w:sz w:val="20"/>
          <w:szCs w:val="20"/>
        </w:rPr>
        <w:t>Stranki sta sporazumni, da je najemodajalec v primeru zamude plačila upravičen od najemnika terjati zakonske zamudne obresti.</w:t>
      </w:r>
    </w:p>
    <w:p w14:paraId="57B8D325"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889235B" w14:textId="77777777" w:rsidR="00000134" w:rsidRDefault="00000134" w:rsidP="00000134">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w:t>
      </w:r>
      <w:r>
        <w:rPr>
          <w:rFonts w:cs="Arial"/>
          <w:sz w:val="20"/>
          <w:szCs w:val="20"/>
        </w:rPr>
        <w:lastRenderedPageBreak/>
        <w:t xml:space="preserve">predmetom najema, tako da le-ti bremenijo najemnika in jih slednji plačuje posebej, samostojno, ločeno od plačevanja najemnine. </w:t>
      </w:r>
    </w:p>
    <w:p w14:paraId="701E4FFE"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EFBFBA"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99B3788" w14:textId="32B9AE1B" w:rsidR="00000134" w:rsidRDefault="00000134" w:rsidP="00000134">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sidR="001326E2">
        <w:rPr>
          <w:rFonts w:cs="Arial"/>
          <w:sz w:val="20"/>
          <w:szCs w:val="20"/>
        </w:rPr>
        <w:t>šestdeset (60) mesecev od sklenitve pogodbe.</w:t>
      </w:r>
      <w:r>
        <w:rPr>
          <w:rFonts w:cs="Arial"/>
          <w:sz w:val="20"/>
          <w:szCs w:val="20"/>
        </w:rPr>
        <w:t xml:space="preserve"> </w:t>
      </w:r>
    </w:p>
    <w:p w14:paraId="02AE4B01"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73801CB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4DB3B0F" w14:textId="27EFE3D7" w:rsidR="00000134" w:rsidRDefault="00000134" w:rsidP="00000134">
      <w:pPr>
        <w:jc w:val="both"/>
        <w:rPr>
          <w:rFonts w:cs="Arial"/>
          <w:sz w:val="20"/>
          <w:szCs w:val="20"/>
        </w:rPr>
      </w:pPr>
      <w:r>
        <w:rPr>
          <w:rFonts w:cs="Arial"/>
          <w:sz w:val="20"/>
          <w:szCs w:val="20"/>
        </w:rPr>
        <w:t xml:space="preserve">V primeru, da najemodajalec najemniku ne bo pravočasno dostavil </w:t>
      </w:r>
      <w:r w:rsidR="001326E2">
        <w:rPr>
          <w:rFonts w:cs="Arial"/>
          <w:sz w:val="20"/>
          <w:szCs w:val="20"/>
        </w:rPr>
        <w:t xml:space="preserve">osebnega vozila </w:t>
      </w:r>
      <w:r>
        <w:rPr>
          <w:rFonts w:cs="Arial"/>
          <w:sz w:val="20"/>
          <w:szCs w:val="20"/>
        </w:rPr>
        <w:t>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39756213" w14:textId="77777777" w:rsidR="00000134" w:rsidRDefault="00000134" w:rsidP="00000134">
      <w:pPr>
        <w:jc w:val="both"/>
        <w:rPr>
          <w:rFonts w:cs="Arial"/>
          <w:sz w:val="20"/>
          <w:szCs w:val="20"/>
        </w:rPr>
      </w:pPr>
    </w:p>
    <w:p w14:paraId="67405282" w14:textId="7344BD64" w:rsidR="00000134" w:rsidRDefault="00000134" w:rsidP="00000134">
      <w:pPr>
        <w:jc w:val="both"/>
        <w:rPr>
          <w:rFonts w:cs="Arial"/>
          <w:sz w:val="20"/>
          <w:szCs w:val="20"/>
        </w:rPr>
      </w:pPr>
      <w:r>
        <w:rPr>
          <w:rFonts w:cs="Arial"/>
          <w:sz w:val="20"/>
          <w:szCs w:val="20"/>
        </w:rPr>
        <w:t xml:space="preserve">V primeru, da najemodajalec najemniku ob predaji </w:t>
      </w:r>
      <w:r w:rsidR="001326E2">
        <w:rPr>
          <w:rFonts w:cs="Arial"/>
          <w:sz w:val="20"/>
          <w:szCs w:val="20"/>
        </w:rPr>
        <w:t>osebnega vozila</w:t>
      </w:r>
      <w:r>
        <w:rPr>
          <w:rFonts w:cs="Arial"/>
          <w:sz w:val="20"/>
          <w:szCs w:val="20"/>
        </w:rPr>
        <w:t xml:space="preserve"> v uporabo, ne bo pravočasno dostavil vse potrebne dokumentacije določene s to dokumentacijo JN, se smiselno uporabijo določila iz prejšnjega odstavka.</w:t>
      </w:r>
    </w:p>
    <w:p w14:paraId="29AA3CBD" w14:textId="77777777" w:rsidR="00000134" w:rsidRDefault="00000134" w:rsidP="00000134">
      <w:pPr>
        <w:jc w:val="both"/>
        <w:rPr>
          <w:rFonts w:cs="Arial"/>
          <w:sz w:val="20"/>
          <w:szCs w:val="20"/>
        </w:rPr>
      </w:pPr>
    </w:p>
    <w:p w14:paraId="02E8EDA3" w14:textId="77777777" w:rsidR="00000134" w:rsidRDefault="00000134" w:rsidP="00000134">
      <w:pPr>
        <w:jc w:val="both"/>
        <w:rPr>
          <w:rFonts w:cs="Arial"/>
          <w:sz w:val="20"/>
          <w:szCs w:val="20"/>
        </w:rPr>
      </w:pPr>
      <w:r>
        <w:rPr>
          <w:rFonts w:cs="Arial"/>
          <w:sz w:val="20"/>
          <w:szCs w:val="20"/>
        </w:rPr>
        <w:t xml:space="preserve">Pravica do uveljavljanja pogodbene kazni je neodvisna od nastanka škode najemniku. </w:t>
      </w:r>
    </w:p>
    <w:p w14:paraId="3CF14AED"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0FD42F3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5A24BFB3" w14:textId="77777777" w:rsidR="00000134" w:rsidRDefault="00000134" w:rsidP="00000134">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4EDB2AFD" w14:textId="77777777" w:rsidR="00000134" w:rsidRDefault="00000134" w:rsidP="00000134">
      <w:pPr>
        <w:jc w:val="both"/>
        <w:rPr>
          <w:rFonts w:cs="Arial"/>
          <w:sz w:val="20"/>
          <w:szCs w:val="20"/>
        </w:rPr>
      </w:pPr>
    </w:p>
    <w:p w14:paraId="490D1A81" w14:textId="77777777" w:rsidR="00000134" w:rsidRDefault="00000134" w:rsidP="00000134">
      <w:pPr>
        <w:jc w:val="both"/>
        <w:rPr>
          <w:rFonts w:cs="Arial"/>
          <w:sz w:val="20"/>
          <w:szCs w:val="20"/>
        </w:rPr>
      </w:pPr>
      <w:r>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16BEA49A" w14:textId="77777777" w:rsidR="00000134" w:rsidRDefault="00000134" w:rsidP="00000134">
      <w:pPr>
        <w:jc w:val="both"/>
        <w:rPr>
          <w:rFonts w:cs="Arial"/>
          <w:sz w:val="20"/>
          <w:szCs w:val="20"/>
        </w:rPr>
      </w:pPr>
    </w:p>
    <w:p w14:paraId="2ABD6457" w14:textId="77777777" w:rsidR="00000134" w:rsidRDefault="00000134" w:rsidP="00000134">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3EBF2084"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454F49A9"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DC9ACD8" w14:textId="77777777" w:rsidR="00000134" w:rsidRDefault="00000134" w:rsidP="00000134">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CF882C9" w14:textId="77777777" w:rsidR="00000134" w:rsidRDefault="00000134" w:rsidP="00000134">
      <w:pPr>
        <w:jc w:val="both"/>
        <w:rPr>
          <w:rFonts w:cs="Arial"/>
          <w:sz w:val="20"/>
          <w:szCs w:val="20"/>
        </w:rPr>
      </w:pPr>
    </w:p>
    <w:p w14:paraId="34BE01DB" w14:textId="77777777" w:rsidR="00000134" w:rsidRDefault="00000134" w:rsidP="00000134">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785A082B" w14:textId="77777777" w:rsidR="00000134" w:rsidRDefault="00000134" w:rsidP="00000134">
      <w:pPr>
        <w:jc w:val="both"/>
        <w:rPr>
          <w:rFonts w:cs="Arial"/>
          <w:sz w:val="20"/>
          <w:szCs w:val="20"/>
        </w:rPr>
      </w:pPr>
    </w:p>
    <w:p w14:paraId="30F8631E" w14:textId="77777777" w:rsidR="00000134" w:rsidRDefault="00000134" w:rsidP="00000134">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43FF355D" w14:textId="77777777" w:rsidR="00000134" w:rsidRDefault="00000134" w:rsidP="00000134">
      <w:pPr>
        <w:jc w:val="both"/>
        <w:rPr>
          <w:rFonts w:cs="Arial"/>
          <w:sz w:val="20"/>
          <w:szCs w:val="20"/>
        </w:rPr>
      </w:pPr>
    </w:p>
    <w:p w14:paraId="30AF04DB" w14:textId="77777777" w:rsidR="00000134" w:rsidRDefault="00000134" w:rsidP="00000134">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55A17C1" w14:textId="77777777" w:rsidR="00000134" w:rsidRDefault="00000134" w:rsidP="00000134">
      <w:pPr>
        <w:jc w:val="both"/>
        <w:rPr>
          <w:rFonts w:cs="Arial"/>
          <w:sz w:val="20"/>
          <w:szCs w:val="20"/>
        </w:rPr>
      </w:pPr>
    </w:p>
    <w:p w14:paraId="2C4E2AEB" w14:textId="77777777" w:rsidR="00000134" w:rsidRDefault="00000134" w:rsidP="00000134">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4DD1511D" w14:textId="77777777" w:rsidR="00000134" w:rsidRDefault="00000134" w:rsidP="00000134">
      <w:pPr>
        <w:jc w:val="both"/>
        <w:rPr>
          <w:rFonts w:cs="Arial"/>
          <w:sz w:val="20"/>
          <w:szCs w:val="20"/>
        </w:rPr>
      </w:pPr>
    </w:p>
    <w:p w14:paraId="722193E8" w14:textId="77777777" w:rsidR="00000134" w:rsidRDefault="00000134" w:rsidP="00000134">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0D342B56" w14:textId="77777777" w:rsidR="00000134" w:rsidRDefault="00000134" w:rsidP="00000134">
      <w:pPr>
        <w:jc w:val="both"/>
        <w:rPr>
          <w:rFonts w:cs="Arial"/>
          <w:sz w:val="20"/>
          <w:szCs w:val="20"/>
        </w:rPr>
      </w:pPr>
    </w:p>
    <w:p w14:paraId="256F460E" w14:textId="77777777" w:rsidR="00000134" w:rsidRDefault="00000134" w:rsidP="00000134">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8DF4953" w14:textId="77777777" w:rsidR="00000134" w:rsidRDefault="00000134" w:rsidP="00000134">
      <w:pPr>
        <w:jc w:val="both"/>
        <w:rPr>
          <w:rFonts w:cs="Arial"/>
          <w:sz w:val="20"/>
          <w:szCs w:val="20"/>
        </w:rPr>
      </w:pPr>
    </w:p>
    <w:p w14:paraId="690CBE81" w14:textId="77777777" w:rsidR="00000134" w:rsidRDefault="00000134" w:rsidP="00000134">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8F55466"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SPREMEMBA</w:t>
      </w:r>
      <w:r>
        <w:rPr>
          <w:rFonts w:cs="Arial"/>
          <w:b/>
          <w:sz w:val="20"/>
          <w:szCs w:val="20"/>
        </w:rPr>
        <w:t xml:space="preserve"> OKOLIŠČIN</w:t>
      </w:r>
    </w:p>
    <w:p w14:paraId="66B3985B"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2E8C9F5" w14:textId="77777777" w:rsidR="00000134" w:rsidRDefault="00000134" w:rsidP="00000134">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079868E4" w14:textId="77777777" w:rsidR="00000134" w:rsidRDefault="00000134" w:rsidP="00000134">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CFC9EBC" w14:textId="77777777" w:rsidR="00000134" w:rsidRDefault="00000134" w:rsidP="00000134">
      <w:pPr>
        <w:jc w:val="both"/>
        <w:rPr>
          <w:rFonts w:cs="Arial"/>
          <w:sz w:val="20"/>
          <w:szCs w:val="20"/>
        </w:rPr>
      </w:pPr>
    </w:p>
    <w:p w14:paraId="02627D13" w14:textId="77777777" w:rsidR="00000134" w:rsidRDefault="00000134" w:rsidP="00000134">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764EF3D" w14:textId="77777777" w:rsidR="00000134" w:rsidRDefault="00000134" w:rsidP="00000134">
      <w:pPr>
        <w:jc w:val="both"/>
        <w:rPr>
          <w:rFonts w:cs="Arial"/>
          <w:sz w:val="20"/>
          <w:szCs w:val="20"/>
        </w:rPr>
      </w:pPr>
      <w:r>
        <w:rPr>
          <w:rFonts w:cs="Arial"/>
          <w:sz w:val="20"/>
          <w:szCs w:val="20"/>
        </w:rPr>
        <w:t xml:space="preserve">Za spremenjene okoliščine štejejo poleg (izvirnih) nacionalnih prepisov, tudi predpisi, posamični akti ali ukrepi drugih organov, ki pomenijo vključitev obveznih določb predpisov Evropske unije v pravni red Republike Slovenije ali ki </w:t>
      </w:r>
      <w:r>
        <w:rPr>
          <w:rFonts w:cs="Arial"/>
          <w:sz w:val="20"/>
          <w:szCs w:val="20"/>
        </w:rPr>
        <w:lastRenderedPageBreak/>
        <w:t>pomenijo izvrševanje neposredno uporabljivih pravil prava EU, ki izpolnjujejo pogoje za spremenjene okoliščine iz prejšnjega odstavka.</w:t>
      </w:r>
    </w:p>
    <w:p w14:paraId="163AA685"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6312FF00"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ACD962A" w14:textId="79AB7065" w:rsidR="00000134" w:rsidRDefault="00000134" w:rsidP="00000134">
      <w:pPr>
        <w:jc w:val="both"/>
        <w:rPr>
          <w:rFonts w:cs="Arial"/>
          <w:bCs/>
          <w:sz w:val="20"/>
          <w:szCs w:val="20"/>
        </w:rPr>
      </w:pPr>
      <w:r>
        <w:rPr>
          <w:rFonts w:cs="Arial"/>
          <w:bCs/>
          <w:sz w:val="20"/>
          <w:szCs w:val="20"/>
        </w:rPr>
        <w:t xml:space="preserve">Najemodajalec se obvezuje, da bo najemniku </w:t>
      </w:r>
      <w:r w:rsidR="007920D6">
        <w:rPr>
          <w:rFonts w:cs="Arial"/>
          <w:bCs/>
          <w:sz w:val="20"/>
          <w:szCs w:val="20"/>
        </w:rPr>
        <w:t>ob podpisu pogodbe</w:t>
      </w:r>
      <w:r>
        <w:rPr>
          <w:rFonts w:cs="Arial"/>
          <w:bCs/>
          <w:sz w:val="20"/>
          <w:szCs w:val="20"/>
        </w:rPr>
        <w:t>,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6C06AA10" w14:textId="77777777" w:rsidR="00000134" w:rsidRDefault="00000134" w:rsidP="00000134">
      <w:pPr>
        <w:jc w:val="both"/>
        <w:rPr>
          <w:rFonts w:cs="Arial"/>
          <w:bCs/>
          <w:sz w:val="20"/>
          <w:szCs w:val="20"/>
        </w:rPr>
      </w:pPr>
    </w:p>
    <w:p w14:paraId="56B71BBA" w14:textId="77777777" w:rsidR="00000134" w:rsidRDefault="00000134" w:rsidP="00000134">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9AF8869" w14:textId="77777777" w:rsidR="00000134" w:rsidRDefault="00000134" w:rsidP="00000134">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6E10F5D0"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1BB32C51"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3B7EDBA" w14:textId="77777777" w:rsidR="00000134" w:rsidRDefault="00000134" w:rsidP="00000134">
      <w:pPr>
        <w:jc w:val="both"/>
        <w:rPr>
          <w:rFonts w:cs="Arial"/>
          <w:sz w:val="20"/>
          <w:szCs w:val="20"/>
        </w:rPr>
      </w:pPr>
      <w:r>
        <w:rPr>
          <w:rFonts w:cs="Arial"/>
          <w:sz w:val="20"/>
          <w:szCs w:val="20"/>
        </w:rPr>
        <w:t>Za urejanje vseh vprašanj v zvezi s to pogodbo pogodbeni stranki kot skrbnike te pogodbe določita:</w:t>
      </w:r>
    </w:p>
    <w:p w14:paraId="0227CB4C"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 xml:space="preserve">za najemnika: </w:t>
      </w:r>
    </w:p>
    <w:permStart w:id="271800869" w:edGrp="everyone"/>
    <w:p w14:paraId="4BAEC41A" w14:textId="77777777" w:rsidR="00000134" w:rsidRDefault="00000134"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71800869"/>
      <w:r>
        <w:rPr>
          <w:rFonts w:cs="Arial"/>
          <w:sz w:val="20"/>
          <w:szCs w:val="20"/>
        </w:rPr>
        <w:t xml:space="preserve">, elektronska pošta: </w:t>
      </w:r>
      <w:permStart w:id="99733808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997338082"/>
      <w:r>
        <w:rPr>
          <w:rFonts w:cs="Arial"/>
          <w:sz w:val="20"/>
          <w:szCs w:val="20"/>
        </w:rPr>
        <w:t>.</w:t>
      </w:r>
    </w:p>
    <w:p w14:paraId="0AA5FAB5"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za najemodajalca:</w:t>
      </w:r>
    </w:p>
    <w:permStart w:id="582633777" w:edGrp="everyone"/>
    <w:p w14:paraId="1C8FB365" w14:textId="77777777" w:rsidR="00000134" w:rsidRDefault="00000134" w:rsidP="009532FC">
      <w:pPr>
        <w:numPr>
          <w:ilvl w:val="0"/>
          <w:numId w:val="31"/>
        </w:numPr>
        <w:autoSpaceDN w:val="0"/>
        <w:spacing w:after="160" w:line="254" w:lineRule="auto"/>
        <w:jc w:val="both"/>
        <w:rPr>
          <w:rFonts w:cs="Arial"/>
          <w:sz w:val="20"/>
          <w:szCs w:val="20"/>
        </w:rPr>
      </w:pPr>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82633777"/>
      <w:r>
        <w:rPr>
          <w:rFonts w:cs="Arial"/>
          <w:sz w:val="20"/>
          <w:szCs w:val="20"/>
        </w:rPr>
        <w:t xml:space="preserve">, elektronska pošta: </w:t>
      </w:r>
      <w:permStart w:id="33978902"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33978902"/>
      <w:r>
        <w:rPr>
          <w:rFonts w:cs="Arial"/>
          <w:sz w:val="20"/>
          <w:szCs w:val="20"/>
        </w:rPr>
        <w:t>.</w:t>
      </w:r>
    </w:p>
    <w:p w14:paraId="4FE1E1AA" w14:textId="77777777" w:rsidR="00000134" w:rsidRDefault="00000134"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279B0489"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109C414" w14:textId="77777777" w:rsidR="00000134" w:rsidRDefault="00000134" w:rsidP="00000134">
      <w:pPr>
        <w:jc w:val="both"/>
        <w:rPr>
          <w:rFonts w:cs="Arial"/>
          <w:sz w:val="20"/>
          <w:szCs w:val="20"/>
        </w:rPr>
      </w:pPr>
      <w:r>
        <w:rPr>
          <w:rFonts w:cs="Arial"/>
          <w:sz w:val="20"/>
          <w:szCs w:val="20"/>
        </w:rPr>
        <w:t>Najemodajalec ob predložitvi ponudbe in sklenitvi pogodbe nima prijavljenih podizvajalcev za izvedbo pogodbe.</w:t>
      </w:r>
    </w:p>
    <w:p w14:paraId="6EB3F19A" w14:textId="77777777" w:rsidR="00000134" w:rsidRDefault="00000134" w:rsidP="00000134">
      <w:pPr>
        <w:spacing w:before="120" w:after="120"/>
        <w:jc w:val="both"/>
        <w:rPr>
          <w:rFonts w:cs="Arial"/>
          <w:b/>
          <w:sz w:val="20"/>
          <w:szCs w:val="20"/>
        </w:rPr>
      </w:pPr>
      <w:r>
        <w:rPr>
          <w:rFonts w:cs="Arial"/>
          <w:b/>
          <w:sz w:val="20"/>
          <w:szCs w:val="20"/>
        </w:rPr>
        <w:t>PROTIKORUPCIJSKA KLAVZULA</w:t>
      </w:r>
    </w:p>
    <w:p w14:paraId="0848A5F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61303D0"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028626AC"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6F863B5F"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0BA08FC6"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29B84478"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1D278983"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lastRenderedPageBreak/>
        <w:t xml:space="preserve"> je nična.</w:t>
      </w:r>
    </w:p>
    <w:p w14:paraId="10D318DF" w14:textId="77777777" w:rsidR="00000134" w:rsidRDefault="00000134" w:rsidP="00000134">
      <w:pPr>
        <w:spacing w:line="240" w:lineRule="auto"/>
        <w:rPr>
          <w:rFonts w:cs="Arial"/>
          <w:sz w:val="20"/>
          <w:szCs w:val="20"/>
        </w:rPr>
      </w:pPr>
    </w:p>
    <w:p w14:paraId="0D6DD1EC"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91AF2F8" w14:textId="77777777" w:rsidR="00000134" w:rsidRDefault="00000134" w:rsidP="00000134">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29E802B1" w14:textId="77777777" w:rsidR="00000134" w:rsidRDefault="00000134" w:rsidP="00000134">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44BBF7AC" w14:textId="77777777" w:rsidR="00000134" w:rsidRDefault="00000134" w:rsidP="00000134">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A19643D" w14:textId="77777777" w:rsidR="00000134" w:rsidRDefault="00000134" w:rsidP="00000134">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3B27616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70D1C11A" w14:textId="77777777" w:rsidR="00000134" w:rsidRDefault="00000134" w:rsidP="00000134">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39EA0439" w14:textId="77777777" w:rsidR="00000134" w:rsidRDefault="00000134" w:rsidP="00000134">
      <w:pPr>
        <w:spacing w:after="160" w:line="254" w:lineRule="auto"/>
        <w:jc w:val="both"/>
        <w:rPr>
          <w:rFonts w:cs="Arial"/>
          <w:sz w:val="20"/>
          <w:szCs w:val="20"/>
        </w:rPr>
      </w:pPr>
      <w:r>
        <w:rPr>
          <w:rFonts w:cs="Arial"/>
          <w:sz w:val="20"/>
          <w:szCs w:val="20"/>
        </w:rPr>
        <w:t>Najemodajalec najemniku odškodninsko odgovarja v primeru kršitve tega člena.</w:t>
      </w:r>
    </w:p>
    <w:p w14:paraId="61B0C942" w14:textId="77777777" w:rsidR="00000134" w:rsidRDefault="00000134" w:rsidP="00000134">
      <w:pPr>
        <w:spacing w:after="160" w:line="254" w:lineRule="auto"/>
        <w:jc w:val="both"/>
        <w:rPr>
          <w:rFonts w:cs="Arial"/>
          <w:sz w:val="20"/>
          <w:szCs w:val="20"/>
        </w:rPr>
      </w:pPr>
    </w:p>
    <w:p w14:paraId="5625DEEA"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5E58D1B" w14:textId="77777777" w:rsidR="00000134" w:rsidRDefault="00000134" w:rsidP="00000134">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62ECF8" w14:textId="77777777" w:rsidR="00000134" w:rsidRDefault="00000134" w:rsidP="00000134">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w:t>
      </w:r>
      <w:r>
        <w:rPr>
          <w:sz w:val="20"/>
          <w:szCs w:val="20"/>
        </w:rPr>
        <w:lastRenderedPageBreak/>
        <w:t xml:space="preserve">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3829CDB8" w14:textId="77777777" w:rsidR="00000134" w:rsidRDefault="00000134" w:rsidP="00000134">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6C5EDB3" w14:textId="77777777" w:rsidR="00000134" w:rsidRDefault="00000134" w:rsidP="00000134">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623CCE68"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51C75894" w14:textId="77777777" w:rsidR="00000134" w:rsidRDefault="00000134" w:rsidP="00000134">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679DF5B6" w14:textId="77777777" w:rsidR="00000134" w:rsidRDefault="00000134" w:rsidP="00000134">
      <w:pPr>
        <w:jc w:val="both"/>
        <w:rPr>
          <w:rFonts w:cs="Arial"/>
          <w:sz w:val="20"/>
          <w:szCs w:val="20"/>
        </w:rPr>
      </w:pPr>
    </w:p>
    <w:p w14:paraId="31E8400D" w14:textId="77777777" w:rsidR="00000134" w:rsidRDefault="00000134" w:rsidP="00000134">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5EE1302" w14:textId="77777777" w:rsidR="00000134" w:rsidRDefault="00000134" w:rsidP="00000134">
      <w:pPr>
        <w:jc w:val="both"/>
        <w:rPr>
          <w:rFonts w:cs="Arial"/>
          <w:sz w:val="20"/>
          <w:szCs w:val="20"/>
        </w:rPr>
      </w:pPr>
    </w:p>
    <w:p w14:paraId="095BF6DE" w14:textId="77777777" w:rsidR="00000134" w:rsidRDefault="00000134" w:rsidP="00000134">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281A4C89" w14:textId="77777777" w:rsidR="00000134" w:rsidRDefault="00000134" w:rsidP="00000134">
      <w:pPr>
        <w:jc w:val="both"/>
        <w:rPr>
          <w:rFonts w:cs="Arial"/>
          <w:sz w:val="20"/>
          <w:szCs w:val="20"/>
        </w:rPr>
      </w:pPr>
    </w:p>
    <w:p w14:paraId="13F6EBDB" w14:textId="77777777" w:rsidR="00000134" w:rsidRDefault="00000134" w:rsidP="00000134">
      <w:pPr>
        <w:jc w:val="both"/>
        <w:rPr>
          <w:rFonts w:cs="Arial"/>
          <w:sz w:val="20"/>
          <w:szCs w:val="20"/>
        </w:rPr>
      </w:pPr>
      <w:r>
        <w:rPr>
          <w:rFonts w:cs="Arial"/>
          <w:sz w:val="20"/>
          <w:szCs w:val="20"/>
        </w:rPr>
        <w:t>Ta pogodba v celoti zavezuje tudi morebitne vsakokratne pravne naslednike vsake od pogodbenih strank, kar velja zlasti tudi v primeru organizacijsko – statusnih ter lastninskih sprememb.</w:t>
      </w:r>
    </w:p>
    <w:p w14:paraId="02C2D9F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831D046" w14:textId="77777777" w:rsidR="00000134" w:rsidRDefault="00000134" w:rsidP="00000134">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A0FCF97"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4B9BD399" w14:textId="77777777" w:rsidR="00000134" w:rsidRDefault="00000134" w:rsidP="00000134">
      <w:pPr>
        <w:jc w:val="both"/>
        <w:rPr>
          <w:rFonts w:cs="Arial"/>
          <w:sz w:val="20"/>
          <w:szCs w:val="20"/>
        </w:rPr>
      </w:pPr>
      <w:r>
        <w:rPr>
          <w:rFonts w:cs="Arial"/>
          <w:sz w:val="20"/>
          <w:szCs w:val="20"/>
        </w:rPr>
        <w:t xml:space="preserve">Ta pogodba stopi v veljavo z dnem, ko jo podpišeta obe pogodbeni stranki. </w:t>
      </w:r>
    </w:p>
    <w:p w14:paraId="61AAE67A" w14:textId="77777777" w:rsidR="007920D6" w:rsidRDefault="007920D6">
      <w:pPr>
        <w:spacing w:line="240" w:lineRule="auto"/>
        <w:rPr>
          <w:rFonts w:cs="Arial"/>
          <w:bCs/>
          <w:sz w:val="20"/>
          <w:szCs w:val="20"/>
        </w:rPr>
      </w:pPr>
      <w:r>
        <w:rPr>
          <w:rFonts w:cs="Arial"/>
          <w:bCs/>
          <w:sz w:val="20"/>
          <w:szCs w:val="20"/>
        </w:rPr>
        <w:br w:type="page"/>
      </w:r>
    </w:p>
    <w:p w14:paraId="341179F6" w14:textId="6940452E"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lastRenderedPageBreak/>
        <w:t>člen</w:t>
      </w:r>
    </w:p>
    <w:p w14:paraId="1D80A2FE" w14:textId="77777777" w:rsidR="00000134" w:rsidRDefault="00000134" w:rsidP="00000134">
      <w:pPr>
        <w:jc w:val="both"/>
        <w:rPr>
          <w:rFonts w:cs="Arial"/>
          <w:sz w:val="20"/>
          <w:szCs w:val="20"/>
        </w:rPr>
      </w:pPr>
      <w:r>
        <w:rPr>
          <w:rFonts w:cs="Arial"/>
          <w:sz w:val="20"/>
          <w:szCs w:val="20"/>
        </w:rPr>
        <w:t>Pogodba je napisana v treh (3) enakih izvodih, od katerih najemnik prejme dva (2) izvoda, najemodajalec pa en (1) izvod.</w:t>
      </w:r>
    </w:p>
    <w:p w14:paraId="6AF9AED5" w14:textId="77777777" w:rsidR="00000134" w:rsidRDefault="00000134" w:rsidP="00000134">
      <w:pPr>
        <w:jc w:val="both"/>
        <w:rPr>
          <w:rFonts w:cs="Arial"/>
          <w:sz w:val="20"/>
          <w:szCs w:val="20"/>
        </w:rPr>
      </w:pPr>
      <w:r>
        <w:rPr>
          <w:rFonts w:cs="Arial"/>
          <w:sz w:val="20"/>
          <w:szCs w:val="20"/>
        </w:rPr>
        <w:t xml:space="preserve"> </w:t>
      </w:r>
    </w:p>
    <w:p w14:paraId="07B502F0" w14:textId="77777777" w:rsidR="00000134" w:rsidRDefault="00000134" w:rsidP="00000134">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00134" w14:paraId="307836D4" w14:textId="77777777" w:rsidTr="004E362F">
        <w:trPr>
          <w:jc w:val="center"/>
        </w:trPr>
        <w:tc>
          <w:tcPr>
            <w:tcW w:w="3712" w:type="dxa"/>
            <w:tcBorders>
              <w:top w:val="nil"/>
              <w:left w:val="nil"/>
              <w:bottom w:val="single" w:sz="4" w:space="0" w:color="auto"/>
              <w:right w:val="nil"/>
            </w:tcBorders>
            <w:hideMark/>
          </w:tcPr>
          <w:p w14:paraId="463E77D8"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 xml:space="preserve">V </w:t>
            </w:r>
            <w:permStart w:id="309939161"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309939161"/>
            <w:r>
              <w:rPr>
                <w:rFonts w:cs="Arial"/>
                <w:kern w:val="2"/>
                <w:sz w:val="20"/>
                <w:szCs w:val="20"/>
                <w14:ligatures w14:val="standardContextual"/>
              </w:rPr>
              <w:t xml:space="preserve">, dne </w:t>
            </w:r>
          </w:p>
        </w:tc>
        <w:tc>
          <w:tcPr>
            <w:tcW w:w="1456" w:type="dxa"/>
          </w:tcPr>
          <w:p w14:paraId="65887E52"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4062FC5C"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V Mariboru, dne</w:t>
            </w:r>
          </w:p>
        </w:tc>
      </w:tr>
      <w:tr w:rsidR="00000134" w14:paraId="7CCBD1AA" w14:textId="77777777" w:rsidTr="004E362F">
        <w:trPr>
          <w:jc w:val="center"/>
        </w:trPr>
        <w:tc>
          <w:tcPr>
            <w:tcW w:w="3712" w:type="dxa"/>
            <w:tcBorders>
              <w:top w:val="single" w:sz="4" w:space="0" w:color="auto"/>
              <w:left w:val="nil"/>
              <w:bottom w:val="nil"/>
              <w:right w:val="nil"/>
            </w:tcBorders>
          </w:tcPr>
          <w:p w14:paraId="0EDC41F4" w14:textId="77777777" w:rsidR="00000134" w:rsidRDefault="00000134" w:rsidP="004E362F">
            <w:pPr>
              <w:jc w:val="both"/>
              <w:rPr>
                <w:rFonts w:cs="Arial"/>
                <w:b/>
                <w:kern w:val="2"/>
                <w:sz w:val="20"/>
                <w:szCs w:val="20"/>
                <w14:ligatures w14:val="standardContextual"/>
              </w:rPr>
            </w:pPr>
          </w:p>
        </w:tc>
        <w:tc>
          <w:tcPr>
            <w:tcW w:w="1456" w:type="dxa"/>
          </w:tcPr>
          <w:p w14:paraId="32DAE670" w14:textId="77777777" w:rsidR="00000134" w:rsidRDefault="00000134" w:rsidP="004E362F">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12C72464" w14:textId="77777777" w:rsidR="00000134" w:rsidRDefault="00000134" w:rsidP="004E362F">
            <w:pPr>
              <w:jc w:val="both"/>
              <w:rPr>
                <w:rFonts w:cs="Arial"/>
                <w:b/>
                <w:kern w:val="2"/>
                <w:sz w:val="20"/>
                <w:szCs w:val="20"/>
                <w14:ligatures w14:val="standardContextual"/>
              </w:rPr>
            </w:pPr>
          </w:p>
        </w:tc>
      </w:tr>
      <w:tr w:rsidR="00000134" w14:paraId="7BEAB4CB" w14:textId="77777777" w:rsidTr="004E362F">
        <w:trPr>
          <w:jc w:val="center"/>
        </w:trPr>
        <w:tc>
          <w:tcPr>
            <w:tcW w:w="3712" w:type="dxa"/>
            <w:tcBorders>
              <w:top w:val="nil"/>
              <w:left w:val="nil"/>
              <w:bottom w:val="single" w:sz="4" w:space="0" w:color="auto"/>
              <w:right w:val="nil"/>
            </w:tcBorders>
          </w:tcPr>
          <w:p w14:paraId="32374F95"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Najemodajalec:</w:t>
            </w:r>
          </w:p>
          <w:permStart w:id="345006139" w:edGrp="everyone"/>
          <w:p w14:paraId="0EF4E578" w14:textId="77777777" w:rsidR="00000134" w:rsidRDefault="00000134" w:rsidP="004E362F">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345006139"/>
          </w:p>
          <w:p w14:paraId="6413D401" w14:textId="77777777" w:rsidR="00000134" w:rsidRDefault="00000134" w:rsidP="004E362F">
            <w:pPr>
              <w:jc w:val="both"/>
              <w:rPr>
                <w:rFonts w:cs="Arial"/>
                <w:kern w:val="2"/>
                <w:sz w:val="20"/>
                <w:szCs w:val="20"/>
                <w14:ligatures w14:val="standardContextual"/>
              </w:rPr>
            </w:pPr>
          </w:p>
          <w:p w14:paraId="67B91908" w14:textId="77777777" w:rsidR="00000134" w:rsidRDefault="00000134" w:rsidP="004E362F">
            <w:pPr>
              <w:jc w:val="both"/>
              <w:rPr>
                <w:rFonts w:cs="Arial"/>
                <w:kern w:val="2"/>
                <w:sz w:val="20"/>
                <w:szCs w:val="20"/>
                <w14:ligatures w14:val="standardContextual"/>
              </w:rPr>
            </w:pPr>
          </w:p>
        </w:tc>
        <w:tc>
          <w:tcPr>
            <w:tcW w:w="1456" w:type="dxa"/>
          </w:tcPr>
          <w:p w14:paraId="43022C9C"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45763B4E"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Najemnik:</w:t>
            </w:r>
          </w:p>
          <w:p w14:paraId="63CE08FC"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723B89BB" w14:textId="77777777" w:rsidR="00000134" w:rsidRDefault="00000134" w:rsidP="004E362F">
            <w:pPr>
              <w:jc w:val="both"/>
              <w:rPr>
                <w:rFonts w:cs="Arial"/>
                <w:kern w:val="2"/>
                <w:sz w:val="20"/>
                <w:szCs w:val="20"/>
                <w14:ligatures w14:val="standardContextual"/>
              </w:rPr>
            </w:pPr>
          </w:p>
          <w:p w14:paraId="711FB122"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Ranko Šmigoc, direktor</w:t>
            </w:r>
          </w:p>
          <w:p w14:paraId="67DB5C43" w14:textId="77777777" w:rsidR="00000134" w:rsidRDefault="00000134" w:rsidP="004E362F">
            <w:pPr>
              <w:jc w:val="both"/>
              <w:rPr>
                <w:rFonts w:cs="Arial"/>
                <w:kern w:val="2"/>
                <w:sz w:val="20"/>
                <w:szCs w:val="20"/>
                <w14:ligatures w14:val="standardContextual"/>
              </w:rPr>
            </w:pPr>
          </w:p>
          <w:p w14:paraId="656F5A5E" w14:textId="77777777" w:rsidR="00000134" w:rsidRDefault="00000134" w:rsidP="004E362F">
            <w:pPr>
              <w:jc w:val="both"/>
              <w:rPr>
                <w:rFonts w:cs="Arial"/>
                <w:kern w:val="2"/>
                <w:sz w:val="20"/>
                <w:szCs w:val="20"/>
                <w14:ligatures w14:val="standardContextual"/>
              </w:rPr>
            </w:pPr>
          </w:p>
        </w:tc>
      </w:tr>
    </w:tbl>
    <w:p w14:paraId="7626B81E" w14:textId="77777777" w:rsidR="00000134" w:rsidRDefault="00000134" w:rsidP="00000134">
      <w:pPr>
        <w:jc w:val="both"/>
        <w:rPr>
          <w:rFonts w:cs="Arial"/>
          <w:sz w:val="20"/>
          <w:szCs w:val="20"/>
        </w:rPr>
      </w:pPr>
    </w:p>
    <w:p w14:paraId="46725826" w14:textId="77777777" w:rsidR="00000134" w:rsidRDefault="00000134" w:rsidP="00000134">
      <w:pPr>
        <w:rPr>
          <w:rFonts w:ascii="Calibri" w:eastAsia="Calibri" w:hAnsi="Calibri" w:cs="Times New Roman"/>
          <w:color w:val="auto"/>
          <w:lang w:eastAsia="en-US"/>
        </w:rPr>
      </w:pPr>
    </w:p>
    <w:p w14:paraId="0C24BCD7" w14:textId="113F9B1D" w:rsidR="00DE0619" w:rsidRDefault="00DE0619">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DE0619" w14:paraId="490E41FE" w14:textId="77777777" w:rsidTr="00DE0619">
        <w:tc>
          <w:tcPr>
            <w:tcW w:w="1730" w:type="dxa"/>
            <w:tcBorders>
              <w:top w:val="single" w:sz="4" w:space="0" w:color="auto"/>
              <w:left w:val="single" w:sz="4" w:space="0" w:color="auto"/>
              <w:bottom w:val="single" w:sz="4" w:space="0" w:color="auto"/>
              <w:right w:val="single" w:sz="4" w:space="0" w:color="auto"/>
            </w:tcBorders>
            <w:vAlign w:val="center"/>
            <w:hideMark/>
          </w:tcPr>
          <w:p w14:paraId="0EFADD73" w14:textId="68BA5E54" w:rsidR="00DE0619" w:rsidRDefault="00DE0619">
            <w:pPr>
              <w:rPr>
                <w:b/>
                <w:color w:val="auto"/>
                <w:szCs w:val="24"/>
              </w:rPr>
            </w:pPr>
            <w:r>
              <w:rPr>
                <w:b/>
              </w:rPr>
              <w:lastRenderedPageBreak/>
              <w:t>Obrazec št. 8/2</w:t>
            </w:r>
          </w:p>
        </w:tc>
      </w:tr>
    </w:tbl>
    <w:p w14:paraId="43069679" w14:textId="77777777" w:rsidR="00DE0619" w:rsidRDefault="00DE0619" w:rsidP="00DE0619"/>
    <w:p w14:paraId="6EC77AB1" w14:textId="31A2E557" w:rsidR="00DE0619" w:rsidRDefault="00DE0619" w:rsidP="00DE0619">
      <w:pPr>
        <w:jc w:val="center"/>
        <w:rPr>
          <w:b/>
          <w:bCs/>
        </w:rPr>
      </w:pPr>
      <w:r>
        <w:rPr>
          <w:b/>
          <w:bCs/>
        </w:rPr>
        <w:t>VZOREC POGODBE ZA SKLOP ŠT. 3</w:t>
      </w:r>
    </w:p>
    <w:p w14:paraId="75BAD73A" w14:textId="77777777" w:rsidR="00DE0619" w:rsidRDefault="00DE0619" w:rsidP="00DE0619">
      <w:pPr>
        <w:rPr>
          <w:b/>
          <w:bCs/>
        </w:rPr>
      </w:pPr>
    </w:p>
    <w:p w14:paraId="1BDFC0E3" w14:textId="77777777" w:rsidR="00DE0619" w:rsidRDefault="00DE0619" w:rsidP="00DE0619">
      <w:pPr>
        <w:jc w:val="both"/>
        <w:rPr>
          <w:rFonts w:cs="Arial"/>
          <w:b/>
          <w:bCs/>
          <w:sz w:val="20"/>
          <w:szCs w:val="20"/>
        </w:rPr>
      </w:pPr>
      <w:r>
        <w:rPr>
          <w:rFonts w:cs="Arial"/>
          <w:b/>
          <w:bCs/>
          <w:sz w:val="20"/>
          <w:szCs w:val="20"/>
        </w:rPr>
        <w:t>NAJEMNIK:</w:t>
      </w:r>
    </w:p>
    <w:p w14:paraId="71F77ED5" w14:textId="77777777" w:rsidR="00DE0619" w:rsidRDefault="00DE0619" w:rsidP="00DE0619">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EC99E53" w14:textId="77777777" w:rsidR="00DE0619" w:rsidRDefault="00DE0619" w:rsidP="00DE0619">
      <w:pPr>
        <w:jc w:val="both"/>
        <w:rPr>
          <w:rFonts w:cs="Arial"/>
          <w:bCs/>
          <w:sz w:val="20"/>
          <w:szCs w:val="20"/>
        </w:rPr>
      </w:pPr>
      <w:r>
        <w:rPr>
          <w:rFonts w:cs="Arial"/>
          <w:bCs/>
          <w:sz w:val="20"/>
          <w:szCs w:val="20"/>
        </w:rPr>
        <w:t>Matična številka: 3992071000</w:t>
      </w:r>
    </w:p>
    <w:p w14:paraId="57CBB430" w14:textId="77777777" w:rsidR="00DE0619" w:rsidRDefault="00DE0619" w:rsidP="00DE0619">
      <w:pPr>
        <w:jc w:val="both"/>
        <w:rPr>
          <w:rFonts w:cs="Arial"/>
          <w:sz w:val="20"/>
          <w:szCs w:val="20"/>
        </w:rPr>
      </w:pPr>
      <w:r>
        <w:rPr>
          <w:rFonts w:cs="Arial"/>
          <w:sz w:val="20"/>
          <w:szCs w:val="20"/>
        </w:rPr>
        <w:t>ID za DDV: SI92859976</w:t>
      </w:r>
    </w:p>
    <w:p w14:paraId="3CCC6DB4" w14:textId="77777777" w:rsidR="00DE0619" w:rsidRDefault="00DE0619" w:rsidP="00DE0619">
      <w:pPr>
        <w:jc w:val="both"/>
        <w:rPr>
          <w:rFonts w:cs="Arial"/>
          <w:sz w:val="20"/>
          <w:szCs w:val="20"/>
        </w:rPr>
      </w:pPr>
      <w:r>
        <w:rPr>
          <w:rFonts w:cs="Arial"/>
          <w:sz w:val="20"/>
          <w:szCs w:val="20"/>
        </w:rPr>
        <w:t>(v nadaljevanju besedila: najemnik)</w:t>
      </w:r>
    </w:p>
    <w:p w14:paraId="09996B2F" w14:textId="77777777" w:rsidR="00DE0619" w:rsidRDefault="00DE0619" w:rsidP="00DE0619">
      <w:pPr>
        <w:jc w:val="both"/>
        <w:rPr>
          <w:rFonts w:cs="Arial"/>
          <w:b/>
          <w:bCs/>
          <w:sz w:val="20"/>
          <w:szCs w:val="20"/>
        </w:rPr>
      </w:pPr>
    </w:p>
    <w:p w14:paraId="5DB1A6EA" w14:textId="77777777" w:rsidR="00DE0619" w:rsidRDefault="00DE0619" w:rsidP="00DE0619">
      <w:pPr>
        <w:jc w:val="both"/>
        <w:rPr>
          <w:rFonts w:cs="Arial"/>
          <w:b/>
          <w:bCs/>
          <w:sz w:val="20"/>
          <w:szCs w:val="20"/>
        </w:rPr>
      </w:pPr>
      <w:r>
        <w:rPr>
          <w:rFonts w:cs="Arial"/>
          <w:b/>
          <w:bCs/>
          <w:sz w:val="20"/>
          <w:szCs w:val="20"/>
        </w:rPr>
        <w:t>NAJEMODAJALEC:</w:t>
      </w:r>
    </w:p>
    <w:permStart w:id="1001487840" w:edGrp="everyone"/>
    <w:p w14:paraId="035D4BBC" w14:textId="77777777" w:rsidR="00DE0619" w:rsidRDefault="00DE0619" w:rsidP="00DE0619">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1001487840"/>
      <w:r>
        <w:rPr>
          <w:rFonts w:cs="Arial"/>
          <w:sz w:val="20"/>
          <w:szCs w:val="20"/>
        </w:rPr>
        <w:t xml:space="preserve">, ki ga/jo zastopa </w:t>
      </w:r>
      <w:permStart w:id="11057991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05799111"/>
    </w:p>
    <w:p w14:paraId="2D2F0DEA" w14:textId="77777777" w:rsidR="00DE0619" w:rsidRDefault="00DE0619" w:rsidP="00DE0619">
      <w:pPr>
        <w:jc w:val="both"/>
        <w:rPr>
          <w:rFonts w:cs="Arial"/>
          <w:sz w:val="20"/>
          <w:szCs w:val="20"/>
        </w:rPr>
      </w:pPr>
      <w:r>
        <w:rPr>
          <w:rFonts w:cs="Arial"/>
          <w:sz w:val="20"/>
          <w:szCs w:val="20"/>
        </w:rPr>
        <w:t>Matična številka:</w:t>
      </w:r>
      <w:permStart w:id="555375172"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555375172"/>
    </w:p>
    <w:p w14:paraId="0135A0B4" w14:textId="77777777" w:rsidR="00DE0619" w:rsidRDefault="00DE0619" w:rsidP="00DE0619">
      <w:pPr>
        <w:jc w:val="both"/>
        <w:rPr>
          <w:rFonts w:cs="Arial"/>
          <w:sz w:val="20"/>
          <w:szCs w:val="20"/>
        </w:rPr>
      </w:pPr>
      <w:r>
        <w:rPr>
          <w:rFonts w:cs="Arial"/>
          <w:sz w:val="20"/>
          <w:szCs w:val="20"/>
        </w:rPr>
        <w:t xml:space="preserve">ID za DDV:      </w:t>
      </w:r>
    </w:p>
    <w:p w14:paraId="0162D2F1" w14:textId="77777777" w:rsidR="00DE0619" w:rsidRDefault="00DE0619" w:rsidP="00DE0619">
      <w:pPr>
        <w:jc w:val="both"/>
        <w:rPr>
          <w:rFonts w:cs="Arial"/>
          <w:sz w:val="20"/>
          <w:szCs w:val="20"/>
        </w:rPr>
      </w:pPr>
      <w:r>
        <w:rPr>
          <w:rFonts w:cs="Arial"/>
          <w:sz w:val="20"/>
          <w:szCs w:val="20"/>
        </w:rPr>
        <w:t>(v nadaljevanju besedila: najemodajalec)</w:t>
      </w:r>
    </w:p>
    <w:p w14:paraId="474307D9" w14:textId="77777777" w:rsidR="00DE0619" w:rsidRDefault="00DE0619" w:rsidP="00DE0619">
      <w:pPr>
        <w:jc w:val="both"/>
        <w:rPr>
          <w:rFonts w:cs="Arial"/>
          <w:bCs/>
          <w:sz w:val="20"/>
          <w:szCs w:val="20"/>
        </w:rPr>
      </w:pPr>
    </w:p>
    <w:p w14:paraId="7190D9D2" w14:textId="77777777" w:rsidR="00DE0619" w:rsidRDefault="00DE0619" w:rsidP="00DE0619">
      <w:pPr>
        <w:jc w:val="both"/>
        <w:rPr>
          <w:rFonts w:cs="Arial"/>
          <w:bCs/>
          <w:sz w:val="20"/>
          <w:szCs w:val="20"/>
        </w:rPr>
      </w:pPr>
      <w:r>
        <w:rPr>
          <w:rFonts w:cs="Arial"/>
          <w:bCs/>
          <w:sz w:val="20"/>
          <w:szCs w:val="20"/>
        </w:rPr>
        <w:t>sklepata naslednjo</w:t>
      </w:r>
    </w:p>
    <w:p w14:paraId="5D01318B" w14:textId="77777777" w:rsidR="00DE0619" w:rsidRDefault="00DE0619" w:rsidP="00DE0619">
      <w:pPr>
        <w:jc w:val="both"/>
        <w:rPr>
          <w:rFonts w:cs="Arial"/>
          <w:bCs/>
          <w:sz w:val="20"/>
          <w:szCs w:val="20"/>
        </w:rPr>
      </w:pPr>
    </w:p>
    <w:p w14:paraId="11D67CD6" w14:textId="42E52F8D" w:rsidR="00DE0619" w:rsidRDefault="00DE0619" w:rsidP="00DE0619">
      <w:pPr>
        <w:jc w:val="center"/>
        <w:rPr>
          <w:rFonts w:cs="Arial"/>
          <w:b/>
          <w:sz w:val="24"/>
          <w:szCs w:val="24"/>
        </w:rPr>
      </w:pPr>
      <w:r>
        <w:rPr>
          <w:rFonts w:cs="Arial"/>
          <w:b/>
          <w:sz w:val="24"/>
          <w:szCs w:val="24"/>
        </w:rPr>
        <w:t>Pogodbo za n</w:t>
      </w:r>
      <w:r w:rsidRPr="00DE0619">
        <w:rPr>
          <w:rFonts w:cs="Arial"/>
          <w:b/>
          <w:sz w:val="24"/>
          <w:szCs w:val="24"/>
        </w:rPr>
        <w:t xml:space="preserve">ajem  službenega  vozila  s pogonom 4 x 4 </w:t>
      </w:r>
      <w:r>
        <w:rPr>
          <w:rFonts w:cs="Arial"/>
          <w:b/>
          <w:sz w:val="24"/>
          <w:szCs w:val="24"/>
        </w:rPr>
        <w:t>(z upoštevanjem okoljskih vidikov), št. INF-JN-0009/2023 – P – S3</w:t>
      </w:r>
    </w:p>
    <w:p w14:paraId="6C7FE153" w14:textId="77777777" w:rsidR="00DE0619" w:rsidRDefault="00DE0619" w:rsidP="00DE0619">
      <w:pPr>
        <w:jc w:val="center"/>
        <w:rPr>
          <w:rFonts w:cs="Arial"/>
          <w:b/>
          <w:sz w:val="20"/>
          <w:szCs w:val="20"/>
        </w:rPr>
      </w:pPr>
    </w:p>
    <w:p w14:paraId="00F42737" w14:textId="77777777" w:rsidR="00DE0619" w:rsidRDefault="00DE0619" w:rsidP="00DE0619">
      <w:pPr>
        <w:spacing w:line="240" w:lineRule="auto"/>
        <w:rPr>
          <w:rFonts w:cs="Arial"/>
          <w:b/>
          <w:bCs/>
          <w:sz w:val="20"/>
          <w:szCs w:val="20"/>
        </w:rPr>
      </w:pPr>
    </w:p>
    <w:p w14:paraId="31911869" w14:textId="77777777" w:rsidR="00DE0619" w:rsidRDefault="00DE0619" w:rsidP="009532FC">
      <w:pPr>
        <w:numPr>
          <w:ilvl w:val="0"/>
          <w:numId w:val="38"/>
        </w:numPr>
        <w:autoSpaceDN w:val="0"/>
        <w:spacing w:before="120" w:after="120" w:line="300" w:lineRule="atLeast"/>
        <w:jc w:val="both"/>
        <w:rPr>
          <w:rFonts w:cs="Arial"/>
          <w:b/>
          <w:bCs/>
          <w:color w:val="auto"/>
          <w:sz w:val="20"/>
          <w:szCs w:val="20"/>
        </w:rPr>
      </w:pPr>
      <w:r>
        <w:rPr>
          <w:rFonts w:cs="Arial"/>
          <w:b/>
          <w:bCs/>
          <w:sz w:val="20"/>
          <w:szCs w:val="20"/>
        </w:rPr>
        <w:t>UVODNE DOLOČBE</w:t>
      </w:r>
    </w:p>
    <w:p w14:paraId="26624D2A" w14:textId="77777777" w:rsidR="00DE0619" w:rsidRDefault="00DE0619" w:rsidP="00120EF7">
      <w:pPr>
        <w:numPr>
          <w:ilvl w:val="2"/>
          <w:numId w:val="41"/>
        </w:numPr>
        <w:autoSpaceDN w:val="0"/>
        <w:spacing w:after="160" w:line="252" w:lineRule="auto"/>
        <w:jc w:val="center"/>
        <w:rPr>
          <w:rFonts w:cs="Arial"/>
          <w:bCs/>
          <w:sz w:val="20"/>
          <w:szCs w:val="20"/>
        </w:rPr>
      </w:pPr>
      <w:r>
        <w:rPr>
          <w:rFonts w:cs="Arial"/>
          <w:bCs/>
          <w:sz w:val="20"/>
          <w:szCs w:val="20"/>
        </w:rPr>
        <w:t>člen</w:t>
      </w:r>
    </w:p>
    <w:p w14:paraId="2436FB25" w14:textId="77777777" w:rsidR="00DE0619" w:rsidRDefault="00DE0619" w:rsidP="00DE0619">
      <w:pPr>
        <w:jc w:val="both"/>
        <w:rPr>
          <w:rFonts w:cs="Arial"/>
          <w:sz w:val="20"/>
          <w:szCs w:val="20"/>
        </w:rPr>
      </w:pPr>
      <w:r>
        <w:rPr>
          <w:rFonts w:cs="Arial"/>
          <w:sz w:val="20"/>
          <w:szCs w:val="20"/>
        </w:rPr>
        <w:t>Stranki pogodbe uvodoma ugotavljata, da:</w:t>
      </w:r>
    </w:p>
    <w:p w14:paraId="6C4D8315"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74AAAD81" w14:textId="7DF38BFE" w:rsidR="00DE0619" w:rsidRDefault="00DE0619"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512703895"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512703895"/>
      <w:r>
        <w:rPr>
          <w:iCs/>
          <w:sz w:val="20"/>
        </w:rPr>
        <w:t>-E01</w:t>
      </w:r>
      <w:r>
        <w:rPr>
          <w:sz w:val="20"/>
        </w:rPr>
        <w:t xml:space="preserve"> z dne </w:t>
      </w:r>
      <w:permStart w:id="146889610" w:edGrp="everyone"/>
      <w:r w:rsidR="00120EF7">
        <w:rPr>
          <w:bCs/>
          <w:iCs/>
          <w:sz w:val="20"/>
        </w:rPr>
        <w:fldChar w:fldCharType="begin">
          <w:ffData>
            <w:name w:val="Besedilo12"/>
            <w:enabled/>
            <w:calcOnExit w:val="0"/>
            <w:textInput/>
          </w:ffData>
        </w:fldChar>
      </w:r>
      <w:r w:rsidR="00120EF7">
        <w:rPr>
          <w:bCs/>
          <w:iCs/>
          <w:sz w:val="20"/>
        </w:rPr>
        <w:instrText xml:space="preserve"> FORMTEXT </w:instrText>
      </w:r>
      <w:r w:rsidR="00120EF7">
        <w:rPr>
          <w:bCs/>
          <w:iCs/>
          <w:sz w:val="20"/>
        </w:rPr>
      </w:r>
      <w:r w:rsidR="00120EF7">
        <w:rPr>
          <w:bCs/>
          <w:iCs/>
          <w:sz w:val="20"/>
        </w:rPr>
        <w:fldChar w:fldCharType="separate"/>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fldChar w:fldCharType="end"/>
      </w:r>
      <w:permEnd w:id="146889610"/>
      <w:r>
        <w:rPr>
          <w:iCs/>
          <w:sz w:val="20"/>
        </w:rPr>
        <w:t>.</w:t>
      </w:r>
      <w:r>
        <w:rPr>
          <w:bCs/>
          <w:iCs/>
          <w:sz w:val="20"/>
        </w:rPr>
        <w:t xml:space="preserve"> 12</w:t>
      </w:r>
      <w:r>
        <w:rPr>
          <w:iCs/>
          <w:sz w:val="20"/>
        </w:rPr>
        <w:t>.</w:t>
      </w:r>
      <w:r>
        <w:rPr>
          <w:bCs/>
          <w:iCs/>
          <w:sz w:val="20"/>
        </w:rPr>
        <w:t xml:space="preserve"> 2023) in v dodatku k Uradnemu listu EU (številka objave </w:t>
      </w:r>
      <w:permStart w:id="1863202308"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3202308"/>
      <w:r>
        <w:rPr>
          <w:bCs/>
          <w:iCs/>
          <w:sz w:val="20"/>
        </w:rPr>
        <w:t xml:space="preserve"> z dne </w:t>
      </w:r>
      <w:permStart w:id="74292660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42926602"/>
      <w:r>
        <w:rPr>
          <w:bCs/>
          <w:iCs/>
          <w:sz w:val="20"/>
        </w:rPr>
        <w:t>.  12. 2023),</w:t>
      </w:r>
    </w:p>
    <w:p w14:paraId="52CF339C"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je bila druga pogodbena stranka izbrana kot najugodnejši ponudnik za naslednji sklop:</w:t>
      </w:r>
    </w:p>
    <w:p w14:paraId="71FBCA5A" w14:textId="5BF75518" w:rsidR="00DE0619" w:rsidRDefault="00DE0619"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D50393">
        <w:rPr>
          <w:rFonts w:ascii="Titillium Web" w:hAnsi="Titillium Web" w:cs="Arial"/>
          <w:sz w:val="20"/>
        </w:rPr>
      </w:r>
      <w:r w:rsidR="00D50393">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3: </w:t>
      </w:r>
      <w:r w:rsidRPr="00DE0619">
        <w:rPr>
          <w:rFonts w:ascii="Titillium Web" w:hAnsi="Titillium Web" w:cs="Arial"/>
          <w:sz w:val="20"/>
        </w:rPr>
        <w:t xml:space="preserve">Najem  službenega  vozila  s pogonom 4 x 4 </w:t>
      </w:r>
      <w:r>
        <w:rPr>
          <w:rFonts w:ascii="Titillium Web" w:hAnsi="Titillium Web" w:cs="Arial"/>
          <w:sz w:val="20"/>
        </w:rPr>
        <w:t>(z upoštevanjem okoljskih vidikov),</w:t>
      </w:r>
    </w:p>
    <w:p w14:paraId="638EC100"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0F2656C8" w14:textId="768F02D3" w:rsidR="00DE0619" w:rsidRDefault="00DE0619" w:rsidP="00DE0619">
      <w:pPr>
        <w:spacing w:line="240" w:lineRule="auto"/>
        <w:jc w:val="both"/>
        <w:rPr>
          <w:color w:val="auto"/>
        </w:rPr>
      </w:pPr>
      <w:r>
        <w:rPr>
          <w:rFonts w:cs="Arial"/>
          <w:sz w:val="20"/>
          <w:szCs w:val="20"/>
        </w:rPr>
        <w:lastRenderedPageBreak/>
        <w:t>pogodbeni stranki sklepata to pogodbo za določitev splošnih pogojev za izvedbo javnega naročila.</w:t>
      </w:r>
    </w:p>
    <w:p w14:paraId="34174295" w14:textId="77777777" w:rsidR="00120EF7" w:rsidRDefault="00120EF7" w:rsidP="00DE0619">
      <w:pPr>
        <w:spacing w:line="240" w:lineRule="auto"/>
        <w:jc w:val="both"/>
        <w:rPr>
          <w:color w:val="auto"/>
        </w:rPr>
      </w:pPr>
    </w:p>
    <w:p w14:paraId="4CDBDD05" w14:textId="0FE73635" w:rsidR="00DE0619" w:rsidRPr="00120EF7" w:rsidRDefault="00DE0619" w:rsidP="00DE0619">
      <w:pPr>
        <w:spacing w:line="240" w:lineRule="auto"/>
        <w:jc w:val="both"/>
        <w:rPr>
          <w:color w:val="auto"/>
          <w:sz w:val="20"/>
          <w:szCs w:val="20"/>
        </w:rPr>
      </w:pPr>
      <w:r w:rsidRPr="00120EF7">
        <w:rPr>
          <w:color w:val="auto"/>
          <w:sz w:val="20"/>
          <w:szCs w:val="20"/>
        </w:rPr>
        <w:t>Pogodbeni stranki ugotavljata, da so sestavni deli te pogodbe tudi:</w:t>
      </w:r>
    </w:p>
    <w:p w14:paraId="29BAE2A8"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dokumentacija v zvezi z oddajo javnega naročila (v nadaljevanju besedila: dokumentacija JN)</w:t>
      </w:r>
      <w:r w:rsidRPr="00120EF7">
        <w:rPr>
          <w:rFonts w:ascii="Titillium Web" w:hAnsi="Titillium Web"/>
          <w:sz w:val="20"/>
        </w:rPr>
        <w:t>,</w:t>
      </w:r>
    </w:p>
    <w:p w14:paraId="019618B5" w14:textId="7C542CEA"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ponudba</w:t>
      </w:r>
      <w:r w:rsidRPr="00120EF7">
        <w:rPr>
          <w:rFonts w:ascii="Titillium Web" w:hAnsi="Titillium Web"/>
          <w:sz w:val="20"/>
        </w:rPr>
        <w:t xml:space="preserve"> št. </w:t>
      </w:r>
      <w:permStart w:id="2144280844"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r w:rsidRPr="00120EF7">
        <w:rPr>
          <w:rFonts w:ascii="Titillium Web" w:hAnsi="Titillium Web"/>
          <w:sz w:val="20"/>
        </w:rPr>
        <w:t xml:space="preserve"> </w:t>
      </w:r>
      <w:permEnd w:id="2144280844"/>
      <w:r w:rsidRPr="00120EF7">
        <w:rPr>
          <w:rFonts w:ascii="Titillium Web" w:hAnsi="Titillium Web"/>
          <w:sz w:val="20"/>
        </w:rPr>
        <w:t xml:space="preserve"> z dne </w:t>
      </w:r>
      <w:permStart w:id="1566444730"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1566444730"/>
      <w:r w:rsidRPr="00120EF7">
        <w:rPr>
          <w:rFonts w:ascii="Titillium Web" w:hAnsi="Titillium Web"/>
          <w:sz w:val="20"/>
        </w:rPr>
        <w:t xml:space="preserve">. </w:t>
      </w:r>
      <w:permStart w:id="905453347"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905453347"/>
      <w:r w:rsidRPr="00120EF7">
        <w:rPr>
          <w:rFonts w:ascii="Titillium Web" w:hAnsi="Titillium Web"/>
          <w:sz w:val="20"/>
        </w:rPr>
        <w:t>. 202</w:t>
      </w:r>
      <w:r w:rsidR="00120EF7" w:rsidRPr="00120EF7">
        <w:rPr>
          <w:rFonts w:ascii="Titillium Web" w:hAnsi="Titillium Web"/>
          <w:sz w:val="20"/>
        </w:rPr>
        <w:t>3</w:t>
      </w:r>
      <w:r w:rsidRPr="00120EF7">
        <w:rPr>
          <w:rFonts w:ascii="Titillium Web" w:hAnsi="Titillium Web"/>
          <w:sz w:val="20"/>
        </w:rPr>
        <w:t xml:space="preserve"> in priloge k ponudbi </w:t>
      </w:r>
      <w:r w:rsidRPr="00120EF7">
        <w:rPr>
          <w:rFonts w:ascii="Titillium Web" w:hAnsi="Titillium Web" w:cstheme="minorHAnsi"/>
          <w:sz w:val="20"/>
        </w:rPr>
        <w:t>(v nadaljevanju besedila: ponudbena dokumentacija)</w:t>
      </w:r>
      <w:r w:rsidRPr="00120EF7">
        <w:rPr>
          <w:rFonts w:ascii="Titillium Web" w:hAnsi="Titillium Web"/>
          <w:sz w:val="20"/>
        </w:rPr>
        <w:t>,</w:t>
      </w:r>
    </w:p>
    <w:p w14:paraId="763E8AC7"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drugi</w:t>
      </w:r>
      <w:r w:rsidRPr="00120EF7">
        <w:rPr>
          <w:rFonts w:ascii="Titillium Web" w:hAnsi="Titillium Web"/>
          <w:sz w:val="20"/>
        </w:rPr>
        <w:t xml:space="preserve"> dokumenti, ki predstavljajo del pogodbe,</w:t>
      </w:r>
    </w:p>
    <w:p w14:paraId="585EE8E2"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sz w:val="20"/>
        </w:rPr>
        <w:t xml:space="preserve">splošni pogoji ponudnika za poslovne najeme vozil in </w:t>
      </w:r>
    </w:p>
    <w:p w14:paraId="4C18FD65"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zakoni</w:t>
      </w:r>
      <w:r w:rsidRPr="00120EF7">
        <w:rPr>
          <w:rFonts w:ascii="Titillium Web" w:hAnsi="Titillium Web"/>
          <w:sz w:val="20"/>
        </w:rPr>
        <w:t xml:space="preserve"> in predpisi, ki urejajo izvajanje javnega naročila.</w:t>
      </w:r>
    </w:p>
    <w:p w14:paraId="75BDD69E" w14:textId="77777777" w:rsidR="00DE0619" w:rsidRPr="00120EF7" w:rsidRDefault="00DE0619" w:rsidP="00DE0619">
      <w:pPr>
        <w:spacing w:line="240" w:lineRule="auto"/>
        <w:jc w:val="both"/>
        <w:rPr>
          <w:color w:val="auto"/>
          <w:sz w:val="20"/>
          <w:szCs w:val="20"/>
        </w:rPr>
      </w:pPr>
    </w:p>
    <w:p w14:paraId="0EDF5DD1" w14:textId="77777777" w:rsidR="00DE0619" w:rsidRPr="00120EF7" w:rsidRDefault="00DE0619" w:rsidP="00DE0619">
      <w:pPr>
        <w:spacing w:line="240" w:lineRule="auto"/>
        <w:jc w:val="both"/>
        <w:rPr>
          <w:rFonts w:eastAsia="Calibri"/>
          <w:bCs/>
          <w:iCs/>
          <w:color w:val="auto"/>
          <w:sz w:val="20"/>
          <w:szCs w:val="20"/>
        </w:rPr>
      </w:pPr>
      <w:r w:rsidRPr="00120EF7">
        <w:rPr>
          <w:rFonts w:eastAsia="Calibri"/>
          <w:bCs/>
          <w:iCs/>
          <w:color w:val="auto"/>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A1EDC7D" w14:textId="77777777" w:rsidR="00DE0619" w:rsidRPr="00120EF7" w:rsidRDefault="00DE0619" w:rsidP="00DE0619">
      <w:pPr>
        <w:spacing w:line="240" w:lineRule="auto"/>
        <w:rPr>
          <w:rFonts w:eastAsia="Calibri"/>
          <w:bCs/>
          <w:iCs/>
          <w:color w:val="auto"/>
          <w:sz w:val="20"/>
          <w:szCs w:val="20"/>
        </w:rPr>
      </w:pPr>
    </w:p>
    <w:p w14:paraId="7CFD7EC6" w14:textId="77777777" w:rsidR="00DE0619" w:rsidRPr="00120EF7" w:rsidRDefault="00DE0619" w:rsidP="00DE0619">
      <w:pPr>
        <w:spacing w:before="120" w:after="120" w:line="240" w:lineRule="auto"/>
        <w:jc w:val="both"/>
        <w:rPr>
          <w:color w:val="auto"/>
          <w:sz w:val="20"/>
          <w:szCs w:val="20"/>
        </w:rPr>
      </w:pPr>
      <w:r w:rsidRPr="00120EF7">
        <w:rPr>
          <w:rFonts w:eastAsia="Calibri"/>
          <w:bCs/>
          <w:iCs/>
          <w:color w:val="auto"/>
          <w:sz w:val="20"/>
          <w:szCs w:val="20"/>
        </w:rPr>
        <w:t>Pri razlagi pogodbe je treba upoštevati skupni namen strank pogodbe in pomen izrazov, kot so ga te imele v času sklenitve pogodbe.</w:t>
      </w:r>
    </w:p>
    <w:p w14:paraId="23F56A31" w14:textId="77777777" w:rsidR="00DE0619" w:rsidRPr="00120EF7" w:rsidRDefault="00DE0619" w:rsidP="00DE0619">
      <w:pPr>
        <w:jc w:val="both"/>
        <w:rPr>
          <w:sz w:val="20"/>
          <w:szCs w:val="20"/>
        </w:rPr>
      </w:pPr>
    </w:p>
    <w:p w14:paraId="18F7A1CF" w14:textId="77777777" w:rsidR="00DE0619" w:rsidRPr="00120EF7" w:rsidRDefault="00DE0619" w:rsidP="00120EF7">
      <w:pPr>
        <w:numPr>
          <w:ilvl w:val="2"/>
          <w:numId w:val="41"/>
        </w:numPr>
        <w:autoSpaceDN w:val="0"/>
        <w:spacing w:after="160" w:line="252" w:lineRule="auto"/>
        <w:jc w:val="center"/>
        <w:rPr>
          <w:rFonts w:cstheme="minorHAnsi"/>
          <w:sz w:val="20"/>
          <w:szCs w:val="20"/>
        </w:rPr>
      </w:pPr>
      <w:r w:rsidRPr="00120EF7">
        <w:rPr>
          <w:rFonts w:cstheme="minorHAnsi"/>
          <w:sz w:val="20"/>
          <w:szCs w:val="20"/>
        </w:rPr>
        <w:t>člen</w:t>
      </w:r>
    </w:p>
    <w:p w14:paraId="6F074B07" w14:textId="39100439" w:rsidR="00DE0619" w:rsidRPr="00120EF7" w:rsidRDefault="00DE0619" w:rsidP="00DE0619">
      <w:pPr>
        <w:jc w:val="both"/>
        <w:rPr>
          <w:rFonts w:cstheme="minorHAnsi"/>
          <w:sz w:val="20"/>
          <w:szCs w:val="20"/>
        </w:rPr>
      </w:pPr>
      <w:r w:rsidRPr="00120EF7">
        <w:rPr>
          <w:rFonts w:cstheme="minorHAnsi"/>
          <w:sz w:val="20"/>
          <w:szCs w:val="20"/>
        </w:rPr>
        <w:t xml:space="preserve">Pogodba se sklepa za obdobje petih (5) let in se uporablja od dneva izročitve predmeta najema. </w:t>
      </w:r>
    </w:p>
    <w:p w14:paraId="05D63AAA" w14:textId="77777777" w:rsidR="00DE0619" w:rsidRPr="00120EF7" w:rsidRDefault="00DE0619" w:rsidP="00DE0619">
      <w:pPr>
        <w:spacing w:before="120" w:after="120"/>
        <w:rPr>
          <w:rFonts w:cstheme="minorHAnsi"/>
          <w:b/>
          <w:sz w:val="20"/>
          <w:szCs w:val="20"/>
        </w:rPr>
      </w:pPr>
      <w:r w:rsidRPr="00120EF7">
        <w:rPr>
          <w:rFonts w:cstheme="minorHAnsi"/>
          <w:b/>
          <w:sz w:val="20"/>
          <w:szCs w:val="20"/>
        </w:rPr>
        <w:t xml:space="preserve">OBSEG PREDMETA POGODBE  </w:t>
      </w:r>
    </w:p>
    <w:p w14:paraId="06954DA0"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28CF99A4" w14:textId="006A98F3" w:rsidR="00DE0619" w:rsidRPr="00120EF7" w:rsidRDefault="00DE0619" w:rsidP="00DE0619">
      <w:pPr>
        <w:jc w:val="both"/>
        <w:rPr>
          <w:rFonts w:cstheme="minorHAnsi"/>
          <w:bCs/>
          <w:sz w:val="20"/>
          <w:szCs w:val="20"/>
        </w:rPr>
      </w:pPr>
      <w:r w:rsidRPr="00120EF7">
        <w:rPr>
          <w:rFonts w:cstheme="minorHAnsi"/>
          <w:bCs/>
          <w:sz w:val="20"/>
          <w:szCs w:val="20"/>
        </w:rPr>
        <w:t>S to pogodbo se najemodajalec obvezuje izvajati storitev poslovnega najema vozil</w:t>
      </w:r>
      <w:r w:rsidR="00120EF7">
        <w:rPr>
          <w:rFonts w:cstheme="minorHAnsi"/>
          <w:bCs/>
          <w:sz w:val="20"/>
          <w:szCs w:val="20"/>
        </w:rPr>
        <w:t>a</w:t>
      </w:r>
      <w:r w:rsidRPr="00120EF7">
        <w:rPr>
          <w:rFonts w:cstheme="minorHAnsi"/>
          <w:bCs/>
          <w:sz w:val="20"/>
          <w:szCs w:val="20"/>
        </w:rPr>
        <w:t xml:space="preserve"> (</w:t>
      </w:r>
      <w:r w:rsidR="00120EF7">
        <w:rPr>
          <w:rFonts w:cstheme="minorHAnsi"/>
          <w:bCs/>
          <w:sz w:val="20"/>
          <w:szCs w:val="20"/>
        </w:rPr>
        <w:t xml:space="preserve">1 vozilo </w:t>
      </w:r>
      <w:r w:rsidRPr="00120EF7">
        <w:rPr>
          <w:rFonts w:cstheme="minorHAnsi"/>
          <w:bCs/>
          <w:sz w:val="20"/>
          <w:szCs w:val="20"/>
        </w:rPr>
        <w:t>) najemniku v obsegu in kakovosti, kot je razvidno iz najemodajalčeve ponudbe in ponudbenega predračuna št……………….., z dne ………., ki je priložen tej pogodbi. Predmetno pogodbeno obveznost je dolžan opraviti skladno s tehničnimi specifikacijami in pogoji, ki jih je potrdil v svoji ponudbi.</w:t>
      </w:r>
    </w:p>
    <w:p w14:paraId="2ABF9988" w14:textId="77777777" w:rsidR="00DE0619" w:rsidRPr="00120EF7" w:rsidRDefault="00DE0619" w:rsidP="00DE0619">
      <w:pPr>
        <w:spacing w:before="120" w:after="120"/>
        <w:rPr>
          <w:rFonts w:cstheme="minorHAnsi"/>
          <w:b/>
          <w:sz w:val="20"/>
          <w:szCs w:val="20"/>
        </w:rPr>
      </w:pPr>
      <w:r w:rsidRPr="00120EF7">
        <w:rPr>
          <w:rFonts w:cstheme="minorHAnsi"/>
          <w:b/>
          <w:sz w:val="20"/>
          <w:szCs w:val="20"/>
        </w:rPr>
        <w:t>POGODBENA VREDNOST</w:t>
      </w:r>
    </w:p>
    <w:p w14:paraId="1371BDAB"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D85F2A3" w14:textId="77777777" w:rsidR="00DE0619" w:rsidRPr="00120EF7" w:rsidRDefault="00DE0619" w:rsidP="00DE0619">
      <w:pPr>
        <w:jc w:val="center"/>
        <w:rPr>
          <w:rFonts w:cstheme="minorHAnsi"/>
          <w:bCs/>
          <w:sz w:val="20"/>
          <w:szCs w:val="20"/>
        </w:rPr>
      </w:pPr>
    </w:p>
    <w:p w14:paraId="66B9FC74" w14:textId="77777777" w:rsidR="00DE0619" w:rsidRPr="00120EF7" w:rsidRDefault="00DE0619" w:rsidP="00DE0619">
      <w:pPr>
        <w:jc w:val="both"/>
        <w:rPr>
          <w:rFonts w:cstheme="minorHAnsi"/>
          <w:bCs/>
          <w:sz w:val="20"/>
          <w:szCs w:val="20"/>
        </w:rPr>
      </w:pPr>
      <w:r w:rsidRPr="00120EF7">
        <w:rPr>
          <w:rFonts w:cstheme="minorHAnsi"/>
          <w:bCs/>
          <w:sz w:val="20"/>
          <w:szCs w:val="20"/>
        </w:rPr>
        <w:t>Najemodajalec bo zaračunaval izvedbo pogodbenih obveznosti po naslednji cenovni specifikaciji:</w:t>
      </w:r>
    </w:p>
    <w:p w14:paraId="0816D28C" w14:textId="77777777" w:rsidR="00DE0619" w:rsidRPr="00120EF7" w:rsidRDefault="00DE0619" w:rsidP="00DE0619">
      <w:pPr>
        <w:jc w:val="both"/>
        <w:rPr>
          <w:rFonts w:cstheme="minorHAnsi"/>
          <w:bCs/>
          <w:sz w:val="20"/>
          <w:szCs w:val="20"/>
        </w:rPr>
      </w:pPr>
    </w:p>
    <w:tbl>
      <w:tblPr>
        <w:tblStyle w:val="Tabelamrea"/>
        <w:tblW w:w="0" w:type="auto"/>
        <w:tblInd w:w="0" w:type="dxa"/>
        <w:tblLook w:val="04A0" w:firstRow="1" w:lastRow="0" w:firstColumn="1" w:lastColumn="0" w:noHBand="0" w:noVBand="1"/>
      </w:tblPr>
      <w:tblGrid>
        <w:gridCol w:w="5637"/>
        <w:gridCol w:w="3766"/>
      </w:tblGrid>
      <w:tr w:rsidR="00DE0619" w:rsidRPr="00120EF7" w14:paraId="33C4683E" w14:textId="77777777" w:rsidTr="004E362F">
        <w:trPr>
          <w:cantSplit/>
          <w:trHeight w:val="567"/>
          <w:tblHeader/>
        </w:trPr>
        <w:tc>
          <w:tcPr>
            <w:tcW w:w="56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98079E"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Naziv ponudbene postavke</w:t>
            </w:r>
          </w:p>
        </w:tc>
        <w:tc>
          <w:tcPr>
            <w:tcW w:w="3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693288"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Vrednost</w:t>
            </w:r>
          </w:p>
        </w:tc>
      </w:tr>
      <w:tr w:rsidR="00DE0619" w:rsidRPr="00120EF7" w14:paraId="32F5F5F1"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0DFEE64" w14:textId="77777777" w:rsidR="00DE0619" w:rsidRPr="00120EF7" w:rsidRDefault="00DE0619" w:rsidP="004E362F">
            <w:pPr>
              <w:spacing w:before="120" w:after="120"/>
              <w:rPr>
                <w:rFonts w:cstheme="minorHAnsi"/>
                <w:sz w:val="20"/>
                <w:szCs w:val="20"/>
              </w:rPr>
            </w:pPr>
            <w:r w:rsidRPr="00120EF7">
              <w:rPr>
                <w:rFonts w:cstheme="minorHAnsi"/>
                <w:sz w:val="20"/>
                <w:szCs w:val="20"/>
              </w:rPr>
              <w:t>Višina mesečnega najema za vozilo št. 1</w:t>
            </w:r>
          </w:p>
        </w:tc>
        <w:permStart w:id="151919740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9C919F6" w14:textId="77777777" w:rsidR="00DE0619" w:rsidRPr="00120EF7" w:rsidRDefault="00DE0619" w:rsidP="004E362F">
            <w:pPr>
              <w:spacing w:before="120" w:after="120"/>
              <w:jc w:val="right"/>
              <w:rPr>
                <w:rFonts w:cstheme="minorHAnsi"/>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1519197404"/>
            <w:r w:rsidRPr="00120EF7">
              <w:rPr>
                <w:rFonts w:cstheme="minorHAnsi"/>
                <w:sz w:val="20"/>
                <w:szCs w:val="20"/>
              </w:rPr>
              <w:t xml:space="preserve"> EUR brez DDV/mesec</w:t>
            </w:r>
          </w:p>
        </w:tc>
      </w:tr>
      <w:tr w:rsidR="00DE0619" w:rsidRPr="00120EF7" w14:paraId="41A8473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AB986EC" w14:textId="77777777" w:rsidR="00DE0619" w:rsidRPr="00120EF7" w:rsidRDefault="00DE0619" w:rsidP="004E362F">
            <w:pPr>
              <w:spacing w:before="120" w:after="120"/>
              <w:rPr>
                <w:rFonts w:cstheme="minorHAnsi"/>
                <w:sz w:val="20"/>
                <w:szCs w:val="20"/>
              </w:rPr>
            </w:pPr>
            <w:r w:rsidRPr="00120EF7">
              <w:rPr>
                <w:rFonts w:cstheme="minorHAnsi"/>
                <w:sz w:val="20"/>
                <w:szCs w:val="20"/>
              </w:rPr>
              <w:t>Število mesecev</w:t>
            </w:r>
          </w:p>
        </w:tc>
        <w:tc>
          <w:tcPr>
            <w:tcW w:w="3766" w:type="dxa"/>
            <w:tcBorders>
              <w:top w:val="single" w:sz="4" w:space="0" w:color="auto"/>
              <w:left w:val="single" w:sz="4" w:space="0" w:color="auto"/>
              <w:bottom w:val="single" w:sz="4" w:space="0" w:color="auto"/>
              <w:right w:val="single" w:sz="4" w:space="0" w:color="auto"/>
            </w:tcBorders>
            <w:vAlign w:val="center"/>
            <w:hideMark/>
          </w:tcPr>
          <w:p w14:paraId="4A79E739" w14:textId="77777777" w:rsidR="00DE0619" w:rsidRPr="00120EF7" w:rsidRDefault="00DE0619" w:rsidP="004E362F">
            <w:pPr>
              <w:spacing w:before="120" w:after="120"/>
              <w:jc w:val="right"/>
              <w:rPr>
                <w:rFonts w:cstheme="minorHAnsi"/>
                <w:sz w:val="20"/>
                <w:szCs w:val="20"/>
              </w:rPr>
            </w:pPr>
            <w:r w:rsidRPr="00120EF7">
              <w:rPr>
                <w:rFonts w:cstheme="minorHAnsi"/>
                <w:sz w:val="20"/>
                <w:szCs w:val="20"/>
              </w:rPr>
              <w:t>60 mesecev</w:t>
            </w:r>
          </w:p>
        </w:tc>
      </w:tr>
      <w:tr w:rsidR="00DE0619" w:rsidRPr="00120EF7" w14:paraId="4EE962F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FC16DE2" w14:textId="77777777" w:rsidR="00DE0619" w:rsidRPr="00120EF7" w:rsidRDefault="00DE0619" w:rsidP="004E362F">
            <w:pPr>
              <w:spacing w:before="120" w:after="120"/>
              <w:rPr>
                <w:rFonts w:cstheme="minorHAnsi"/>
                <w:sz w:val="20"/>
                <w:szCs w:val="20"/>
              </w:rPr>
            </w:pPr>
            <w:r w:rsidRPr="00120EF7">
              <w:rPr>
                <w:rFonts w:cstheme="minorHAnsi"/>
                <w:sz w:val="20"/>
                <w:szCs w:val="20"/>
              </w:rPr>
              <w:lastRenderedPageBreak/>
              <w:t>Skupna ponudbena vrednost</w:t>
            </w:r>
          </w:p>
        </w:tc>
        <w:permStart w:id="21562313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AA173EE" w14:textId="77777777" w:rsidR="00DE0619" w:rsidRPr="00120EF7" w:rsidRDefault="00DE0619" w:rsidP="004E362F">
            <w:pPr>
              <w:spacing w:before="120" w:after="120"/>
              <w:jc w:val="right"/>
              <w:rPr>
                <w:bCs/>
                <w:iCs/>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215623135"/>
            <w:r w:rsidRPr="00120EF7">
              <w:rPr>
                <w:rFonts w:cstheme="minorHAnsi"/>
                <w:sz w:val="20"/>
                <w:szCs w:val="20"/>
              </w:rPr>
              <w:t xml:space="preserve"> EUR brez DDV</w:t>
            </w:r>
          </w:p>
        </w:tc>
      </w:tr>
    </w:tbl>
    <w:p w14:paraId="6A86F1C6" w14:textId="77777777" w:rsidR="00DE0619" w:rsidRPr="00120EF7" w:rsidRDefault="00DE0619" w:rsidP="00DE0619">
      <w:pPr>
        <w:jc w:val="both"/>
        <w:rPr>
          <w:rFonts w:cstheme="minorHAnsi"/>
          <w:bCs/>
          <w:sz w:val="20"/>
          <w:szCs w:val="20"/>
        </w:rPr>
      </w:pPr>
    </w:p>
    <w:p w14:paraId="55F63AC8" w14:textId="77777777" w:rsidR="00DE0619" w:rsidRPr="00120EF7" w:rsidRDefault="00DE0619" w:rsidP="00DE0619">
      <w:pPr>
        <w:jc w:val="both"/>
        <w:rPr>
          <w:rFonts w:cstheme="minorHAnsi"/>
          <w:bCs/>
          <w:sz w:val="20"/>
          <w:szCs w:val="20"/>
        </w:rPr>
      </w:pPr>
      <w:r w:rsidRPr="00120EF7">
        <w:rPr>
          <w:rFonts w:cstheme="minorHAnsi"/>
          <w:bCs/>
          <w:sz w:val="20"/>
          <w:szCs w:val="20"/>
        </w:rPr>
        <w:t>Pogodbena  vrednost,  določena  s  to  pogodbo,  je  fiksna  in velja  do  izteka  pogodbenega  roka.  Najemodajalec ni upravičen do morebitnih podražitev, razen v primeru, ko najemnik preseže ali ne doseže letnega oziroma pogodbenega števila prevoženih kilometrov. V tem primeru se presežek oziroma manj prevoženi kilometri obračunajo skladno z Splošnimi pogoji.</w:t>
      </w:r>
    </w:p>
    <w:p w14:paraId="6239DC2D"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 xml:space="preserve">NAČIN OBRAČUNAVANJA IN PLAČEVANJA POGODBENIH OBVEZNOSTI </w:t>
      </w:r>
    </w:p>
    <w:p w14:paraId="60C09C29"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5833CDB9" w14:textId="77777777" w:rsidR="00DE0619" w:rsidRPr="00120EF7" w:rsidRDefault="00DE0619" w:rsidP="00DE0619">
      <w:pPr>
        <w:jc w:val="both"/>
        <w:rPr>
          <w:rFonts w:cstheme="minorHAnsi"/>
          <w:bCs/>
          <w:sz w:val="20"/>
          <w:szCs w:val="20"/>
        </w:rPr>
      </w:pPr>
    </w:p>
    <w:p w14:paraId="56682393"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opravljeno  storitev  najemniku  zaračunaval v  skladu s  ponudbenim  predračunom.  Na vsakem računu mora biti navedena številka pogodbe, ki jo je določil najemnik. Številka pogodbe mora biti navedena tudi na vseh drugih dokumentih, ki spremljajo račun.  </w:t>
      </w:r>
    </w:p>
    <w:p w14:paraId="7429916C"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 </w:t>
      </w:r>
    </w:p>
    <w:p w14:paraId="79BCBFF6"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opravljene storitve najemniku zaračunaval enkrat mesečno do 5. dne v mesecu za pretekli mesec. </w:t>
      </w:r>
    </w:p>
    <w:p w14:paraId="591D3794" w14:textId="77777777" w:rsidR="00DE0619" w:rsidRPr="00120EF7" w:rsidRDefault="00DE0619" w:rsidP="00DE0619">
      <w:pPr>
        <w:jc w:val="both"/>
        <w:rPr>
          <w:rFonts w:cstheme="minorHAnsi"/>
          <w:bCs/>
          <w:sz w:val="20"/>
          <w:szCs w:val="20"/>
        </w:rPr>
      </w:pPr>
    </w:p>
    <w:p w14:paraId="50EA02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p>
    <w:p w14:paraId="3C674680" w14:textId="77777777" w:rsidR="00DE0619" w:rsidRPr="00120EF7" w:rsidRDefault="00DE0619" w:rsidP="00DE0619">
      <w:pPr>
        <w:jc w:val="both"/>
        <w:rPr>
          <w:rFonts w:cstheme="minorHAnsi"/>
          <w:bCs/>
          <w:sz w:val="20"/>
          <w:szCs w:val="20"/>
        </w:rPr>
      </w:pPr>
    </w:p>
    <w:p w14:paraId="61086002" w14:textId="77777777" w:rsidR="00DE0619" w:rsidRPr="00120EF7" w:rsidRDefault="00DE0619" w:rsidP="00DE0619">
      <w:pPr>
        <w:jc w:val="both"/>
        <w:rPr>
          <w:rFonts w:cstheme="minorHAnsi"/>
          <w:bCs/>
          <w:sz w:val="20"/>
          <w:szCs w:val="20"/>
        </w:rPr>
      </w:pPr>
      <w:r w:rsidRPr="00120EF7">
        <w:rPr>
          <w:rFonts w:cstheme="minorHAnsi"/>
          <w:bCs/>
          <w:sz w:val="20"/>
          <w:szCs w:val="20"/>
        </w:rPr>
        <w:t>Najemnik bo dolgovani znesek poravnal v roku tridesetih (30) dni od prejema računa.</w:t>
      </w:r>
    </w:p>
    <w:p w14:paraId="64C96EC3"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POGODBENI ROK, KOLIČINE IN KRAJ DOBAVE</w:t>
      </w:r>
    </w:p>
    <w:p w14:paraId="1EAB26E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26FF38C4" w14:textId="77777777" w:rsidR="00DE0619" w:rsidRPr="00120EF7" w:rsidRDefault="00DE0619" w:rsidP="00DE0619">
      <w:pPr>
        <w:jc w:val="both"/>
        <w:rPr>
          <w:rFonts w:cstheme="minorHAnsi"/>
          <w:bCs/>
          <w:sz w:val="20"/>
          <w:szCs w:val="20"/>
        </w:rPr>
      </w:pPr>
    </w:p>
    <w:p w14:paraId="2831856E" w14:textId="3269D39C" w:rsidR="00DE0619" w:rsidRPr="00120EF7" w:rsidRDefault="00DE0619" w:rsidP="00DE0619">
      <w:pPr>
        <w:jc w:val="both"/>
        <w:rPr>
          <w:rFonts w:cstheme="minorHAnsi"/>
          <w:bCs/>
          <w:sz w:val="20"/>
          <w:szCs w:val="20"/>
        </w:rPr>
      </w:pPr>
      <w:r w:rsidRPr="00120EF7">
        <w:rPr>
          <w:rFonts w:cstheme="minorHAnsi"/>
          <w:bCs/>
          <w:sz w:val="20"/>
          <w:szCs w:val="20"/>
        </w:rPr>
        <w:t>Časovno obdobje najema je šestdeset (60) mesecev od prevzema vozila.</w:t>
      </w:r>
    </w:p>
    <w:p w14:paraId="0ED898B7" w14:textId="77777777" w:rsidR="00DE0619" w:rsidRPr="00120EF7" w:rsidRDefault="00DE0619" w:rsidP="00DE0619">
      <w:pPr>
        <w:jc w:val="both"/>
        <w:rPr>
          <w:rFonts w:cstheme="minorHAnsi"/>
          <w:bCs/>
          <w:sz w:val="20"/>
          <w:szCs w:val="20"/>
        </w:rPr>
      </w:pPr>
    </w:p>
    <w:p w14:paraId="26677076" w14:textId="7D8857B3" w:rsidR="00DE0619" w:rsidRPr="00120EF7" w:rsidRDefault="00DE0619" w:rsidP="00DE0619">
      <w:pPr>
        <w:jc w:val="both"/>
        <w:rPr>
          <w:rFonts w:cstheme="minorHAnsi"/>
          <w:bCs/>
          <w:sz w:val="20"/>
          <w:szCs w:val="20"/>
        </w:rPr>
      </w:pPr>
      <w:r w:rsidRPr="00120EF7">
        <w:rPr>
          <w:rFonts w:cstheme="minorHAnsi"/>
          <w:bCs/>
          <w:sz w:val="20"/>
          <w:szCs w:val="20"/>
        </w:rPr>
        <w:t>Najemnik  bo prevzel vozili na  lokaciji najemodajalca, po predhodnem dogovoru z najemodajalcem. Enako velja za prevzem vozil</w:t>
      </w:r>
      <w:r w:rsidR="00120EF7">
        <w:rPr>
          <w:rFonts w:cstheme="minorHAnsi"/>
          <w:bCs/>
          <w:sz w:val="20"/>
          <w:szCs w:val="20"/>
        </w:rPr>
        <w:t>a</w:t>
      </w:r>
      <w:r w:rsidRPr="00120EF7">
        <w:rPr>
          <w:rFonts w:cstheme="minorHAnsi"/>
          <w:bCs/>
          <w:sz w:val="20"/>
          <w:szCs w:val="20"/>
        </w:rPr>
        <w:t xml:space="preserve"> po zaključku pogodbenega razmerja.</w:t>
      </w:r>
    </w:p>
    <w:p w14:paraId="69521962"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OBVEZNOSTI POGODBENIH STRANK</w:t>
      </w:r>
    </w:p>
    <w:p w14:paraId="0DA4BF7D"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452CDB2" w14:textId="77777777" w:rsidR="00DE0619" w:rsidRPr="00120EF7" w:rsidRDefault="00DE0619" w:rsidP="00DE0619">
      <w:pPr>
        <w:jc w:val="both"/>
        <w:rPr>
          <w:rFonts w:cstheme="minorHAnsi"/>
          <w:bCs/>
          <w:sz w:val="20"/>
          <w:szCs w:val="20"/>
        </w:rPr>
      </w:pPr>
    </w:p>
    <w:p w14:paraId="77A9CA60"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se obvezuje: </w:t>
      </w:r>
    </w:p>
    <w:p w14:paraId="47C5C53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kot dober strokovnjak ob upoštevanju najemnikovih pogojev in zahtev,</w:t>
      </w:r>
    </w:p>
    <w:p w14:paraId="092C21C2"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gospodarno in ekonomično v okviru določil te pogodbe in morebitnih dodatnih dogovorov med pogodbenima strankama,</w:t>
      </w:r>
    </w:p>
    <w:p w14:paraId="7D17C13A" w14:textId="20E7D184"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lastRenderedPageBreak/>
        <w:t>zagotoviti  predajo  in  prevzem  vozil</w:t>
      </w:r>
      <w:r w:rsidR="00120EF7">
        <w:rPr>
          <w:rFonts w:ascii="Titillium Web" w:hAnsi="Titillium Web" w:cstheme="minorHAnsi"/>
          <w:bCs/>
          <w:sz w:val="20"/>
        </w:rPr>
        <w:t>a</w:t>
      </w:r>
      <w:r w:rsidRPr="00120EF7">
        <w:rPr>
          <w:rFonts w:ascii="Titillium Web" w:hAnsi="Titillium Web" w:cstheme="minorHAnsi"/>
          <w:bCs/>
          <w:sz w:val="20"/>
        </w:rPr>
        <w:t xml:space="preserve">  na  lokaciji najemodajalca,</w:t>
      </w:r>
    </w:p>
    <w:p w14:paraId="135CBF4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pridobljene  podatke,  do  katerih  pride  v  teku  izvajanja  pogodbe,  varovati  kot  poslovno  skrivnost najemnika in morebitnih njegovih partnerjev, kot tudi zaupnost vseh tehničnih podatkov, tehnoloških postopkov in drugih strokovnih informacij tudi po izteku te pogodbe.</w:t>
      </w:r>
    </w:p>
    <w:p w14:paraId="68233F0A" w14:textId="77777777" w:rsidR="00DE0619" w:rsidRPr="00120EF7" w:rsidRDefault="00DE0619" w:rsidP="00DE0619">
      <w:pPr>
        <w:jc w:val="both"/>
        <w:rPr>
          <w:rFonts w:cstheme="minorHAnsi"/>
          <w:bCs/>
          <w:sz w:val="20"/>
          <w:szCs w:val="20"/>
        </w:rPr>
      </w:pPr>
    </w:p>
    <w:p w14:paraId="5E7DB4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r w:rsidRPr="00120EF7">
        <w:rPr>
          <w:rFonts w:cstheme="minorHAnsi"/>
          <w:bCs/>
          <w:sz w:val="20"/>
          <w:szCs w:val="20"/>
        </w:rPr>
        <w:t xml:space="preserve"> </w:t>
      </w:r>
    </w:p>
    <w:p w14:paraId="065EB2CF" w14:textId="77777777" w:rsidR="00DE0619" w:rsidRPr="00120EF7" w:rsidRDefault="00DE0619" w:rsidP="00DE0619">
      <w:pPr>
        <w:rPr>
          <w:sz w:val="20"/>
          <w:szCs w:val="20"/>
        </w:rPr>
      </w:pPr>
    </w:p>
    <w:p w14:paraId="6212E5E3" w14:textId="0CF0A10A" w:rsidR="00DE0619" w:rsidRPr="00120EF7" w:rsidRDefault="00DE0619" w:rsidP="00DE0619">
      <w:pPr>
        <w:rPr>
          <w:sz w:val="20"/>
          <w:szCs w:val="20"/>
        </w:rPr>
      </w:pPr>
      <w:r w:rsidRPr="00120EF7">
        <w:rPr>
          <w:sz w:val="20"/>
          <w:szCs w:val="20"/>
        </w:rPr>
        <w:t xml:space="preserve">Najemnik se obvezuje: </w:t>
      </w:r>
    </w:p>
    <w:p w14:paraId="0A0A311A"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sodelovati z najemodajalcem z namenom, da bodo pogodbene obveznosti izvedene pravočasno, v celoti in v skladu z razpisno dokumentacijo,</w:t>
      </w:r>
    </w:p>
    <w:p w14:paraId="440A5AAF"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tekoče  obveščati  najemodajalca  o  vseh  bistvenih  spremembah,  ki  so  povezane  z  izvajanjem  pogodbenih obveznosti.</w:t>
      </w:r>
    </w:p>
    <w:p w14:paraId="5C45B3CE" w14:textId="77777777" w:rsidR="00DE0619" w:rsidRPr="00120EF7" w:rsidRDefault="00DE0619" w:rsidP="00DE0619">
      <w:pPr>
        <w:spacing w:before="120" w:after="120"/>
        <w:rPr>
          <w:b/>
          <w:bCs/>
          <w:sz w:val="20"/>
          <w:szCs w:val="20"/>
        </w:rPr>
      </w:pPr>
      <w:r w:rsidRPr="00120EF7">
        <w:rPr>
          <w:b/>
          <w:bCs/>
          <w:sz w:val="20"/>
          <w:szCs w:val="20"/>
        </w:rPr>
        <w:t>POGODBENA KAZEN</w:t>
      </w:r>
    </w:p>
    <w:p w14:paraId="790FC39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6CCE9ACB" w14:textId="77777777" w:rsidR="00DE0619" w:rsidRPr="00120EF7" w:rsidRDefault="00DE0619" w:rsidP="00DE0619">
      <w:pPr>
        <w:rPr>
          <w:sz w:val="20"/>
          <w:szCs w:val="20"/>
        </w:rPr>
      </w:pPr>
    </w:p>
    <w:p w14:paraId="4D15472B" w14:textId="7C1CF24C" w:rsidR="00DE0619" w:rsidRPr="00120EF7" w:rsidRDefault="00DE0619" w:rsidP="00DE0619">
      <w:pPr>
        <w:jc w:val="both"/>
        <w:rPr>
          <w:sz w:val="20"/>
          <w:szCs w:val="20"/>
        </w:rPr>
      </w:pPr>
      <w:r w:rsidRPr="00120EF7">
        <w:rPr>
          <w:sz w:val="20"/>
          <w:szCs w:val="20"/>
        </w:rPr>
        <w:t xml:space="preserve">V primeru, da najemodajalec po lastni krivdi obveznosti dostave vozila po tej pogodbi ne izpolni v roku, predvidenem s to pogodbo (izpolnitev z zamudo), mu lahko najemnik zaračuna pogodbeno kazen v višini petdeset (50,00  EUR)  za  vsak  dan  zamude.  Znesek  skupaj  zaračunane  pogodbene kazni  za zamudo ne sme presegati 10 % predvidene skupne vrednosti pogodbe. </w:t>
      </w:r>
    </w:p>
    <w:p w14:paraId="44582C57" w14:textId="77777777" w:rsidR="00DE0619" w:rsidRPr="00120EF7" w:rsidRDefault="00DE0619" w:rsidP="00DE0619">
      <w:pPr>
        <w:jc w:val="both"/>
        <w:rPr>
          <w:sz w:val="20"/>
          <w:szCs w:val="20"/>
        </w:rPr>
      </w:pPr>
      <w:r w:rsidRPr="00120EF7">
        <w:rPr>
          <w:sz w:val="20"/>
          <w:szCs w:val="20"/>
        </w:rPr>
        <w:t xml:space="preserve"> </w:t>
      </w:r>
    </w:p>
    <w:p w14:paraId="05A9D8C8" w14:textId="77777777" w:rsidR="00DE0619" w:rsidRPr="00120EF7" w:rsidRDefault="00DE0619" w:rsidP="00DE0619">
      <w:pPr>
        <w:jc w:val="both"/>
        <w:rPr>
          <w:sz w:val="20"/>
          <w:szCs w:val="20"/>
        </w:rPr>
      </w:pPr>
      <w:r w:rsidRPr="00120EF7">
        <w:rPr>
          <w:sz w:val="20"/>
          <w:szCs w:val="20"/>
        </w:rPr>
        <w:t xml:space="preserve">Če  bo  najemodajalec z  izpolnitvijo  obveznosti  po  tej  pogodbi  zamujal,  bo  najemnik ob  sprejemu  izpolnitve obveznosti izrecno izjavil, da si pridržuje pravico do pogodbene kazni. </w:t>
      </w:r>
    </w:p>
    <w:p w14:paraId="5FEE1598" w14:textId="77777777" w:rsidR="00DE0619" w:rsidRPr="00120EF7" w:rsidRDefault="00DE0619" w:rsidP="00DE0619">
      <w:pPr>
        <w:jc w:val="both"/>
        <w:rPr>
          <w:sz w:val="20"/>
          <w:szCs w:val="20"/>
        </w:rPr>
      </w:pPr>
      <w:r w:rsidRPr="00120EF7">
        <w:rPr>
          <w:sz w:val="20"/>
          <w:szCs w:val="20"/>
        </w:rPr>
        <w:t xml:space="preserve"> </w:t>
      </w:r>
    </w:p>
    <w:p w14:paraId="4BBF571D" w14:textId="77777777" w:rsidR="00DE0619" w:rsidRPr="00120EF7" w:rsidRDefault="00DE0619" w:rsidP="00DE0619">
      <w:pPr>
        <w:jc w:val="both"/>
        <w:rPr>
          <w:sz w:val="20"/>
          <w:szCs w:val="20"/>
        </w:rPr>
      </w:pPr>
      <w:r w:rsidRPr="00120EF7">
        <w:rPr>
          <w:sz w:val="20"/>
          <w:szCs w:val="20"/>
        </w:rPr>
        <w:t>V  primeru,  da  najemodajalec  po  lastni  krivdi  obveznosti  iz  te  pogodbe  ne  izpolni  (neizpolnitev),  mora  plačati pogodbeno kazen v višini deset odstotkov (10,00 %) predvidene skupne vrednosti pogodbe. Najemnik bo najemodajalca obvestil, ali zahteva izpolnitev pogodbene obveznosti ali plačilo pogodbene kazni, če najemodajalec obveznosti ne bi izpolnil.</w:t>
      </w:r>
    </w:p>
    <w:p w14:paraId="067DC6C9" w14:textId="77777777" w:rsidR="00DE0619" w:rsidRPr="00120EF7" w:rsidRDefault="00DE0619" w:rsidP="00DE0619">
      <w:pPr>
        <w:spacing w:before="120" w:after="120"/>
        <w:rPr>
          <w:rFonts w:cs="Tahoma"/>
          <w:b/>
          <w:sz w:val="20"/>
          <w:szCs w:val="20"/>
          <w:lang w:eastAsia="x-none"/>
        </w:rPr>
      </w:pPr>
      <w:r w:rsidRPr="00120EF7">
        <w:rPr>
          <w:rFonts w:cs="Tahoma"/>
          <w:b/>
          <w:sz w:val="20"/>
          <w:szCs w:val="20"/>
          <w:lang w:eastAsia="x-none"/>
        </w:rPr>
        <w:t>KONČNE DOLOČBE</w:t>
      </w:r>
    </w:p>
    <w:p w14:paraId="223FB8EE"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01A646E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2F9ACA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Pogodba, pri kateri kdo v imenu ali na račun druge pogodbene stranke, predstavniku ali posredniku najemnika obljubi, ponudi ali da kakšno nedovoljeno korist za:</w:t>
      </w:r>
    </w:p>
    <w:p w14:paraId="1F60919B"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pridobitev posla ali</w:t>
      </w:r>
    </w:p>
    <w:p w14:paraId="56BEA293"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sklenitev posla pod ugodnejšimi pogoji ali</w:t>
      </w:r>
    </w:p>
    <w:p w14:paraId="6A6FD53D"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opustitev dolžnega nadzora nad izvajanjem pogodbenih obveznosti ali</w:t>
      </w:r>
    </w:p>
    <w:p w14:paraId="5F547E51"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drugo ravnanje ali opustitev, s katerim je organu ali organizaciji oziroma pravni osebi iz javnega sektorja povzročena škoda ali je omogočena pridobitev nedovoljene koristi predstavniku ali posredniku najemnika, drugi pogodbeni stranki ali njenemu predstavniku, zastopniku, posredniku;</w:t>
      </w:r>
    </w:p>
    <w:p w14:paraId="477EDE9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lastRenderedPageBreak/>
        <w:t xml:space="preserve"> je nična.</w:t>
      </w:r>
    </w:p>
    <w:p w14:paraId="692F0A2B" w14:textId="5BAAF7C0" w:rsidR="00DE0619" w:rsidRPr="00120EF7" w:rsidRDefault="00DE0619" w:rsidP="00DE0619">
      <w:pPr>
        <w:spacing w:line="240" w:lineRule="auto"/>
        <w:rPr>
          <w:rFonts w:cs="Tahoma"/>
          <w:bCs/>
          <w:color w:val="auto"/>
          <w:sz w:val="20"/>
          <w:szCs w:val="20"/>
          <w:lang w:eastAsia="x-none"/>
        </w:rPr>
      </w:pPr>
    </w:p>
    <w:p w14:paraId="4CA60B5B"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90E85F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8746262" w14:textId="77777777" w:rsidR="00E42AC3" w:rsidRP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091B0C8F" w14:textId="77777777" w:rsid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najemniku odškodninsko odgovarja v primeru kršitve tega člena.</w:t>
      </w:r>
    </w:p>
    <w:p w14:paraId="349C9666" w14:textId="099736B9" w:rsidR="00DE0619" w:rsidRPr="00120EF7" w:rsidRDefault="00DE0619" w:rsidP="00E42AC3">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76429667" w14:textId="77777777" w:rsidR="00DE0619" w:rsidRPr="00120EF7" w:rsidRDefault="00DE0619" w:rsidP="00DE0619">
      <w:pPr>
        <w:jc w:val="both"/>
        <w:rPr>
          <w:iCs/>
          <w:sz w:val="20"/>
          <w:szCs w:val="20"/>
        </w:rPr>
      </w:pPr>
    </w:p>
    <w:p w14:paraId="4929E339" w14:textId="77777777" w:rsidR="00E42AC3" w:rsidRDefault="00E42AC3" w:rsidP="00E42AC3">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FED7F3" w14:textId="77777777" w:rsidR="00E42AC3" w:rsidRDefault="00E42AC3" w:rsidP="00E42AC3">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59AF61BD" w14:textId="77777777" w:rsidR="00E42AC3" w:rsidRDefault="00E42AC3" w:rsidP="00E42AC3">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8456F0B" w14:textId="77777777" w:rsidR="00E42AC3" w:rsidRDefault="00E42AC3" w:rsidP="00E42AC3">
      <w:pPr>
        <w:spacing w:after="160" w:line="252"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00C02838" w14:textId="77777777" w:rsidR="00DE0619" w:rsidRPr="00120EF7" w:rsidRDefault="00DE0619" w:rsidP="00DE0619">
      <w:pPr>
        <w:jc w:val="both"/>
        <w:rPr>
          <w:iCs/>
          <w:sz w:val="20"/>
          <w:szCs w:val="20"/>
        </w:rPr>
      </w:pPr>
    </w:p>
    <w:p w14:paraId="66D39687"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429CFF" w14:textId="77777777" w:rsidR="00DE0619" w:rsidRPr="00120EF7" w:rsidRDefault="00DE0619" w:rsidP="00DE0619">
      <w:pPr>
        <w:rPr>
          <w:rFonts w:cs="Tahoma"/>
          <w:sz w:val="20"/>
          <w:szCs w:val="20"/>
          <w:lang w:eastAsia="x-none"/>
        </w:rPr>
      </w:pPr>
    </w:p>
    <w:p w14:paraId="6AF38D36" w14:textId="77777777" w:rsidR="00E42AC3" w:rsidRDefault="00E42AC3" w:rsidP="00E42AC3">
      <w:pPr>
        <w:spacing w:after="160" w:line="252"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1C7D4FEC" w14:textId="77777777" w:rsidR="00E42AC3" w:rsidRDefault="00E42AC3" w:rsidP="00E42AC3">
      <w:pPr>
        <w:spacing w:after="160" w:line="252"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0E6FDB97" w14:textId="77777777" w:rsidR="00E42AC3" w:rsidRDefault="00E42AC3" w:rsidP="00E42AC3">
      <w:pPr>
        <w:spacing w:after="160" w:line="252"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447F4F0" w14:textId="77777777" w:rsidR="00E42AC3" w:rsidRDefault="00E42AC3" w:rsidP="00E42AC3">
      <w:pPr>
        <w:spacing w:after="160" w:line="252"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28025DC6" w14:textId="77777777" w:rsidR="00DE0619" w:rsidRPr="00120EF7" w:rsidRDefault="00DE0619" w:rsidP="00DE0619">
      <w:pPr>
        <w:rPr>
          <w:rFonts w:cs="Tahoma"/>
          <w:sz w:val="20"/>
          <w:szCs w:val="20"/>
          <w:lang w:eastAsia="x-none"/>
        </w:rPr>
      </w:pPr>
    </w:p>
    <w:p w14:paraId="7DD43EA8"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274A90B" w14:textId="77777777" w:rsidR="00DE0619" w:rsidRPr="00120EF7" w:rsidRDefault="00DE0619" w:rsidP="00DE0619">
      <w:pPr>
        <w:spacing w:before="120" w:after="120"/>
        <w:jc w:val="both"/>
        <w:rPr>
          <w:rFonts w:cs="Tahoma"/>
          <w:sz w:val="20"/>
          <w:szCs w:val="20"/>
          <w:lang w:eastAsia="x-none"/>
        </w:rPr>
      </w:pPr>
    </w:p>
    <w:p w14:paraId="6085E821"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0C2731BA"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najemniku odškodninsko odgovarja v primeru kršitve tega člena.</w:t>
      </w:r>
    </w:p>
    <w:p w14:paraId="56AB6A16"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0911ACB5" w14:textId="48EF660E" w:rsidR="00DE0619" w:rsidRPr="00120EF7" w:rsidRDefault="00DE0619" w:rsidP="00DE0619">
      <w:pPr>
        <w:spacing w:line="240" w:lineRule="auto"/>
        <w:rPr>
          <w:rFonts w:cs="Tahoma"/>
          <w:bCs/>
          <w:color w:val="auto"/>
          <w:sz w:val="20"/>
          <w:szCs w:val="20"/>
          <w:lang w:eastAsia="x-none"/>
        </w:rPr>
      </w:pPr>
    </w:p>
    <w:p w14:paraId="061B3FA6"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65770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759347F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si bosta prizadevali morebitne spore, nastale pri izvrševanju te pogodbe, reševati sporazumno s pogajanji in s konstruktivnim dogovarjanjem, izhajajoč iz načela vestnosti in poštenja.</w:t>
      </w:r>
    </w:p>
    <w:p w14:paraId="2E3BB594"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3B1BE1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14D74617" w14:textId="77777777" w:rsidR="00DE0619" w:rsidRPr="00120EF7" w:rsidRDefault="00DE0619" w:rsidP="00DE0619">
      <w:pPr>
        <w:tabs>
          <w:tab w:val="left" w:pos="720"/>
          <w:tab w:val="center" w:pos="4536"/>
          <w:tab w:val="right" w:pos="9072"/>
        </w:tabs>
        <w:spacing w:line="240" w:lineRule="auto"/>
        <w:jc w:val="both"/>
        <w:rPr>
          <w:sz w:val="20"/>
          <w:szCs w:val="20"/>
          <w:lang w:eastAsia="x-none"/>
        </w:rPr>
      </w:pPr>
      <w:r w:rsidRPr="00120EF7">
        <w:rPr>
          <w:sz w:val="20"/>
          <w:szCs w:val="20"/>
          <w:lang w:eastAsia="x-none"/>
        </w:rPr>
        <w:lastRenderedPageBreak/>
        <w:t>Pogodbeni stranki soglašata, da se, če s to pogodbo ni določeno drugače, za razmerje med strankama uporabljajo določila OZ.</w:t>
      </w:r>
    </w:p>
    <w:p w14:paraId="21A894E2"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B64623D"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519AA95"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34B1E99A"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se obvezujeta, da bosta uredili vse, kar je potrebno za izvršitev pogodbe in da bosta ravnali kot dobra gospodarja.</w:t>
      </w:r>
    </w:p>
    <w:p w14:paraId="285B79C3"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85AE5E3"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2320A36"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4BE7DC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Ta pogodba stopi v veljavo z dnem, ko jo podpišeta obe pogodbeni stranki in ob predložitvi finančnega zavarovanja za dobro izvedbo pogodbenih obveznosti, uporablja pa se od dneva izročitve posameznega predmeta najema.</w:t>
      </w:r>
    </w:p>
    <w:p w14:paraId="52212A56" w14:textId="232AF0BE" w:rsidR="00DE0619" w:rsidRPr="00120EF7" w:rsidRDefault="00DE0619" w:rsidP="00DE0619">
      <w:pPr>
        <w:spacing w:line="240" w:lineRule="auto"/>
        <w:rPr>
          <w:rFonts w:cs="Tahoma"/>
          <w:bCs/>
          <w:color w:val="auto"/>
          <w:sz w:val="20"/>
          <w:szCs w:val="20"/>
          <w:lang w:eastAsia="x-none"/>
        </w:rPr>
      </w:pPr>
    </w:p>
    <w:p w14:paraId="5D61FA49"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F9A9209"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07E12A3B"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 xml:space="preserve">Pogodba je napisana v treh (3) enakih izvodih, od katerih najemnik prejme dva (2) izvoda, najemodajalec pa en (1) izvod. </w:t>
      </w:r>
    </w:p>
    <w:p w14:paraId="641DCD6F"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65EF769" w14:textId="77777777" w:rsidR="00DE0619" w:rsidRPr="00120EF7" w:rsidRDefault="00DE0619" w:rsidP="00DE0619">
      <w:pPr>
        <w:jc w:val="both"/>
        <w:rPr>
          <w:rFonts w:cstheme="minorHAnsi"/>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E0619" w:rsidRPr="00120EF7" w14:paraId="59979935" w14:textId="77777777" w:rsidTr="004E362F">
        <w:trPr>
          <w:jc w:val="center"/>
        </w:trPr>
        <w:tc>
          <w:tcPr>
            <w:tcW w:w="3712" w:type="dxa"/>
            <w:tcBorders>
              <w:top w:val="nil"/>
              <w:left w:val="nil"/>
              <w:bottom w:val="single" w:sz="4" w:space="0" w:color="auto"/>
              <w:right w:val="nil"/>
            </w:tcBorders>
            <w:hideMark/>
          </w:tcPr>
          <w:p w14:paraId="64465A0C" w14:textId="77777777" w:rsidR="00DE0619" w:rsidRPr="00120EF7" w:rsidRDefault="00DE0619" w:rsidP="004E362F">
            <w:pPr>
              <w:jc w:val="both"/>
              <w:rPr>
                <w:rFonts w:cstheme="minorHAnsi"/>
                <w:sz w:val="20"/>
                <w:szCs w:val="20"/>
              </w:rPr>
            </w:pPr>
            <w:r w:rsidRPr="00120EF7">
              <w:rPr>
                <w:rFonts w:cstheme="minorHAnsi"/>
                <w:sz w:val="20"/>
                <w:szCs w:val="20"/>
              </w:rPr>
              <w:t xml:space="preserve">V </w:t>
            </w:r>
            <w:permStart w:id="420432450" w:edGrp="everyone"/>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420432450"/>
            <w:r w:rsidRPr="00120EF7">
              <w:rPr>
                <w:rFonts w:cstheme="minorHAnsi"/>
                <w:sz w:val="20"/>
                <w:szCs w:val="20"/>
              </w:rPr>
              <w:t xml:space="preserve">, dne </w:t>
            </w:r>
          </w:p>
        </w:tc>
        <w:tc>
          <w:tcPr>
            <w:tcW w:w="1456" w:type="dxa"/>
          </w:tcPr>
          <w:p w14:paraId="79F97591"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hideMark/>
          </w:tcPr>
          <w:p w14:paraId="72203B80" w14:textId="77777777" w:rsidR="00DE0619" w:rsidRPr="00120EF7" w:rsidRDefault="00DE0619" w:rsidP="004E362F">
            <w:pPr>
              <w:jc w:val="both"/>
              <w:rPr>
                <w:rFonts w:cstheme="minorHAnsi"/>
                <w:b/>
                <w:sz w:val="20"/>
                <w:szCs w:val="20"/>
              </w:rPr>
            </w:pPr>
            <w:r w:rsidRPr="00120EF7">
              <w:rPr>
                <w:rFonts w:cstheme="minorHAnsi"/>
                <w:sz w:val="20"/>
                <w:szCs w:val="20"/>
              </w:rPr>
              <w:t>V Mariboru, dne</w:t>
            </w:r>
          </w:p>
        </w:tc>
      </w:tr>
      <w:tr w:rsidR="00DE0619" w:rsidRPr="00120EF7" w14:paraId="2BA950CA" w14:textId="77777777" w:rsidTr="004E362F">
        <w:trPr>
          <w:jc w:val="center"/>
        </w:trPr>
        <w:tc>
          <w:tcPr>
            <w:tcW w:w="3712" w:type="dxa"/>
            <w:tcBorders>
              <w:top w:val="single" w:sz="4" w:space="0" w:color="auto"/>
              <w:left w:val="nil"/>
              <w:bottom w:val="nil"/>
              <w:right w:val="nil"/>
            </w:tcBorders>
          </w:tcPr>
          <w:p w14:paraId="27DD5BE6" w14:textId="77777777" w:rsidR="00DE0619" w:rsidRPr="00120EF7" w:rsidRDefault="00DE0619" w:rsidP="004E362F">
            <w:pPr>
              <w:jc w:val="both"/>
              <w:rPr>
                <w:rFonts w:cstheme="minorHAnsi"/>
                <w:b/>
                <w:sz w:val="20"/>
                <w:szCs w:val="20"/>
              </w:rPr>
            </w:pPr>
          </w:p>
        </w:tc>
        <w:tc>
          <w:tcPr>
            <w:tcW w:w="1456" w:type="dxa"/>
          </w:tcPr>
          <w:p w14:paraId="721B51A1" w14:textId="77777777" w:rsidR="00DE0619" w:rsidRPr="00120EF7" w:rsidRDefault="00DE0619" w:rsidP="004E362F">
            <w:pPr>
              <w:jc w:val="both"/>
              <w:rPr>
                <w:rFonts w:cstheme="minorHAnsi"/>
                <w:sz w:val="20"/>
                <w:szCs w:val="20"/>
              </w:rPr>
            </w:pPr>
          </w:p>
        </w:tc>
        <w:tc>
          <w:tcPr>
            <w:tcW w:w="3727" w:type="dxa"/>
            <w:tcBorders>
              <w:top w:val="single" w:sz="4" w:space="0" w:color="auto"/>
              <w:left w:val="nil"/>
              <w:bottom w:val="nil"/>
              <w:right w:val="nil"/>
            </w:tcBorders>
          </w:tcPr>
          <w:p w14:paraId="1D178DD8" w14:textId="77777777" w:rsidR="00DE0619" w:rsidRPr="00120EF7" w:rsidRDefault="00DE0619" w:rsidP="004E362F">
            <w:pPr>
              <w:jc w:val="both"/>
              <w:rPr>
                <w:rFonts w:cstheme="minorHAnsi"/>
                <w:b/>
                <w:sz w:val="20"/>
                <w:szCs w:val="20"/>
              </w:rPr>
            </w:pPr>
          </w:p>
        </w:tc>
      </w:tr>
      <w:tr w:rsidR="00DE0619" w:rsidRPr="00120EF7" w14:paraId="61B43EE0" w14:textId="77777777" w:rsidTr="004E362F">
        <w:trPr>
          <w:jc w:val="center"/>
        </w:trPr>
        <w:tc>
          <w:tcPr>
            <w:tcW w:w="3712" w:type="dxa"/>
            <w:tcBorders>
              <w:top w:val="nil"/>
              <w:left w:val="nil"/>
              <w:bottom w:val="single" w:sz="4" w:space="0" w:color="auto"/>
              <w:right w:val="nil"/>
            </w:tcBorders>
          </w:tcPr>
          <w:p w14:paraId="198D2D80" w14:textId="77777777" w:rsidR="00DE0619" w:rsidRPr="00120EF7" w:rsidRDefault="00DE0619" w:rsidP="004E362F">
            <w:pPr>
              <w:jc w:val="both"/>
              <w:rPr>
                <w:rFonts w:cstheme="minorHAnsi"/>
                <w:b/>
                <w:sz w:val="20"/>
                <w:szCs w:val="20"/>
              </w:rPr>
            </w:pPr>
            <w:r w:rsidRPr="00120EF7">
              <w:rPr>
                <w:rFonts w:cstheme="minorHAnsi"/>
                <w:b/>
                <w:sz w:val="20"/>
                <w:szCs w:val="20"/>
              </w:rPr>
              <w:t>Najemodajalec:</w:t>
            </w:r>
          </w:p>
          <w:permStart w:id="243140197" w:edGrp="everyone"/>
          <w:p w14:paraId="5817525A"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243140197"/>
          </w:p>
          <w:p w14:paraId="11BF3225" w14:textId="77777777" w:rsidR="00DE0619" w:rsidRPr="00120EF7" w:rsidRDefault="00DE0619" w:rsidP="004E362F">
            <w:pPr>
              <w:jc w:val="both"/>
              <w:rPr>
                <w:rFonts w:cstheme="minorHAnsi"/>
                <w:sz w:val="20"/>
                <w:szCs w:val="20"/>
              </w:rPr>
            </w:pPr>
          </w:p>
          <w:p w14:paraId="6EF37B0C" w14:textId="77777777" w:rsidR="00DE0619" w:rsidRPr="00120EF7" w:rsidRDefault="00DE0619" w:rsidP="004E362F">
            <w:pPr>
              <w:jc w:val="both"/>
              <w:rPr>
                <w:rFonts w:cstheme="minorHAnsi"/>
                <w:sz w:val="20"/>
                <w:szCs w:val="20"/>
              </w:rPr>
            </w:pPr>
          </w:p>
          <w:permStart w:id="317205106" w:edGrp="everyone"/>
          <w:p w14:paraId="0DC471C0"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317205106"/>
            <w:r w:rsidRPr="00120EF7">
              <w:rPr>
                <w:rFonts w:cstheme="minorHAnsi"/>
                <w:sz w:val="20"/>
                <w:szCs w:val="20"/>
              </w:rPr>
              <w:t>, direktor/-ica</w:t>
            </w:r>
          </w:p>
          <w:p w14:paraId="444C85ED" w14:textId="77777777" w:rsidR="00DE0619" w:rsidRPr="00120EF7" w:rsidRDefault="00DE0619" w:rsidP="004E362F">
            <w:pPr>
              <w:jc w:val="both"/>
              <w:rPr>
                <w:rFonts w:cstheme="minorHAnsi"/>
                <w:sz w:val="20"/>
                <w:szCs w:val="20"/>
              </w:rPr>
            </w:pPr>
          </w:p>
          <w:p w14:paraId="46BAB142" w14:textId="77777777" w:rsidR="00DE0619" w:rsidRPr="00120EF7" w:rsidRDefault="00DE0619" w:rsidP="004E362F">
            <w:pPr>
              <w:jc w:val="both"/>
              <w:rPr>
                <w:rFonts w:cstheme="minorHAnsi"/>
                <w:b/>
                <w:sz w:val="20"/>
                <w:szCs w:val="20"/>
              </w:rPr>
            </w:pPr>
          </w:p>
          <w:p w14:paraId="032F1ADB" w14:textId="77777777" w:rsidR="00DE0619" w:rsidRPr="00120EF7" w:rsidRDefault="00DE0619" w:rsidP="004E362F">
            <w:pPr>
              <w:jc w:val="both"/>
              <w:rPr>
                <w:rFonts w:cstheme="minorHAnsi"/>
                <w:b/>
                <w:sz w:val="20"/>
                <w:szCs w:val="20"/>
              </w:rPr>
            </w:pPr>
          </w:p>
        </w:tc>
        <w:tc>
          <w:tcPr>
            <w:tcW w:w="1456" w:type="dxa"/>
          </w:tcPr>
          <w:p w14:paraId="4125E9EC"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tcPr>
          <w:p w14:paraId="668BDC93" w14:textId="77777777" w:rsidR="00DE0619" w:rsidRPr="00120EF7" w:rsidRDefault="00DE0619" w:rsidP="004E362F">
            <w:pPr>
              <w:jc w:val="both"/>
              <w:rPr>
                <w:rFonts w:cstheme="minorHAnsi"/>
                <w:b/>
                <w:sz w:val="20"/>
                <w:szCs w:val="20"/>
              </w:rPr>
            </w:pPr>
            <w:r w:rsidRPr="00120EF7">
              <w:rPr>
                <w:rFonts w:cstheme="minorHAnsi"/>
                <w:b/>
                <w:sz w:val="20"/>
                <w:szCs w:val="20"/>
              </w:rPr>
              <w:t>Najemnik:</w:t>
            </w:r>
          </w:p>
          <w:p w14:paraId="1E99DC14" w14:textId="77777777" w:rsidR="00DE0619" w:rsidRPr="00120EF7" w:rsidRDefault="00DE0619" w:rsidP="004E362F">
            <w:pPr>
              <w:jc w:val="both"/>
              <w:rPr>
                <w:rFonts w:cstheme="minorHAnsi"/>
                <w:sz w:val="20"/>
                <w:szCs w:val="20"/>
              </w:rPr>
            </w:pPr>
            <w:r w:rsidRPr="00120EF7">
              <w:rPr>
                <w:rFonts w:cstheme="minorHAnsi"/>
                <w:sz w:val="20"/>
                <w:szCs w:val="20"/>
              </w:rPr>
              <w:t>Javno podjetje za mestni potniški promet Marprom, d.o.o.</w:t>
            </w:r>
          </w:p>
          <w:p w14:paraId="0F9CBB98" w14:textId="77777777" w:rsidR="00DE0619" w:rsidRPr="00120EF7" w:rsidRDefault="00DE0619" w:rsidP="004E362F">
            <w:pPr>
              <w:jc w:val="both"/>
              <w:rPr>
                <w:rFonts w:cstheme="minorHAnsi"/>
                <w:sz w:val="20"/>
                <w:szCs w:val="20"/>
              </w:rPr>
            </w:pPr>
          </w:p>
          <w:p w14:paraId="0AD55EE9" w14:textId="77777777" w:rsidR="00DE0619" w:rsidRPr="00120EF7" w:rsidRDefault="00DE0619" w:rsidP="004E362F">
            <w:pPr>
              <w:jc w:val="both"/>
              <w:rPr>
                <w:rFonts w:cstheme="minorHAnsi"/>
                <w:sz w:val="20"/>
                <w:szCs w:val="20"/>
              </w:rPr>
            </w:pPr>
            <w:r w:rsidRPr="00120EF7">
              <w:rPr>
                <w:rFonts w:cstheme="minorHAnsi"/>
                <w:sz w:val="20"/>
                <w:szCs w:val="20"/>
              </w:rPr>
              <w:t>Ranko Šmigoc, direktor</w:t>
            </w:r>
          </w:p>
          <w:p w14:paraId="36A6B5F6" w14:textId="77777777" w:rsidR="00DE0619" w:rsidRPr="00120EF7" w:rsidRDefault="00DE0619" w:rsidP="004E362F">
            <w:pPr>
              <w:jc w:val="both"/>
              <w:rPr>
                <w:rFonts w:cstheme="minorHAnsi"/>
                <w:sz w:val="20"/>
                <w:szCs w:val="20"/>
              </w:rPr>
            </w:pPr>
          </w:p>
          <w:p w14:paraId="349F6361" w14:textId="77777777" w:rsidR="00DE0619" w:rsidRPr="00120EF7" w:rsidRDefault="00DE0619" w:rsidP="004E362F">
            <w:pPr>
              <w:jc w:val="both"/>
              <w:rPr>
                <w:rFonts w:cstheme="minorHAnsi"/>
                <w:b/>
                <w:sz w:val="20"/>
                <w:szCs w:val="20"/>
              </w:rPr>
            </w:pPr>
          </w:p>
        </w:tc>
      </w:tr>
    </w:tbl>
    <w:p w14:paraId="5ADD11E2" w14:textId="77777777" w:rsidR="00DE0619" w:rsidRPr="00120EF7" w:rsidRDefault="00DE0619" w:rsidP="00DE0619">
      <w:pPr>
        <w:jc w:val="both"/>
        <w:rPr>
          <w:rFonts w:eastAsia="Calibri" w:cstheme="minorHAnsi"/>
          <w:sz w:val="20"/>
          <w:szCs w:val="20"/>
          <w:lang w:eastAsia="en-US"/>
        </w:rPr>
      </w:pPr>
    </w:p>
    <w:p w14:paraId="6E03E444" w14:textId="77777777" w:rsidR="00DE0619" w:rsidRPr="00120EF7" w:rsidRDefault="00DE0619" w:rsidP="00DE0619">
      <w:pPr>
        <w:spacing w:line="240" w:lineRule="auto"/>
        <w:rPr>
          <w:sz w:val="20"/>
          <w:szCs w:val="20"/>
        </w:rPr>
      </w:pPr>
    </w:p>
    <w:p w14:paraId="44A50580" w14:textId="416271B4" w:rsidR="00E42AC3" w:rsidRDefault="00E42AC3">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1806" w14:paraId="7994714D" w14:textId="77777777" w:rsidTr="00651806">
        <w:tc>
          <w:tcPr>
            <w:tcW w:w="1740" w:type="dxa"/>
            <w:tcBorders>
              <w:top w:val="single" w:sz="4" w:space="0" w:color="000000"/>
              <w:left w:val="single" w:sz="4" w:space="0" w:color="000000"/>
              <w:bottom w:val="single" w:sz="4" w:space="0" w:color="000000"/>
              <w:right w:val="single" w:sz="4" w:space="0" w:color="000000"/>
            </w:tcBorders>
            <w:vAlign w:val="center"/>
            <w:hideMark/>
          </w:tcPr>
          <w:p w14:paraId="377E0BB8" w14:textId="77777777" w:rsidR="00651806" w:rsidRDefault="00651806">
            <w:pPr>
              <w:rPr>
                <w:rFonts w:cs="Times New Roman"/>
                <w:b/>
              </w:rPr>
            </w:pPr>
            <w:bookmarkStart w:id="8" w:name="_Hlk153770433"/>
            <w:r>
              <w:rPr>
                <w:b/>
              </w:rPr>
              <w:lastRenderedPageBreak/>
              <w:t>Obrazec št. 9</w:t>
            </w:r>
          </w:p>
        </w:tc>
      </w:tr>
      <w:bookmarkEnd w:id="8"/>
    </w:tbl>
    <w:p w14:paraId="4ECB8EEF" w14:textId="77777777" w:rsidR="00651806" w:rsidRDefault="00651806" w:rsidP="00651806">
      <w:pPr>
        <w:widowControl w:val="0"/>
        <w:tabs>
          <w:tab w:val="left" w:pos="90"/>
          <w:tab w:val="left" w:pos="964"/>
        </w:tabs>
        <w:autoSpaceDE w:val="0"/>
        <w:autoSpaceDN w:val="0"/>
        <w:adjustRightInd w:val="0"/>
        <w:rPr>
          <w:rFonts w:cs="Arial"/>
          <w:sz w:val="20"/>
          <w:lang w:eastAsia="en-US"/>
        </w:rPr>
      </w:pPr>
    </w:p>
    <w:tbl>
      <w:tblPr>
        <w:tblW w:w="0" w:type="auto"/>
        <w:tblLook w:val="04A0" w:firstRow="1" w:lastRow="0" w:firstColumn="1" w:lastColumn="0" w:noHBand="0" w:noVBand="1"/>
      </w:tblPr>
      <w:tblGrid>
        <w:gridCol w:w="1106"/>
        <w:gridCol w:w="8109"/>
      </w:tblGrid>
      <w:tr w:rsidR="00651806" w14:paraId="27D54B11" w14:textId="77777777" w:rsidTr="00651806">
        <w:tc>
          <w:tcPr>
            <w:tcW w:w="1106" w:type="dxa"/>
            <w:hideMark/>
          </w:tcPr>
          <w:p w14:paraId="72373951" w14:textId="77777777" w:rsidR="00651806" w:rsidRDefault="00651806">
            <w:pPr>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4B9ED81A" w14:textId="77777777" w:rsidR="00651806" w:rsidRDefault="00651806">
            <w:pPr>
              <w:widowControl w:val="0"/>
              <w:tabs>
                <w:tab w:val="left" w:pos="90"/>
                <w:tab w:val="left" w:pos="964"/>
              </w:tabs>
              <w:autoSpaceDE w:val="0"/>
              <w:autoSpaceDN w:val="0"/>
              <w:adjustRightInd w:val="0"/>
              <w:rPr>
                <w:sz w:val="20"/>
                <w:szCs w:val="20"/>
              </w:rPr>
            </w:pPr>
          </w:p>
        </w:tc>
      </w:tr>
    </w:tbl>
    <w:p w14:paraId="3CAD9B0D" w14:textId="77777777" w:rsidR="00651806" w:rsidRDefault="00651806" w:rsidP="0065180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651806" w14:paraId="2A22E9B6" w14:textId="77777777" w:rsidTr="00651806">
        <w:tc>
          <w:tcPr>
            <w:tcW w:w="4503" w:type="dxa"/>
            <w:hideMark/>
          </w:tcPr>
          <w:p w14:paraId="6B220D53" w14:textId="77777777" w:rsidR="00651806" w:rsidRDefault="00651806">
            <w:pPr>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4660D8F" w14:textId="77777777" w:rsidR="00651806" w:rsidRDefault="00651806">
            <w:pPr>
              <w:widowControl w:val="0"/>
              <w:tabs>
                <w:tab w:val="left" w:pos="90"/>
                <w:tab w:val="left" w:pos="964"/>
              </w:tabs>
              <w:autoSpaceDE w:val="0"/>
              <w:autoSpaceDN w:val="0"/>
              <w:adjustRightInd w:val="0"/>
              <w:rPr>
                <w:sz w:val="20"/>
                <w:szCs w:val="20"/>
              </w:rPr>
            </w:pPr>
          </w:p>
        </w:tc>
      </w:tr>
    </w:tbl>
    <w:p w14:paraId="186CBEE4" w14:textId="77777777" w:rsidR="00651806" w:rsidRDefault="00651806" w:rsidP="00651806">
      <w:pPr>
        <w:jc w:val="both"/>
        <w:rPr>
          <w:sz w:val="20"/>
          <w:szCs w:val="20"/>
        </w:rPr>
      </w:pPr>
    </w:p>
    <w:p w14:paraId="1EE3E727" w14:textId="759CD8DE" w:rsidR="00651806" w:rsidRDefault="00651806" w:rsidP="00651806">
      <w:pPr>
        <w:jc w:val="both"/>
        <w:rPr>
          <w:rFonts w:cs="Arial"/>
          <w:sz w:val="20"/>
          <w:szCs w:val="20"/>
          <w:lang w:eastAsia="en-US"/>
        </w:rPr>
      </w:pPr>
      <w:r>
        <w:rPr>
          <w:sz w:val="20"/>
          <w:szCs w:val="20"/>
        </w:rPr>
        <w:t>nepreklicno izjavljam, da pooblaščam naročnika Javno podjetje Marprom d.o.o., mlinska ulica 1, 2000 Maribor</w:t>
      </w:r>
      <w:r>
        <w:rPr>
          <w:rFonts w:cs="Arial"/>
          <w:sz w:val="20"/>
          <w:szCs w:val="20"/>
        </w:rPr>
        <w:t xml:space="preserve">, da lahko podpisano bianco menico, ki je bila izročena kot </w:t>
      </w:r>
      <w:r>
        <w:rPr>
          <w:rFonts w:cs="Arial"/>
          <w:bCs/>
          <w:sz w:val="20"/>
          <w:szCs w:val="20"/>
        </w:rPr>
        <w:t>zavarovanje za resnost ponudbe za</w:t>
      </w:r>
      <w:r>
        <w:rPr>
          <w:rFonts w:cs="Arial"/>
          <w:sz w:val="20"/>
          <w:szCs w:val="20"/>
        </w:rPr>
        <w:t xml:space="preserve"> javno naročilo </w:t>
      </w:r>
      <w:r>
        <w:rPr>
          <w:sz w:val="20"/>
          <w:szCs w:val="20"/>
        </w:rPr>
        <w:t>»</w:t>
      </w:r>
      <w:r w:rsidRPr="00651806">
        <w:rPr>
          <w:sz w:val="20"/>
          <w:szCs w:val="20"/>
        </w:rPr>
        <w:t>Najem treh turističnih avtobusov in osebnih avtomobilov za potrebe Javnega podjetja Marprom d.o.o. (z upoštevanjem okoljskih vidikov)</w:t>
      </w:r>
      <w:r>
        <w:rPr>
          <w:sz w:val="20"/>
          <w:szCs w:val="20"/>
        </w:rPr>
        <w:t xml:space="preserve">«, </w:t>
      </w:r>
      <w:r>
        <w:rPr>
          <w:rFonts w:cs="Arial"/>
          <w:sz w:val="20"/>
          <w:szCs w:val="20"/>
        </w:rPr>
        <w:t xml:space="preserve">objavljeno na Portalu javnih naročil pod število objave </w:t>
      </w:r>
      <w:r>
        <w:rPr>
          <w:sz w:val="20"/>
          <w:szCs w:val="20"/>
        </w:rPr>
        <w:t>_______________</w:t>
      </w:r>
      <w:r>
        <w:rPr>
          <w:rFonts w:cs="Arial"/>
          <w:sz w:val="20"/>
          <w:szCs w:val="20"/>
        </w:rPr>
        <w:t xml:space="preserve">, z dne </w:t>
      </w:r>
      <w:r>
        <w:rPr>
          <w:sz w:val="20"/>
          <w:szCs w:val="20"/>
        </w:rPr>
        <w:t>_______________</w:t>
      </w:r>
      <w:r>
        <w:rPr>
          <w:rFonts w:cs="Arial"/>
          <w:sz w:val="20"/>
          <w:szCs w:val="20"/>
        </w:rPr>
        <w:t xml:space="preserve"> v primerih:</w:t>
      </w:r>
    </w:p>
    <w:p w14:paraId="28279118" w14:textId="77777777" w:rsidR="00651806" w:rsidRDefault="00651806" w:rsidP="00651806">
      <w:pPr>
        <w:numPr>
          <w:ilvl w:val="0"/>
          <w:numId w:val="42"/>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10F61BF7"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na poziv naročnika ne podpiše pogodbe,</w:t>
      </w:r>
    </w:p>
    <w:p w14:paraId="4C9B88D4"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256400ED" w14:textId="77777777" w:rsidR="00651806" w:rsidRDefault="00651806" w:rsidP="00651806">
      <w:pPr>
        <w:jc w:val="both"/>
        <w:rPr>
          <w:rFonts w:cs="Arial"/>
          <w:color w:val="auto"/>
          <w:sz w:val="20"/>
          <w:szCs w:val="20"/>
        </w:rPr>
      </w:pPr>
    </w:p>
    <w:p w14:paraId="05DD0C67" w14:textId="1FEA0A4D" w:rsidR="00651806" w:rsidRDefault="00651806" w:rsidP="00651806">
      <w:pPr>
        <w:jc w:val="both"/>
        <w:rPr>
          <w:color w:val="auto"/>
          <w:sz w:val="20"/>
          <w:szCs w:val="20"/>
        </w:rPr>
      </w:pPr>
      <w:r>
        <w:rPr>
          <w:rFonts w:cs="Arial"/>
          <w:color w:val="auto"/>
          <w:sz w:val="20"/>
          <w:szCs w:val="20"/>
        </w:rPr>
        <w:t>brez poprejšnjega obvestila izpolni v vseh neizpolnjenih delih za znesek v višini (ponudnik ustrezno označi glede na dejstvo, na kateri sklop se prijavlja)</w:t>
      </w:r>
      <w:r>
        <w:rPr>
          <w:color w:val="auto"/>
          <w:sz w:val="20"/>
          <w:szCs w:val="20"/>
        </w:rPr>
        <w:t>:</w:t>
      </w:r>
    </w:p>
    <w:p w14:paraId="378C4506" w14:textId="7777777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7.000,00 EUR za sklop št. 1: Najem treh turističnih avtobusov za potrebe Javnega podjetja Marprom d.o.o. (z upoštevanjem okoljskih vidikov),</w:t>
      </w:r>
    </w:p>
    <w:p w14:paraId="1B40BEF7" w14:textId="009313E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2: Najem službenega vozila</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1DEABDA8" w14:textId="5067F75B"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3: Najem  službenega  vozila  s pogonom 4 x 4</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5B23EE64" w14:textId="77777777" w:rsidR="00651806" w:rsidRDefault="00651806" w:rsidP="00651806">
      <w:pPr>
        <w:jc w:val="both"/>
        <w:rPr>
          <w:rFonts w:cs="Arial"/>
          <w:color w:val="auto"/>
          <w:sz w:val="20"/>
          <w:szCs w:val="20"/>
        </w:rPr>
      </w:pPr>
    </w:p>
    <w:p w14:paraId="0C3187AA" w14:textId="77777777" w:rsidR="00651806" w:rsidRDefault="00651806" w:rsidP="00651806">
      <w:pPr>
        <w:rPr>
          <w:rFonts w:cs="Arial"/>
          <w:sz w:val="20"/>
          <w:szCs w:val="20"/>
        </w:rPr>
      </w:pPr>
    </w:p>
    <w:p w14:paraId="632E39BB" w14:textId="77777777" w:rsidR="00651806" w:rsidRDefault="00651806" w:rsidP="00651806">
      <w:pPr>
        <w:rPr>
          <w:rFonts w:cs="Arial"/>
          <w:sz w:val="20"/>
          <w:szCs w:val="20"/>
        </w:rPr>
      </w:pPr>
      <w:r>
        <w:rPr>
          <w:rFonts w:cs="Arial"/>
          <w:sz w:val="20"/>
          <w:szCs w:val="20"/>
        </w:rPr>
        <w:t>Ponudnik se odreka vsem ugovorom proti tako izpolnjeni menici in se zavezuje menico plačati, ko dospe, v plačilo.</w:t>
      </w:r>
    </w:p>
    <w:p w14:paraId="7F69A4E1" w14:textId="77777777" w:rsidR="00651806" w:rsidRDefault="00651806" w:rsidP="00651806">
      <w:pPr>
        <w:rPr>
          <w:rFonts w:cs="Arial"/>
          <w:sz w:val="20"/>
          <w:szCs w:val="20"/>
        </w:rPr>
      </w:pPr>
    </w:p>
    <w:p w14:paraId="12E745CD" w14:textId="77777777" w:rsidR="00651806" w:rsidRDefault="00651806" w:rsidP="00651806">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4D6D78E7" w14:textId="77777777" w:rsidR="00651806" w:rsidRDefault="00651806" w:rsidP="00651806">
      <w:pPr>
        <w:rPr>
          <w:rFonts w:cs="Arial"/>
          <w:sz w:val="20"/>
          <w:szCs w:val="20"/>
        </w:rPr>
      </w:pPr>
    </w:p>
    <w:p w14:paraId="7BC40EEE" w14:textId="77777777" w:rsidR="00651806" w:rsidRDefault="00651806" w:rsidP="00651806">
      <w:pPr>
        <w:rPr>
          <w:rFonts w:cs="Arial"/>
          <w:sz w:val="20"/>
          <w:szCs w:val="20"/>
        </w:rPr>
      </w:pPr>
      <w:r>
        <w:rPr>
          <w:rFonts w:cs="Arial"/>
          <w:sz w:val="20"/>
          <w:szCs w:val="20"/>
        </w:rPr>
        <w:t xml:space="preserve">Ponudnik hkrati pooblaščam naročnika </w:t>
      </w:r>
      <w:r>
        <w:rPr>
          <w:sz w:val="20"/>
          <w:szCs w:val="20"/>
        </w:rPr>
        <w:t>Javno podjetje Marprom d.o.o., mlinska ulica 1, 2000 Maribor</w:t>
      </w:r>
      <w:r>
        <w:rPr>
          <w:rFonts w:cs="Arial"/>
          <w:sz w:val="20"/>
          <w:szCs w:val="20"/>
        </w:rPr>
        <w:t>, da predloži menico na unovčenje in izrecno dovoljujem banki izplačilo take menice.</w:t>
      </w:r>
    </w:p>
    <w:p w14:paraId="2B7DB893" w14:textId="77777777" w:rsidR="00651806" w:rsidRDefault="00651806" w:rsidP="00651806">
      <w:pPr>
        <w:rPr>
          <w:rFonts w:cs="Arial"/>
          <w:sz w:val="20"/>
          <w:szCs w:val="20"/>
        </w:rPr>
      </w:pPr>
    </w:p>
    <w:p w14:paraId="5B6B8172" w14:textId="77777777" w:rsidR="00651806" w:rsidRDefault="00651806">
      <w:pPr>
        <w:spacing w:line="240" w:lineRule="auto"/>
        <w:rPr>
          <w:sz w:val="20"/>
          <w:szCs w:val="20"/>
          <w:lang w:eastAsia="en-US"/>
        </w:rPr>
      </w:pPr>
      <w:r>
        <w:rPr>
          <w:sz w:val="20"/>
          <w:szCs w:val="20"/>
          <w:lang w:eastAsia="en-US"/>
        </w:rPr>
        <w:br w:type="page"/>
      </w:r>
    </w:p>
    <w:p w14:paraId="111E997A" w14:textId="7099E823" w:rsidR="00651806" w:rsidRDefault="00651806" w:rsidP="00651806">
      <w:pPr>
        <w:rPr>
          <w:sz w:val="20"/>
          <w:szCs w:val="20"/>
          <w:lang w:eastAsia="en-US"/>
        </w:rPr>
      </w:pPr>
      <w:r>
        <w:rPr>
          <w:sz w:val="20"/>
          <w:szCs w:val="20"/>
          <w:lang w:eastAsia="en-US"/>
        </w:rPr>
        <w:lastRenderedPageBreak/>
        <w:t>Tako dajem nalog za plačilo oziroma pooblastilo vsem spodaj navedenim bankam iz naslednjih mojih računov:</w:t>
      </w: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651806" w14:paraId="3C5962EA" w14:textId="77777777" w:rsidTr="00651806">
        <w:trPr>
          <w:trHeight w:val="567"/>
          <w:jc w:val="center"/>
        </w:trPr>
        <w:tc>
          <w:tcPr>
            <w:tcW w:w="9715" w:type="dxa"/>
            <w:tcBorders>
              <w:top w:val="nil"/>
              <w:left w:val="nil"/>
              <w:bottom w:val="single" w:sz="4" w:space="0" w:color="auto"/>
              <w:right w:val="nil"/>
            </w:tcBorders>
            <w:vAlign w:val="center"/>
            <w:hideMark/>
          </w:tcPr>
          <w:p w14:paraId="5DF28807" w14:textId="77777777" w:rsidR="00651806" w:rsidRDefault="00651806">
            <w:pPr>
              <w:jc w:val="center"/>
              <w:rPr>
                <w:sz w:val="20"/>
                <w:szCs w:val="20"/>
                <w:lang w:eastAsia="en-US"/>
              </w:rPr>
            </w:pPr>
            <w:r>
              <w:rPr>
                <w:sz w:val="20"/>
                <w:szCs w:val="20"/>
                <w:lang w:eastAsia="en-US"/>
              </w:rPr>
              <w:t xml:space="preserve">SI56  </w:t>
            </w:r>
            <w:permStart w:id="11496258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14962588"/>
            <w:r>
              <w:rPr>
                <w:sz w:val="20"/>
                <w:szCs w:val="20"/>
                <w:lang w:eastAsia="en-US"/>
              </w:rPr>
              <w:t xml:space="preserve">, odprt pri </w:t>
            </w:r>
            <w:permStart w:id="1956186425"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56186425"/>
          </w:p>
        </w:tc>
      </w:tr>
      <w:tr w:rsidR="00651806" w14:paraId="134CC7DD"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4C3473D6" w14:textId="77777777" w:rsidR="00651806" w:rsidRDefault="00651806">
            <w:pPr>
              <w:jc w:val="center"/>
              <w:rPr>
                <w:sz w:val="20"/>
                <w:szCs w:val="20"/>
                <w:lang w:eastAsia="en-US"/>
              </w:rPr>
            </w:pPr>
            <w:r>
              <w:rPr>
                <w:sz w:val="20"/>
                <w:szCs w:val="20"/>
                <w:lang w:eastAsia="en-US"/>
              </w:rPr>
              <w:t xml:space="preserve">SI56  </w:t>
            </w:r>
            <w:permStart w:id="377773943"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377773943"/>
            <w:r>
              <w:rPr>
                <w:sz w:val="20"/>
                <w:szCs w:val="20"/>
                <w:lang w:eastAsia="en-US"/>
              </w:rPr>
              <w:t xml:space="preserve">, odprt pri </w:t>
            </w:r>
            <w:permStart w:id="19412099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4120998"/>
          </w:p>
        </w:tc>
      </w:tr>
      <w:tr w:rsidR="00651806" w14:paraId="192D3DD0"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039C2B14" w14:textId="77777777" w:rsidR="00651806" w:rsidRDefault="00651806">
            <w:pPr>
              <w:jc w:val="center"/>
              <w:rPr>
                <w:sz w:val="20"/>
                <w:szCs w:val="20"/>
                <w:lang w:eastAsia="en-US"/>
              </w:rPr>
            </w:pPr>
            <w:r>
              <w:rPr>
                <w:sz w:val="20"/>
                <w:szCs w:val="20"/>
                <w:lang w:eastAsia="en-US"/>
              </w:rPr>
              <w:t xml:space="preserve">SI56  </w:t>
            </w:r>
            <w:permStart w:id="139251265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392512656"/>
            <w:r>
              <w:rPr>
                <w:sz w:val="20"/>
                <w:szCs w:val="20"/>
                <w:lang w:eastAsia="en-US"/>
              </w:rPr>
              <w:t xml:space="preserve">, odprt pri </w:t>
            </w:r>
            <w:permStart w:id="164445886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644458864"/>
          </w:p>
        </w:tc>
      </w:tr>
      <w:tr w:rsidR="00651806" w14:paraId="2D5AFA23"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77A91A18" w14:textId="77777777" w:rsidR="00651806" w:rsidRDefault="00651806">
            <w:pPr>
              <w:jc w:val="center"/>
              <w:rPr>
                <w:sz w:val="20"/>
                <w:szCs w:val="20"/>
                <w:lang w:eastAsia="en-US"/>
              </w:rPr>
            </w:pPr>
            <w:r>
              <w:rPr>
                <w:sz w:val="20"/>
                <w:szCs w:val="20"/>
                <w:lang w:eastAsia="en-US"/>
              </w:rPr>
              <w:t xml:space="preserve">SI56  </w:t>
            </w:r>
            <w:permStart w:id="185034540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850345404"/>
            <w:r>
              <w:rPr>
                <w:sz w:val="20"/>
                <w:szCs w:val="20"/>
                <w:lang w:eastAsia="en-US"/>
              </w:rPr>
              <w:t xml:space="preserve">, odprt pri </w:t>
            </w:r>
            <w:permStart w:id="21157563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211575634"/>
          </w:p>
        </w:tc>
      </w:tr>
      <w:tr w:rsidR="00651806" w14:paraId="6DDA9488"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163AEE74" w14:textId="77777777" w:rsidR="00651806" w:rsidRDefault="00651806">
            <w:pPr>
              <w:jc w:val="center"/>
              <w:rPr>
                <w:sz w:val="20"/>
                <w:szCs w:val="20"/>
                <w:lang w:eastAsia="en-US"/>
              </w:rPr>
            </w:pPr>
            <w:r>
              <w:rPr>
                <w:sz w:val="20"/>
                <w:szCs w:val="20"/>
                <w:lang w:eastAsia="en-US"/>
              </w:rPr>
              <w:t xml:space="preserve">SI56  </w:t>
            </w:r>
            <w:permStart w:id="1280208691"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280208691"/>
            <w:r>
              <w:rPr>
                <w:sz w:val="20"/>
                <w:szCs w:val="20"/>
                <w:lang w:eastAsia="en-US"/>
              </w:rPr>
              <w:t xml:space="preserve">, odprt pri </w:t>
            </w:r>
            <w:permStart w:id="485719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4857196"/>
          </w:p>
        </w:tc>
      </w:tr>
    </w:tbl>
    <w:p w14:paraId="75810EAD" w14:textId="77777777" w:rsidR="00651806" w:rsidRDefault="00651806" w:rsidP="00651806">
      <w:pPr>
        <w:rPr>
          <w:sz w:val="20"/>
          <w:szCs w:val="20"/>
          <w:lang w:eastAsia="en-US"/>
        </w:rPr>
      </w:pPr>
    </w:p>
    <w:p w14:paraId="731D0AFD" w14:textId="77777777" w:rsidR="00651806" w:rsidRDefault="00651806" w:rsidP="00651806">
      <w:pPr>
        <w:rPr>
          <w:sz w:val="20"/>
          <w:szCs w:val="20"/>
          <w:lang w:eastAsia="en-US"/>
        </w:rPr>
      </w:pPr>
    </w:p>
    <w:p w14:paraId="53BA4370" w14:textId="77777777" w:rsidR="00651806" w:rsidRDefault="00651806" w:rsidP="00651806">
      <w:pPr>
        <w:rPr>
          <w:sz w:val="20"/>
          <w:szCs w:val="20"/>
          <w:lang w:eastAsia="en-US"/>
        </w:rPr>
      </w:pPr>
      <w:r>
        <w:rPr>
          <w:sz w:val="20"/>
          <w:szCs w:val="20"/>
          <w:lang w:eastAsia="en-US"/>
        </w:rPr>
        <w:t>V primeru odprtja dodatnega računa, ki ni zgoraj naveden, izrecno dovoljujem izplačilo menice in pooblaščam banko, pri kateri je takšen račun odprt, da izvede plačilo.</w:t>
      </w:r>
    </w:p>
    <w:p w14:paraId="2BB9F21C" w14:textId="77777777" w:rsidR="00651806" w:rsidRDefault="00651806" w:rsidP="00651806">
      <w:pPr>
        <w:rPr>
          <w:sz w:val="20"/>
          <w:szCs w:val="20"/>
          <w:lang w:eastAsia="en-US"/>
        </w:rPr>
      </w:pPr>
    </w:p>
    <w:p w14:paraId="1789EE85" w14:textId="77777777" w:rsidR="00651806" w:rsidRDefault="00651806" w:rsidP="00651806">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1902FB2" w14:textId="77777777" w:rsidR="00651806" w:rsidRDefault="00651806" w:rsidP="00651806">
      <w:pPr>
        <w:rPr>
          <w:rFonts w:cs="Arial"/>
          <w:sz w:val="20"/>
          <w:szCs w:val="20"/>
        </w:rPr>
      </w:pPr>
    </w:p>
    <w:p w14:paraId="33828F2A" w14:textId="6D0F9105" w:rsidR="00651806" w:rsidRDefault="00651806" w:rsidP="00651806">
      <w:pPr>
        <w:rPr>
          <w:rFonts w:cs="Arial"/>
          <w:sz w:val="20"/>
          <w:szCs w:val="20"/>
        </w:rPr>
      </w:pPr>
      <w:r>
        <w:rPr>
          <w:rFonts w:cs="Arial"/>
          <w:sz w:val="20"/>
          <w:szCs w:val="20"/>
        </w:rPr>
        <w:t>Veljavnost finančnega zavarovanja za resnost ponudbe: 18. 4. 2024.</w:t>
      </w:r>
    </w:p>
    <w:p w14:paraId="44296B2B" w14:textId="77777777" w:rsidR="00651806" w:rsidRDefault="00651806" w:rsidP="00651806">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806" w14:paraId="2FA26F18" w14:textId="77777777" w:rsidTr="00651806">
        <w:tc>
          <w:tcPr>
            <w:tcW w:w="3430" w:type="dxa"/>
            <w:hideMark/>
          </w:tcPr>
          <w:p w14:paraId="32BB0D62"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CFD3B3F" w14:textId="77777777" w:rsidR="00651806" w:rsidRDefault="00651806">
            <w:pPr>
              <w:widowControl w:val="0"/>
              <w:tabs>
                <w:tab w:val="left" w:pos="5580"/>
              </w:tabs>
              <w:autoSpaceDE w:val="0"/>
              <w:autoSpaceDN w:val="0"/>
              <w:adjustRightInd w:val="0"/>
              <w:spacing w:before="48"/>
              <w:jc w:val="center"/>
              <w:rPr>
                <w:rFonts w:cs="Arial"/>
                <w:sz w:val="20"/>
                <w:szCs w:val="20"/>
              </w:rPr>
            </w:pPr>
          </w:p>
        </w:tc>
        <w:tc>
          <w:tcPr>
            <w:tcW w:w="3573" w:type="dxa"/>
            <w:hideMark/>
          </w:tcPr>
          <w:p w14:paraId="29D6C724"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odgovorne osebe:</w:t>
            </w:r>
          </w:p>
        </w:tc>
      </w:tr>
      <w:tr w:rsidR="00651806" w14:paraId="32463133" w14:textId="77777777" w:rsidTr="00651806">
        <w:tc>
          <w:tcPr>
            <w:tcW w:w="3430" w:type="dxa"/>
            <w:tcBorders>
              <w:top w:val="nil"/>
              <w:left w:val="nil"/>
              <w:bottom w:val="single" w:sz="4" w:space="0" w:color="auto"/>
              <w:right w:val="nil"/>
            </w:tcBorders>
          </w:tcPr>
          <w:p w14:paraId="058CBC58" w14:textId="77777777" w:rsidR="00651806" w:rsidRDefault="00651806">
            <w:pPr>
              <w:widowControl w:val="0"/>
              <w:tabs>
                <w:tab w:val="left" w:pos="5580"/>
              </w:tabs>
              <w:autoSpaceDE w:val="0"/>
              <w:autoSpaceDN w:val="0"/>
              <w:adjustRightInd w:val="0"/>
              <w:spacing w:before="48"/>
              <w:rPr>
                <w:rFonts w:cs="Arial"/>
                <w:sz w:val="20"/>
                <w:szCs w:val="20"/>
              </w:rPr>
            </w:pPr>
          </w:p>
          <w:p w14:paraId="03224088" w14:textId="77777777" w:rsidR="00651806" w:rsidRDefault="00651806">
            <w:pPr>
              <w:widowControl w:val="0"/>
              <w:tabs>
                <w:tab w:val="left" w:pos="5580"/>
              </w:tabs>
              <w:autoSpaceDE w:val="0"/>
              <w:autoSpaceDN w:val="0"/>
              <w:adjustRightInd w:val="0"/>
              <w:spacing w:before="48"/>
              <w:rPr>
                <w:rFonts w:cs="Arial"/>
                <w:sz w:val="20"/>
                <w:szCs w:val="20"/>
              </w:rPr>
            </w:pPr>
          </w:p>
        </w:tc>
        <w:tc>
          <w:tcPr>
            <w:tcW w:w="2067" w:type="dxa"/>
          </w:tcPr>
          <w:p w14:paraId="54125C99" w14:textId="77777777" w:rsidR="00651806" w:rsidRDefault="0065180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F774674" w14:textId="77777777" w:rsidR="00651806" w:rsidRDefault="00651806">
            <w:pPr>
              <w:widowControl w:val="0"/>
              <w:tabs>
                <w:tab w:val="left" w:pos="5580"/>
              </w:tabs>
              <w:autoSpaceDE w:val="0"/>
              <w:autoSpaceDN w:val="0"/>
              <w:adjustRightInd w:val="0"/>
              <w:spacing w:before="48"/>
              <w:rPr>
                <w:rFonts w:cs="Arial"/>
                <w:sz w:val="20"/>
                <w:szCs w:val="20"/>
              </w:rPr>
            </w:pPr>
          </w:p>
          <w:p w14:paraId="7DD6BE0F" w14:textId="77777777" w:rsidR="00651806" w:rsidRDefault="00651806">
            <w:pPr>
              <w:widowControl w:val="0"/>
              <w:tabs>
                <w:tab w:val="left" w:pos="5580"/>
              </w:tabs>
              <w:autoSpaceDE w:val="0"/>
              <w:autoSpaceDN w:val="0"/>
              <w:adjustRightInd w:val="0"/>
              <w:spacing w:before="48"/>
              <w:rPr>
                <w:rFonts w:cs="Arial"/>
                <w:sz w:val="20"/>
                <w:szCs w:val="20"/>
              </w:rPr>
            </w:pPr>
          </w:p>
        </w:tc>
      </w:tr>
    </w:tbl>
    <w:p w14:paraId="78B0E792" w14:textId="77777777" w:rsidR="00DE0619" w:rsidRDefault="00DE0619" w:rsidP="00000134">
      <w:pPr>
        <w:jc w:val="both"/>
        <w:rPr>
          <w:sz w:val="20"/>
          <w:szCs w:val="20"/>
        </w:rPr>
      </w:pPr>
    </w:p>
    <w:p w14:paraId="44C16DF2" w14:textId="77777777" w:rsidR="00651806" w:rsidRDefault="00651806" w:rsidP="00000134">
      <w:pPr>
        <w:jc w:val="both"/>
        <w:rPr>
          <w:sz w:val="20"/>
          <w:szCs w:val="20"/>
        </w:rPr>
      </w:pPr>
    </w:p>
    <w:p w14:paraId="60CC911F" w14:textId="4C078E0D" w:rsidR="00667D30" w:rsidRDefault="00667D30">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7D30" w:rsidRPr="007B024C" w14:paraId="0BAECE8D"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1D9CD89" w14:textId="1508F6A6" w:rsidR="00667D30" w:rsidRPr="007B024C" w:rsidRDefault="00667D30" w:rsidP="004E362F">
            <w:pPr>
              <w:rPr>
                <w:b/>
              </w:rPr>
            </w:pPr>
            <w:r w:rsidRPr="007B024C">
              <w:rPr>
                <w:b/>
              </w:rPr>
              <w:lastRenderedPageBreak/>
              <w:t xml:space="preserve">Obrazec št. </w:t>
            </w:r>
            <w:r>
              <w:rPr>
                <w:b/>
              </w:rPr>
              <w:t>9/1</w:t>
            </w:r>
          </w:p>
        </w:tc>
      </w:tr>
    </w:tbl>
    <w:p w14:paraId="367E4083" w14:textId="77777777" w:rsidR="00667D30" w:rsidRDefault="00667D30" w:rsidP="00667D30">
      <w:pPr>
        <w:ind w:left="454" w:hanging="454"/>
        <w:jc w:val="center"/>
        <w:rPr>
          <w:rFonts w:cs="Arial"/>
          <w:b/>
          <w:sz w:val="24"/>
        </w:rPr>
      </w:pPr>
    </w:p>
    <w:p w14:paraId="4C36A4AB" w14:textId="13EAEC77" w:rsidR="00667D30" w:rsidRPr="007B024C" w:rsidRDefault="00667D30" w:rsidP="00667D30">
      <w:pPr>
        <w:ind w:left="454" w:hanging="454"/>
        <w:jc w:val="center"/>
        <w:rPr>
          <w:rFonts w:cs="Arial"/>
          <w:b/>
          <w:sz w:val="24"/>
        </w:rPr>
      </w:pPr>
      <w:r w:rsidRPr="007B024C">
        <w:rPr>
          <w:rFonts w:cs="Arial"/>
          <w:b/>
          <w:sz w:val="24"/>
        </w:rPr>
        <w:t>VZOREC: MENIČNA IZJAVA S POOBLASTILOM ZA IZPOLNITEV</w:t>
      </w:r>
    </w:p>
    <w:p w14:paraId="6758011C" w14:textId="77777777" w:rsidR="00667D30" w:rsidRPr="007B024C" w:rsidRDefault="00667D30" w:rsidP="00667D30">
      <w:pPr>
        <w:ind w:left="454" w:hanging="454"/>
        <w:jc w:val="center"/>
        <w:rPr>
          <w:rFonts w:cs="Arial"/>
          <w:b/>
          <w:sz w:val="24"/>
        </w:rPr>
      </w:pPr>
      <w:r w:rsidRPr="007B024C">
        <w:rPr>
          <w:rFonts w:cs="Arial"/>
          <w:b/>
          <w:sz w:val="24"/>
        </w:rPr>
        <w:t>ZA DOBRO IZVEDBO POGODBENIH OBVEZNOSTI</w:t>
      </w:r>
    </w:p>
    <w:p w14:paraId="362F6E2F" w14:textId="77777777" w:rsidR="00667D30" w:rsidRPr="007B024C" w:rsidRDefault="00667D30" w:rsidP="00667D30">
      <w:pPr>
        <w:widowControl w:val="0"/>
        <w:tabs>
          <w:tab w:val="left" w:pos="90"/>
          <w:tab w:val="left" w:pos="964"/>
        </w:tabs>
        <w:autoSpaceDE w:val="0"/>
        <w:adjustRightInd w:val="0"/>
        <w:rPr>
          <w:rFonts w:cs="Arial"/>
        </w:rPr>
      </w:pPr>
    </w:p>
    <w:tbl>
      <w:tblPr>
        <w:tblW w:w="0" w:type="auto"/>
        <w:tblLook w:val="04A0" w:firstRow="1" w:lastRow="0" w:firstColumn="1" w:lastColumn="0" w:noHBand="0" w:noVBand="1"/>
      </w:tblPr>
      <w:tblGrid>
        <w:gridCol w:w="1134"/>
        <w:gridCol w:w="8109"/>
      </w:tblGrid>
      <w:tr w:rsidR="00667D30" w:rsidRPr="007B024C" w14:paraId="042F3EA7" w14:textId="77777777" w:rsidTr="004E362F">
        <w:tc>
          <w:tcPr>
            <w:tcW w:w="1106" w:type="dxa"/>
            <w:hideMark/>
          </w:tcPr>
          <w:p w14:paraId="54A2C0D6" w14:textId="77777777" w:rsidR="00667D30" w:rsidRPr="007B024C" w:rsidRDefault="00667D30" w:rsidP="004E362F">
            <w:r w:rsidRPr="007B024C">
              <w:t>Ponudnik:</w:t>
            </w:r>
          </w:p>
        </w:tc>
        <w:tc>
          <w:tcPr>
            <w:tcW w:w="8109" w:type="dxa"/>
            <w:tcBorders>
              <w:top w:val="nil"/>
              <w:left w:val="nil"/>
              <w:bottom w:val="single" w:sz="4" w:space="0" w:color="auto"/>
              <w:right w:val="nil"/>
            </w:tcBorders>
          </w:tcPr>
          <w:p w14:paraId="02CCC1B0" w14:textId="77777777" w:rsidR="00667D30" w:rsidRPr="007B024C" w:rsidRDefault="00667D30" w:rsidP="004E362F">
            <w:pPr>
              <w:widowControl w:val="0"/>
              <w:tabs>
                <w:tab w:val="left" w:pos="90"/>
                <w:tab w:val="left" w:pos="964"/>
              </w:tabs>
              <w:autoSpaceDE w:val="0"/>
              <w:adjustRightInd w:val="0"/>
            </w:pPr>
          </w:p>
        </w:tc>
      </w:tr>
    </w:tbl>
    <w:p w14:paraId="23834B9D" w14:textId="77777777" w:rsidR="00667D30" w:rsidRPr="007B024C" w:rsidRDefault="00667D30" w:rsidP="00667D30">
      <w:pPr>
        <w:widowControl w:val="0"/>
        <w:tabs>
          <w:tab w:val="left" w:pos="90"/>
          <w:tab w:val="left" w:pos="964"/>
        </w:tabs>
        <w:autoSpaceDE w:val="0"/>
        <w:adjustRightInd w:val="0"/>
        <w:rPr>
          <w:sz w:val="20"/>
        </w:rPr>
      </w:pPr>
    </w:p>
    <w:tbl>
      <w:tblPr>
        <w:tblW w:w="0" w:type="auto"/>
        <w:tblLook w:val="04A0" w:firstRow="1" w:lastRow="0" w:firstColumn="1" w:lastColumn="0" w:noHBand="0" w:noVBand="1"/>
      </w:tblPr>
      <w:tblGrid>
        <w:gridCol w:w="4503"/>
        <w:gridCol w:w="4712"/>
      </w:tblGrid>
      <w:tr w:rsidR="00667D30" w:rsidRPr="007B024C" w14:paraId="559DDE90" w14:textId="77777777" w:rsidTr="004E362F">
        <w:tc>
          <w:tcPr>
            <w:tcW w:w="4503" w:type="dxa"/>
            <w:hideMark/>
          </w:tcPr>
          <w:p w14:paraId="7EF88051" w14:textId="77777777" w:rsidR="00667D30" w:rsidRPr="007B024C" w:rsidRDefault="00667D30" w:rsidP="004E362F">
            <w:pPr>
              <w:jc w:val="both"/>
            </w:pPr>
            <w:r w:rsidRPr="007B024C">
              <w:t>Zakoniti zastopnik oz. pooblaščenec ponudnika:</w:t>
            </w:r>
          </w:p>
        </w:tc>
        <w:tc>
          <w:tcPr>
            <w:tcW w:w="4712" w:type="dxa"/>
            <w:tcBorders>
              <w:top w:val="nil"/>
              <w:left w:val="nil"/>
              <w:bottom w:val="single" w:sz="4" w:space="0" w:color="auto"/>
              <w:right w:val="nil"/>
            </w:tcBorders>
          </w:tcPr>
          <w:p w14:paraId="1E5FA085" w14:textId="77777777" w:rsidR="00667D30" w:rsidRPr="007B024C" w:rsidRDefault="00667D30" w:rsidP="004E362F">
            <w:pPr>
              <w:widowControl w:val="0"/>
              <w:tabs>
                <w:tab w:val="left" w:pos="90"/>
                <w:tab w:val="left" w:pos="964"/>
              </w:tabs>
              <w:autoSpaceDE w:val="0"/>
              <w:adjustRightInd w:val="0"/>
              <w:jc w:val="both"/>
            </w:pPr>
          </w:p>
        </w:tc>
      </w:tr>
    </w:tbl>
    <w:p w14:paraId="247028C2" w14:textId="77777777" w:rsidR="00667D30" w:rsidRDefault="00667D30" w:rsidP="00667D30">
      <w:pPr>
        <w:jc w:val="both"/>
      </w:pPr>
    </w:p>
    <w:p w14:paraId="7DD86A46" w14:textId="2C65E0AC" w:rsidR="00667D30" w:rsidRPr="007B024C" w:rsidRDefault="00667D30" w:rsidP="00667D30">
      <w:pPr>
        <w:jc w:val="both"/>
        <w:rPr>
          <w:rFonts w:cs="Arial"/>
          <w:sz w:val="20"/>
        </w:rPr>
      </w:pPr>
      <w:r w:rsidRPr="007B024C">
        <w:t>nepreklicno izjavljam, da pooblaščam naročnika Javno podjetje za mestni potniški promet Marprom d.o.o., Mlinska ulica 1, 2000 Maribor</w:t>
      </w:r>
      <w:r w:rsidRPr="007B024C">
        <w:rPr>
          <w:rFonts w:cs="Arial"/>
        </w:rPr>
        <w:t xml:space="preserve">, da lahko podpisano bianco menico, ki je bila izročena kot </w:t>
      </w:r>
      <w:r w:rsidRPr="007B024C">
        <w:rPr>
          <w:rFonts w:cs="Arial"/>
          <w:b/>
        </w:rPr>
        <w:t>zavarovanje za dobro izvedbo pogodbenih obveznosti</w:t>
      </w:r>
      <w:r w:rsidRPr="007B024C">
        <w:rPr>
          <w:rFonts w:cs="Arial"/>
        </w:rPr>
        <w:t xml:space="preserve"> za javno naročilo </w:t>
      </w:r>
      <w:r w:rsidRPr="007B024C">
        <w:t>»</w:t>
      </w:r>
      <w:r w:rsidRPr="00667D30">
        <w:t>Najem treh turističnih avtobusov in osebnih avtomobilov za potrebe Javnega podjetja Marprom d.o.o. (z upoštevanjem okoljskih vidikov)</w:t>
      </w:r>
      <w:r w:rsidRPr="007B024C">
        <w:t xml:space="preserve">«, </w:t>
      </w:r>
      <w:r w:rsidRPr="007B024C">
        <w:rPr>
          <w:rFonts w:cs="Arial"/>
        </w:rPr>
        <w:t xml:space="preserve">skladno z določili dokumentacije v zvezi z oddajo javnega naročila in ponudbe za predmetno javno naročilo, brez poprejšnjega obvestila izpolni v vseh neizpolnjenih delih za znesek v višini </w:t>
      </w:r>
      <w:r>
        <w:rPr>
          <w:rFonts w:cs="Arial"/>
        </w:rPr>
        <w:t xml:space="preserve">deset odstotkov (10,00 %) pogodbene vrednosti </w:t>
      </w:r>
      <w:r>
        <w:t>z DDV (velja za vsak posamezni sklop)</w:t>
      </w:r>
      <w:r w:rsidRPr="007B024C">
        <w:rPr>
          <w:rFonts w:cs="Arial"/>
        </w:rPr>
        <w:t>.</w:t>
      </w:r>
    </w:p>
    <w:p w14:paraId="7271EA6D" w14:textId="77777777" w:rsidR="00667D30" w:rsidRPr="007B024C" w:rsidRDefault="00667D30" w:rsidP="00667D30">
      <w:pPr>
        <w:rPr>
          <w:rFonts w:cs="Arial"/>
        </w:rPr>
      </w:pPr>
    </w:p>
    <w:p w14:paraId="173B4020" w14:textId="77777777" w:rsidR="00667D30" w:rsidRPr="007B024C" w:rsidRDefault="00667D30" w:rsidP="00667D30">
      <w:pPr>
        <w:jc w:val="both"/>
        <w:rPr>
          <w:rFonts w:cs="Arial"/>
        </w:rPr>
      </w:pPr>
      <w:r w:rsidRPr="007B024C">
        <w:rPr>
          <w:rFonts w:cs="Arial"/>
        </w:rPr>
        <w:t xml:space="preserve">Ponudnik se odreka vsem ugovorom proti tako izpolnjeni menici in se zavezuje menico plačati, ko dospe, v </w:t>
      </w:r>
      <w:r>
        <w:rPr>
          <w:rFonts w:cs="Arial"/>
        </w:rPr>
        <w:t>plačilo</w:t>
      </w:r>
      <w:r w:rsidRPr="007B024C">
        <w:rPr>
          <w:rFonts w:cs="Arial"/>
        </w:rPr>
        <w:t>.</w:t>
      </w:r>
    </w:p>
    <w:p w14:paraId="5717CE16" w14:textId="77777777" w:rsidR="00667D30" w:rsidRPr="007B024C" w:rsidRDefault="00667D30" w:rsidP="00667D30">
      <w:pPr>
        <w:rPr>
          <w:rFonts w:cs="Arial"/>
        </w:rPr>
      </w:pPr>
    </w:p>
    <w:p w14:paraId="474A0040" w14:textId="77777777" w:rsidR="00667D30" w:rsidRPr="007B024C" w:rsidRDefault="00667D30" w:rsidP="00667D30">
      <w:pPr>
        <w:rPr>
          <w:rFonts w:cs="Arial"/>
        </w:rPr>
      </w:pPr>
      <w:r w:rsidRPr="007B024C">
        <w:rPr>
          <w:rFonts w:cs="Arial"/>
        </w:rPr>
        <w:t>Menični znesek se nakaže na račun naročnika. Ponudnik izjavlja, da se zaveda pravnih posledic izdaje menice v zavarovanje. Menica naj se izpolni s klavzulo »BREZ PROTESTA«.</w:t>
      </w:r>
    </w:p>
    <w:p w14:paraId="7CF8846B" w14:textId="77777777" w:rsidR="00667D30" w:rsidRPr="007B024C" w:rsidRDefault="00667D30" w:rsidP="00667D30">
      <w:pPr>
        <w:rPr>
          <w:rFonts w:cs="Arial"/>
        </w:rPr>
      </w:pPr>
    </w:p>
    <w:p w14:paraId="64FCEFA9" w14:textId="77777777" w:rsidR="00667D30" w:rsidRPr="007B024C" w:rsidRDefault="00667D30" w:rsidP="00667D30">
      <w:pPr>
        <w:rPr>
          <w:rFonts w:cs="Arial"/>
        </w:rPr>
      </w:pPr>
      <w:r w:rsidRPr="007B024C">
        <w:rPr>
          <w:rFonts w:cs="Arial"/>
        </w:rPr>
        <w:t xml:space="preserve">Ponudnik hkrati pooblaščam naročnika </w:t>
      </w:r>
      <w:r w:rsidRPr="007B024C">
        <w:t>Javno podjetje za mestni potniški promet Marprom d.o.o., Mlinska ulica 1, 2000 Maribor</w:t>
      </w:r>
      <w:r w:rsidRPr="007B024C">
        <w:rPr>
          <w:rFonts w:cs="Arial"/>
        </w:rPr>
        <w:t>, da predloži menico na unovčenje in izrecno dovoljujem banki izplačilo take menice.</w:t>
      </w:r>
    </w:p>
    <w:p w14:paraId="56830AB9" w14:textId="77777777" w:rsidR="00667D30" w:rsidRPr="007B024C" w:rsidRDefault="00667D30" w:rsidP="00667D30">
      <w:pPr>
        <w:rPr>
          <w:rFonts w:cs="Arial"/>
        </w:rPr>
      </w:pPr>
    </w:p>
    <w:p w14:paraId="630B06AE" w14:textId="77777777" w:rsidR="00667D30" w:rsidRDefault="00667D30">
      <w:pPr>
        <w:spacing w:line="240" w:lineRule="auto"/>
        <w:rPr>
          <w:rFonts w:cs="Arial"/>
        </w:rPr>
      </w:pPr>
      <w:r>
        <w:rPr>
          <w:rFonts w:cs="Arial"/>
        </w:rPr>
        <w:br w:type="page"/>
      </w:r>
    </w:p>
    <w:p w14:paraId="7C3F3D5C" w14:textId="5B68EAF8" w:rsidR="00667D30" w:rsidRPr="00113324" w:rsidRDefault="00667D30" w:rsidP="00667D30">
      <w:pPr>
        <w:rPr>
          <w:rFonts w:cs="Arial"/>
        </w:rPr>
      </w:pPr>
      <w:r w:rsidRPr="00113324">
        <w:rPr>
          <w:rFonts w:cs="Arial"/>
        </w:rPr>
        <w:lastRenderedPageBreak/>
        <w:t>Tako dajem nalog za plačilo oziroma pooblastilo vsem spodaj navedenim bankam iz naslednjih mojih računov:</w:t>
      </w:r>
    </w:p>
    <w:p w14:paraId="2121F0AE" w14:textId="77777777" w:rsidR="00667D30" w:rsidRPr="00113324" w:rsidRDefault="00667D30" w:rsidP="00667D30">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667D30" w:rsidRPr="00113324" w14:paraId="5BD84B36" w14:textId="77777777" w:rsidTr="004E362F">
        <w:tc>
          <w:tcPr>
            <w:tcW w:w="9107" w:type="dxa"/>
            <w:tcBorders>
              <w:top w:val="nil"/>
              <w:left w:val="nil"/>
              <w:bottom w:val="single" w:sz="4" w:space="0" w:color="auto"/>
              <w:right w:val="nil"/>
            </w:tcBorders>
            <w:hideMark/>
          </w:tcPr>
          <w:p w14:paraId="2E1AF93C" w14:textId="77777777" w:rsidR="00667D30" w:rsidRPr="00113324" w:rsidRDefault="00667D30" w:rsidP="004E362F">
            <w:pPr>
              <w:jc w:val="center"/>
              <w:rPr>
                <w:rFonts w:cs="Arial"/>
              </w:rPr>
            </w:pPr>
            <w:r w:rsidRPr="00113324">
              <w:rPr>
                <w:rFonts w:cs="Tahoma"/>
                <w:sz w:val="20"/>
                <w:szCs w:val="26"/>
              </w:rPr>
              <w:t xml:space="preserve">SI56 </w:t>
            </w:r>
            <w:permStart w:id="82269582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822695822"/>
            <w:r w:rsidRPr="00113324">
              <w:rPr>
                <w:rFonts w:cs="Tahoma"/>
                <w:sz w:val="20"/>
                <w:szCs w:val="26"/>
              </w:rPr>
              <w:t xml:space="preserve">, odprt pri </w:t>
            </w:r>
            <w:permStart w:id="156285982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562859828"/>
          </w:p>
        </w:tc>
      </w:tr>
      <w:tr w:rsidR="00667D30" w:rsidRPr="00113324" w14:paraId="50A033EE" w14:textId="77777777" w:rsidTr="004E362F">
        <w:tc>
          <w:tcPr>
            <w:tcW w:w="9107" w:type="dxa"/>
            <w:tcBorders>
              <w:top w:val="nil"/>
              <w:left w:val="nil"/>
              <w:bottom w:val="single" w:sz="4" w:space="0" w:color="auto"/>
              <w:right w:val="nil"/>
            </w:tcBorders>
            <w:hideMark/>
          </w:tcPr>
          <w:p w14:paraId="13CA3D59" w14:textId="77777777" w:rsidR="00667D30" w:rsidRPr="00113324" w:rsidRDefault="00667D30" w:rsidP="004E362F">
            <w:pPr>
              <w:jc w:val="center"/>
              <w:rPr>
                <w:rFonts w:cs="Arial"/>
              </w:rPr>
            </w:pPr>
            <w:r w:rsidRPr="00113324">
              <w:rPr>
                <w:rFonts w:cs="Tahoma"/>
                <w:sz w:val="20"/>
                <w:szCs w:val="26"/>
              </w:rPr>
              <w:t xml:space="preserve">SI56 </w:t>
            </w:r>
            <w:permStart w:id="1514955050"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514955050"/>
            <w:r w:rsidRPr="00113324">
              <w:rPr>
                <w:rFonts w:cs="Tahoma"/>
                <w:sz w:val="20"/>
                <w:szCs w:val="26"/>
              </w:rPr>
              <w:t xml:space="preserve">, odprt pri </w:t>
            </w:r>
            <w:permStart w:id="1114265840"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114265840"/>
          </w:p>
        </w:tc>
      </w:tr>
      <w:tr w:rsidR="00667D30" w:rsidRPr="00113324" w14:paraId="52B078C3" w14:textId="77777777" w:rsidTr="004E362F">
        <w:tc>
          <w:tcPr>
            <w:tcW w:w="9107" w:type="dxa"/>
            <w:tcBorders>
              <w:top w:val="nil"/>
              <w:left w:val="nil"/>
              <w:bottom w:val="single" w:sz="4" w:space="0" w:color="auto"/>
              <w:right w:val="nil"/>
            </w:tcBorders>
            <w:hideMark/>
          </w:tcPr>
          <w:p w14:paraId="2CF51EEF" w14:textId="77777777" w:rsidR="00667D30" w:rsidRPr="00113324" w:rsidRDefault="00667D30" w:rsidP="004E362F">
            <w:pPr>
              <w:jc w:val="center"/>
              <w:rPr>
                <w:rFonts w:cs="Arial"/>
              </w:rPr>
            </w:pPr>
            <w:r w:rsidRPr="00113324">
              <w:rPr>
                <w:rFonts w:cs="Tahoma"/>
                <w:sz w:val="20"/>
                <w:szCs w:val="26"/>
              </w:rPr>
              <w:t xml:space="preserve">SI56 </w:t>
            </w:r>
            <w:permStart w:id="197015553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970155532"/>
            <w:r w:rsidRPr="00113324">
              <w:rPr>
                <w:rFonts w:cs="Tahoma"/>
                <w:sz w:val="20"/>
                <w:szCs w:val="26"/>
              </w:rPr>
              <w:t xml:space="preserve">, odprt pri </w:t>
            </w:r>
            <w:permStart w:id="211395027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113950278"/>
          </w:p>
        </w:tc>
      </w:tr>
      <w:tr w:rsidR="00667D30" w:rsidRPr="00113324" w14:paraId="745BB13A" w14:textId="77777777" w:rsidTr="004E362F">
        <w:tc>
          <w:tcPr>
            <w:tcW w:w="9107" w:type="dxa"/>
            <w:tcBorders>
              <w:top w:val="nil"/>
              <w:left w:val="nil"/>
              <w:bottom w:val="single" w:sz="4" w:space="0" w:color="auto"/>
              <w:right w:val="nil"/>
            </w:tcBorders>
            <w:hideMark/>
          </w:tcPr>
          <w:p w14:paraId="5715A4AF" w14:textId="77777777" w:rsidR="00667D30" w:rsidRPr="00113324" w:rsidRDefault="00667D30" w:rsidP="004E362F">
            <w:pPr>
              <w:jc w:val="center"/>
              <w:rPr>
                <w:rFonts w:cs="Arial"/>
              </w:rPr>
            </w:pPr>
            <w:r w:rsidRPr="00113324">
              <w:rPr>
                <w:rFonts w:cs="Tahoma"/>
                <w:sz w:val="20"/>
                <w:szCs w:val="26"/>
              </w:rPr>
              <w:t xml:space="preserve">SI56 </w:t>
            </w:r>
            <w:permStart w:id="1483351381"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483351381"/>
            <w:r w:rsidRPr="00113324">
              <w:rPr>
                <w:rFonts w:cs="Tahoma"/>
                <w:sz w:val="20"/>
                <w:szCs w:val="26"/>
              </w:rPr>
              <w:t xml:space="preserve">, odprt pri </w:t>
            </w:r>
            <w:permStart w:id="917845146"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917845146"/>
          </w:p>
        </w:tc>
      </w:tr>
      <w:tr w:rsidR="00667D30" w:rsidRPr="00113324" w14:paraId="448270DA" w14:textId="77777777" w:rsidTr="004E362F">
        <w:tc>
          <w:tcPr>
            <w:tcW w:w="9107" w:type="dxa"/>
            <w:tcBorders>
              <w:top w:val="nil"/>
              <w:left w:val="nil"/>
              <w:bottom w:val="single" w:sz="4" w:space="0" w:color="auto"/>
              <w:right w:val="nil"/>
            </w:tcBorders>
            <w:hideMark/>
          </w:tcPr>
          <w:p w14:paraId="7CAAEE3C" w14:textId="77777777" w:rsidR="00667D30" w:rsidRPr="00113324" w:rsidRDefault="00667D30" w:rsidP="004E362F">
            <w:pPr>
              <w:jc w:val="center"/>
              <w:rPr>
                <w:rFonts w:cs="Arial"/>
              </w:rPr>
            </w:pPr>
            <w:r w:rsidRPr="00113324">
              <w:rPr>
                <w:rFonts w:cs="Tahoma"/>
                <w:sz w:val="20"/>
                <w:szCs w:val="26"/>
              </w:rPr>
              <w:t xml:space="preserve">SI56 </w:t>
            </w:r>
            <w:permStart w:id="301037366"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301037366"/>
            <w:r w:rsidRPr="00113324">
              <w:rPr>
                <w:rFonts w:cs="Tahoma"/>
                <w:sz w:val="20"/>
                <w:szCs w:val="26"/>
              </w:rPr>
              <w:t xml:space="preserve">, odprt pri </w:t>
            </w:r>
            <w:permStart w:id="24276375"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4276375"/>
          </w:p>
        </w:tc>
      </w:tr>
    </w:tbl>
    <w:p w14:paraId="5B303B2D" w14:textId="77777777" w:rsidR="00667D30" w:rsidRDefault="00667D30" w:rsidP="00667D30">
      <w:pPr>
        <w:rPr>
          <w:rFonts w:cs="Arial"/>
        </w:rPr>
      </w:pPr>
    </w:p>
    <w:p w14:paraId="645B2156" w14:textId="77777777" w:rsidR="00667D30" w:rsidRDefault="00667D30" w:rsidP="00667D30">
      <w:pPr>
        <w:rPr>
          <w:rFonts w:cs="Arial"/>
        </w:rPr>
      </w:pPr>
    </w:p>
    <w:p w14:paraId="171AC0FA" w14:textId="77777777" w:rsidR="00667D30" w:rsidRPr="007B024C" w:rsidRDefault="00667D30" w:rsidP="00667D30">
      <w:pPr>
        <w:rPr>
          <w:rFonts w:cs="Arial"/>
        </w:rPr>
      </w:pPr>
      <w:r w:rsidRPr="007B024C">
        <w:rPr>
          <w:rFonts w:cs="Arial"/>
        </w:rPr>
        <w:t>V primeru odprtja dodatnega računa, ki ni zgoraj naveden, izrecno dovoljujem izplačilo menice in pooblaščam banko, pri kateri je takšen račun odprt, da izvede plačilo.</w:t>
      </w:r>
    </w:p>
    <w:p w14:paraId="7869FD66" w14:textId="77777777" w:rsidR="00667D30" w:rsidRPr="007B024C" w:rsidRDefault="00667D30" w:rsidP="00667D30">
      <w:pPr>
        <w:rPr>
          <w:rFonts w:cs="Arial"/>
        </w:rPr>
      </w:pPr>
    </w:p>
    <w:p w14:paraId="152B364E" w14:textId="77777777" w:rsidR="00667D30" w:rsidRPr="007B024C" w:rsidRDefault="00667D30" w:rsidP="00667D3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7D30" w:rsidRPr="007B024C" w14:paraId="4C4AA2B5" w14:textId="77777777" w:rsidTr="004E362F">
        <w:tc>
          <w:tcPr>
            <w:tcW w:w="3430" w:type="dxa"/>
            <w:hideMark/>
          </w:tcPr>
          <w:p w14:paraId="35CF18BE"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Kraj in datum:</w:t>
            </w:r>
          </w:p>
        </w:tc>
        <w:tc>
          <w:tcPr>
            <w:tcW w:w="2067" w:type="dxa"/>
          </w:tcPr>
          <w:p w14:paraId="64F4F2A9" w14:textId="77777777" w:rsidR="00667D30" w:rsidRPr="007B024C" w:rsidRDefault="00667D30" w:rsidP="004E362F">
            <w:pPr>
              <w:widowControl w:val="0"/>
              <w:tabs>
                <w:tab w:val="left" w:pos="5580"/>
              </w:tabs>
              <w:autoSpaceDE w:val="0"/>
              <w:adjustRightInd w:val="0"/>
              <w:spacing w:before="48"/>
              <w:jc w:val="center"/>
              <w:rPr>
                <w:rFonts w:cs="Arial"/>
              </w:rPr>
            </w:pPr>
          </w:p>
        </w:tc>
        <w:tc>
          <w:tcPr>
            <w:tcW w:w="3573" w:type="dxa"/>
            <w:hideMark/>
          </w:tcPr>
          <w:p w14:paraId="240E1BBB"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Žig in podpis odgovorne osebe:</w:t>
            </w:r>
          </w:p>
        </w:tc>
      </w:tr>
      <w:tr w:rsidR="00667D30" w:rsidRPr="007B024C" w14:paraId="79F5E074" w14:textId="77777777" w:rsidTr="004E362F">
        <w:tc>
          <w:tcPr>
            <w:tcW w:w="3430" w:type="dxa"/>
            <w:tcBorders>
              <w:top w:val="nil"/>
              <w:left w:val="nil"/>
              <w:bottom w:val="single" w:sz="4" w:space="0" w:color="auto"/>
              <w:right w:val="nil"/>
            </w:tcBorders>
          </w:tcPr>
          <w:p w14:paraId="6650E86C" w14:textId="77777777" w:rsidR="00667D30" w:rsidRPr="007B024C" w:rsidRDefault="00667D30" w:rsidP="004E362F">
            <w:pPr>
              <w:widowControl w:val="0"/>
              <w:tabs>
                <w:tab w:val="left" w:pos="5580"/>
              </w:tabs>
              <w:autoSpaceDE w:val="0"/>
              <w:adjustRightInd w:val="0"/>
              <w:spacing w:before="48"/>
              <w:rPr>
                <w:rFonts w:cs="Arial"/>
              </w:rPr>
            </w:pPr>
          </w:p>
          <w:p w14:paraId="48F15BF0" w14:textId="77777777" w:rsidR="00667D30" w:rsidRPr="007B024C" w:rsidRDefault="00667D30" w:rsidP="004E362F">
            <w:pPr>
              <w:widowControl w:val="0"/>
              <w:tabs>
                <w:tab w:val="left" w:pos="5580"/>
              </w:tabs>
              <w:autoSpaceDE w:val="0"/>
              <w:adjustRightInd w:val="0"/>
              <w:spacing w:before="48"/>
              <w:rPr>
                <w:rFonts w:cs="Arial"/>
              </w:rPr>
            </w:pPr>
          </w:p>
        </w:tc>
        <w:tc>
          <w:tcPr>
            <w:tcW w:w="2067" w:type="dxa"/>
          </w:tcPr>
          <w:p w14:paraId="6E60E4D2" w14:textId="77777777" w:rsidR="00667D30" w:rsidRPr="007B024C" w:rsidRDefault="00667D30" w:rsidP="004E362F">
            <w:pPr>
              <w:widowControl w:val="0"/>
              <w:tabs>
                <w:tab w:val="left" w:pos="5580"/>
              </w:tabs>
              <w:autoSpaceDE w:val="0"/>
              <w:adjustRightInd w:val="0"/>
              <w:spacing w:before="48"/>
              <w:rPr>
                <w:rFonts w:cs="Arial"/>
              </w:rPr>
            </w:pPr>
          </w:p>
        </w:tc>
        <w:tc>
          <w:tcPr>
            <w:tcW w:w="3573" w:type="dxa"/>
            <w:tcBorders>
              <w:top w:val="nil"/>
              <w:left w:val="nil"/>
              <w:bottom w:val="single" w:sz="4" w:space="0" w:color="auto"/>
              <w:right w:val="nil"/>
            </w:tcBorders>
          </w:tcPr>
          <w:p w14:paraId="163735F1" w14:textId="77777777" w:rsidR="00667D30" w:rsidRPr="007B024C" w:rsidRDefault="00667D30" w:rsidP="004E362F">
            <w:pPr>
              <w:widowControl w:val="0"/>
              <w:tabs>
                <w:tab w:val="left" w:pos="5580"/>
              </w:tabs>
              <w:autoSpaceDE w:val="0"/>
              <w:adjustRightInd w:val="0"/>
              <w:spacing w:before="48"/>
              <w:rPr>
                <w:rFonts w:cs="Arial"/>
              </w:rPr>
            </w:pPr>
          </w:p>
          <w:p w14:paraId="5F1D1685" w14:textId="77777777" w:rsidR="00667D30" w:rsidRPr="007B024C" w:rsidRDefault="00667D30" w:rsidP="004E362F">
            <w:pPr>
              <w:widowControl w:val="0"/>
              <w:tabs>
                <w:tab w:val="left" w:pos="5580"/>
              </w:tabs>
              <w:autoSpaceDE w:val="0"/>
              <w:adjustRightInd w:val="0"/>
              <w:spacing w:before="48"/>
              <w:rPr>
                <w:rFonts w:cs="Arial"/>
              </w:rPr>
            </w:pPr>
          </w:p>
        </w:tc>
      </w:tr>
    </w:tbl>
    <w:p w14:paraId="58E15539" w14:textId="77777777" w:rsidR="00651806" w:rsidRPr="00CC4E2B" w:rsidRDefault="00651806" w:rsidP="00000134">
      <w:pPr>
        <w:jc w:val="both"/>
        <w:rPr>
          <w:sz w:val="20"/>
          <w:szCs w:val="20"/>
        </w:rPr>
      </w:pPr>
    </w:p>
    <w:sectPr w:rsidR="00651806" w:rsidRPr="00CC4E2B"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594F" w14:textId="77777777" w:rsidR="007F433B" w:rsidRDefault="007F433B" w:rsidP="00CA17AB">
      <w:pPr>
        <w:spacing w:line="240" w:lineRule="auto"/>
      </w:pPr>
      <w:r>
        <w:separator/>
      </w:r>
    </w:p>
  </w:endnote>
  <w:endnote w:type="continuationSeparator" w:id="0">
    <w:p w14:paraId="63234BA1" w14:textId="77777777" w:rsidR="007F433B" w:rsidRDefault="007F43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826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632867A3"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B590A" w14:textId="77777777" w:rsidR="007F433B" w:rsidRDefault="007F433B" w:rsidP="00CA17AB">
      <w:pPr>
        <w:spacing w:line="240" w:lineRule="auto"/>
      </w:pPr>
      <w:r>
        <w:separator/>
      </w:r>
    </w:p>
  </w:footnote>
  <w:footnote w:type="continuationSeparator" w:id="0">
    <w:p w14:paraId="1F00B587" w14:textId="77777777" w:rsidR="007F433B" w:rsidRDefault="007F433B" w:rsidP="00CA17AB">
      <w:pPr>
        <w:spacing w:line="240" w:lineRule="auto"/>
      </w:pPr>
      <w:r>
        <w:continuationSeparator/>
      </w:r>
    </w:p>
  </w:footnote>
  <w:footnote w:id="1">
    <w:p w14:paraId="323E730A"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20D0262B" w14:textId="77777777" w:rsidR="007F433B" w:rsidRDefault="007F433B" w:rsidP="007F433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C5509CC" w14:textId="77777777" w:rsidR="007F433B" w:rsidRDefault="007F433B" w:rsidP="007F433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565D092" w14:textId="77777777" w:rsidR="007F433B" w:rsidRDefault="007F433B" w:rsidP="007F433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7673928"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4E08B156" w14:textId="77777777" w:rsidR="007F433B" w:rsidRDefault="007F433B" w:rsidP="007F433B">
      <w:pPr>
        <w:autoSpaceDE w:val="0"/>
        <w:autoSpaceDN w:val="0"/>
        <w:adjustRightInd w:val="0"/>
        <w:rPr>
          <w:rFonts w:cs="Arial"/>
          <w:sz w:val="16"/>
          <w:szCs w:val="16"/>
        </w:rPr>
      </w:pPr>
      <w:r>
        <w:rPr>
          <w:rFonts w:cs="Arial"/>
          <w:sz w:val="16"/>
          <w:szCs w:val="16"/>
        </w:rPr>
        <w:t>- Obrazec je potrebno izpolniti v primeru, da ponudnik nastopa s podizvajalci;</w:t>
      </w:r>
    </w:p>
    <w:p w14:paraId="3E88092F"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3D51ADB" w14:textId="77777777" w:rsidR="007F433B" w:rsidRDefault="007F433B" w:rsidP="007F433B">
      <w:pPr>
        <w:autoSpaceDE w:val="0"/>
        <w:autoSpaceDN w:val="0"/>
        <w:adjustRightInd w:val="0"/>
        <w:rPr>
          <w:rFonts w:cs="Arial"/>
          <w:sz w:val="16"/>
          <w:szCs w:val="16"/>
        </w:rPr>
      </w:pPr>
      <w:r>
        <w:rPr>
          <w:rFonts w:cs="Arial"/>
          <w:b/>
          <w:bCs/>
          <w:iCs/>
          <w:sz w:val="16"/>
          <w:szCs w:val="16"/>
        </w:rPr>
        <w:t xml:space="preserve">Navodila za izpolnitev: </w:t>
      </w:r>
    </w:p>
    <w:p w14:paraId="217401AD" w14:textId="77777777" w:rsidR="007F433B" w:rsidRDefault="007F433B" w:rsidP="007F433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A711393"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6F26" w14:textId="671AD201" w:rsidR="00CA17AB" w:rsidRDefault="00B01341">
    <w:pPr>
      <w:pStyle w:val="Glava"/>
    </w:pPr>
    <w:r w:rsidRPr="001D7645">
      <w:rPr>
        <w:noProof/>
      </w:rPr>
      <w:drawing>
        <wp:inline distT="0" distB="0" distL="0" distR="0" wp14:anchorId="08A8C0ED" wp14:editId="5C313714">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543B7E"/>
    <w:multiLevelType w:val="hybridMultilevel"/>
    <w:tmpl w:val="0924E8D4"/>
    <w:lvl w:ilvl="0" w:tplc="A26EDADC">
      <w:start w:val="1"/>
      <w:numFmt w:val="bullet"/>
      <w:lvlText w:val=""/>
      <w:lvlJc w:val="left"/>
      <w:pPr>
        <w:ind w:left="802" w:hanging="360"/>
      </w:pPr>
      <w:rPr>
        <w:rFonts w:ascii="Symbol" w:hAnsi="Symbol" w:hint="default"/>
      </w:rPr>
    </w:lvl>
    <w:lvl w:ilvl="1" w:tplc="04240003" w:tentative="1">
      <w:start w:val="1"/>
      <w:numFmt w:val="bullet"/>
      <w:lvlText w:val="o"/>
      <w:lvlJc w:val="left"/>
      <w:pPr>
        <w:ind w:left="1522" w:hanging="360"/>
      </w:pPr>
      <w:rPr>
        <w:rFonts w:ascii="Courier New" w:hAnsi="Courier New" w:cs="Courier New" w:hint="default"/>
      </w:rPr>
    </w:lvl>
    <w:lvl w:ilvl="2" w:tplc="04240005" w:tentative="1">
      <w:start w:val="1"/>
      <w:numFmt w:val="bullet"/>
      <w:lvlText w:val=""/>
      <w:lvlJc w:val="left"/>
      <w:pPr>
        <w:ind w:left="2242" w:hanging="360"/>
      </w:pPr>
      <w:rPr>
        <w:rFonts w:ascii="Wingdings" w:hAnsi="Wingdings" w:hint="default"/>
      </w:rPr>
    </w:lvl>
    <w:lvl w:ilvl="3" w:tplc="04240001" w:tentative="1">
      <w:start w:val="1"/>
      <w:numFmt w:val="bullet"/>
      <w:lvlText w:val=""/>
      <w:lvlJc w:val="left"/>
      <w:pPr>
        <w:ind w:left="2962" w:hanging="360"/>
      </w:pPr>
      <w:rPr>
        <w:rFonts w:ascii="Symbol" w:hAnsi="Symbol" w:hint="default"/>
      </w:rPr>
    </w:lvl>
    <w:lvl w:ilvl="4" w:tplc="04240003" w:tentative="1">
      <w:start w:val="1"/>
      <w:numFmt w:val="bullet"/>
      <w:lvlText w:val="o"/>
      <w:lvlJc w:val="left"/>
      <w:pPr>
        <w:ind w:left="3682" w:hanging="360"/>
      </w:pPr>
      <w:rPr>
        <w:rFonts w:ascii="Courier New" w:hAnsi="Courier New" w:cs="Courier New" w:hint="default"/>
      </w:rPr>
    </w:lvl>
    <w:lvl w:ilvl="5" w:tplc="04240005" w:tentative="1">
      <w:start w:val="1"/>
      <w:numFmt w:val="bullet"/>
      <w:lvlText w:val=""/>
      <w:lvlJc w:val="left"/>
      <w:pPr>
        <w:ind w:left="4402" w:hanging="360"/>
      </w:pPr>
      <w:rPr>
        <w:rFonts w:ascii="Wingdings" w:hAnsi="Wingdings" w:hint="default"/>
      </w:rPr>
    </w:lvl>
    <w:lvl w:ilvl="6" w:tplc="04240001" w:tentative="1">
      <w:start w:val="1"/>
      <w:numFmt w:val="bullet"/>
      <w:lvlText w:val=""/>
      <w:lvlJc w:val="left"/>
      <w:pPr>
        <w:ind w:left="5122" w:hanging="360"/>
      </w:pPr>
      <w:rPr>
        <w:rFonts w:ascii="Symbol" w:hAnsi="Symbol" w:hint="default"/>
      </w:rPr>
    </w:lvl>
    <w:lvl w:ilvl="7" w:tplc="04240003" w:tentative="1">
      <w:start w:val="1"/>
      <w:numFmt w:val="bullet"/>
      <w:lvlText w:val="o"/>
      <w:lvlJc w:val="left"/>
      <w:pPr>
        <w:ind w:left="5842" w:hanging="360"/>
      </w:pPr>
      <w:rPr>
        <w:rFonts w:ascii="Courier New" w:hAnsi="Courier New" w:cs="Courier New" w:hint="default"/>
      </w:rPr>
    </w:lvl>
    <w:lvl w:ilvl="8" w:tplc="04240005" w:tentative="1">
      <w:start w:val="1"/>
      <w:numFmt w:val="bullet"/>
      <w:lvlText w:val=""/>
      <w:lvlJc w:val="left"/>
      <w:pPr>
        <w:ind w:left="6562"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335604"/>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5E1747"/>
    <w:multiLevelType w:val="hybridMultilevel"/>
    <w:tmpl w:val="8778841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196C25"/>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272258"/>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56371"/>
    <w:multiLevelType w:val="hybridMultilevel"/>
    <w:tmpl w:val="75129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6E22B82"/>
    <w:multiLevelType w:val="hybridMultilevel"/>
    <w:tmpl w:val="A8DEF0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1C6F06"/>
    <w:multiLevelType w:val="hybridMultilevel"/>
    <w:tmpl w:val="11BCDFF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AD400D"/>
    <w:multiLevelType w:val="hybridMultilevel"/>
    <w:tmpl w:val="C524983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2876DB"/>
    <w:multiLevelType w:val="hybridMultilevel"/>
    <w:tmpl w:val="1378540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020C4"/>
    <w:multiLevelType w:val="hybridMultilevel"/>
    <w:tmpl w:val="74E85D86"/>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8" w15:restartNumberingAfterBreak="0">
    <w:nsid w:val="56FC42C5"/>
    <w:multiLevelType w:val="hybridMultilevel"/>
    <w:tmpl w:val="27FA2F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9C26B1"/>
    <w:multiLevelType w:val="hybridMultilevel"/>
    <w:tmpl w:val="89CA709A"/>
    <w:lvl w:ilvl="0" w:tplc="656EBC96">
      <w:start w:val="1"/>
      <w:numFmt w:val="decimal"/>
      <w:lvlText w:val="%1."/>
      <w:lvlJc w:val="right"/>
      <w:pPr>
        <w:ind w:left="720" w:hanging="360"/>
      </w:pPr>
      <w:rPr>
        <w:b w:val="0"/>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5FCC5A6B"/>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1CE57B1"/>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A01408"/>
    <w:multiLevelType w:val="hybridMultilevel"/>
    <w:tmpl w:val="FEBAD3A6"/>
    <w:lvl w:ilvl="0" w:tplc="FFFFFFFF">
      <w:start w:val="1"/>
      <w:numFmt w:val="upperRoman"/>
      <w:lvlText w:val="%1."/>
      <w:lvlJc w:val="righ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9314389"/>
    <w:multiLevelType w:val="hybridMultilevel"/>
    <w:tmpl w:val="5F2EE1E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2502F4A"/>
    <w:multiLevelType w:val="hybridMultilevel"/>
    <w:tmpl w:val="98661C9C"/>
    <w:lvl w:ilvl="0" w:tplc="5D2E2B9C">
      <w:start w:val="15"/>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C41FB2"/>
    <w:multiLevelType w:val="hybridMultilevel"/>
    <w:tmpl w:val="60749A8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200EB"/>
    <w:multiLevelType w:val="hybridMultilevel"/>
    <w:tmpl w:val="85884D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5920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5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9727129">
    <w:abstractNumId w:val="2"/>
  </w:num>
  <w:num w:numId="4" w16cid:durableId="594246332">
    <w:abstractNumId w:val="15"/>
  </w:num>
  <w:num w:numId="5" w16cid:durableId="7698180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746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8111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6809967">
    <w:abstractNumId w:val="13"/>
  </w:num>
  <w:num w:numId="9" w16cid:durableId="758335740">
    <w:abstractNumId w:val="14"/>
  </w:num>
  <w:num w:numId="10" w16cid:durableId="1671643179">
    <w:abstractNumId w:val="1"/>
  </w:num>
  <w:num w:numId="11" w16cid:durableId="2082291714">
    <w:abstractNumId w:val="23"/>
  </w:num>
  <w:num w:numId="12" w16cid:durableId="1891839416">
    <w:abstractNumId w:val="4"/>
  </w:num>
  <w:num w:numId="13" w16cid:durableId="369498329">
    <w:abstractNumId w:val="3"/>
  </w:num>
  <w:num w:numId="14" w16cid:durableId="946886000">
    <w:abstractNumId w:val="11"/>
  </w:num>
  <w:num w:numId="15" w16cid:durableId="760370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212949">
    <w:abstractNumId w:val="25"/>
  </w:num>
  <w:num w:numId="17" w16cid:durableId="13803275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7956565">
    <w:abstractNumId w:val="29"/>
  </w:num>
  <w:num w:numId="19" w16cid:durableId="508521618">
    <w:abstractNumId w:val="8"/>
  </w:num>
  <w:num w:numId="20" w16cid:durableId="289409664">
    <w:abstractNumId w:val="32"/>
  </w:num>
  <w:num w:numId="21" w16cid:durableId="12578344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983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028973">
    <w:abstractNumId w:val="39"/>
  </w:num>
  <w:num w:numId="24" w16cid:durableId="637879215">
    <w:abstractNumId w:val="22"/>
  </w:num>
  <w:num w:numId="25" w16cid:durableId="2104763202">
    <w:abstractNumId w:val="36"/>
  </w:num>
  <w:num w:numId="26" w16cid:durableId="19465840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6240751">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323454">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0146862">
    <w:abstractNumId w:val="3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5767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2363337">
    <w:abstractNumId w:val="31"/>
  </w:num>
  <w:num w:numId="32" w16cid:durableId="1831410245">
    <w:abstractNumId w:val="27"/>
  </w:num>
  <w:num w:numId="33" w16cid:durableId="280693804">
    <w:abstractNumId w:val="39"/>
  </w:num>
  <w:num w:numId="34" w16cid:durableId="1467553372">
    <w:abstractNumId w:val="42"/>
  </w:num>
  <w:num w:numId="35" w16cid:durableId="864172569">
    <w:abstractNumId w:val="27"/>
  </w:num>
  <w:num w:numId="36" w16cid:durableId="1175803544">
    <w:abstractNumId w:val="10"/>
  </w:num>
  <w:num w:numId="37" w16cid:durableId="1704672071">
    <w:abstractNumId w:val="41"/>
  </w:num>
  <w:num w:numId="38" w16cid:durableId="716975766">
    <w:abstractNumId w:val="34"/>
  </w:num>
  <w:num w:numId="39" w16cid:durableId="215774789">
    <w:abstractNumId w:val="37"/>
  </w:num>
  <w:num w:numId="40" w16cid:durableId="890924148">
    <w:abstractNumId w:val="28"/>
  </w:num>
  <w:num w:numId="41" w16cid:durableId="1606965570">
    <w:abstractNumId w:val="33"/>
  </w:num>
  <w:num w:numId="42" w16cid:durableId="544176362">
    <w:abstractNumId w:val="19"/>
  </w:num>
  <w:num w:numId="43" w16cid:durableId="1181700786">
    <w:abstractNumId w:val="1"/>
  </w:num>
  <w:num w:numId="44" w16cid:durableId="1418483109">
    <w:abstractNumId w:val="35"/>
  </w:num>
  <w:num w:numId="45" w16cid:durableId="1280841343">
    <w:abstractNumId w:val="20"/>
  </w:num>
  <w:num w:numId="46" w16cid:durableId="1378815707">
    <w:abstractNumId w:val="12"/>
  </w:num>
  <w:num w:numId="47" w16cid:durableId="641665045">
    <w:abstractNumId w:val="24"/>
  </w:num>
  <w:num w:numId="48" w16cid:durableId="509224950">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33B"/>
    <w:rsid w:val="00000134"/>
    <w:rsid w:val="0002403E"/>
    <w:rsid w:val="00024128"/>
    <w:rsid w:val="0008162B"/>
    <w:rsid w:val="00092BEB"/>
    <w:rsid w:val="000A1655"/>
    <w:rsid w:val="000B17D2"/>
    <w:rsid w:val="000B65D3"/>
    <w:rsid w:val="000B79CE"/>
    <w:rsid w:val="000D14F3"/>
    <w:rsid w:val="000D532C"/>
    <w:rsid w:val="000E2A1E"/>
    <w:rsid w:val="000F7B7F"/>
    <w:rsid w:val="00120EF7"/>
    <w:rsid w:val="00123172"/>
    <w:rsid w:val="001326E2"/>
    <w:rsid w:val="00185FAA"/>
    <w:rsid w:val="001978FD"/>
    <w:rsid w:val="001A6106"/>
    <w:rsid w:val="001D264F"/>
    <w:rsid w:val="001F672C"/>
    <w:rsid w:val="0022513A"/>
    <w:rsid w:val="00245455"/>
    <w:rsid w:val="002472EC"/>
    <w:rsid w:val="00262D6C"/>
    <w:rsid w:val="002660DA"/>
    <w:rsid w:val="0027105F"/>
    <w:rsid w:val="00287437"/>
    <w:rsid w:val="00301DDB"/>
    <w:rsid w:val="003024D3"/>
    <w:rsid w:val="00307B51"/>
    <w:rsid w:val="00352FCD"/>
    <w:rsid w:val="0036764E"/>
    <w:rsid w:val="00372201"/>
    <w:rsid w:val="00385EE4"/>
    <w:rsid w:val="003A44A7"/>
    <w:rsid w:val="003E7C5E"/>
    <w:rsid w:val="00424BB6"/>
    <w:rsid w:val="00452409"/>
    <w:rsid w:val="00454E45"/>
    <w:rsid w:val="004719B3"/>
    <w:rsid w:val="0049003E"/>
    <w:rsid w:val="004C5DEF"/>
    <w:rsid w:val="00505EA5"/>
    <w:rsid w:val="00540F5D"/>
    <w:rsid w:val="005478E0"/>
    <w:rsid w:val="005A2EFE"/>
    <w:rsid w:val="005C3A86"/>
    <w:rsid w:val="005D6D05"/>
    <w:rsid w:val="005E25B9"/>
    <w:rsid w:val="005F325C"/>
    <w:rsid w:val="00614F21"/>
    <w:rsid w:val="00647606"/>
    <w:rsid w:val="00651806"/>
    <w:rsid w:val="00667D30"/>
    <w:rsid w:val="00681CD9"/>
    <w:rsid w:val="006D4F03"/>
    <w:rsid w:val="00730EC5"/>
    <w:rsid w:val="00746EA2"/>
    <w:rsid w:val="007479FD"/>
    <w:rsid w:val="00766871"/>
    <w:rsid w:val="00775C46"/>
    <w:rsid w:val="007920D6"/>
    <w:rsid w:val="007A2EDD"/>
    <w:rsid w:val="007B0CEE"/>
    <w:rsid w:val="007E582E"/>
    <w:rsid w:val="007F1C30"/>
    <w:rsid w:val="007F433B"/>
    <w:rsid w:val="007F6238"/>
    <w:rsid w:val="00816CDC"/>
    <w:rsid w:val="008179A5"/>
    <w:rsid w:val="008327F5"/>
    <w:rsid w:val="008578B9"/>
    <w:rsid w:val="008615B9"/>
    <w:rsid w:val="00872448"/>
    <w:rsid w:val="00876A03"/>
    <w:rsid w:val="00876C7E"/>
    <w:rsid w:val="008C6891"/>
    <w:rsid w:val="008C7894"/>
    <w:rsid w:val="008D1755"/>
    <w:rsid w:val="008D2B72"/>
    <w:rsid w:val="0090105B"/>
    <w:rsid w:val="009111EB"/>
    <w:rsid w:val="009532FC"/>
    <w:rsid w:val="0098174B"/>
    <w:rsid w:val="00982567"/>
    <w:rsid w:val="009859C9"/>
    <w:rsid w:val="009B2EF1"/>
    <w:rsid w:val="009E36AF"/>
    <w:rsid w:val="009E6906"/>
    <w:rsid w:val="009F2F5B"/>
    <w:rsid w:val="00A10777"/>
    <w:rsid w:val="00AC4F86"/>
    <w:rsid w:val="00AC5C6F"/>
    <w:rsid w:val="00B01341"/>
    <w:rsid w:val="00B07544"/>
    <w:rsid w:val="00B25F2F"/>
    <w:rsid w:val="00B56764"/>
    <w:rsid w:val="00B612EE"/>
    <w:rsid w:val="00B804BC"/>
    <w:rsid w:val="00BA0760"/>
    <w:rsid w:val="00BA5173"/>
    <w:rsid w:val="00BA5C01"/>
    <w:rsid w:val="00BA7D6B"/>
    <w:rsid w:val="00BC3B08"/>
    <w:rsid w:val="00BC52F5"/>
    <w:rsid w:val="00BE2B97"/>
    <w:rsid w:val="00BE66B5"/>
    <w:rsid w:val="00BE7EB0"/>
    <w:rsid w:val="00C0714E"/>
    <w:rsid w:val="00C47D0B"/>
    <w:rsid w:val="00C52A40"/>
    <w:rsid w:val="00C545D8"/>
    <w:rsid w:val="00C721C1"/>
    <w:rsid w:val="00CA17AB"/>
    <w:rsid w:val="00CC4E2B"/>
    <w:rsid w:val="00D04AD1"/>
    <w:rsid w:val="00D50393"/>
    <w:rsid w:val="00DC6933"/>
    <w:rsid w:val="00DE0619"/>
    <w:rsid w:val="00E163FD"/>
    <w:rsid w:val="00E42AC3"/>
    <w:rsid w:val="00E47F7D"/>
    <w:rsid w:val="00E61FC1"/>
    <w:rsid w:val="00ED3954"/>
    <w:rsid w:val="00ED5552"/>
    <w:rsid w:val="00ED5E7E"/>
    <w:rsid w:val="00EF482D"/>
    <w:rsid w:val="00F4546D"/>
    <w:rsid w:val="00F5577B"/>
    <w:rsid w:val="00F776D4"/>
    <w:rsid w:val="00F8285D"/>
    <w:rsid w:val="00F8768A"/>
    <w:rsid w:val="00F96D8C"/>
    <w:rsid w:val="00FB581D"/>
    <w:rsid w:val="00FE37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D8BF0"/>
  <w15:docId w15:val="{0624A380-E827-45C5-98D0-3E8D0CDDA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26E2"/>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7F433B"/>
    <w:rPr>
      <w:color w:val="0000FF"/>
      <w:u w:val="single"/>
    </w:rPr>
  </w:style>
  <w:style w:type="paragraph" w:styleId="Naslov">
    <w:name w:val="Title"/>
    <w:basedOn w:val="Navaden"/>
    <w:link w:val="NaslovZnak"/>
    <w:uiPriority w:val="99"/>
    <w:qFormat/>
    <w:rsid w:val="007F433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7F433B"/>
    <w:rPr>
      <w:rFonts w:ascii="Arial" w:hAnsi="Arial" w:cs="Times New Roman"/>
      <w:b/>
      <w:sz w:val="32"/>
    </w:rPr>
  </w:style>
  <w:style w:type="paragraph" w:styleId="Telobesedila">
    <w:name w:val="Body Text"/>
    <w:basedOn w:val="Navaden"/>
    <w:link w:val="TelobesedilaZnak"/>
    <w:uiPriority w:val="99"/>
    <w:semiHidden/>
    <w:unhideWhenUsed/>
    <w:qFormat/>
    <w:rsid w:val="007F433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7F433B"/>
    <w:rPr>
      <w:rFonts w:ascii="Arial" w:hAnsi="Arial" w:cs="Times New Roman"/>
    </w:rPr>
  </w:style>
  <w:style w:type="paragraph" w:customStyle="1" w:styleId="BESEDILO">
    <w:name w:val="BESEDILO"/>
    <w:uiPriority w:val="99"/>
    <w:rsid w:val="007F433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7F433B"/>
    <w:pPr>
      <w:numPr>
        <w:numId w:val="1"/>
      </w:numPr>
    </w:pPr>
    <w:rPr>
      <w:b/>
      <w:i/>
      <w:szCs w:val="24"/>
    </w:rPr>
  </w:style>
  <w:style w:type="paragraph" w:customStyle="1" w:styleId="Poglavje2">
    <w:name w:val="Poglavje 2"/>
    <w:basedOn w:val="Telobesedila"/>
    <w:uiPriority w:val="99"/>
    <w:qFormat/>
    <w:rsid w:val="007F433B"/>
    <w:pPr>
      <w:numPr>
        <w:numId w:val="2"/>
      </w:numPr>
      <w:tabs>
        <w:tab w:val="clear" w:pos="703"/>
        <w:tab w:val="num" w:pos="705"/>
      </w:tabs>
      <w:ind w:left="705" w:hanging="705"/>
    </w:pPr>
    <w:rPr>
      <w:b/>
    </w:rPr>
  </w:style>
  <w:style w:type="paragraph" w:customStyle="1" w:styleId="Poglavje3">
    <w:name w:val="Poglavje 3"/>
    <w:basedOn w:val="Telobesedila"/>
    <w:uiPriority w:val="99"/>
    <w:qFormat/>
    <w:rsid w:val="007F433B"/>
    <w:pPr>
      <w:numPr>
        <w:ilvl w:val="1"/>
        <w:numId w:val="2"/>
      </w:numPr>
      <w:tabs>
        <w:tab w:val="clear" w:pos="705"/>
        <w:tab w:val="num" w:pos="720"/>
      </w:tabs>
      <w:ind w:left="720" w:hanging="720"/>
    </w:pPr>
    <w:rPr>
      <w:b/>
    </w:rPr>
  </w:style>
  <w:style w:type="character" w:styleId="Sprotnaopomba-sklic">
    <w:name w:val="footnote reference"/>
    <w:semiHidden/>
    <w:unhideWhenUsed/>
    <w:rsid w:val="007F433B"/>
    <w:rPr>
      <w:vertAlign w:val="superscript"/>
    </w:rPr>
  </w:style>
  <w:style w:type="paragraph" w:styleId="Telobesedila3">
    <w:name w:val="Body Text 3"/>
    <w:basedOn w:val="Navaden"/>
    <w:link w:val="Telobesedila3Znak"/>
    <w:semiHidden/>
    <w:unhideWhenUsed/>
    <w:rsid w:val="007F433B"/>
    <w:pPr>
      <w:spacing w:after="120"/>
    </w:pPr>
    <w:rPr>
      <w:sz w:val="16"/>
      <w:szCs w:val="16"/>
    </w:rPr>
  </w:style>
  <w:style w:type="character" w:customStyle="1" w:styleId="Telobesedila3Znak">
    <w:name w:val="Telo besedila 3 Znak"/>
    <w:basedOn w:val="Privzetapisavaodstavka"/>
    <w:link w:val="Telobesedila3"/>
    <w:semiHidden/>
    <w:rsid w:val="007F433B"/>
    <w:rPr>
      <w:color w:val="000000"/>
      <w:sz w:val="16"/>
      <w:szCs w:val="16"/>
    </w:rPr>
  </w:style>
  <w:style w:type="paragraph" w:customStyle="1" w:styleId="Slika">
    <w:name w:val="Slika"/>
    <w:basedOn w:val="Navaden"/>
    <w:rsid w:val="007F433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2660DA"/>
    <w:rPr>
      <w:color w:val="605E5C"/>
      <w:shd w:val="clear" w:color="auto" w:fill="E1DFDD"/>
    </w:rPr>
  </w:style>
  <w:style w:type="table" w:styleId="Tabelamrea">
    <w:name w:val="Table Grid"/>
    <w:basedOn w:val="Navadnatabela"/>
    <w:uiPriority w:val="39"/>
    <w:rsid w:val="00775C4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
    <w:name w:val="Zadani font odlomka"/>
    <w:rsid w:val="00DE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1495">
      <w:bodyDiv w:val="1"/>
      <w:marLeft w:val="0"/>
      <w:marRight w:val="0"/>
      <w:marTop w:val="0"/>
      <w:marBottom w:val="0"/>
      <w:divBdr>
        <w:top w:val="none" w:sz="0" w:space="0" w:color="auto"/>
        <w:left w:val="none" w:sz="0" w:space="0" w:color="auto"/>
        <w:bottom w:val="none" w:sz="0" w:space="0" w:color="auto"/>
        <w:right w:val="none" w:sz="0" w:space="0" w:color="auto"/>
      </w:divBdr>
    </w:div>
    <w:div w:id="18490480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8628800">
      <w:bodyDiv w:val="1"/>
      <w:marLeft w:val="0"/>
      <w:marRight w:val="0"/>
      <w:marTop w:val="0"/>
      <w:marBottom w:val="0"/>
      <w:divBdr>
        <w:top w:val="none" w:sz="0" w:space="0" w:color="auto"/>
        <w:left w:val="none" w:sz="0" w:space="0" w:color="auto"/>
        <w:bottom w:val="none" w:sz="0" w:space="0" w:color="auto"/>
        <w:right w:val="none" w:sz="0" w:space="0" w:color="auto"/>
      </w:divBdr>
    </w:div>
    <w:div w:id="390351352">
      <w:bodyDiv w:val="1"/>
      <w:marLeft w:val="0"/>
      <w:marRight w:val="0"/>
      <w:marTop w:val="0"/>
      <w:marBottom w:val="0"/>
      <w:divBdr>
        <w:top w:val="none" w:sz="0" w:space="0" w:color="auto"/>
        <w:left w:val="none" w:sz="0" w:space="0" w:color="auto"/>
        <w:bottom w:val="none" w:sz="0" w:space="0" w:color="auto"/>
        <w:right w:val="none" w:sz="0" w:space="0" w:color="auto"/>
      </w:divBdr>
    </w:div>
    <w:div w:id="400906347">
      <w:bodyDiv w:val="1"/>
      <w:marLeft w:val="0"/>
      <w:marRight w:val="0"/>
      <w:marTop w:val="0"/>
      <w:marBottom w:val="0"/>
      <w:divBdr>
        <w:top w:val="none" w:sz="0" w:space="0" w:color="auto"/>
        <w:left w:val="none" w:sz="0" w:space="0" w:color="auto"/>
        <w:bottom w:val="none" w:sz="0" w:space="0" w:color="auto"/>
        <w:right w:val="none" w:sz="0" w:space="0" w:color="auto"/>
      </w:divBdr>
    </w:div>
    <w:div w:id="517622570">
      <w:bodyDiv w:val="1"/>
      <w:marLeft w:val="0"/>
      <w:marRight w:val="0"/>
      <w:marTop w:val="0"/>
      <w:marBottom w:val="0"/>
      <w:divBdr>
        <w:top w:val="none" w:sz="0" w:space="0" w:color="auto"/>
        <w:left w:val="none" w:sz="0" w:space="0" w:color="auto"/>
        <w:bottom w:val="none" w:sz="0" w:space="0" w:color="auto"/>
        <w:right w:val="none" w:sz="0" w:space="0" w:color="auto"/>
      </w:divBdr>
    </w:div>
    <w:div w:id="544683304">
      <w:bodyDiv w:val="1"/>
      <w:marLeft w:val="0"/>
      <w:marRight w:val="0"/>
      <w:marTop w:val="0"/>
      <w:marBottom w:val="0"/>
      <w:divBdr>
        <w:top w:val="none" w:sz="0" w:space="0" w:color="auto"/>
        <w:left w:val="none" w:sz="0" w:space="0" w:color="auto"/>
        <w:bottom w:val="none" w:sz="0" w:space="0" w:color="auto"/>
        <w:right w:val="none" w:sz="0" w:space="0" w:color="auto"/>
      </w:divBdr>
    </w:div>
    <w:div w:id="613630461">
      <w:bodyDiv w:val="1"/>
      <w:marLeft w:val="0"/>
      <w:marRight w:val="0"/>
      <w:marTop w:val="0"/>
      <w:marBottom w:val="0"/>
      <w:divBdr>
        <w:top w:val="none" w:sz="0" w:space="0" w:color="auto"/>
        <w:left w:val="none" w:sz="0" w:space="0" w:color="auto"/>
        <w:bottom w:val="none" w:sz="0" w:space="0" w:color="auto"/>
        <w:right w:val="none" w:sz="0" w:space="0" w:color="auto"/>
      </w:divBdr>
    </w:div>
    <w:div w:id="688410976">
      <w:bodyDiv w:val="1"/>
      <w:marLeft w:val="0"/>
      <w:marRight w:val="0"/>
      <w:marTop w:val="0"/>
      <w:marBottom w:val="0"/>
      <w:divBdr>
        <w:top w:val="none" w:sz="0" w:space="0" w:color="auto"/>
        <w:left w:val="none" w:sz="0" w:space="0" w:color="auto"/>
        <w:bottom w:val="none" w:sz="0" w:space="0" w:color="auto"/>
        <w:right w:val="none" w:sz="0" w:space="0" w:color="auto"/>
      </w:divBdr>
    </w:div>
    <w:div w:id="848108441">
      <w:bodyDiv w:val="1"/>
      <w:marLeft w:val="0"/>
      <w:marRight w:val="0"/>
      <w:marTop w:val="0"/>
      <w:marBottom w:val="0"/>
      <w:divBdr>
        <w:top w:val="none" w:sz="0" w:space="0" w:color="auto"/>
        <w:left w:val="none" w:sz="0" w:space="0" w:color="auto"/>
        <w:bottom w:val="none" w:sz="0" w:space="0" w:color="auto"/>
        <w:right w:val="none" w:sz="0" w:space="0" w:color="auto"/>
      </w:divBdr>
    </w:div>
    <w:div w:id="857045563">
      <w:bodyDiv w:val="1"/>
      <w:marLeft w:val="0"/>
      <w:marRight w:val="0"/>
      <w:marTop w:val="0"/>
      <w:marBottom w:val="0"/>
      <w:divBdr>
        <w:top w:val="none" w:sz="0" w:space="0" w:color="auto"/>
        <w:left w:val="none" w:sz="0" w:space="0" w:color="auto"/>
        <w:bottom w:val="none" w:sz="0" w:space="0" w:color="auto"/>
        <w:right w:val="none" w:sz="0" w:space="0" w:color="auto"/>
      </w:divBdr>
    </w:div>
    <w:div w:id="862597654">
      <w:bodyDiv w:val="1"/>
      <w:marLeft w:val="0"/>
      <w:marRight w:val="0"/>
      <w:marTop w:val="0"/>
      <w:marBottom w:val="0"/>
      <w:divBdr>
        <w:top w:val="none" w:sz="0" w:space="0" w:color="auto"/>
        <w:left w:val="none" w:sz="0" w:space="0" w:color="auto"/>
        <w:bottom w:val="none" w:sz="0" w:space="0" w:color="auto"/>
        <w:right w:val="none" w:sz="0" w:space="0" w:color="auto"/>
      </w:divBdr>
    </w:div>
    <w:div w:id="1070537367">
      <w:bodyDiv w:val="1"/>
      <w:marLeft w:val="0"/>
      <w:marRight w:val="0"/>
      <w:marTop w:val="0"/>
      <w:marBottom w:val="0"/>
      <w:divBdr>
        <w:top w:val="none" w:sz="0" w:space="0" w:color="auto"/>
        <w:left w:val="none" w:sz="0" w:space="0" w:color="auto"/>
        <w:bottom w:val="none" w:sz="0" w:space="0" w:color="auto"/>
        <w:right w:val="none" w:sz="0" w:space="0" w:color="auto"/>
      </w:divBdr>
    </w:div>
    <w:div w:id="1126700977">
      <w:bodyDiv w:val="1"/>
      <w:marLeft w:val="0"/>
      <w:marRight w:val="0"/>
      <w:marTop w:val="0"/>
      <w:marBottom w:val="0"/>
      <w:divBdr>
        <w:top w:val="none" w:sz="0" w:space="0" w:color="auto"/>
        <w:left w:val="none" w:sz="0" w:space="0" w:color="auto"/>
        <w:bottom w:val="none" w:sz="0" w:space="0" w:color="auto"/>
        <w:right w:val="none" w:sz="0" w:space="0" w:color="auto"/>
      </w:divBdr>
    </w:div>
    <w:div w:id="1184443530">
      <w:bodyDiv w:val="1"/>
      <w:marLeft w:val="0"/>
      <w:marRight w:val="0"/>
      <w:marTop w:val="0"/>
      <w:marBottom w:val="0"/>
      <w:divBdr>
        <w:top w:val="none" w:sz="0" w:space="0" w:color="auto"/>
        <w:left w:val="none" w:sz="0" w:space="0" w:color="auto"/>
        <w:bottom w:val="none" w:sz="0" w:space="0" w:color="auto"/>
        <w:right w:val="none" w:sz="0" w:space="0" w:color="auto"/>
      </w:divBdr>
    </w:div>
    <w:div w:id="122136149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466860">
      <w:bodyDiv w:val="1"/>
      <w:marLeft w:val="0"/>
      <w:marRight w:val="0"/>
      <w:marTop w:val="0"/>
      <w:marBottom w:val="0"/>
      <w:divBdr>
        <w:top w:val="none" w:sz="0" w:space="0" w:color="auto"/>
        <w:left w:val="none" w:sz="0" w:space="0" w:color="auto"/>
        <w:bottom w:val="none" w:sz="0" w:space="0" w:color="auto"/>
        <w:right w:val="none" w:sz="0" w:space="0" w:color="auto"/>
      </w:divBdr>
    </w:div>
    <w:div w:id="1505514739">
      <w:bodyDiv w:val="1"/>
      <w:marLeft w:val="0"/>
      <w:marRight w:val="0"/>
      <w:marTop w:val="0"/>
      <w:marBottom w:val="0"/>
      <w:divBdr>
        <w:top w:val="none" w:sz="0" w:space="0" w:color="auto"/>
        <w:left w:val="none" w:sz="0" w:space="0" w:color="auto"/>
        <w:bottom w:val="none" w:sz="0" w:space="0" w:color="auto"/>
        <w:right w:val="none" w:sz="0" w:space="0" w:color="auto"/>
      </w:divBdr>
    </w:div>
    <w:div w:id="1723167033">
      <w:bodyDiv w:val="1"/>
      <w:marLeft w:val="0"/>
      <w:marRight w:val="0"/>
      <w:marTop w:val="0"/>
      <w:marBottom w:val="0"/>
      <w:divBdr>
        <w:top w:val="none" w:sz="0" w:space="0" w:color="auto"/>
        <w:left w:val="none" w:sz="0" w:space="0" w:color="auto"/>
        <w:bottom w:val="none" w:sz="0" w:space="0" w:color="auto"/>
        <w:right w:val="none" w:sz="0" w:space="0" w:color="auto"/>
      </w:divBdr>
    </w:div>
    <w:div w:id="1740251634">
      <w:bodyDiv w:val="1"/>
      <w:marLeft w:val="0"/>
      <w:marRight w:val="0"/>
      <w:marTop w:val="0"/>
      <w:marBottom w:val="0"/>
      <w:divBdr>
        <w:top w:val="none" w:sz="0" w:space="0" w:color="auto"/>
        <w:left w:val="none" w:sz="0" w:space="0" w:color="auto"/>
        <w:bottom w:val="none" w:sz="0" w:space="0" w:color="auto"/>
        <w:right w:val="none" w:sz="0" w:space="0" w:color="auto"/>
      </w:divBdr>
    </w:div>
    <w:div w:id="1836990950">
      <w:bodyDiv w:val="1"/>
      <w:marLeft w:val="0"/>
      <w:marRight w:val="0"/>
      <w:marTop w:val="0"/>
      <w:marBottom w:val="0"/>
      <w:divBdr>
        <w:top w:val="none" w:sz="0" w:space="0" w:color="auto"/>
        <w:left w:val="none" w:sz="0" w:space="0" w:color="auto"/>
        <w:bottom w:val="none" w:sz="0" w:space="0" w:color="auto"/>
        <w:right w:val="none" w:sz="0" w:space="0" w:color="auto"/>
      </w:divBdr>
    </w:div>
    <w:div w:id="1891529664">
      <w:bodyDiv w:val="1"/>
      <w:marLeft w:val="0"/>
      <w:marRight w:val="0"/>
      <w:marTop w:val="0"/>
      <w:marBottom w:val="0"/>
      <w:divBdr>
        <w:top w:val="none" w:sz="0" w:space="0" w:color="auto"/>
        <w:left w:val="none" w:sz="0" w:space="0" w:color="auto"/>
        <w:bottom w:val="none" w:sz="0" w:space="0" w:color="auto"/>
        <w:right w:val="none" w:sz="0" w:space="0" w:color="auto"/>
      </w:divBdr>
    </w:div>
    <w:div w:id="1892573440">
      <w:bodyDiv w:val="1"/>
      <w:marLeft w:val="0"/>
      <w:marRight w:val="0"/>
      <w:marTop w:val="0"/>
      <w:marBottom w:val="0"/>
      <w:divBdr>
        <w:top w:val="none" w:sz="0" w:space="0" w:color="auto"/>
        <w:left w:val="none" w:sz="0" w:space="0" w:color="auto"/>
        <w:bottom w:val="none" w:sz="0" w:space="0" w:color="auto"/>
        <w:right w:val="none" w:sz="0" w:space="0" w:color="auto"/>
      </w:divBdr>
    </w:div>
    <w:div w:id="1994215239">
      <w:bodyDiv w:val="1"/>
      <w:marLeft w:val="0"/>
      <w:marRight w:val="0"/>
      <w:marTop w:val="0"/>
      <w:marBottom w:val="0"/>
      <w:divBdr>
        <w:top w:val="none" w:sz="0" w:space="0" w:color="auto"/>
        <w:left w:val="none" w:sz="0" w:space="0" w:color="auto"/>
        <w:bottom w:val="none" w:sz="0" w:space="0" w:color="auto"/>
        <w:right w:val="none" w:sz="0" w:space="0" w:color="auto"/>
      </w:divBdr>
    </w:div>
    <w:div w:id="2000035456">
      <w:bodyDiv w:val="1"/>
      <w:marLeft w:val="0"/>
      <w:marRight w:val="0"/>
      <w:marTop w:val="0"/>
      <w:marBottom w:val="0"/>
      <w:divBdr>
        <w:top w:val="none" w:sz="0" w:space="0" w:color="auto"/>
        <w:left w:val="none" w:sz="0" w:space="0" w:color="auto"/>
        <w:bottom w:val="none" w:sz="0" w:space="0" w:color="auto"/>
        <w:right w:val="none" w:sz="0" w:space="0" w:color="auto"/>
      </w:divBdr>
    </w:div>
    <w:div w:id="2045211925">
      <w:bodyDiv w:val="1"/>
      <w:marLeft w:val="0"/>
      <w:marRight w:val="0"/>
      <w:marTop w:val="0"/>
      <w:marBottom w:val="0"/>
      <w:divBdr>
        <w:top w:val="none" w:sz="0" w:space="0" w:color="auto"/>
        <w:left w:val="none" w:sz="0" w:space="0" w:color="auto"/>
        <w:bottom w:val="none" w:sz="0" w:space="0" w:color="auto"/>
        <w:right w:val="none" w:sz="0" w:space="0" w:color="auto"/>
      </w:divBdr>
    </w:div>
    <w:div w:id="21395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51</Pages>
  <Words>11578</Words>
  <Characters>66000</Characters>
  <Application>Microsoft Office Word</Application>
  <DocSecurity>0</DocSecurity>
  <Lines>550</Lines>
  <Paragraphs>154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2023-12-20T09:41:00Z</cp:lastPrinted>
  <dcterms:created xsi:type="dcterms:W3CDTF">2023-12-20T09:41:00Z</dcterms:created>
  <dcterms:modified xsi:type="dcterms:W3CDTF">2023-12-20T09:42:00Z</dcterms:modified>
</cp:coreProperties>
</file>