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24E44" w14:textId="77777777" w:rsidR="00FE4E65" w:rsidRPr="00E71B2F" w:rsidRDefault="00FE4E65" w:rsidP="00FE4E6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001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1ED14259" w14:textId="77777777" w:rsidR="00FE4E65" w:rsidRPr="00E71B2F" w:rsidRDefault="00FE4E65" w:rsidP="00FE4E6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00</w:t>
      </w:r>
      <w:r w:rsidRPr="00E71B2F">
        <w:rPr>
          <w:rFonts w:cs="Arial"/>
          <w:sz w:val="20"/>
          <w:szCs w:val="20"/>
        </w:rPr>
        <w:t>1</w:t>
      </w:r>
    </w:p>
    <w:p w14:paraId="5CEB1A49" w14:textId="77777777" w:rsidR="00FE4E65" w:rsidRPr="00E71B2F" w:rsidRDefault="00FE4E65" w:rsidP="00FE4E65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11.1.2024</w:t>
      </w:r>
    </w:p>
    <w:p w14:paraId="692B9E99" w14:textId="17F1460A" w:rsidR="00020A56" w:rsidRDefault="00020A56" w:rsidP="00020A56">
      <w:pPr>
        <w:tabs>
          <w:tab w:val="left" w:pos="1026"/>
        </w:tabs>
        <w:jc w:val="both"/>
        <w:rPr>
          <w:rFonts w:cs="Arial"/>
        </w:rPr>
      </w:pPr>
      <w:bookmarkStart w:id="1" w:name="_GoBack"/>
      <w:bookmarkEnd w:id="0"/>
      <w:bookmarkEnd w:id="1"/>
    </w:p>
    <w:p w14:paraId="1E18B557" w14:textId="77777777" w:rsidR="000D178B" w:rsidRDefault="000D178B" w:rsidP="00020A56">
      <w:pPr>
        <w:tabs>
          <w:tab w:val="left" w:pos="1026"/>
        </w:tabs>
        <w:jc w:val="both"/>
        <w:rPr>
          <w:rFonts w:cs="Arial"/>
        </w:rPr>
      </w:pPr>
    </w:p>
    <w:p w14:paraId="49704B04" w14:textId="77777777" w:rsidR="00020A56" w:rsidRPr="0011436A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73FAC6D2" w14:textId="77777777" w:rsidR="00020A56" w:rsidRDefault="00020A56" w:rsidP="00020A56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F9E3ECC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4DC26B2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CC56DF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D18FEA3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42EDA5D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6E622768" w14:textId="66DEB7F9" w:rsidR="00020A56" w:rsidRDefault="00020A56" w:rsidP="00020A56">
      <w:pPr>
        <w:jc w:val="both"/>
        <w:rPr>
          <w:rFonts w:cs="Arial"/>
        </w:rPr>
      </w:pPr>
    </w:p>
    <w:p w14:paraId="0944C49F" w14:textId="2E37B039" w:rsidR="000D178B" w:rsidRDefault="000D178B" w:rsidP="00020A56">
      <w:pPr>
        <w:jc w:val="both"/>
        <w:rPr>
          <w:rFonts w:cs="Arial"/>
        </w:rPr>
      </w:pPr>
    </w:p>
    <w:p w14:paraId="297057D8" w14:textId="77777777" w:rsidR="000D178B" w:rsidRDefault="000D178B" w:rsidP="00020A56">
      <w:pPr>
        <w:jc w:val="both"/>
        <w:rPr>
          <w:rFonts w:cs="Arial"/>
        </w:rPr>
      </w:pPr>
    </w:p>
    <w:p w14:paraId="7FE5556C" w14:textId="6DAAA4AD" w:rsidR="00315D0C" w:rsidRPr="00441F73" w:rsidRDefault="0033780F" w:rsidP="00315D0C">
      <w:pPr>
        <w:tabs>
          <w:tab w:val="left" w:pos="1083"/>
        </w:tabs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CELJE</w:t>
      </w:r>
      <w:r w:rsidR="00315D0C">
        <w:rPr>
          <w:rFonts w:cs="Arial"/>
        </w:rPr>
        <w:t xml:space="preserve">: </w:t>
      </w:r>
    </w:p>
    <w:p w14:paraId="468EC328" w14:textId="467C64A7" w:rsidR="00020A56" w:rsidRDefault="00020A56" w:rsidP="00020A56">
      <w:pPr>
        <w:jc w:val="both"/>
        <w:rPr>
          <w:rFonts w:cs="Arial"/>
        </w:rPr>
      </w:pPr>
    </w:p>
    <w:p w14:paraId="61D5EC7F" w14:textId="77777777" w:rsidR="000D178B" w:rsidRDefault="000D178B" w:rsidP="00020A56">
      <w:pPr>
        <w:jc w:val="both"/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315D0C" w14:paraId="0C7C5007" w14:textId="77777777" w:rsidTr="003948C1">
        <w:trPr>
          <w:trHeight w:val="1281"/>
        </w:trPr>
        <w:tc>
          <w:tcPr>
            <w:tcW w:w="4481" w:type="dxa"/>
            <w:vAlign w:val="center"/>
          </w:tcPr>
          <w:p w14:paraId="31544750" w14:textId="77777777" w:rsidR="00315D0C" w:rsidRPr="001E0087" w:rsidRDefault="00315D0C" w:rsidP="003948C1">
            <w:pPr>
              <w:jc w:val="both"/>
              <w:rPr>
                <w:rFonts w:cs="Arial"/>
              </w:rPr>
            </w:pPr>
            <w:r w:rsidRPr="001E0087">
              <w:rPr>
                <w:rFonts w:cs="Arial"/>
              </w:rPr>
              <w:t>Skupna ponudbena vrednost v EUR brez DDV</w:t>
            </w:r>
            <w:r w:rsidRPr="001E0087">
              <w:rPr>
                <w:rFonts w:cs="Arial"/>
              </w:rPr>
              <w:tab/>
            </w:r>
            <w:r w:rsidRPr="001E0087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9408D60" w14:textId="77777777" w:rsidR="00315D0C" w:rsidRDefault="00315D0C" w:rsidP="003948C1">
            <w:pPr>
              <w:jc w:val="both"/>
              <w:rPr>
                <w:rFonts w:cs="Arial"/>
              </w:rPr>
            </w:pPr>
          </w:p>
        </w:tc>
      </w:tr>
    </w:tbl>
    <w:p w14:paraId="06621D91" w14:textId="77777777" w:rsidR="00020A56" w:rsidRDefault="00020A56" w:rsidP="00020A56">
      <w:pPr>
        <w:jc w:val="both"/>
        <w:rPr>
          <w:rFonts w:cs="Arial"/>
        </w:rPr>
      </w:pPr>
    </w:p>
    <w:p w14:paraId="6B6C4EBB" w14:textId="77777777" w:rsidR="00315D0C" w:rsidRDefault="00315D0C" w:rsidP="00315D0C">
      <w:pPr>
        <w:jc w:val="both"/>
        <w:rPr>
          <w:rFonts w:cs="Arial"/>
        </w:rPr>
      </w:pPr>
    </w:p>
    <w:p w14:paraId="1774C57C" w14:textId="736D01B7" w:rsidR="00020A56" w:rsidRDefault="00020A56" w:rsidP="00020A56">
      <w:pPr>
        <w:jc w:val="both"/>
        <w:rPr>
          <w:rFonts w:cs="Arial"/>
        </w:rPr>
      </w:pPr>
    </w:p>
    <w:p w14:paraId="37E7BDFF" w14:textId="77777777" w:rsidR="001E0087" w:rsidRPr="00F35A6C" w:rsidRDefault="001E0087" w:rsidP="00020A56">
      <w:pPr>
        <w:jc w:val="both"/>
        <w:rPr>
          <w:rFonts w:cs="Arial"/>
        </w:rPr>
      </w:pPr>
    </w:p>
    <w:p w14:paraId="75C8DF5D" w14:textId="5E476E47" w:rsidR="00020A56" w:rsidRPr="00F35A6C" w:rsidRDefault="00020A56" w:rsidP="00020A5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62DF144" w14:textId="0C637335" w:rsidR="00020A56" w:rsidRDefault="00020A56" w:rsidP="00020A5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1E0087">
        <w:rPr>
          <w:rFonts w:cs="Arial"/>
        </w:rPr>
        <w:tab/>
      </w:r>
      <w:r>
        <w:rPr>
          <w:rFonts w:cs="Arial"/>
        </w:rPr>
        <w:tab/>
        <w:t>Podpis zakonitega zastopnika in žig</w:t>
      </w:r>
    </w:p>
    <w:p w14:paraId="397F2485" w14:textId="77777777" w:rsidR="001E0087" w:rsidRDefault="001E0087" w:rsidP="00020A56">
      <w:pPr>
        <w:jc w:val="both"/>
        <w:rPr>
          <w:rFonts w:cs="Arial"/>
          <w:i/>
        </w:rPr>
      </w:pPr>
    </w:p>
    <w:p w14:paraId="4819581B" w14:textId="77777777" w:rsidR="00020A56" w:rsidRPr="00E81DF5" w:rsidRDefault="00020A56" w:rsidP="00020A56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18BF8984" w14:textId="098C65CB" w:rsidR="00D47195" w:rsidRPr="00020A56" w:rsidRDefault="00D47195" w:rsidP="00020A56"/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55B20" w14:textId="77777777" w:rsidR="00415CBC" w:rsidRDefault="00415CBC">
      <w:r>
        <w:separator/>
      </w:r>
    </w:p>
  </w:endnote>
  <w:endnote w:type="continuationSeparator" w:id="0">
    <w:p w14:paraId="0BCE0DF4" w14:textId="77777777" w:rsidR="00415CBC" w:rsidRDefault="0041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6354EA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0A5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0A5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96D5B" w14:textId="77777777" w:rsidR="00415CBC" w:rsidRDefault="00415CBC">
      <w:r>
        <w:separator/>
      </w:r>
    </w:p>
  </w:footnote>
  <w:footnote w:type="continuationSeparator" w:id="0">
    <w:p w14:paraId="1C0862AD" w14:textId="77777777" w:rsidR="00415CBC" w:rsidRDefault="00415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178B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E0087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D0C"/>
    <w:rsid w:val="00315EE6"/>
    <w:rsid w:val="00324C4C"/>
    <w:rsid w:val="00325D8B"/>
    <w:rsid w:val="00326834"/>
    <w:rsid w:val="0033780F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15CBC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B728F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55D5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4E65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98174-E7C2-487D-B436-B16549FDE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4.xml><?xml version="1.0" encoding="utf-8"?>
<ds:datastoreItem xmlns:ds="http://schemas.openxmlformats.org/officeDocument/2006/customXml" ds:itemID="{F8AF2D61-E9E8-4552-B828-D5F3452A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34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543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27</cp:revision>
  <cp:lastPrinted>2016-06-20T06:30:00Z</cp:lastPrinted>
  <dcterms:created xsi:type="dcterms:W3CDTF">2021-04-07T09:02:00Z</dcterms:created>
  <dcterms:modified xsi:type="dcterms:W3CDTF">2024-01-08T13:56:00Z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