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8F18E" w14:textId="77777777" w:rsidR="00755117" w:rsidRDefault="00755117" w:rsidP="00DC4D07">
      <w:pPr>
        <w:tabs>
          <w:tab w:val="left" w:pos="993"/>
          <w:tab w:val="left" w:pos="1134"/>
        </w:tabs>
        <w:rPr>
          <w:rFonts w:cs="Arial"/>
        </w:rPr>
      </w:pPr>
    </w:p>
    <w:p w14:paraId="341AAE8C" w14:textId="56F3E51A" w:rsidR="00B93191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061D54D5">
        <w:rPr>
          <w:rFonts w:cs="Arial"/>
        </w:rPr>
        <w:t xml:space="preserve">Številka: </w:t>
      </w:r>
      <w:r w:rsidR="00755117">
        <w:rPr>
          <w:rFonts w:cs="Arial"/>
        </w:rPr>
        <w:t>78.2024-BJ</w:t>
      </w:r>
    </w:p>
    <w:p w14:paraId="7EA6FFE8" w14:textId="5CF7CEB4" w:rsidR="00C450D0" w:rsidRDefault="00991A7F" w:rsidP="00AB7B5B">
      <w:pPr>
        <w:rPr>
          <w:rFonts w:cs="Arial"/>
        </w:rPr>
      </w:pPr>
      <w:r w:rsidRPr="061D54D5">
        <w:rPr>
          <w:rFonts w:cs="Arial"/>
        </w:rPr>
        <w:t>Datum:</w:t>
      </w:r>
      <w:r w:rsidR="00755117">
        <w:rPr>
          <w:rFonts w:cs="Arial"/>
        </w:rPr>
        <w:t xml:space="preserve"> 1</w:t>
      </w:r>
      <w:r w:rsidR="00F10AC0">
        <w:rPr>
          <w:rFonts w:cs="Arial"/>
        </w:rPr>
        <w:t>6</w:t>
      </w:r>
      <w:r w:rsidR="00755117">
        <w:rPr>
          <w:rFonts w:cs="Arial"/>
        </w:rPr>
        <w:t>.5.2024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680B04C1" w14:textId="77777777" w:rsidR="00DB021B" w:rsidRDefault="00DB021B" w:rsidP="00DB021B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lang w:val="sl-SI" w:eastAsia="sl-SI"/>
        </w:rPr>
        <w:t>Na podlagi javnega naročila storitev (po odprtem postopku) z naslovom:</w:t>
      </w:r>
    </w:p>
    <w:p w14:paraId="09C2444C" w14:textId="77777777" w:rsidR="00DB021B" w:rsidRDefault="00DB021B" w:rsidP="00DB021B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7CC2C576" w14:textId="2F83EB52" w:rsidR="00DB021B" w:rsidRPr="00792DB6" w:rsidRDefault="00DB021B" w:rsidP="00DB021B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b/>
          <w:bCs/>
          <w:lang w:val="sl-SI" w:eastAsia="sl-SI"/>
        </w:rPr>
        <w:t>Vzdrževanje</w:t>
      </w:r>
      <w:r w:rsidR="00AA5592">
        <w:rPr>
          <w:rFonts w:cs="Arial"/>
          <w:b/>
          <w:bCs/>
          <w:lang w:val="sl-SI" w:eastAsia="sl-SI"/>
        </w:rPr>
        <w:t xml:space="preserve">, </w:t>
      </w:r>
      <w:r>
        <w:rPr>
          <w:rFonts w:cs="Arial"/>
          <w:b/>
          <w:bCs/>
          <w:lang w:val="sl-SI" w:eastAsia="sl-SI"/>
        </w:rPr>
        <w:t xml:space="preserve">posodabljanje </w:t>
      </w:r>
      <w:r w:rsidR="00AA5592">
        <w:rPr>
          <w:rFonts w:cs="Arial"/>
          <w:b/>
          <w:bCs/>
          <w:lang w:val="sl-SI" w:eastAsia="sl-SI"/>
        </w:rPr>
        <w:t xml:space="preserve">in nadgradnja </w:t>
      </w:r>
      <w:r>
        <w:rPr>
          <w:rFonts w:cs="Arial"/>
          <w:b/>
          <w:bCs/>
          <w:lang w:val="sl-SI" w:eastAsia="sl-SI"/>
        </w:rPr>
        <w:t xml:space="preserve">aplikacij </w:t>
      </w:r>
      <w:r w:rsidRPr="002C078E">
        <w:rPr>
          <w:rFonts w:cs="Arial"/>
          <w:b/>
          <w:bCs/>
          <w:lang w:val="sl-SI" w:eastAsia="sl-SI"/>
        </w:rPr>
        <w:t>za obdobje treh</w:t>
      </w:r>
      <w:r w:rsidR="00967F8E">
        <w:rPr>
          <w:rFonts w:cs="Arial"/>
          <w:b/>
          <w:bCs/>
          <w:lang w:val="sl-SI" w:eastAsia="sl-SI"/>
        </w:rPr>
        <w:t xml:space="preserve"> (3)</w:t>
      </w:r>
      <w:r w:rsidRPr="002C078E">
        <w:rPr>
          <w:rFonts w:cs="Arial"/>
          <w:b/>
          <w:bCs/>
          <w:lang w:val="sl-SI" w:eastAsia="sl-SI"/>
        </w:rPr>
        <w:t xml:space="preserve"> let</w:t>
      </w:r>
      <w:r w:rsidR="00C06541">
        <w:rPr>
          <w:rFonts w:cs="Arial"/>
          <w:b/>
          <w:bCs/>
          <w:lang w:val="sl-SI" w:eastAsia="sl-SI"/>
        </w:rPr>
        <w:t>,</w:t>
      </w:r>
      <w:r w:rsidR="00C20F67">
        <w:rPr>
          <w:rFonts w:cs="Arial"/>
          <w:b/>
          <w:bCs/>
          <w:lang w:val="sl-SI" w:eastAsia="sl-SI"/>
        </w:rPr>
        <w:t xml:space="preserve"> z možnostjo podaljšanja</w:t>
      </w:r>
      <w:r>
        <w:rPr>
          <w:rFonts w:cs="Arial"/>
          <w:lang w:val="sl-SI" w:eastAsia="sl-SI"/>
        </w:rPr>
        <w:t xml:space="preserve">, </w:t>
      </w:r>
      <w:r w:rsidRPr="061D54D5">
        <w:rPr>
          <w:rFonts w:cs="Arial"/>
          <w:lang w:val="sl-SI" w:eastAsia="sl-SI"/>
        </w:rPr>
        <w:t xml:space="preserve">vas </w:t>
      </w:r>
      <w:r w:rsidR="004B7EC2" w:rsidRPr="061D54D5">
        <w:rPr>
          <w:rFonts w:cs="Arial"/>
        </w:rPr>
        <w:t>vabimo</w:t>
      </w:r>
      <w:r w:rsidRPr="061D54D5">
        <w:rPr>
          <w:rFonts w:cs="Arial"/>
        </w:rPr>
        <w:t xml:space="preserve">, da predložite </w:t>
      </w:r>
      <w:r w:rsidRPr="061D54D5">
        <w:rPr>
          <w:rFonts w:cs="Arial"/>
          <w:lang w:val="sl-SI"/>
        </w:rPr>
        <w:t>ponudbo</w:t>
      </w:r>
      <w:r>
        <w:rPr>
          <w:rFonts w:cs="Arial"/>
          <w:lang w:val="sl-SI"/>
        </w:rPr>
        <w:t xml:space="preserve"> </w:t>
      </w:r>
      <w:r w:rsidRPr="061D54D5">
        <w:rPr>
          <w:rFonts w:cs="Arial"/>
        </w:rPr>
        <w:t xml:space="preserve">v skladu z </w:t>
      </w:r>
      <w:r w:rsidRPr="061D54D5">
        <w:rPr>
          <w:rFonts w:cs="Arial"/>
          <w:lang w:val="sl-SI"/>
        </w:rPr>
        <w:t>N</w:t>
      </w:r>
      <w:proofErr w:type="spellStart"/>
      <w:r w:rsidR="004B7EC2" w:rsidRPr="061D54D5">
        <w:rPr>
          <w:rFonts w:cs="Arial"/>
        </w:rPr>
        <w:t>avodili</w:t>
      </w:r>
      <w:proofErr w:type="spellEnd"/>
      <w:r w:rsidRPr="061D54D5">
        <w:rPr>
          <w:rFonts w:cs="Arial"/>
        </w:rPr>
        <w:t xml:space="preserve"> ponudnikom za izdelavo ponudbe</w:t>
      </w:r>
      <w:r w:rsidRPr="061D54D5">
        <w:rPr>
          <w:rFonts w:cs="Arial"/>
          <w:lang w:val="sl-SI"/>
        </w:rPr>
        <w:t xml:space="preserve">.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77777777" w:rsidR="001645A8" w:rsidRPr="00831559" w:rsidRDefault="001645A8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517"/>
      </w:tblGrid>
      <w:tr w:rsidR="009A0CCF" w:rsidRPr="00831559" w14:paraId="4E4470E5" w14:textId="77777777" w:rsidTr="009A0CCF">
        <w:trPr>
          <w:trHeight w:val="632"/>
        </w:trPr>
        <w:tc>
          <w:tcPr>
            <w:tcW w:w="4553" w:type="dxa"/>
            <w:hideMark/>
          </w:tcPr>
          <w:p w14:paraId="07495F27" w14:textId="77777777" w:rsidR="009A0CCF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  <w:p w14:paraId="24D41610" w14:textId="395BEF3A" w:rsidR="009A0CCF" w:rsidRPr="00831559" w:rsidRDefault="009F30E2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Blaž Jelenc</w:t>
            </w:r>
          </w:p>
        </w:tc>
        <w:tc>
          <w:tcPr>
            <w:tcW w:w="4517" w:type="dxa"/>
            <w:hideMark/>
          </w:tcPr>
          <w:p w14:paraId="370D3272" w14:textId="77777777" w:rsidR="00DB021B" w:rsidRPr="00BF3788" w:rsidRDefault="00DB021B" w:rsidP="00DB021B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dr. </w:t>
            </w:r>
            <w:r w:rsidRPr="00BF3788">
              <w:rPr>
                <w:rFonts w:cs="Arial"/>
                <w:lang w:val="sl-SI" w:eastAsia="en-US"/>
              </w:rPr>
              <w:t>Nataša POTOČNIK</w:t>
            </w:r>
          </w:p>
          <w:p w14:paraId="775F34CF" w14:textId="10551BA7" w:rsidR="009A0CCF" w:rsidRDefault="00DB021B" w:rsidP="00DB021B">
            <w:pPr>
              <w:pStyle w:val="Telobesedila"/>
              <w:spacing w:after="0"/>
              <w:jc w:val="center"/>
              <w:rPr>
                <w:rFonts w:cs="Arial"/>
                <w:color w:val="A6A6A6" w:themeColor="background1" w:themeShade="A6"/>
                <w:lang w:val="sl-SI" w:eastAsia="en-US"/>
              </w:rPr>
            </w:pPr>
            <w:r w:rsidRPr="003A6531">
              <w:rPr>
                <w:rFonts w:cs="Arial"/>
                <w:lang w:val="sl-SI" w:eastAsia="en-US"/>
              </w:rPr>
              <w:t>Direktorica</w:t>
            </w:r>
          </w:p>
          <w:p w14:paraId="1A79D09A" w14:textId="05EE024E" w:rsidR="009A0CCF" w:rsidRPr="00831559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8B6E7" w14:textId="77777777" w:rsidR="00673285" w:rsidRDefault="00673285">
      <w:r>
        <w:separator/>
      </w:r>
    </w:p>
  </w:endnote>
  <w:endnote w:type="continuationSeparator" w:id="0">
    <w:p w14:paraId="0BD3E311" w14:textId="77777777" w:rsidR="00673285" w:rsidRDefault="0067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C15C0" w14:textId="00617B5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0382B2E" w14:textId="7DB4518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0654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0654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0A68D" w14:textId="77777777" w:rsidR="00673285" w:rsidRDefault="00673285">
      <w:r>
        <w:separator/>
      </w:r>
    </w:p>
  </w:footnote>
  <w:footnote w:type="continuationSeparator" w:id="0">
    <w:p w14:paraId="7296750A" w14:textId="77777777" w:rsidR="00673285" w:rsidRDefault="00673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E7E4F" w14:textId="5EDDF9A0" w:rsidR="009A0CCF" w:rsidRDefault="009A0CCF"/>
  <w:p w14:paraId="04BE5B53" w14:textId="77777777" w:rsidR="009A0CCF" w:rsidRDefault="009A0CCF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9A0CC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DFB91CB" w14:textId="10CFAD39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41DAF669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9A0CC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402B6C25" w:rsidR="00A03E66" w:rsidRPr="00775C94" w:rsidRDefault="00775C94" w:rsidP="003A6F1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A6F1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881590">
    <w:abstractNumId w:val="8"/>
  </w:num>
  <w:num w:numId="2" w16cid:durableId="438137353">
    <w:abstractNumId w:val="14"/>
  </w:num>
  <w:num w:numId="3" w16cid:durableId="716005030">
    <w:abstractNumId w:val="12"/>
  </w:num>
  <w:num w:numId="4" w16cid:durableId="1222836912">
    <w:abstractNumId w:val="7"/>
  </w:num>
  <w:num w:numId="5" w16cid:durableId="1883512681">
    <w:abstractNumId w:val="15"/>
  </w:num>
  <w:num w:numId="6" w16cid:durableId="1185634496">
    <w:abstractNumId w:val="16"/>
  </w:num>
  <w:num w:numId="7" w16cid:durableId="1528837525">
    <w:abstractNumId w:val="2"/>
  </w:num>
  <w:num w:numId="8" w16cid:durableId="143666872">
    <w:abstractNumId w:val="1"/>
  </w:num>
  <w:num w:numId="9" w16cid:durableId="1957982103">
    <w:abstractNumId w:val="4"/>
  </w:num>
  <w:num w:numId="10" w16cid:durableId="1930891777">
    <w:abstractNumId w:val="11"/>
  </w:num>
  <w:num w:numId="11" w16cid:durableId="60837753">
    <w:abstractNumId w:val="3"/>
  </w:num>
  <w:num w:numId="12" w16cid:durableId="309751007">
    <w:abstractNumId w:val="9"/>
  </w:num>
  <w:num w:numId="13" w16cid:durableId="1673070343">
    <w:abstractNumId w:val="17"/>
  </w:num>
  <w:num w:numId="14" w16cid:durableId="60031633">
    <w:abstractNumId w:val="5"/>
  </w:num>
  <w:num w:numId="15" w16cid:durableId="634681978">
    <w:abstractNumId w:val="10"/>
  </w:num>
  <w:num w:numId="16" w16cid:durableId="152838081">
    <w:abstractNumId w:val="0"/>
  </w:num>
  <w:num w:numId="17" w16cid:durableId="801656376">
    <w:abstractNumId w:val="13"/>
  </w:num>
  <w:num w:numId="18" w16cid:durableId="592594772">
    <w:abstractNumId w:val="18"/>
  </w:num>
  <w:num w:numId="19" w16cid:durableId="3629014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699F"/>
    <w:rsid w:val="000D76C2"/>
    <w:rsid w:val="000E09FF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91CE2"/>
    <w:rsid w:val="001962A2"/>
    <w:rsid w:val="00196625"/>
    <w:rsid w:val="001A192F"/>
    <w:rsid w:val="001A483E"/>
    <w:rsid w:val="001A7BD0"/>
    <w:rsid w:val="001B2E87"/>
    <w:rsid w:val="001B723E"/>
    <w:rsid w:val="001C07EA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47E6C"/>
    <w:rsid w:val="00251D3F"/>
    <w:rsid w:val="00252BAD"/>
    <w:rsid w:val="0026108B"/>
    <w:rsid w:val="002618E0"/>
    <w:rsid w:val="00262170"/>
    <w:rsid w:val="002649D2"/>
    <w:rsid w:val="002655AC"/>
    <w:rsid w:val="002711AE"/>
    <w:rsid w:val="00272B9D"/>
    <w:rsid w:val="00272F75"/>
    <w:rsid w:val="00273761"/>
    <w:rsid w:val="00273C44"/>
    <w:rsid w:val="00276386"/>
    <w:rsid w:val="00277706"/>
    <w:rsid w:val="00283EE6"/>
    <w:rsid w:val="00285B81"/>
    <w:rsid w:val="0029326D"/>
    <w:rsid w:val="00296807"/>
    <w:rsid w:val="002A4999"/>
    <w:rsid w:val="002A6A46"/>
    <w:rsid w:val="002B28E0"/>
    <w:rsid w:val="002B4CAB"/>
    <w:rsid w:val="002C078E"/>
    <w:rsid w:val="002C7AA7"/>
    <w:rsid w:val="002D372F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117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5B61"/>
    <w:rsid w:val="003A6F1F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0A5C"/>
    <w:rsid w:val="0043532D"/>
    <w:rsid w:val="004355A5"/>
    <w:rsid w:val="00445049"/>
    <w:rsid w:val="00450747"/>
    <w:rsid w:val="00452677"/>
    <w:rsid w:val="004527D6"/>
    <w:rsid w:val="00455EB9"/>
    <w:rsid w:val="00465BA5"/>
    <w:rsid w:val="004720C5"/>
    <w:rsid w:val="0047643E"/>
    <w:rsid w:val="004766D6"/>
    <w:rsid w:val="004801D0"/>
    <w:rsid w:val="004A0508"/>
    <w:rsid w:val="004A5FBB"/>
    <w:rsid w:val="004B065E"/>
    <w:rsid w:val="004B0B60"/>
    <w:rsid w:val="004B7EC2"/>
    <w:rsid w:val="004C49D8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D8F"/>
    <w:rsid w:val="0066332D"/>
    <w:rsid w:val="00670878"/>
    <w:rsid w:val="00670A28"/>
    <w:rsid w:val="00670D1D"/>
    <w:rsid w:val="00673285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345D8"/>
    <w:rsid w:val="00741092"/>
    <w:rsid w:val="00741DF3"/>
    <w:rsid w:val="00743912"/>
    <w:rsid w:val="007463BF"/>
    <w:rsid w:val="007511A5"/>
    <w:rsid w:val="00753DF6"/>
    <w:rsid w:val="00755117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67F8E"/>
    <w:rsid w:val="00970F1C"/>
    <w:rsid w:val="00972B2A"/>
    <w:rsid w:val="009760F3"/>
    <w:rsid w:val="009808EA"/>
    <w:rsid w:val="00991A7F"/>
    <w:rsid w:val="00991B40"/>
    <w:rsid w:val="009948D2"/>
    <w:rsid w:val="009957C8"/>
    <w:rsid w:val="009968BE"/>
    <w:rsid w:val="009A076F"/>
    <w:rsid w:val="009A0BC2"/>
    <w:rsid w:val="009A0CCF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6284"/>
    <w:rsid w:val="009D0533"/>
    <w:rsid w:val="009D132C"/>
    <w:rsid w:val="009D21DD"/>
    <w:rsid w:val="009D40B0"/>
    <w:rsid w:val="009D6A29"/>
    <w:rsid w:val="009D6C16"/>
    <w:rsid w:val="009E053F"/>
    <w:rsid w:val="009E0AA8"/>
    <w:rsid w:val="009E11F2"/>
    <w:rsid w:val="009E2AC0"/>
    <w:rsid w:val="009F0952"/>
    <w:rsid w:val="009F1D80"/>
    <w:rsid w:val="009F30E2"/>
    <w:rsid w:val="009F7784"/>
    <w:rsid w:val="009F7A02"/>
    <w:rsid w:val="00A00ADB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5C2E"/>
    <w:rsid w:val="00A75802"/>
    <w:rsid w:val="00A83E55"/>
    <w:rsid w:val="00A83E62"/>
    <w:rsid w:val="00A92149"/>
    <w:rsid w:val="00AA2C97"/>
    <w:rsid w:val="00AA2F1C"/>
    <w:rsid w:val="00AA421D"/>
    <w:rsid w:val="00AA5592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E4B29"/>
    <w:rsid w:val="00AF0AD6"/>
    <w:rsid w:val="00AF0DB1"/>
    <w:rsid w:val="00AF3317"/>
    <w:rsid w:val="00AF793F"/>
    <w:rsid w:val="00B021F9"/>
    <w:rsid w:val="00B07ADB"/>
    <w:rsid w:val="00B1139B"/>
    <w:rsid w:val="00B11ACF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2C4A"/>
    <w:rsid w:val="00BB3939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541"/>
    <w:rsid w:val="00C06BC8"/>
    <w:rsid w:val="00C11D52"/>
    <w:rsid w:val="00C124CB"/>
    <w:rsid w:val="00C16A39"/>
    <w:rsid w:val="00C16B81"/>
    <w:rsid w:val="00C20CCD"/>
    <w:rsid w:val="00C20F67"/>
    <w:rsid w:val="00C25BF4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2566"/>
    <w:rsid w:val="00C64A95"/>
    <w:rsid w:val="00C71713"/>
    <w:rsid w:val="00C82B34"/>
    <w:rsid w:val="00C82BE4"/>
    <w:rsid w:val="00C86FB8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751D"/>
    <w:rsid w:val="00CF0E35"/>
    <w:rsid w:val="00CF12FC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21B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85BC4"/>
    <w:rsid w:val="00E932C8"/>
    <w:rsid w:val="00E93FA3"/>
    <w:rsid w:val="00E95B73"/>
    <w:rsid w:val="00E9600A"/>
    <w:rsid w:val="00EA7B9C"/>
    <w:rsid w:val="00EB0DA9"/>
    <w:rsid w:val="00EB2934"/>
    <w:rsid w:val="00EB50EB"/>
    <w:rsid w:val="00EC6DB6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0AC0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B7FD7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61D54D5"/>
    <w:rsid w:val="1695E3F5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C87E31-6311-4424-859F-84591C985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C5873-8E39-4E5D-8626-5509A59C0449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6B671F79-57D5-4278-8741-FC8D6AF7D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39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11</cp:revision>
  <cp:lastPrinted>2024-05-16T08:20:00Z</cp:lastPrinted>
  <dcterms:created xsi:type="dcterms:W3CDTF">2024-05-04T08:36:00Z</dcterms:created>
  <dcterms:modified xsi:type="dcterms:W3CDTF">2024-05-16T08:20:00Z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