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4A1A1" w14:textId="77777777" w:rsidR="008F0830" w:rsidRPr="004C1953" w:rsidRDefault="008F0830" w:rsidP="008F0830">
      <w:pPr>
        <w:pStyle w:val="Glava"/>
        <w:tabs>
          <w:tab w:val="left" w:pos="5112"/>
        </w:tabs>
        <w:spacing w:line="240" w:lineRule="exact"/>
        <w:rPr>
          <w:rFonts w:cs="Arial"/>
          <w:sz w:val="16"/>
        </w:rPr>
      </w:pPr>
      <w:r w:rsidRPr="004C1953">
        <w:rPr>
          <w:rFonts w:cs="Arial"/>
          <w:sz w:val="16"/>
        </w:rPr>
        <w:t>Zemljemerska ulica 12, 1000 Ljubljana</w:t>
      </w:r>
      <w:r w:rsidRPr="004C1953">
        <w:rPr>
          <w:rFonts w:cs="Arial"/>
          <w:sz w:val="16"/>
        </w:rPr>
        <w:tab/>
      </w:r>
      <w:r w:rsidRPr="004C1953">
        <w:rPr>
          <w:rFonts w:cs="Arial"/>
          <w:sz w:val="16"/>
        </w:rPr>
        <w:tab/>
      </w:r>
      <w:r w:rsidRPr="004C1953">
        <w:rPr>
          <w:rFonts w:cs="Arial"/>
          <w:sz w:val="16"/>
        </w:rPr>
        <w:tab/>
        <w:t>T: 01 478 48 00</w:t>
      </w:r>
    </w:p>
    <w:p w14:paraId="12A95FE1" w14:textId="77777777" w:rsidR="008F0830" w:rsidRPr="004C1953" w:rsidRDefault="008F0830" w:rsidP="008F0830">
      <w:pPr>
        <w:pStyle w:val="Glava"/>
        <w:tabs>
          <w:tab w:val="left" w:pos="5112"/>
        </w:tabs>
        <w:spacing w:line="240" w:lineRule="exact"/>
        <w:rPr>
          <w:rFonts w:cs="Arial"/>
          <w:sz w:val="16"/>
        </w:rPr>
      </w:pPr>
      <w:r w:rsidRPr="004C1953">
        <w:rPr>
          <w:rFonts w:cs="Arial"/>
          <w:sz w:val="16"/>
        </w:rPr>
        <w:tab/>
      </w:r>
      <w:r w:rsidRPr="004C1953">
        <w:rPr>
          <w:rFonts w:cs="Arial"/>
          <w:sz w:val="16"/>
        </w:rPr>
        <w:tab/>
      </w:r>
      <w:r w:rsidRPr="004C1953">
        <w:rPr>
          <w:rFonts w:cs="Arial"/>
          <w:sz w:val="16"/>
        </w:rPr>
        <w:tab/>
        <w:t xml:space="preserve">F: 01 478 48 34 </w:t>
      </w:r>
    </w:p>
    <w:p w14:paraId="06CFEBAC" w14:textId="77777777" w:rsidR="008F0830" w:rsidRPr="004C1953" w:rsidRDefault="008F0830" w:rsidP="008F0830">
      <w:pPr>
        <w:pStyle w:val="Glava"/>
        <w:tabs>
          <w:tab w:val="left" w:pos="5112"/>
        </w:tabs>
        <w:spacing w:line="240" w:lineRule="exact"/>
        <w:rPr>
          <w:rFonts w:cs="Arial"/>
          <w:sz w:val="16"/>
        </w:rPr>
      </w:pPr>
      <w:r w:rsidRPr="004C1953">
        <w:rPr>
          <w:rFonts w:cs="Arial"/>
          <w:sz w:val="16"/>
        </w:rPr>
        <w:tab/>
      </w:r>
      <w:r w:rsidRPr="004C1953">
        <w:rPr>
          <w:rFonts w:cs="Arial"/>
          <w:sz w:val="16"/>
        </w:rPr>
        <w:tab/>
      </w:r>
      <w:r w:rsidRPr="004C1953">
        <w:rPr>
          <w:rFonts w:cs="Arial"/>
          <w:sz w:val="16"/>
        </w:rPr>
        <w:tab/>
        <w:t>E: pisarna.gu@gov.si</w:t>
      </w:r>
    </w:p>
    <w:p w14:paraId="7190CA0C" w14:textId="77777777" w:rsidR="008F0830" w:rsidRPr="004C1953" w:rsidRDefault="008F0830" w:rsidP="008F0830">
      <w:pPr>
        <w:pStyle w:val="Glava"/>
        <w:tabs>
          <w:tab w:val="left" w:pos="5112"/>
        </w:tabs>
        <w:spacing w:line="240" w:lineRule="exact"/>
        <w:rPr>
          <w:rFonts w:cs="Arial"/>
          <w:sz w:val="16"/>
        </w:rPr>
      </w:pPr>
      <w:r w:rsidRPr="004C1953">
        <w:rPr>
          <w:rFonts w:cs="Arial"/>
          <w:sz w:val="16"/>
        </w:rPr>
        <w:tab/>
      </w:r>
      <w:r w:rsidRPr="004C1953">
        <w:rPr>
          <w:rFonts w:cs="Arial"/>
          <w:sz w:val="16"/>
        </w:rPr>
        <w:tab/>
      </w:r>
      <w:r w:rsidRPr="004C1953">
        <w:rPr>
          <w:rFonts w:cs="Arial"/>
          <w:sz w:val="16"/>
        </w:rPr>
        <w:tab/>
        <w:t>www.gu.gov.si</w:t>
      </w:r>
    </w:p>
    <w:p w14:paraId="05A96602" w14:textId="0992BACC" w:rsidR="005E409C" w:rsidRPr="004C1953" w:rsidRDefault="005E409C" w:rsidP="005E409C">
      <w:pPr>
        <w:pStyle w:val="Glava"/>
        <w:tabs>
          <w:tab w:val="left" w:pos="5112"/>
        </w:tabs>
        <w:spacing w:before="120" w:line="240" w:lineRule="exact"/>
        <w:rPr>
          <w:rFonts w:ascii="Arial" w:hAnsi="Arial" w:cs="Arial"/>
          <w:sz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267"/>
        <w:gridCol w:w="6803"/>
      </w:tblGrid>
      <w:tr w:rsidR="003713D1" w:rsidRPr="00AA6D38" w14:paraId="61D4F70D" w14:textId="77777777" w:rsidTr="00A35F9F">
        <w:trPr>
          <w:trHeight w:val="284"/>
        </w:trPr>
        <w:tc>
          <w:tcPr>
            <w:tcW w:w="1250" w:type="pct"/>
          </w:tcPr>
          <w:p w14:paraId="40FA657D" w14:textId="08303E58" w:rsidR="003713D1" w:rsidRPr="00D128D6" w:rsidRDefault="003713D1" w:rsidP="00A35F9F">
            <w:pPr>
              <w:spacing w:line="20" w:lineRule="atLeast"/>
              <w:rPr>
                <w:rFonts w:ascii="Arial" w:hAnsi="Arial" w:cs="Arial"/>
              </w:rPr>
            </w:pPr>
          </w:p>
        </w:tc>
        <w:tc>
          <w:tcPr>
            <w:tcW w:w="3750" w:type="pct"/>
          </w:tcPr>
          <w:p w14:paraId="6114462C" w14:textId="320F189E" w:rsidR="003713D1" w:rsidRPr="00D128D6" w:rsidRDefault="003713D1" w:rsidP="00A35F9F">
            <w:pPr>
              <w:spacing w:line="20" w:lineRule="atLeast"/>
              <w:rPr>
                <w:rFonts w:ascii="Arial" w:hAnsi="Arial" w:cs="Arial"/>
              </w:rPr>
            </w:pPr>
          </w:p>
        </w:tc>
      </w:tr>
      <w:tr w:rsidR="003713D1" w:rsidRPr="00AA6D38" w14:paraId="6B849194" w14:textId="77777777" w:rsidTr="00A35F9F">
        <w:tc>
          <w:tcPr>
            <w:tcW w:w="1250" w:type="pct"/>
          </w:tcPr>
          <w:p w14:paraId="42168B3C" w14:textId="169C4615" w:rsidR="003713D1" w:rsidRPr="00D128D6" w:rsidRDefault="003713D1" w:rsidP="00A35F9F">
            <w:pPr>
              <w:spacing w:line="20" w:lineRule="atLeast"/>
              <w:rPr>
                <w:rFonts w:ascii="Arial" w:hAnsi="Arial" w:cs="Arial"/>
              </w:rPr>
            </w:pPr>
          </w:p>
        </w:tc>
        <w:tc>
          <w:tcPr>
            <w:tcW w:w="3750" w:type="pct"/>
          </w:tcPr>
          <w:p w14:paraId="75E84AA5" w14:textId="3DD45A62" w:rsidR="003713D1" w:rsidRPr="00D128D6" w:rsidRDefault="003713D1" w:rsidP="00A35F9F">
            <w:pPr>
              <w:spacing w:line="20" w:lineRule="atLeast"/>
              <w:rPr>
                <w:rFonts w:ascii="Arial" w:hAnsi="Arial" w:cs="Arial"/>
              </w:rPr>
            </w:pPr>
          </w:p>
        </w:tc>
      </w:tr>
      <w:tr w:rsidR="003713D1" w:rsidRPr="00AA6D38" w14:paraId="03C7B764" w14:textId="77777777" w:rsidTr="00A35F9F">
        <w:trPr>
          <w:trHeight w:val="195"/>
        </w:trPr>
        <w:tc>
          <w:tcPr>
            <w:tcW w:w="1250" w:type="pct"/>
          </w:tcPr>
          <w:p w14:paraId="57D1BB7F" w14:textId="27BF6213" w:rsidR="003713D1" w:rsidRPr="00D128D6" w:rsidRDefault="003713D1" w:rsidP="00A35F9F">
            <w:pPr>
              <w:spacing w:line="20" w:lineRule="atLeast"/>
              <w:rPr>
                <w:rFonts w:ascii="Arial" w:hAnsi="Arial" w:cs="Arial"/>
              </w:rPr>
            </w:pPr>
          </w:p>
        </w:tc>
        <w:tc>
          <w:tcPr>
            <w:tcW w:w="3750" w:type="pct"/>
          </w:tcPr>
          <w:p w14:paraId="2412E429" w14:textId="04395D5D" w:rsidR="003713D1" w:rsidRPr="00D128D6" w:rsidRDefault="003713D1" w:rsidP="00A35F9F">
            <w:pPr>
              <w:spacing w:line="20" w:lineRule="atLeast"/>
              <w:rPr>
                <w:rFonts w:ascii="Arial" w:hAnsi="Arial" w:cs="Arial"/>
              </w:rPr>
            </w:pPr>
          </w:p>
        </w:tc>
      </w:tr>
    </w:tbl>
    <w:p w14:paraId="708F850A" w14:textId="77777777" w:rsidR="005E409C" w:rsidRPr="00671C6F" w:rsidRDefault="005E409C" w:rsidP="002B4452">
      <w:pPr>
        <w:spacing w:line="360" w:lineRule="auto"/>
        <w:rPr>
          <w:rFonts w:ascii="Arial" w:hAnsi="Arial" w:cs="Arial"/>
          <w:sz w:val="22"/>
          <w:szCs w:val="22"/>
        </w:rPr>
      </w:pPr>
    </w:p>
    <w:p w14:paraId="4CEFC093" w14:textId="77777777" w:rsidR="005E409C" w:rsidRDefault="005E409C" w:rsidP="005E409C">
      <w:pPr>
        <w:rPr>
          <w:rFonts w:ascii="Arial" w:hAnsi="Arial" w:cs="Arial"/>
          <w:sz w:val="22"/>
          <w:lang w:val="pt-BR"/>
        </w:rPr>
      </w:pPr>
    </w:p>
    <w:p w14:paraId="24BBAFA1" w14:textId="7C7DB38D" w:rsidR="005E409C" w:rsidRPr="009640DB" w:rsidRDefault="00F47196" w:rsidP="00F47196">
      <w:pPr>
        <w:tabs>
          <w:tab w:val="left" w:pos="993"/>
        </w:tabs>
        <w:rPr>
          <w:rFonts w:ascii="Arial" w:hAnsi="Arial" w:cs="Arial"/>
          <w:sz w:val="22"/>
        </w:rPr>
      </w:pPr>
      <w:r w:rsidRPr="009640DB">
        <w:rPr>
          <w:rFonts w:ascii="Arial" w:hAnsi="Arial" w:cs="Arial"/>
          <w:sz w:val="22"/>
        </w:rPr>
        <w:t>Številka:</w:t>
      </w:r>
      <w:r w:rsidRPr="009640DB">
        <w:rPr>
          <w:rFonts w:ascii="Arial" w:hAnsi="Arial" w:cs="Arial"/>
          <w:sz w:val="22"/>
        </w:rPr>
        <w:tab/>
      </w:r>
      <w:r w:rsidR="00806BFA" w:rsidRPr="00CC37C8">
        <w:rPr>
          <w:rFonts w:ascii="Arial" w:hAnsi="Arial" w:cs="Arial"/>
          <w:sz w:val="22"/>
        </w:rPr>
        <w:t>43000-</w:t>
      </w:r>
      <w:r w:rsidR="008F0830">
        <w:rPr>
          <w:rFonts w:ascii="Arial" w:hAnsi="Arial" w:cs="Arial"/>
          <w:sz w:val="22"/>
        </w:rPr>
        <w:t>10</w:t>
      </w:r>
      <w:r w:rsidR="00806BFA" w:rsidRPr="00CC37C8">
        <w:rPr>
          <w:rFonts w:ascii="Arial" w:hAnsi="Arial" w:cs="Arial"/>
          <w:sz w:val="22"/>
        </w:rPr>
        <w:t>/2024-2562</w:t>
      </w:r>
      <w:r w:rsidR="00787635">
        <w:rPr>
          <w:rFonts w:ascii="Arial" w:hAnsi="Arial" w:cs="Arial"/>
          <w:sz w:val="22"/>
        </w:rPr>
        <w:t>-</w:t>
      </w:r>
      <w:r w:rsidR="0073300B">
        <w:rPr>
          <w:rFonts w:ascii="Arial" w:hAnsi="Arial" w:cs="Arial"/>
          <w:sz w:val="22"/>
        </w:rPr>
        <w:t>4</w:t>
      </w:r>
    </w:p>
    <w:p w14:paraId="4F4D805D" w14:textId="714F18E3" w:rsidR="005E409C" w:rsidRPr="00EA6DCA" w:rsidRDefault="00F47196" w:rsidP="00F47196">
      <w:pPr>
        <w:tabs>
          <w:tab w:val="left" w:pos="993"/>
        </w:tabs>
        <w:rPr>
          <w:rFonts w:ascii="Arial" w:hAnsi="Arial" w:cs="Arial"/>
          <w:sz w:val="22"/>
        </w:rPr>
      </w:pPr>
      <w:r w:rsidRPr="009640DB">
        <w:rPr>
          <w:rFonts w:ascii="Arial" w:hAnsi="Arial" w:cs="Arial"/>
          <w:sz w:val="22"/>
        </w:rPr>
        <w:t>Datum:</w:t>
      </w:r>
      <w:r w:rsidRPr="009640DB">
        <w:rPr>
          <w:rFonts w:ascii="Arial" w:hAnsi="Arial" w:cs="Arial"/>
          <w:sz w:val="22"/>
        </w:rPr>
        <w:tab/>
      </w:r>
      <w:r w:rsidR="008F0830">
        <w:rPr>
          <w:rFonts w:ascii="Arial" w:hAnsi="Arial" w:cs="Arial"/>
          <w:sz w:val="22"/>
        </w:rPr>
        <w:t>04</w:t>
      </w:r>
      <w:r w:rsidR="0025652C" w:rsidRPr="009640DB">
        <w:rPr>
          <w:rFonts w:ascii="Arial" w:hAnsi="Arial" w:cs="Arial"/>
          <w:sz w:val="22"/>
        </w:rPr>
        <w:t>.</w:t>
      </w:r>
      <w:r w:rsidR="008F0830">
        <w:rPr>
          <w:rFonts w:ascii="Arial" w:hAnsi="Arial" w:cs="Arial"/>
          <w:sz w:val="22"/>
        </w:rPr>
        <w:t>06</w:t>
      </w:r>
      <w:r w:rsidR="0025652C" w:rsidRPr="009640DB">
        <w:rPr>
          <w:rFonts w:ascii="Arial" w:hAnsi="Arial" w:cs="Arial"/>
          <w:sz w:val="22"/>
        </w:rPr>
        <w:t>.</w:t>
      </w:r>
      <w:r w:rsidR="005E409C" w:rsidRPr="009640DB">
        <w:rPr>
          <w:rFonts w:ascii="Arial" w:hAnsi="Arial" w:cs="Arial"/>
          <w:sz w:val="22"/>
        </w:rPr>
        <w:t>20</w:t>
      </w:r>
      <w:r w:rsidR="003C6251">
        <w:rPr>
          <w:rFonts w:ascii="Arial" w:hAnsi="Arial" w:cs="Arial"/>
          <w:sz w:val="22"/>
        </w:rPr>
        <w:t>2</w:t>
      </w:r>
      <w:r w:rsidR="00806BFA">
        <w:rPr>
          <w:rFonts w:ascii="Arial" w:hAnsi="Arial" w:cs="Arial"/>
          <w:sz w:val="22"/>
        </w:rPr>
        <w:t>4</w:t>
      </w:r>
    </w:p>
    <w:p w14:paraId="6B42578F" w14:textId="77777777" w:rsidR="005E409C" w:rsidRDefault="005E409C" w:rsidP="005E409C">
      <w:pPr>
        <w:rPr>
          <w:rFonts w:ascii="Arial" w:hAnsi="Arial" w:cs="Arial"/>
          <w:sz w:val="22"/>
          <w:lang w:val="pt-BR"/>
        </w:rPr>
      </w:pPr>
    </w:p>
    <w:p w14:paraId="6B25F8BD" w14:textId="77777777" w:rsidR="005E409C" w:rsidRPr="00EA6DCA" w:rsidRDefault="005E409C" w:rsidP="005E409C">
      <w:pPr>
        <w:rPr>
          <w:rFonts w:ascii="Arial" w:hAnsi="Arial" w:cs="Arial"/>
          <w:sz w:val="22"/>
        </w:rPr>
      </w:pPr>
    </w:p>
    <w:p w14:paraId="2AC46B2A" w14:textId="77777777" w:rsidR="005E409C" w:rsidRDefault="005E409C" w:rsidP="005E409C">
      <w:pPr>
        <w:rPr>
          <w:rFonts w:ascii="Arial" w:hAnsi="Arial" w:cs="Arial"/>
          <w:sz w:val="22"/>
          <w:lang w:val="pt-BR"/>
        </w:rPr>
      </w:pPr>
    </w:p>
    <w:p w14:paraId="4C4FF184" w14:textId="77777777" w:rsidR="005E409C" w:rsidRDefault="005E409C" w:rsidP="005E409C">
      <w:pPr>
        <w:rPr>
          <w:rFonts w:ascii="Arial" w:hAnsi="Arial" w:cs="Arial"/>
          <w:sz w:val="22"/>
          <w:lang w:val="pt-BR"/>
        </w:rPr>
      </w:pPr>
    </w:p>
    <w:p w14:paraId="31F124D4" w14:textId="77777777" w:rsidR="005E409C" w:rsidRDefault="005E409C" w:rsidP="005E409C">
      <w:pPr>
        <w:rPr>
          <w:rFonts w:ascii="Arial" w:hAnsi="Arial" w:cs="Arial"/>
          <w:sz w:val="22"/>
          <w:lang w:val="pt-BR"/>
        </w:rPr>
      </w:pPr>
    </w:p>
    <w:p w14:paraId="0B1EA49F" w14:textId="77777777" w:rsidR="005E409C" w:rsidRDefault="005E409C" w:rsidP="005E409C">
      <w:pPr>
        <w:rPr>
          <w:rFonts w:ascii="Arial" w:hAnsi="Arial" w:cs="Arial"/>
          <w:sz w:val="22"/>
          <w:lang w:val="pt-BR"/>
        </w:rPr>
      </w:pPr>
    </w:p>
    <w:p w14:paraId="319E25CE" w14:textId="77777777" w:rsidR="005E409C" w:rsidRDefault="005E409C" w:rsidP="005E409C">
      <w:pPr>
        <w:rPr>
          <w:rFonts w:ascii="Arial" w:hAnsi="Arial" w:cs="Arial"/>
          <w:sz w:val="22"/>
          <w:lang w:val="pt-BR"/>
        </w:rPr>
      </w:pPr>
    </w:p>
    <w:p w14:paraId="1B1D129A" w14:textId="77777777" w:rsidR="005E409C" w:rsidRDefault="005E409C" w:rsidP="005E409C">
      <w:pPr>
        <w:rPr>
          <w:rFonts w:ascii="Arial" w:hAnsi="Arial" w:cs="Arial"/>
          <w:sz w:val="22"/>
          <w:lang w:val="pt-BR"/>
        </w:rPr>
      </w:pPr>
    </w:p>
    <w:p w14:paraId="455F4B5A" w14:textId="77777777" w:rsidR="005E409C" w:rsidRDefault="005E409C" w:rsidP="005E409C">
      <w:pPr>
        <w:rPr>
          <w:rFonts w:ascii="Arial" w:hAnsi="Arial" w:cs="Arial"/>
          <w:sz w:val="22"/>
          <w:lang w:val="pt-BR"/>
        </w:rPr>
      </w:pPr>
    </w:p>
    <w:p w14:paraId="73DA9861" w14:textId="77777777" w:rsidR="005E409C" w:rsidRDefault="005E409C" w:rsidP="005E409C">
      <w:pPr>
        <w:rPr>
          <w:rFonts w:ascii="Arial" w:hAnsi="Arial" w:cs="Arial"/>
          <w:sz w:val="22"/>
          <w:lang w:val="pt-BR"/>
        </w:rPr>
      </w:pPr>
    </w:p>
    <w:p w14:paraId="2414B587" w14:textId="77777777" w:rsidR="005E409C" w:rsidRDefault="005E409C" w:rsidP="005E409C">
      <w:pPr>
        <w:rPr>
          <w:rFonts w:ascii="Arial" w:hAnsi="Arial" w:cs="Arial"/>
          <w:sz w:val="22"/>
          <w:lang w:val="pt-BR"/>
        </w:rPr>
      </w:pPr>
    </w:p>
    <w:p w14:paraId="4984D249" w14:textId="77777777" w:rsidR="005E409C" w:rsidRDefault="005E409C" w:rsidP="005E409C">
      <w:pPr>
        <w:rPr>
          <w:rFonts w:ascii="Arial" w:hAnsi="Arial" w:cs="Arial"/>
          <w:sz w:val="22"/>
          <w:lang w:val="pt-BR"/>
        </w:rPr>
      </w:pPr>
    </w:p>
    <w:p w14:paraId="078416FC" w14:textId="77777777" w:rsidR="005E409C" w:rsidRDefault="005E409C" w:rsidP="005E409C">
      <w:pPr>
        <w:rPr>
          <w:rFonts w:ascii="Arial" w:hAnsi="Arial" w:cs="Arial"/>
          <w:sz w:val="22"/>
          <w:lang w:val="pt-BR"/>
        </w:rPr>
      </w:pPr>
    </w:p>
    <w:p w14:paraId="71727A91" w14:textId="77777777" w:rsidR="005E409C" w:rsidRDefault="005E409C" w:rsidP="005E409C">
      <w:pPr>
        <w:rPr>
          <w:rFonts w:ascii="Arial" w:hAnsi="Arial" w:cs="Arial"/>
          <w:sz w:val="22"/>
          <w:lang w:val="pt-BR"/>
        </w:rPr>
      </w:pPr>
    </w:p>
    <w:p w14:paraId="4FD4EF48" w14:textId="77777777" w:rsidR="005E409C" w:rsidRDefault="005E409C" w:rsidP="005E409C">
      <w:pPr>
        <w:rPr>
          <w:rFonts w:ascii="Arial" w:hAnsi="Arial" w:cs="Arial"/>
          <w:sz w:val="22"/>
          <w:lang w:val="pt-BR"/>
        </w:rPr>
      </w:pPr>
    </w:p>
    <w:p w14:paraId="36EC787F" w14:textId="77777777" w:rsidR="005E409C" w:rsidRDefault="005E409C" w:rsidP="005E409C">
      <w:pPr>
        <w:rPr>
          <w:rFonts w:ascii="Arial" w:hAnsi="Arial" w:cs="Arial"/>
          <w:sz w:val="22"/>
          <w:lang w:val="pt-BR"/>
        </w:rPr>
      </w:pPr>
    </w:p>
    <w:p w14:paraId="28D763B9" w14:textId="77777777" w:rsidR="005E409C" w:rsidRDefault="005E409C" w:rsidP="005E409C">
      <w:pPr>
        <w:rPr>
          <w:rFonts w:ascii="Arial" w:hAnsi="Arial" w:cs="Arial"/>
          <w:sz w:val="22"/>
          <w:lang w:val="pt-BR"/>
        </w:rPr>
      </w:pPr>
    </w:p>
    <w:p w14:paraId="6A1983E6" w14:textId="77777777" w:rsidR="005E409C" w:rsidRPr="0061292D" w:rsidRDefault="005E409C" w:rsidP="005E409C">
      <w:pPr>
        <w:rPr>
          <w:rFonts w:ascii="Arial" w:hAnsi="Arial" w:cs="Arial"/>
          <w:sz w:val="22"/>
          <w:lang w:val="pt-BR"/>
        </w:rPr>
      </w:pPr>
    </w:p>
    <w:p w14:paraId="6FE60AA2" w14:textId="77777777" w:rsidR="005E409C" w:rsidRDefault="005E409C" w:rsidP="005E409C">
      <w:pPr>
        <w:rPr>
          <w:rFonts w:ascii="Arial" w:hAnsi="Arial" w:cs="Arial"/>
        </w:rPr>
      </w:pPr>
    </w:p>
    <w:p w14:paraId="6732E142" w14:textId="77777777" w:rsidR="005E409C" w:rsidRDefault="005E409C" w:rsidP="005E409C">
      <w:pPr>
        <w:rPr>
          <w:rFonts w:ascii="Arial" w:hAnsi="Arial" w:cs="Arial"/>
        </w:rPr>
      </w:pPr>
    </w:p>
    <w:p w14:paraId="25F89D49" w14:textId="77777777" w:rsidR="005E409C" w:rsidRDefault="00B85237" w:rsidP="00B85237">
      <w:pPr>
        <w:pStyle w:val="Naslov1"/>
        <w:numPr>
          <w:ilvl w:val="1"/>
          <w:numId w:val="18"/>
        </w:numPr>
        <w:tabs>
          <w:tab w:val="clear" w:pos="2160"/>
          <w:tab w:val="num" w:pos="1276"/>
        </w:tabs>
        <w:ind w:left="1276"/>
        <w:jc w:val="left"/>
        <w:rPr>
          <w:bCs w:val="0"/>
          <w:sz w:val="32"/>
        </w:rPr>
      </w:pPr>
      <w:r>
        <w:rPr>
          <w:bCs w:val="0"/>
          <w:sz w:val="32"/>
        </w:rPr>
        <w:t>PRAKTIČNI PREIZKUS KOT POGOJ ZA IZBIRO</w:t>
      </w:r>
    </w:p>
    <w:p w14:paraId="4DB6BA1B" w14:textId="77777777" w:rsidR="005E409C" w:rsidRDefault="005E409C" w:rsidP="005E409C">
      <w:pPr>
        <w:rPr>
          <w:rFonts w:ascii="Arial" w:hAnsi="Arial" w:cs="Arial"/>
        </w:rPr>
      </w:pPr>
    </w:p>
    <w:p w14:paraId="760E8DAC" w14:textId="77777777" w:rsidR="005E409C" w:rsidRDefault="005E409C" w:rsidP="005E409C">
      <w:pPr>
        <w:outlineLvl w:val="0"/>
      </w:pPr>
      <w:r>
        <w:rPr>
          <w:rFonts w:ascii="Arial" w:hAnsi="Arial"/>
        </w:rPr>
        <w:br w:type="column"/>
      </w:r>
      <w:r>
        <w:lastRenderedPageBreak/>
        <w:t xml:space="preserve"> </w:t>
      </w:r>
    </w:p>
    <w:p w14:paraId="275E06F5" w14:textId="77777777" w:rsidR="00B85237" w:rsidRPr="00C24E9F" w:rsidRDefault="00B85237" w:rsidP="00B85237">
      <w:pPr>
        <w:pStyle w:val="Naslov"/>
        <w:tabs>
          <w:tab w:val="left" w:pos="480"/>
          <w:tab w:val="num" w:pos="720"/>
        </w:tabs>
        <w:spacing w:before="360" w:after="360" w:line="260" w:lineRule="exact"/>
        <w:rPr>
          <w:rFonts w:ascii="Arial" w:hAnsi="Arial" w:cs="Arial"/>
          <w:i/>
          <w:szCs w:val="24"/>
          <w:lang w:val="nl-NL"/>
        </w:rPr>
      </w:pPr>
      <w:r w:rsidRPr="00C24E9F">
        <w:rPr>
          <w:rFonts w:ascii="Arial" w:hAnsi="Arial" w:cs="Arial"/>
          <w:i/>
          <w:szCs w:val="24"/>
          <w:lang w:val="nl-NL"/>
        </w:rPr>
        <w:t>PRAKTIČNI PREIZKUS KOT POGOJ ZA IZBIRO</w:t>
      </w:r>
    </w:p>
    <w:p w14:paraId="53D70C2B" w14:textId="77777777" w:rsidR="008F0830" w:rsidRDefault="00B85237" w:rsidP="008F0830">
      <w:pPr>
        <w:jc w:val="both"/>
        <w:rPr>
          <w:rFonts w:ascii="Arial" w:hAnsi="Arial" w:cs="Arial"/>
          <w:sz w:val="22"/>
          <w:szCs w:val="22"/>
        </w:rPr>
      </w:pPr>
      <w:r w:rsidRPr="005D6F2B">
        <w:rPr>
          <w:rFonts w:ascii="Arial" w:hAnsi="Arial" w:cs="Arial"/>
          <w:sz w:val="22"/>
          <w:szCs w:val="22"/>
        </w:rPr>
        <w:t xml:space="preserve">Ponudniki, ki bodo izpolnjevali </w:t>
      </w:r>
      <w:r>
        <w:rPr>
          <w:rFonts w:ascii="Arial" w:hAnsi="Arial" w:cs="Arial"/>
          <w:sz w:val="22"/>
          <w:szCs w:val="22"/>
        </w:rPr>
        <w:t xml:space="preserve">ostale </w:t>
      </w:r>
      <w:r w:rsidRPr="005D6F2B">
        <w:rPr>
          <w:rFonts w:ascii="Arial" w:hAnsi="Arial" w:cs="Arial"/>
          <w:sz w:val="22"/>
          <w:szCs w:val="22"/>
        </w:rPr>
        <w:t>pogoje glede sposobnosti ponudnika bodo za dokončno priznanje sposobnosti pozvani, da opravijo praktični preizkus za priznanje sposobnosti (preizkus ponudnika). Namen preizkusa je ugotoviti ponudnikovo sposobnost učinkovite</w:t>
      </w:r>
      <w:r w:rsidR="00075E5F">
        <w:rPr>
          <w:rFonts w:ascii="Arial" w:hAnsi="Arial" w:cs="Arial"/>
          <w:sz w:val="22"/>
          <w:szCs w:val="22"/>
        </w:rPr>
        <w:t xml:space="preserve"> izvedbe </w:t>
      </w:r>
      <w:r w:rsidR="007A3076">
        <w:rPr>
          <w:rFonts w:ascii="Arial" w:hAnsi="Arial" w:cs="Arial"/>
          <w:sz w:val="22"/>
          <w:szCs w:val="22"/>
        </w:rPr>
        <w:t>javnega naročila</w:t>
      </w:r>
      <w:r w:rsidRPr="00035D2D">
        <w:rPr>
          <w:rFonts w:ascii="Arial" w:hAnsi="Arial" w:cs="Arial"/>
          <w:sz w:val="22"/>
          <w:szCs w:val="22"/>
        </w:rPr>
        <w:t xml:space="preserve">. Preizkus bo obsegal praktični del - </w:t>
      </w:r>
      <w:r w:rsidR="008F0830" w:rsidRPr="005D6F2B">
        <w:rPr>
          <w:rFonts w:ascii="Arial" w:hAnsi="Arial" w:cs="Arial"/>
          <w:sz w:val="22"/>
          <w:szCs w:val="22"/>
        </w:rPr>
        <w:t xml:space="preserve">izvedbo konkretne naloge iz </w:t>
      </w:r>
      <w:r w:rsidR="008F0830">
        <w:rPr>
          <w:rFonts w:ascii="Arial" w:hAnsi="Arial" w:cs="Arial"/>
          <w:sz w:val="22"/>
          <w:szCs w:val="22"/>
        </w:rPr>
        <w:t>poznavanja in sposobnosti razvijanja procedur Evidence trga nepremičnin</w:t>
      </w:r>
      <w:r w:rsidR="008F0830" w:rsidRPr="005D6F2B">
        <w:rPr>
          <w:rFonts w:ascii="Arial" w:hAnsi="Arial" w:cs="Arial"/>
          <w:sz w:val="22"/>
          <w:szCs w:val="22"/>
        </w:rPr>
        <w:t>.</w:t>
      </w:r>
    </w:p>
    <w:p w14:paraId="7BFAAC67" w14:textId="77777777" w:rsidR="008F0830" w:rsidRDefault="008F0830" w:rsidP="008F0830">
      <w:pPr>
        <w:jc w:val="both"/>
        <w:rPr>
          <w:rFonts w:ascii="Arial" w:hAnsi="Arial" w:cs="Arial"/>
          <w:sz w:val="22"/>
          <w:szCs w:val="22"/>
        </w:rPr>
      </w:pPr>
    </w:p>
    <w:p w14:paraId="48BF1DB5" w14:textId="77777777" w:rsidR="00B85237" w:rsidRDefault="00B85237" w:rsidP="00B85237">
      <w:pPr>
        <w:jc w:val="both"/>
        <w:rPr>
          <w:rFonts w:ascii="Arial" w:hAnsi="Arial" w:cs="Arial"/>
          <w:sz w:val="22"/>
          <w:szCs w:val="22"/>
        </w:rPr>
      </w:pPr>
      <w:r w:rsidRPr="005D6F2B">
        <w:rPr>
          <w:rFonts w:ascii="Arial" w:hAnsi="Arial" w:cs="Arial"/>
          <w:sz w:val="22"/>
          <w:szCs w:val="22"/>
        </w:rPr>
        <w:t xml:space="preserve">Na preizkus ponudnika bodo po javnem odpiranju ponudb povabljeni ponudniki, ki bodo oddali popolno ponudbo in pri katerih bo iz ponudbe razvidno izpolnjevanje pogojev glede sposobnosti. </w:t>
      </w:r>
    </w:p>
    <w:p w14:paraId="66E3782D" w14:textId="77777777" w:rsidR="001642BB" w:rsidRPr="005D6F2B" w:rsidRDefault="001642BB" w:rsidP="00B85237">
      <w:pPr>
        <w:jc w:val="both"/>
        <w:rPr>
          <w:rFonts w:ascii="Arial" w:hAnsi="Arial" w:cs="Arial"/>
          <w:sz w:val="22"/>
          <w:szCs w:val="22"/>
        </w:rPr>
      </w:pPr>
    </w:p>
    <w:p w14:paraId="3F8644DE" w14:textId="77777777" w:rsidR="00B85237" w:rsidRPr="005D6F2B" w:rsidRDefault="00B85237" w:rsidP="00B85237">
      <w:pPr>
        <w:rPr>
          <w:rFonts w:ascii="Arial" w:hAnsi="Arial" w:cs="Arial"/>
          <w:sz w:val="22"/>
          <w:szCs w:val="22"/>
        </w:rPr>
      </w:pPr>
    </w:p>
    <w:p w14:paraId="1D0CCF6B" w14:textId="77777777" w:rsidR="00B85237" w:rsidRPr="005D6F2B" w:rsidRDefault="00B85237" w:rsidP="00B85237">
      <w:pPr>
        <w:jc w:val="both"/>
        <w:rPr>
          <w:rFonts w:ascii="Arial" w:hAnsi="Arial" w:cs="Arial"/>
          <w:i/>
          <w:sz w:val="24"/>
          <w:szCs w:val="24"/>
        </w:rPr>
      </w:pPr>
      <w:r w:rsidRPr="005D6F2B">
        <w:rPr>
          <w:rFonts w:ascii="Arial" w:hAnsi="Arial" w:cs="Arial"/>
          <w:i/>
          <w:sz w:val="24"/>
          <w:szCs w:val="24"/>
        </w:rPr>
        <w:t>Izvedba preizkusa ponudnika in pravila poteka preizkusa:</w:t>
      </w:r>
    </w:p>
    <w:p w14:paraId="0F7DFC63" w14:textId="411D2CE3" w:rsidR="00B85237" w:rsidRPr="005D6F2B" w:rsidRDefault="00B85237" w:rsidP="00B85237">
      <w:pPr>
        <w:numPr>
          <w:ilvl w:val="0"/>
          <w:numId w:val="54"/>
        </w:numPr>
        <w:overflowPunct/>
        <w:spacing w:after="240"/>
        <w:jc w:val="both"/>
        <w:textAlignment w:val="auto"/>
        <w:rPr>
          <w:rFonts w:ascii="Arial" w:hAnsi="Arial" w:cs="Arial"/>
          <w:sz w:val="22"/>
          <w:szCs w:val="22"/>
        </w:rPr>
      </w:pPr>
      <w:r w:rsidRPr="005D6F2B">
        <w:rPr>
          <w:rFonts w:ascii="Arial" w:hAnsi="Arial" w:cs="Arial"/>
          <w:sz w:val="22"/>
          <w:szCs w:val="22"/>
        </w:rPr>
        <w:t xml:space="preserve">Ponudnik na obrazcu – </w:t>
      </w:r>
      <w:r w:rsidR="001642BB">
        <w:rPr>
          <w:rFonts w:ascii="Arial" w:hAnsi="Arial" w:cs="Arial"/>
          <w:sz w:val="22"/>
          <w:szCs w:val="22"/>
        </w:rPr>
        <w:t>»Prijava delavcev za izvedbo testa za preizkus ponudnika«</w:t>
      </w:r>
      <w:r w:rsidRPr="005D6F2B">
        <w:rPr>
          <w:rFonts w:ascii="Arial" w:hAnsi="Arial" w:cs="Arial"/>
          <w:sz w:val="22"/>
          <w:szCs w:val="22"/>
        </w:rPr>
        <w:t>, ki je sestavni del razpisne dokumentacije (</w:t>
      </w:r>
      <w:r>
        <w:rPr>
          <w:rFonts w:ascii="Arial" w:hAnsi="Arial" w:cs="Arial"/>
          <w:sz w:val="22"/>
          <w:szCs w:val="22"/>
        </w:rPr>
        <w:t>OBR 35</w:t>
      </w:r>
      <w:r w:rsidRPr="005D6F2B">
        <w:rPr>
          <w:rFonts w:ascii="Arial" w:hAnsi="Arial" w:cs="Arial"/>
          <w:sz w:val="22"/>
          <w:szCs w:val="22"/>
        </w:rPr>
        <w:t xml:space="preserve">) in </w:t>
      </w:r>
      <w:r w:rsidRPr="00630CB5">
        <w:rPr>
          <w:rFonts w:ascii="Arial" w:hAnsi="Arial" w:cs="Arial"/>
          <w:b/>
          <w:sz w:val="22"/>
          <w:szCs w:val="22"/>
        </w:rPr>
        <w:t>je obvezni del ponudbe</w:t>
      </w:r>
      <w:r w:rsidRPr="005D6F2B">
        <w:rPr>
          <w:rFonts w:ascii="Arial" w:hAnsi="Arial" w:cs="Arial"/>
          <w:sz w:val="22"/>
          <w:szCs w:val="22"/>
        </w:rPr>
        <w:t xml:space="preserve">, navede kontaktne podatke za sprejem vabila na preizkus. </w:t>
      </w:r>
    </w:p>
    <w:p w14:paraId="6F482480" w14:textId="5EBA23BE" w:rsidR="00B85237" w:rsidRDefault="00B85237" w:rsidP="00B85237">
      <w:pPr>
        <w:numPr>
          <w:ilvl w:val="0"/>
          <w:numId w:val="54"/>
        </w:numPr>
        <w:overflowPunct/>
        <w:spacing w:after="240"/>
        <w:jc w:val="both"/>
        <w:textAlignment w:val="auto"/>
        <w:rPr>
          <w:rFonts w:ascii="Arial" w:hAnsi="Arial" w:cs="Arial"/>
          <w:sz w:val="22"/>
          <w:szCs w:val="22"/>
        </w:rPr>
      </w:pPr>
      <w:r w:rsidRPr="005D6F2B">
        <w:rPr>
          <w:rFonts w:ascii="Arial" w:hAnsi="Arial" w:cs="Arial"/>
          <w:sz w:val="22"/>
          <w:szCs w:val="22"/>
        </w:rPr>
        <w:t xml:space="preserve">Naročnik bo ponudnike, ki so oddali popolno ponudbo in pri katerih je iz ponudbe razvidno izpolnjevanje pogojev glede sposobnosti </w:t>
      </w:r>
      <w:r w:rsidR="00CA2FA5">
        <w:rPr>
          <w:rFonts w:ascii="Arial" w:hAnsi="Arial" w:cs="Arial"/>
          <w:sz w:val="22"/>
          <w:szCs w:val="22"/>
        </w:rPr>
        <w:t>preko posredovanih kontaktnih podatkih</w:t>
      </w:r>
      <w:r w:rsidRPr="005D6F2B">
        <w:rPr>
          <w:rFonts w:ascii="Arial" w:hAnsi="Arial" w:cs="Arial"/>
          <w:sz w:val="22"/>
          <w:szCs w:val="22"/>
        </w:rPr>
        <w:t xml:space="preserve"> povabil na praktični preizkus sposobnosti (preizkus ponudnika). </w:t>
      </w:r>
    </w:p>
    <w:p w14:paraId="3DAD27BB" w14:textId="77777777" w:rsidR="00B85237" w:rsidRPr="005D6F2B" w:rsidRDefault="00B85237" w:rsidP="00B85237">
      <w:pPr>
        <w:numPr>
          <w:ilvl w:val="0"/>
          <w:numId w:val="54"/>
        </w:numPr>
        <w:overflowPunct/>
        <w:spacing w:after="240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Ponudnik, ki se ne odzove povabilu, s tem </w:t>
      </w:r>
      <w:r w:rsidRPr="005D6F2B">
        <w:rPr>
          <w:rFonts w:ascii="Arial" w:hAnsi="Arial" w:cs="Arial"/>
          <w:sz w:val="22"/>
          <w:szCs w:val="22"/>
        </w:rPr>
        <w:t>ne izpolni pogoj</w:t>
      </w:r>
      <w:r>
        <w:rPr>
          <w:rFonts w:ascii="Arial" w:hAnsi="Arial" w:cs="Arial"/>
          <w:sz w:val="22"/>
          <w:szCs w:val="22"/>
        </w:rPr>
        <w:t>ev</w:t>
      </w:r>
      <w:r w:rsidRPr="005D6F2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 izbiro</w:t>
      </w:r>
      <w:r w:rsidRPr="005D6F2B">
        <w:rPr>
          <w:rFonts w:ascii="Arial" w:hAnsi="Arial" w:cs="Arial"/>
          <w:sz w:val="22"/>
          <w:szCs w:val="22"/>
        </w:rPr>
        <w:t xml:space="preserve"> ponudnika, zato se njegova ponudba izloči iz nadaljnjega ocenjevanja.</w:t>
      </w:r>
    </w:p>
    <w:p w14:paraId="36D9F3B2" w14:textId="38F308AA" w:rsidR="00B85237" w:rsidRPr="005D6F2B" w:rsidRDefault="00B85237" w:rsidP="00B85237">
      <w:pPr>
        <w:numPr>
          <w:ilvl w:val="0"/>
          <w:numId w:val="54"/>
        </w:numPr>
        <w:overflowPunct/>
        <w:spacing w:after="240"/>
        <w:jc w:val="both"/>
        <w:textAlignment w:val="auto"/>
        <w:rPr>
          <w:rFonts w:ascii="Arial" w:hAnsi="Arial" w:cs="Arial"/>
          <w:sz w:val="22"/>
          <w:szCs w:val="22"/>
        </w:rPr>
      </w:pPr>
      <w:r w:rsidRPr="005D6F2B">
        <w:rPr>
          <w:rFonts w:ascii="Arial" w:hAnsi="Arial" w:cs="Arial"/>
          <w:sz w:val="22"/>
          <w:szCs w:val="22"/>
        </w:rPr>
        <w:t xml:space="preserve">Naročnik bo določil datum in uro preizkusa in obvestil ponudnika na naslov iz prejšnje točke najpozneje </w:t>
      </w:r>
      <w:r w:rsidR="00BF32C1">
        <w:rPr>
          <w:rFonts w:ascii="Arial" w:hAnsi="Arial" w:cs="Arial"/>
          <w:sz w:val="22"/>
          <w:szCs w:val="22"/>
        </w:rPr>
        <w:t>5 delovnih</w:t>
      </w:r>
      <w:r w:rsidRPr="005D6F2B">
        <w:rPr>
          <w:rFonts w:ascii="Arial" w:hAnsi="Arial" w:cs="Arial"/>
          <w:sz w:val="22"/>
          <w:szCs w:val="22"/>
        </w:rPr>
        <w:t xml:space="preserve"> dni po javnem odpiranju ponudb. </w:t>
      </w:r>
    </w:p>
    <w:p w14:paraId="6266C76F" w14:textId="77777777" w:rsidR="00B85237" w:rsidRPr="005D6F2B" w:rsidRDefault="00B85237" w:rsidP="00B85237">
      <w:pPr>
        <w:numPr>
          <w:ilvl w:val="0"/>
          <w:numId w:val="54"/>
        </w:numPr>
        <w:overflowPunct/>
        <w:spacing w:after="240"/>
        <w:jc w:val="both"/>
        <w:textAlignment w:val="auto"/>
        <w:rPr>
          <w:rFonts w:ascii="Arial" w:hAnsi="Arial" w:cs="Arial"/>
          <w:sz w:val="22"/>
          <w:szCs w:val="22"/>
        </w:rPr>
      </w:pPr>
      <w:r w:rsidRPr="005D6F2B">
        <w:rPr>
          <w:rFonts w:ascii="Arial" w:hAnsi="Arial" w:cs="Arial"/>
          <w:sz w:val="22"/>
          <w:szCs w:val="22"/>
        </w:rPr>
        <w:t xml:space="preserve">Za vsakega ponudnika bo določen še en rezervni datum preizkusa, za primer, če bi bilo ob napovedanem času izvajanje preizkusa moteno zaradi višje sile (hujša bolezen, motnje v delovanju sistema ipd.). </w:t>
      </w:r>
    </w:p>
    <w:p w14:paraId="1BFDCA03" w14:textId="12AC3C3D" w:rsidR="00B85237" w:rsidRPr="005D6F2B" w:rsidRDefault="00B85237" w:rsidP="00B85237">
      <w:pPr>
        <w:numPr>
          <w:ilvl w:val="0"/>
          <w:numId w:val="54"/>
        </w:numPr>
        <w:overflowPunct/>
        <w:spacing w:after="240"/>
        <w:jc w:val="both"/>
        <w:textAlignment w:val="auto"/>
        <w:rPr>
          <w:rFonts w:ascii="Arial" w:hAnsi="Arial" w:cs="Arial"/>
          <w:sz w:val="22"/>
          <w:szCs w:val="22"/>
        </w:rPr>
      </w:pPr>
      <w:r w:rsidRPr="005D6F2B">
        <w:rPr>
          <w:rFonts w:ascii="Arial" w:hAnsi="Arial" w:cs="Arial"/>
          <w:sz w:val="22"/>
          <w:szCs w:val="22"/>
        </w:rPr>
        <w:t xml:space="preserve">Ne glede na prejšnjo točko morajo ponudniki iz prve točke opraviti preizkus najpozneje </w:t>
      </w:r>
      <w:r w:rsidR="00B16A9E">
        <w:rPr>
          <w:rFonts w:ascii="Arial" w:hAnsi="Arial" w:cs="Arial"/>
          <w:sz w:val="22"/>
          <w:szCs w:val="22"/>
        </w:rPr>
        <w:t>20</w:t>
      </w:r>
      <w:r w:rsidRPr="005D6F2B">
        <w:rPr>
          <w:rFonts w:ascii="Arial" w:hAnsi="Arial" w:cs="Arial"/>
          <w:sz w:val="22"/>
          <w:szCs w:val="22"/>
        </w:rPr>
        <w:t xml:space="preserve"> dni po javnem odpiranju ponudb. </w:t>
      </w:r>
    </w:p>
    <w:p w14:paraId="723BA303" w14:textId="77777777" w:rsidR="00B85237" w:rsidRPr="005D6F2B" w:rsidRDefault="00B85237" w:rsidP="00B85237">
      <w:pPr>
        <w:numPr>
          <w:ilvl w:val="0"/>
          <w:numId w:val="54"/>
        </w:numPr>
        <w:overflowPunct/>
        <w:spacing w:after="240"/>
        <w:jc w:val="both"/>
        <w:textAlignment w:val="auto"/>
        <w:rPr>
          <w:rFonts w:ascii="Arial" w:hAnsi="Arial" w:cs="Arial"/>
          <w:sz w:val="22"/>
          <w:szCs w:val="22"/>
        </w:rPr>
      </w:pPr>
      <w:r w:rsidRPr="005D6F2B">
        <w:rPr>
          <w:rFonts w:ascii="Arial" w:hAnsi="Arial" w:cs="Arial"/>
          <w:sz w:val="22"/>
          <w:szCs w:val="22"/>
        </w:rPr>
        <w:t>Izvajalci preizkusa morajo pred začetkom preizkusa izročiti strokovni komisiji naročnika pooblastilo za izvajanje preizkusa</w:t>
      </w:r>
      <w:r>
        <w:rPr>
          <w:rFonts w:ascii="Arial" w:hAnsi="Arial" w:cs="Arial"/>
          <w:sz w:val="22"/>
          <w:szCs w:val="22"/>
        </w:rPr>
        <w:t xml:space="preserve"> (OBR 36)</w:t>
      </w:r>
      <w:r w:rsidRPr="005D6F2B">
        <w:rPr>
          <w:rFonts w:ascii="Arial" w:hAnsi="Arial" w:cs="Arial"/>
          <w:sz w:val="22"/>
          <w:szCs w:val="22"/>
        </w:rPr>
        <w:t xml:space="preserve">, ki mora biti podpisano s strani zakonitega zastopnika ponudnika. </w:t>
      </w:r>
    </w:p>
    <w:p w14:paraId="74E9A6B1" w14:textId="77777777" w:rsidR="00B85237" w:rsidRPr="00035D2D" w:rsidRDefault="00B85237" w:rsidP="00B85237">
      <w:pPr>
        <w:numPr>
          <w:ilvl w:val="0"/>
          <w:numId w:val="54"/>
        </w:numPr>
        <w:overflowPunct/>
        <w:spacing w:after="240"/>
        <w:jc w:val="both"/>
        <w:textAlignment w:val="auto"/>
        <w:rPr>
          <w:rFonts w:ascii="Arial" w:hAnsi="Arial" w:cs="Arial"/>
          <w:sz w:val="22"/>
          <w:szCs w:val="22"/>
        </w:rPr>
      </w:pPr>
      <w:r w:rsidRPr="00035D2D">
        <w:rPr>
          <w:rFonts w:ascii="Arial" w:hAnsi="Arial" w:cs="Arial"/>
          <w:sz w:val="22"/>
          <w:szCs w:val="22"/>
        </w:rPr>
        <w:t xml:space="preserve">Preizkus se bo izvedel na naročnikovi opremi na sedežu naročnika. </w:t>
      </w:r>
    </w:p>
    <w:p w14:paraId="59DF698F" w14:textId="77777777" w:rsidR="008F0830" w:rsidRPr="008F0830" w:rsidRDefault="00B85237" w:rsidP="002C580C">
      <w:pPr>
        <w:numPr>
          <w:ilvl w:val="0"/>
          <w:numId w:val="54"/>
        </w:numPr>
        <w:overflowPunct/>
        <w:spacing w:after="240"/>
        <w:jc w:val="both"/>
        <w:textAlignment w:val="auto"/>
        <w:rPr>
          <w:rFonts w:ascii="Arial" w:hAnsi="Arial" w:cs="Arial"/>
          <w:sz w:val="22"/>
          <w:szCs w:val="22"/>
        </w:rPr>
      </w:pPr>
      <w:r w:rsidRPr="008F0830">
        <w:rPr>
          <w:rFonts w:ascii="Arial" w:hAnsi="Arial" w:cs="Arial"/>
          <w:sz w:val="22"/>
          <w:szCs w:val="22"/>
        </w:rPr>
        <w:t xml:space="preserve">Preizkus ponudnika bo obsegal praktični del - </w:t>
      </w:r>
      <w:r w:rsidR="008F0830" w:rsidRPr="008F0830">
        <w:rPr>
          <w:rFonts w:ascii="Arial" w:hAnsi="Arial" w:cs="Arial"/>
          <w:sz w:val="22"/>
          <w:szCs w:val="22"/>
        </w:rPr>
        <w:t>izvedbo konkretne naloge iz poznavanja in sposobnosti razvijanja procedur Evidence trga nepremičnin.</w:t>
      </w:r>
    </w:p>
    <w:p w14:paraId="7BC8A5F3" w14:textId="6AE18A62" w:rsidR="00B85237" w:rsidRPr="008F0830" w:rsidRDefault="00B85237" w:rsidP="009B4DB0">
      <w:pPr>
        <w:numPr>
          <w:ilvl w:val="0"/>
          <w:numId w:val="54"/>
        </w:numPr>
        <w:overflowPunct/>
        <w:spacing w:after="240"/>
        <w:jc w:val="both"/>
        <w:textAlignment w:val="auto"/>
        <w:rPr>
          <w:rFonts w:ascii="Arial" w:hAnsi="Arial" w:cs="Arial"/>
          <w:sz w:val="22"/>
          <w:szCs w:val="22"/>
        </w:rPr>
      </w:pPr>
      <w:r w:rsidRPr="008F0830">
        <w:rPr>
          <w:rFonts w:ascii="Arial" w:hAnsi="Arial" w:cs="Arial"/>
          <w:sz w:val="22"/>
          <w:szCs w:val="22"/>
        </w:rPr>
        <w:t xml:space="preserve">Pri praktičnem delu preizkusa bo ponudnikom na voljo osebni računalnik z dostopom do testne verzije sistema ter ustrezna tehnična dokumentacija. </w:t>
      </w:r>
    </w:p>
    <w:p w14:paraId="5B936718" w14:textId="77777777" w:rsidR="00B85237" w:rsidRPr="005D6F2B" w:rsidRDefault="00B85237" w:rsidP="00B85237">
      <w:pPr>
        <w:numPr>
          <w:ilvl w:val="0"/>
          <w:numId w:val="54"/>
        </w:numPr>
        <w:overflowPunct/>
        <w:spacing w:after="240"/>
        <w:jc w:val="both"/>
        <w:textAlignment w:val="auto"/>
        <w:rPr>
          <w:rFonts w:ascii="Arial" w:hAnsi="Arial" w:cs="Arial"/>
          <w:sz w:val="22"/>
          <w:szCs w:val="22"/>
        </w:rPr>
      </w:pPr>
      <w:r w:rsidRPr="005D6F2B">
        <w:rPr>
          <w:rFonts w:ascii="Arial" w:hAnsi="Arial" w:cs="Arial"/>
          <w:sz w:val="22"/>
          <w:szCs w:val="22"/>
        </w:rPr>
        <w:t xml:space="preserve">Dan po odpiranju ponudb bo za ponudnike, ki so oddali popolno ponudbo, na sedežu naročnika možen vpogled v tehnično dokumentacijo, s katero razpolaga naročnik. </w:t>
      </w:r>
    </w:p>
    <w:p w14:paraId="40E6DB76" w14:textId="77777777" w:rsidR="00B85237" w:rsidRPr="005D6F2B" w:rsidRDefault="00B85237" w:rsidP="00B85237">
      <w:pPr>
        <w:numPr>
          <w:ilvl w:val="0"/>
          <w:numId w:val="54"/>
        </w:numPr>
        <w:overflowPunct/>
        <w:spacing w:after="240"/>
        <w:jc w:val="both"/>
        <w:textAlignment w:val="auto"/>
        <w:rPr>
          <w:rFonts w:ascii="Arial" w:hAnsi="Arial" w:cs="Arial"/>
          <w:sz w:val="22"/>
          <w:szCs w:val="22"/>
        </w:rPr>
      </w:pPr>
      <w:r w:rsidRPr="005D6F2B">
        <w:rPr>
          <w:rFonts w:ascii="Arial" w:hAnsi="Arial" w:cs="Arial"/>
          <w:sz w:val="22"/>
          <w:szCs w:val="22"/>
        </w:rPr>
        <w:lastRenderedPageBreak/>
        <w:t xml:space="preserve">Preizkus bo vodila strokovna komisija naročnika. Komisija naročnika pripravi naloge, nadzira izvedbo preizkusa in na osnovi doseženih rezultatov izdela poročila o preizkusu. </w:t>
      </w:r>
    </w:p>
    <w:p w14:paraId="737E0C3D" w14:textId="77777777" w:rsidR="00B85237" w:rsidRPr="005D6F2B" w:rsidRDefault="00B85237" w:rsidP="00B85237">
      <w:pPr>
        <w:numPr>
          <w:ilvl w:val="0"/>
          <w:numId w:val="54"/>
        </w:numPr>
        <w:overflowPunct/>
        <w:spacing w:after="240"/>
        <w:jc w:val="both"/>
        <w:textAlignment w:val="auto"/>
        <w:rPr>
          <w:rFonts w:ascii="Arial" w:hAnsi="Arial" w:cs="Arial"/>
          <w:sz w:val="22"/>
          <w:szCs w:val="22"/>
        </w:rPr>
      </w:pPr>
      <w:r w:rsidRPr="005D6F2B">
        <w:rPr>
          <w:rFonts w:ascii="Arial" w:hAnsi="Arial" w:cs="Arial"/>
          <w:sz w:val="22"/>
          <w:szCs w:val="22"/>
        </w:rPr>
        <w:t xml:space="preserve">Naloge so oštevilčene od 1 naprej. Pred začetkom izvedbe prvega preizkusa se naloge ob prisotnosti vseh članov strokovne komisije vloži vsako v svojo ovojnico, ki se zaprejo. </w:t>
      </w:r>
    </w:p>
    <w:p w14:paraId="45A88036" w14:textId="77777777" w:rsidR="00B85237" w:rsidRPr="005D6F2B" w:rsidRDefault="00184016" w:rsidP="00184016">
      <w:pPr>
        <w:numPr>
          <w:ilvl w:val="0"/>
          <w:numId w:val="54"/>
        </w:numPr>
        <w:overflowPunct/>
        <w:spacing w:after="240"/>
        <w:jc w:val="both"/>
        <w:textAlignment w:val="auto"/>
        <w:rPr>
          <w:rFonts w:ascii="Arial" w:hAnsi="Arial" w:cs="Arial"/>
          <w:sz w:val="22"/>
          <w:szCs w:val="22"/>
        </w:rPr>
      </w:pPr>
      <w:r w:rsidRPr="00184016">
        <w:rPr>
          <w:rFonts w:ascii="Arial" w:hAnsi="Arial" w:cs="Arial"/>
          <w:sz w:val="22"/>
          <w:szCs w:val="22"/>
        </w:rPr>
        <w:t>Na preizkusu lahko sodelujejo največ trije redno zaposleni pri ponudniku posamezne pon</w:t>
      </w:r>
      <w:r>
        <w:rPr>
          <w:rFonts w:ascii="Arial" w:hAnsi="Arial" w:cs="Arial"/>
          <w:sz w:val="22"/>
          <w:szCs w:val="22"/>
        </w:rPr>
        <w:t>udbe ali njegovemu podizvajalcu</w:t>
      </w:r>
      <w:r w:rsidRPr="00184016">
        <w:rPr>
          <w:rFonts w:ascii="Arial" w:hAnsi="Arial" w:cs="Arial"/>
          <w:sz w:val="22"/>
          <w:szCs w:val="22"/>
        </w:rPr>
        <w:t>, ki bodo v ponudbi imenovani kot vodja in člani projektne skupine.</w:t>
      </w:r>
      <w:r w:rsidR="00B85237" w:rsidRPr="005D6F2B">
        <w:rPr>
          <w:rFonts w:ascii="Arial" w:hAnsi="Arial" w:cs="Arial"/>
          <w:sz w:val="22"/>
          <w:szCs w:val="22"/>
        </w:rPr>
        <w:t xml:space="preserve"> </w:t>
      </w:r>
    </w:p>
    <w:p w14:paraId="6C4B81CA" w14:textId="77777777" w:rsidR="00B85237" w:rsidRPr="005D6F2B" w:rsidRDefault="00B85237" w:rsidP="00B85237">
      <w:pPr>
        <w:numPr>
          <w:ilvl w:val="0"/>
          <w:numId w:val="54"/>
        </w:numPr>
        <w:overflowPunct/>
        <w:spacing w:after="240"/>
        <w:jc w:val="both"/>
        <w:textAlignment w:val="auto"/>
        <w:rPr>
          <w:rFonts w:ascii="Arial" w:hAnsi="Arial" w:cs="Arial"/>
          <w:sz w:val="22"/>
          <w:szCs w:val="22"/>
        </w:rPr>
      </w:pPr>
      <w:r w:rsidRPr="005D6F2B">
        <w:rPr>
          <w:rFonts w:ascii="Arial" w:hAnsi="Arial" w:cs="Arial"/>
          <w:sz w:val="22"/>
          <w:szCs w:val="22"/>
        </w:rPr>
        <w:t xml:space="preserve">Izvajanje preizkusa ni javno. Na preizkusu so prisotni člani strokovne komisije naročnika in izvajalci preizkusa ponudnika, ki opravlja preizkus. </w:t>
      </w:r>
    </w:p>
    <w:p w14:paraId="27BF0AFC" w14:textId="77777777" w:rsidR="00B85237" w:rsidRPr="005D6F2B" w:rsidRDefault="00B85237" w:rsidP="00B85237">
      <w:pPr>
        <w:numPr>
          <w:ilvl w:val="0"/>
          <w:numId w:val="54"/>
        </w:numPr>
        <w:overflowPunct/>
        <w:spacing w:after="240"/>
        <w:jc w:val="both"/>
        <w:textAlignment w:val="auto"/>
        <w:rPr>
          <w:rFonts w:ascii="Arial" w:hAnsi="Arial" w:cs="Arial"/>
          <w:sz w:val="22"/>
          <w:szCs w:val="22"/>
        </w:rPr>
      </w:pPr>
      <w:r w:rsidRPr="005D6F2B">
        <w:rPr>
          <w:rFonts w:ascii="Arial" w:hAnsi="Arial" w:cs="Arial"/>
          <w:sz w:val="22"/>
          <w:szCs w:val="22"/>
        </w:rPr>
        <w:t xml:space="preserve">Za začetek izvajanja preizkusa se šteje čas, ko izvajalec preizkusa vzame in odpre naključno izbrano ovojnico z nalogo. </w:t>
      </w:r>
    </w:p>
    <w:p w14:paraId="67152EE6" w14:textId="1E374EFF" w:rsidR="00B85237" w:rsidRPr="005D6F2B" w:rsidRDefault="00B85237" w:rsidP="00B85237">
      <w:pPr>
        <w:numPr>
          <w:ilvl w:val="0"/>
          <w:numId w:val="54"/>
        </w:numPr>
        <w:overflowPunct/>
        <w:spacing w:after="240"/>
        <w:jc w:val="both"/>
        <w:textAlignment w:val="auto"/>
        <w:rPr>
          <w:rFonts w:ascii="Arial" w:hAnsi="Arial" w:cs="Arial"/>
          <w:sz w:val="22"/>
          <w:szCs w:val="22"/>
        </w:rPr>
      </w:pPr>
      <w:r w:rsidRPr="005D6F2B">
        <w:rPr>
          <w:rFonts w:ascii="Arial" w:hAnsi="Arial" w:cs="Arial"/>
          <w:sz w:val="22"/>
          <w:szCs w:val="22"/>
        </w:rPr>
        <w:t>Izvedba preizkusa traja največ dve ur</w:t>
      </w:r>
      <w:r w:rsidR="00CA2FA5">
        <w:rPr>
          <w:rFonts w:ascii="Arial" w:hAnsi="Arial" w:cs="Arial"/>
          <w:sz w:val="22"/>
          <w:szCs w:val="22"/>
        </w:rPr>
        <w:t>i (120 minut)</w:t>
      </w:r>
      <w:r w:rsidRPr="005D6F2B">
        <w:rPr>
          <w:rFonts w:ascii="Arial" w:hAnsi="Arial" w:cs="Arial"/>
          <w:sz w:val="22"/>
          <w:szCs w:val="22"/>
        </w:rPr>
        <w:t xml:space="preserve">. </w:t>
      </w:r>
    </w:p>
    <w:p w14:paraId="32B52717" w14:textId="1DB17CB5" w:rsidR="00B85237" w:rsidRPr="005D6F2B" w:rsidRDefault="00B85237" w:rsidP="00B85237">
      <w:pPr>
        <w:numPr>
          <w:ilvl w:val="0"/>
          <w:numId w:val="54"/>
        </w:numPr>
        <w:overflowPunct/>
        <w:spacing w:after="240"/>
        <w:jc w:val="both"/>
        <w:textAlignment w:val="auto"/>
        <w:rPr>
          <w:rFonts w:ascii="Arial" w:hAnsi="Arial" w:cs="Arial"/>
          <w:sz w:val="22"/>
          <w:szCs w:val="22"/>
        </w:rPr>
      </w:pPr>
      <w:r w:rsidRPr="005D6F2B">
        <w:rPr>
          <w:rFonts w:ascii="Arial" w:hAnsi="Arial" w:cs="Arial"/>
          <w:sz w:val="22"/>
          <w:szCs w:val="22"/>
        </w:rPr>
        <w:t>Celoten potek vsakega preizkusa ponudnika se dokumentira z zapisnikom</w:t>
      </w:r>
      <w:r>
        <w:rPr>
          <w:rFonts w:ascii="Arial" w:hAnsi="Arial" w:cs="Arial"/>
          <w:sz w:val="22"/>
          <w:szCs w:val="22"/>
        </w:rPr>
        <w:t xml:space="preserve"> (OBR 37)</w:t>
      </w:r>
      <w:r w:rsidRPr="005D6F2B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Zapisnik in </w:t>
      </w:r>
      <w:r w:rsidR="00CA2FA5">
        <w:rPr>
          <w:rFonts w:ascii="Arial" w:hAnsi="Arial" w:cs="Arial"/>
          <w:sz w:val="22"/>
          <w:szCs w:val="22"/>
        </w:rPr>
        <w:t>morebitni</w:t>
      </w:r>
      <w:r>
        <w:rPr>
          <w:rFonts w:ascii="Arial" w:hAnsi="Arial" w:cs="Arial"/>
          <w:sz w:val="22"/>
          <w:szCs w:val="22"/>
        </w:rPr>
        <w:t xml:space="preserve"> dokumenti, ki nastanejo pri izvedbi preizkusa se izdelajo v dveh izvodih od katerih pripade ponudniku in naročniku vsakemu po 1 izvod.</w:t>
      </w:r>
    </w:p>
    <w:p w14:paraId="6AA968A8" w14:textId="77777777" w:rsidR="00B85237" w:rsidRPr="005D6F2B" w:rsidRDefault="00B85237" w:rsidP="00B85237">
      <w:pPr>
        <w:numPr>
          <w:ilvl w:val="0"/>
          <w:numId w:val="54"/>
        </w:numPr>
        <w:overflowPunct/>
        <w:spacing w:after="240"/>
        <w:jc w:val="both"/>
        <w:textAlignment w:val="auto"/>
        <w:rPr>
          <w:rFonts w:ascii="Arial" w:hAnsi="Arial" w:cs="Arial"/>
          <w:sz w:val="22"/>
          <w:szCs w:val="22"/>
        </w:rPr>
      </w:pPr>
      <w:r w:rsidRPr="005D6F2B">
        <w:rPr>
          <w:rFonts w:ascii="Arial" w:hAnsi="Arial" w:cs="Arial"/>
          <w:sz w:val="22"/>
          <w:szCs w:val="22"/>
        </w:rPr>
        <w:t>Strokovna komisija naročnika oceni uspešnost opravljenega preizkusa. Rezultate izvajalcev preizkusa se primerja s pričakovanimi pravilnimi odgovori, ki so shranjeni</w:t>
      </w:r>
      <w:r w:rsidR="001642BB">
        <w:rPr>
          <w:rFonts w:ascii="Arial" w:hAnsi="Arial" w:cs="Arial"/>
          <w:sz w:val="22"/>
          <w:szCs w:val="22"/>
        </w:rPr>
        <w:t xml:space="preserve"> v ločeni kuverti</w:t>
      </w:r>
      <w:r w:rsidRPr="005D6F2B">
        <w:rPr>
          <w:rFonts w:ascii="Arial" w:hAnsi="Arial" w:cs="Arial"/>
          <w:sz w:val="22"/>
          <w:szCs w:val="22"/>
        </w:rPr>
        <w:t xml:space="preserve"> in točkuje rezultat. </w:t>
      </w:r>
    </w:p>
    <w:p w14:paraId="0020E3EE" w14:textId="77777777" w:rsidR="00B85237" w:rsidRPr="005D6F2B" w:rsidRDefault="00B85237" w:rsidP="00B85237">
      <w:pPr>
        <w:numPr>
          <w:ilvl w:val="0"/>
          <w:numId w:val="54"/>
        </w:numPr>
        <w:overflowPunct/>
        <w:spacing w:after="240"/>
        <w:jc w:val="both"/>
        <w:textAlignment w:val="auto"/>
        <w:rPr>
          <w:rFonts w:ascii="Arial" w:hAnsi="Arial" w:cs="Arial"/>
          <w:sz w:val="22"/>
          <w:szCs w:val="22"/>
        </w:rPr>
      </w:pPr>
      <w:r w:rsidRPr="005D6F2B">
        <w:rPr>
          <w:rFonts w:ascii="Arial" w:hAnsi="Arial" w:cs="Arial"/>
          <w:sz w:val="22"/>
          <w:szCs w:val="22"/>
        </w:rPr>
        <w:t xml:space="preserve">Iz naslova preizkusa ponudnika je mogoče doseči največ 10 (deset) točk. </w:t>
      </w:r>
    </w:p>
    <w:p w14:paraId="08D4CE59" w14:textId="77777777" w:rsidR="00B85237" w:rsidRPr="005D6F2B" w:rsidRDefault="00B85237" w:rsidP="00B85237">
      <w:pPr>
        <w:numPr>
          <w:ilvl w:val="0"/>
          <w:numId w:val="54"/>
        </w:numPr>
        <w:overflowPunct/>
        <w:spacing w:after="240"/>
        <w:jc w:val="both"/>
        <w:textAlignment w:val="auto"/>
        <w:rPr>
          <w:rFonts w:ascii="Arial" w:hAnsi="Arial" w:cs="Arial"/>
          <w:sz w:val="22"/>
          <w:szCs w:val="22"/>
        </w:rPr>
      </w:pPr>
      <w:r w:rsidRPr="005D6F2B">
        <w:rPr>
          <w:rFonts w:ascii="Arial" w:hAnsi="Arial" w:cs="Arial"/>
          <w:sz w:val="22"/>
          <w:szCs w:val="22"/>
        </w:rPr>
        <w:t xml:space="preserve">Ponudnik, </w:t>
      </w:r>
      <w:r>
        <w:rPr>
          <w:rFonts w:ascii="Arial" w:hAnsi="Arial" w:cs="Arial"/>
          <w:sz w:val="22"/>
          <w:szCs w:val="22"/>
        </w:rPr>
        <w:t>ki na preizkusu ne doseže vsaj 8 (osem</w:t>
      </w:r>
      <w:r w:rsidRPr="005D6F2B">
        <w:rPr>
          <w:rFonts w:ascii="Arial" w:hAnsi="Arial" w:cs="Arial"/>
          <w:sz w:val="22"/>
          <w:szCs w:val="22"/>
        </w:rPr>
        <w:t xml:space="preserve">) točk, ne izpolni pogoja preizkus ponudnika, zato se njegova ponudba izloči iz nadaljnjega ocenjevanja. </w:t>
      </w:r>
    </w:p>
    <w:p w14:paraId="66FCD83D" w14:textId="764CF3D6" w:rsidR="00B85237" w:rsidRPr="005D6F2B" w:rsidRDefault="00B85237" w:rsidP="00B85237">
      <w:pPr>
        <w:numPr>
          <w:ilvl w:val="0"/>
          <w:numId w:val="54"/>
        </w:numPr>
        <w:overflowPunct/>
        <w:spacing w:after="240"/>
        <w:jc w:val="both"/>
        <w:textAlignment w:val="auto"/>
        <w:rPr>
          <w:rFonts w:ascii="Arial" w:hAnsi="Arial" w:cs="Arial"/>
          <w:sz w:val="22"/>
          <w:szCs w:val="22"/>
        </w:rPr>
      </w:pPr>
      <w:r w:rsidRPr="005D6F2B">
        <w:rPr>
          <w:rFonts w:ascii="Arial" w:hAnsi="Arial" w:cs="Arial"/>
          <w:sz w:val="22"/>
          <w:szCs w:val="22"/>
        </w:rPr>
        <w:t>Če noben od ponudnikov iz prve točke ne iz</w:t>
      </w:r>
      <w:r>
        <w:rPr>
          <w:rFonts w:ascii="Arial" w:hAnsi="Arial" w:cs="Arial"/>
          <w:sz w:val="22"/>
          <w:szCs w:val="22"/>
        </w:rPr>
        <w:t>polni pogoja in ne doseže vsaj 8 (osem</w:t>
      </w:r>
      <w:r w:rsidRPr="005D6F2B">
        <w:rPr>
          <w:rFonts w:ascii="Arial" w:hAnsi="Arial" w:cs="Arial"/>
          <w:sz w:val="22"/>
          <w:szCs w:val="22"/>
        </w:rPr>
        <w:t xml:space="preserve">) točk, </w:t>
      </w:r>
      <w:r w:rsidR="00AC6210">
        <w:rPr>
          <w:rFonts w:ascii="Arial" w:hAnsi="Arial" w:cs="Arial"/>
          <w:sz w:val="22"/>
          <w:szCs w:val="22"/>
        </w:rPr>
        <w:t xml:space="preserve">lahko </w:t>
      </w:r>
      <w:r w:rsidRPr="005D6F2B">
        <w:rPr>
          <w:rFonts w:ascii="Arial" w:hAnsi="Arial" w:cs="Arial"/>
          <w:sz w:val="22"/>
          <w:szCs w:val="22"/>
        </w:rPr>
        <w:t>naročnik v naslednjih desetih dneh razpiše še en rok</w:t>
      </w:r>
      <w:r w:rsidR="00140798">
        <w:rPr>
          <w:rFonts w:ascii="Arial" w:hAnsi="Arial" w:cs="Arial"/>
          <w:sz w:val="22"/>
          <w:szCs w:val="22"/>
        </w:rPr>
        <w:t>,</w:t>
      </w:r>
      <w:r w:rsidR="002736FA">
        <w:rPr>
          <w:rFonts w:ascii="Arial" w:hAnsi="Arial" w:cs="Arial"/>
          <w:sz w:val="22"/>
          <w:szCs w:val="22"/>
        </w:rPr>
        <w:t xml:space="preserve"> v nasprotnem se javno naročilo prekine</w:t>
      </w:r>
      <w:r w:rsidRPr="005D6F2B">
        <w:rPr>
          <w:rFonts w:ascii="Arial" w:hAnsi="Arial" w:cs="Arial"/>
          <w:sz w:val="22"/>
          <w:szCs w:val="22"/>
        </w:rPr>
        <w:t xml:space="preserve">. Če tudi v </w:t>
      </w:r>
      <w:r w:rsidR="00AC6210">
        <w:rPr>
          <w:rFonts w:ascii="Arial" w:hAnsi="Arial" w:cs="Arial"/>
          <w:sz w:val="22"/>
          <w:szCs w:val="22"/>
        </w:rPr>
        <w:t xml:space="preserve">morebitnem </w:t>
      </w:r>
      <w:r w:rsidRPr="005D6F2B">
        <w:rPr>
          <w:rFonts w:ascii="Arial" w:hAnsi="Arial" w:cs="Arial"/>
          <w:sz w:val="22"/>
          <w:szCs w:val="22"/>
        </w:rPr>
        <w:t xml:space="preserve">drugem roku noben ponudnik ne opravi preizkusa, se javno naročilo prekine. </w:t>
      </w:r>
    </w:p>
    <w:p w14:paraId="0D009550" w14:textId="77777777" w:rsidR="00B85237" w:rsidRPr="005D6F2B" w:rsidRDefault="00B85237" w:rsidP="00B85237">
      <w:pPr>
        <w:numPr>
          <w:ilvl w:val="0"/>
          <w:numId w:val="54"/>
        </w:numPr>
        <w:overflowPunct/>
        <w:spacing w:after="240"/>
        <w:jc w:val="both"/>
        <w:textAlignment w:val="auto"/>
        <w:rPr>
          <w:rFonts w:ascii="Arial" w:hAnsi="Arial" w:cs="Arial"/>
          <w:sz w:val="22"/>
          <w:szCs w:val="22"/>
        </w:rPr>
      </w:pPr>
      <w:r w:rsidRPr="005D6F2B">
        <w:rPr>
          <w:rFonts w:ascii="Arial" w:hAnsi="Arial" w:cs="Arial"/>
          <w:sz w:val="22"/>
          <w:szCs w:val="22"/>
        </w:rPr>
        <w:t xml:space="preserve">Naročnik o rezultatu preizkusa </w:t>
      </w:r>
      <w:r>
        <w:rPr>
          <w:rFonts w:ascii="Arial" w:hAnsi="Arial" w:cs="Arial"/>
          <w:sz w:val="22"/>
          <w:szCs w:val="22"/>
        </w:rPr>
        <w:t>ponudnika</w:t>
      </w:r>
      <w:r w:rsidRPr="005D6F2B">
        <w:rPr>
          <w:rFonts w:ascii="Arial" w:hAnsi="Arial" w:cs="Arial"/>
          <w:sz w:val="22"/>
          <w:szCs w:val="22"/>
        </w:rPr>
        <w:t xml:space="preserve"> obvesti pisno ali po elektronski pošti najkasneje dva delovna dneva po tem, ko je zadnji ponudnik opravljal preizkus. </w:t>
      </w:r>
    </w:p>
    <w:p w14:paraId="6A6CDD99" w14:textId="77777777" w:rsidR="00EC6768" w:rsidRPr="00404771" w:rsidRDefault="005E409C" w:rsidP="00EC6768">
      <w:pPr>
        <w:tabs>
          <w:tab w:val="left" w:pos="3119"/>
          <w:tab w:val="left" w:pos="4395"/>
          <w:tab w:val="left" w:pos="6521"/>
          <w:tab w:val="left" w:pos="7938"/>
        </w:tabs>
        <w:jc w:val="right"/>
        <w:rPr>
          <w:rFonts w:ascii="Arial" w:hAnsi="Arial" w:cs="Arial"/>
          <w:bCs/>
          <w:iCs/>
          <w:sz w:val="22"/>
          <w:szCs w:val="22"/>
        </w:rPr>
      </w:pPr>
      <w:r w:rsidRPr="00075E5F">
        <w:br w:type="column"/>
      </w:r>
      <w:r w:rsidR="00EC6768" w:rsidRPr="00404771">
        <w:rPr>
          <w:rFonts w:ascii="Arial" w:hAnsi="Arial" w:cs="Arial"/>
          <w:bCs/>
          <w:iCs/>
          <w:sz w:val="22"/>
          <w:szCs w:val="22"/>
        </w:rPr>
        <w:lastRenderedPageBreak/>
        <w:t>OBR 3</w:t>
      </w:r>
      <w:r w:rsidR="00EC6768">
        <w:rPr>
          <w:rFonts w:ascii="Arial" w:hAnsi="Arial" w:cs="Arial"/>
          <w:bCs/>
          <w:iCs/>
          <w:sz w:val="22"/>
          <w:szCs w:val="22"/>
        </w:rPr>
        <w:t>6</w:t>
      </w:r>
    </w:p>
    <w:p w14:paraId="6D7E37FB" w14:textId="77777777" w:rsidR="00EC6768" w:rsidRPr="006723C2" w:rsidRDefault="00EC6768" w:rsidP="00EC6768">
      <w:pPr>
        <w:tabs>
          <w:tab w:val="left" w:pos="6237"/>
        </w:tabs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Naročnik:</w:t>
      </w:r>
    </w:p>
    <w:p w14:paraId="1E368CA0" w14:textId="77777777" w:rsidR="00EC6768" w:rsidRPr="006723C2" w:rsidRDefault="00EC6768" w:rsidP="00EC6768">
      <w:pPr>
        <w:rPr>
          <w:rFonts w:ascii="Arial" w:hAnsi="Arial" w:cs="Arial"/>
          <w:sz w:val="22"/>
        </w:rPr>
      </w:pPr>
    </w:p>
    <w:p w14:paraId="2DBD9418" w14:textId="77777777" w:rsidR="00EC6768" w:rsidRPr="006723C2" w:rsidRDefault="00EC6768" w:rsidP="00EC6768">
      <w:pPr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Štev.:</w:t>
      </w:r>
    </w:p>
    <w:p w14:paraId="5CE71883" w14:textId="77777777" w:rsidR="00EC6768" w:rsidRPr="006723C2" w:rsidRDefault="00EC6768" w:rsidP="00EC6768">
      <w:pPr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Datum:</w:t>
      </w:r>
    </w:p>
    <w:p w14:paraId="28A4317C" w14:textId="77777777" w:rsidR="00EC6768" w:rsidRPr="006723C2" w:rsidRDefault="00EC6768" w:rsidP="00EC6768">
      <w:pPr>
        <w:rPr>
          <w:rFonts w:ascii="Arial" w:hAnsi="Arial" w:cs="Arial"/>
        </w:rPr>
      </w:pPr>
    </w:p>
    <w:p w14:paraId="3E0B17FF" w14:textId="77777777" w:rsidR="00EC6768" w:rsidRPr="006723C2" w:rsidRDefault="00EC6768" w:rsidP="00EC6768">
      <w:pPr>
        <w:rPr>
          <w:rFonts w:ascii="Arial" w:hAnsi="Arial" w:cs="Arial"/>
        </w:rPr>
      </w:pPr>
    </w:p>
    <w:p w14:paraId="4AA46315" w14:textId="77777777" w:rsidR="00EC6768" w:rsidRPr="006723C2" w:rsidRDefault="00EC6768" w:rsidP="00EC6768">
      <w:pPr>
        <w:rPr>
          <w:rFonts w:ascii="Arial" w:hAnsi="Arial" w:cs="Arial"/>
        </w:rPr>
      </w:pPr>
    </w:p>
    <w:p w14:paraId="1F7A077B" w14:textId="77777777" w:rsidR="00EC6768" w:rsidRPr="006723C2" w:rsidRDefault="00EC6768" w:rsidP="00EC6768">
      <w:pPr>
        <w:rPr>
          <w:rFonts w:ascii="Arial" w:hAnsi="Arial" w:cs="Arial"/>
        </w:rPr>
      </w:pPr>
    </w:p>
    <w:p w14:paraId="277DADE9" w14:textId="77777777" w:rsidR="00EC6768" w:rsidRPr="006723C2" w:rsidRDefault="00EC6768" w:rsidP="00EC6768">
      <w:pPr>
        <w:rPr>
          <w:rFonts w:ascii="Arial" w:hAnsi="Arial" w:cs="Arial"/>
        </w:rPr>
      </w:pPr>
    </w:p>
    <w:p w14:paraId="1B858E47" w14:textId="77777777" w:rsidR="00EC6768" w:rsidRPr="006723C2" w:rsidRDefault="00EC6768" w:rsidP="00EC6768">
      <w:pPr>
        <w:pStyle w:val="Naslov1"/>
        <w:numPr>
          <w:ilvl w:val="0"/>
          <w:numId w:val="0"/>
        </w:numPr>
        <w:ind w:left="360"/>
      </w:pPr>
      <w:r w:rsidRPr="006723C2">
        <w:t>POOBLASTILO</w:t>
      </w:r>
    </w:p>
    <w:p w14:paraId="6DAFE9F8" w14:textId="77777777" w:rsidR="00EC6768" w:rsidRPr="006723C2" w:rsidRDefault="00EC6768" w:rsidP="00EC6768">
      <w:pPr>
        <w:jc w:val="center"/>
        <w:rPr>
          <w:rFonts w:ascii="Arial" w:hAnsi="Arial" w:cs="Arial"/>
          <w:b/>
        </w:rPr>
      </w:pPr>
    </w:p>
    <w:p w14:paraId="10AFC76F" w14:textId="77777777" w:rsidR="00EC6768" w:rsidRPr="006723C2" w:rsidRDefault="00EC6768" w:rsidP="00EC6768">
      <w:pPr>
        <w:jc w:val="center"/>
        <w:rPr>
          <w:rFonts w:ascii="Arial" w:hAnsi="Arial" w:cs="Arial"/>
          <w:b/>
        </w:rPr>
      </w:pPr>
    </w:p>
    <w:p w14:paraId="42829603" w14:textId="77777777" w:rsidR="00EC6768" w:rsidRPr="006723C2" w:rsidRDefault="00EC6768" w:rsidP="00EC6768">
      <w:pPr>
        <w:jc w:val="center"/>
        <w:rPr>
          <w:rFonts w:ascii="Arial" w:hAnsi="Arial" w:cs="Arial"/>
          <w:b/>
        </w:rPr>
      </w:pPr>
    </w:p>
    <w:p w14:paraId="26C1BCC5" w14:textId="77777777" w:rsidR="00EC6768" w:rsidRPr="006723C2" w:rsidRDefault="00EC6768" w:rsidP="00EC6768">
      <w:pPr>
        <w:jc w:val="center"/>
        <w:rPr>
          <w:rFonts w:ascii="Arial" w:hAnsi="Arial" w:cs="Arial"/>
          <w:b/>
        </w:rPr>
      </w:pPr>
    </w:p>
    <w:p w14:paraId="71739693" w14:textId="77777777" w:rsidR="00EC6768" w:rsidRPr="006723C2" w:rsidRDefault="00EC6768" w:rsidP="003713D1">
      <w:pPr>
        <w:jc w:val="both"/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Ponudnik: ............................................................</w:t>
      </w:r>
    </w:p>
    <w:p w14:paraId="7A646A67" w14:textId="77777777" w:rsidR="00EC6768" w:rsidRPr="006723C2" w:rsidRDefault="00EC6768" w:rsidP="003713D1">
      <w:pPr>
        <w:jc w:val="both"/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Naslov: ................................................................</w:t>
      </w:r>
    </w:p>
    <w:p w14:paraId="7952EBEC" w14:textId="77777777" w:rsidR="00EC6768" w:rsidRPr="006723C2" w:rsidRDefault="00EC6768" w:rsidP="003713D1">
      <w:pPr>
        <w:jc w:val="both"/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Tel.: ...............................</w:t>
      </w:r>
      <w:proofErr w:type="spellStart"/>
      <w:r w:rsidRPr="006723C2">
        <w:rPr>
          <w:rFonts w:ascii="Arial" w:hAnsi="Arial" w:cs="Arial"/>
          <w:sz w:val="22"/>
        </w:rPr>
        <w:t>Fax</w:t>
      </w:r>
      <w:proofErr w:type="spellEnd"/>
      <w:r w:rsidRPr="006723C2">
        <w:rPr>
          <w:rFonts w:ascii="Arial" w:hAnsi="Arial" w:cs="Arial"/>
          <w:sz w:val="22"/>
        </w:rPr>
        <w:t>: ..............................</w:t>
      </w:r>
    </w:p>
    <w:p w14:paraId="7D31BC55" w14:textId="77777777" w:rsidR="00EC6768" w:rsidRPr="006723C2" w:rsidRDefault="00EC6768" w:rsidP="003713D1">
      <w:pPr>
        <w:jc w:val="both"/>
        <w:rPr>
          <w:rFonts w:ascii="Arial" w:hAnsi="Arial" w:cs="Arial"/>
          <w:sz w:val="22"/>
        </w:rPr>
      </w:pPr>
    </w:p>
    <w:p w14:paraId="781315F7" w14:textId="77777777" w:rsidR="00EC6768" w:rsidRPr="006723C2" w:rsidRDefault="00EC6768" w:rsidP="003713D1">
      <w:pPr>
        <w:jc w:val="both"/>
        <w:rPr>
          <w:rFonts w:ascii="Arial" w:hAnsi="Arial" w:cs="Arial"/>
          <w:sz w:val="22"/>
        </w:rPr>
      </w:pPr>
    </w:p>
    <w:p w14:paraId="0F3EA623" w14:textId="77777777" w:rsidR="00EC6768" w:rsidRPr="006723C2" w:rsidRDefault="00EC6768" w:rsidP="003713D1">
      <w:pPr>
        <w:jc w:val="both"/>
        <w:rPr>
          <w:rFonts w:ascii="Arial" w:hAnsi="Arial" w:cs="Arial"/>
          <w:sz w:val="22"/>
        </w:rPr>
      </w:pPr>
    </w:p>
    <w:p w14:paraId="71783480" w14:textId="77777777" w:rsidR="00EC6768" w:rsidRPr="006723C2" w:rsidRDefault="00EC6768" w:rsidP="003713D1">
      <w:pPr>
        <w:jc w:val="both"/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....................................................................................................................................................</w:t>
      </w:r>
    </w:p>
    <w:p w14:paraId="2B82FDA6" w14:textId="77777777" w:rsidR="00EC6768" w:rsidRPr="006723C2" w:rsidRDefault="00EC6768" w:rsidP="003713D1">
      <w:pPr>
        <w:jc w:val="both"/>
        <w:rPr>
          <w:rFonts w:ascii="Arial" w:hAnsi="Arial" w:cs="Arial"/>
          <w:i/>
          <w:sz w:val="22"/>
        </w:rPr>
      </w:pPr>
      <w:r w:rsidRPr="006723C2">
        <w:rPr>
          <w:rFonts w:ascii="Arial" w:hAnsi="Arial" w:cs="Arial"/>
          <w:i/>
          <w:sz w:val="22"/>
        </w:rPr>
        <w:t xml:space="preserve">(navesti ime </w:t>
      </w:r>
      <w:r>
        <w:rPr>
          <w:rFonts w:ascii="Arial" w:hAnsi="Arial" w:cs="Arial"/>
          <w:i/>
          <w:sz w:val="22"/>
        </w:rPr>
        <w:t>javnega naročila</w:t>
      </w:r>
    </w:p>
    <w:p w14:paraId="5B49998D" w14:textId="77777777" w:rsidR="00EC6768" w:rsidRPr="006723C2" w:rsidRDefault="00EC6768" w:rsidP="003713D1">
      <w:pPr>
        <w:jc w:val="both"/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objavljen v Ur. listu RS štev. .........., z dne .................., pod številko objave ........................... .</w:t>
      </w:r>
    </w:p>
    <w:p w14:paraId="3194A4AB" w14:textId="77777777" w:rsidR="00EC6768" w:rsidRPr="006723C2" w:rsidRDefault="00EC6768" w:rsidP="003713D1">
      <w:pPr>
        <w:jc w:val="both"/>
        <w:rPr>
          <w:rFonts w:ascii="Arial" w:hAnsi="Arial" w:cs="Arial"/>
          <w:sz w:val="22"/>
        </w:rPr>
      </w:pPr>
    </w:p>
    <w:p w14:paraId="2E7E03EC" w14:textId="77777777" w:rsidR="00EC6768" w:rsidRDefault="00EC6768" w:rsidP="003713D1">
      <w:pPr>
        <w:jc w:val="both"/>
        <w:rPr>
          <w:rFonts w:ascii="Arial" w:hAnsi="Arial" w:cs="Arial"/>
          <w:b/>
          <w:sz w:val="22"/>
        </w:rPr>
      </w:pPr>
      <w:r w:rsidRPr="006723C2">
        <w:rPr>
          <w:rFonts w:ascii="Arial" w:hAnsi="Arial" w:cs="Arial"/>
          <w:b/>
          <w:sz w:val="22"/>
        </w:rPr>
        <w:t xml:space="preserve">Za izvajanje </w:t>
      </w:r>
      <w:r>
        <w:rPr>
          <w:rFonts w:ascii="Arial" w:hAnsi="Arial" w:cs="Arial"/>
          <w:b/>
          <w:sz w:val="22"/>
        </w:rPr>
        <w:t>preizkusa ponudnika</w:t>
      </w:r>
      <w:r w:rsidRPr="006723C2">
        <w:rPr>
          <w:rFonts w:ascii="Arial" w:hAnsi="Arial" w:cs="Arial"/>
          <w:b/>
          <w:sz w:val="22"/>
        </w:rPr>
        <w:t>, ki se dne ……………………. izvaja v prostorih ……………………… pooblaščamo naslednje naše d</w:t>
      </w:r>
      <w:r>
        <w:rPr>
          <w:rFonts w:ascii="Arial" w:hAnsi="Arial" w:cs="Arial"/>
          <w:b/>
          <w:sz w:val="22"/>
        </w:rPr>
        <w:t>elavce oz. delavce podizvajalca</w:t>
      </w:r>
    </w:p>
    <w:p w14:paraId="3369395F" w14:textId="77777777" w:rsidR="00EC6768" w:rsidRPr="006723C2" w:rsidRDefault="00EC6768" w:rsidP="003713D1">
      <w:pPr>
        <w:jc w:val="both"/>
        <w:rPr>
          <w:rFonts w:ascii="Arial" w:hAnsi="Arial" w:cs="Arial"/>
          <w:b/>
          <w:sz w:val="22"/>
        </w:rPr>
      </w:pPr>
      <w:r w:rsidRPr="006723C2">
        <w:rPr>
          <w:rFonts w:ascii="Arial" w:hAnsi="Arial" w:cs="Arial"/>
          <w:b/>
          <w:sz w:val="22"/>
        </w:rPr>
        <w:t>in sicer:</w:t>
      </w:r>
    </w:p>
    <w:p w14:paraId="66CAB3AC" w14:textId="77777777" w:rsidR="00EC6768" w:rsidRPr="006723C2" w:rsidRDefault="00EC6768" w:rsidP="003713D1">
      <w:pPr>
        <w:jc w:val="both"/>
        <w:rPr>
          <w:rFonts w:ascii="Arial" w:hAnsi="Arial" w:cs="Arial"/>
          <w:sz w:val="22"/>
        </w:rPr>
      </w:pPr>
    </w:p>
    <w:p w14:paraId="095BB63D" w14:textId="77777777" w:rsidR="00EC6768" w:rsidRPr="006723C2" w:rsidRDefault="00EC6768" w:rsidP="003713D1">
      <w:pPr>
        <w:numPr>
          <w:ilvl w:val="0"/>
          <w:numId w:val="19"/>
        </w:numPr>
        <w:jc w:val="both"/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……………………………………………………</w:t>
      </w:r>
    </w:p>
    <w:p w14:paraId="1E6AF317" w14:textId="77777777" w:rsidR="00EC6768" w:rsidRDefault="00EC6768" w:rsidP="003713D1">
      <w:pPr>
        <w:numPr>
          <w:ilvl w:val="0"/>
          <w:numId w:val="19"/>
        </w:numPr>
        <w:jc w:val="both"/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……………………………………………………</w:t>
      </w:r>
    </w:p>
    <w:p w14:paraId="07FC844A" w14:textId="77777777" w:rsidR="00EC6768" w:rsidRDefault="00EC6768" w:rsidP="003713D1">
      <w:pPr>
        <w:numPr>
          <w:ilvl w:val="0"/>
          <w:numId w:val="19"/>
        </w:numPr>
        <w:jc w:val="both"/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……………………………………………………</w:t>
      </w:r>
    </w:p>
    <w:p w14:paraId="7D6BB091" w14:textId="77777777" w:rsidR="00EC6768" w:rsidRPr="006723C2" w:rsidRDefault="00EC6768" w:rsidP="003713D1">
      <w:pPr>
        <w:ind w:left="360"/>
        <w:jc w:val="both"/>
        <w:rPr>
          <w:rFonts w:ascii="Arial" w:hAnsi="Arial" w:cs="Arial"/>
          <w:i/>
          <w:sz w:val="22"/>
        </w:rPr>
      </w:pPr>
      <w:r w:rsidRPr="006723C2">
        <w:rPr>
          <w:rFonts w:ascii="Arial" w:hAnsi="Arial" w:cs="Arial"/>
          <w:i/>
          <w:sz w:val="22"/>
        </w:rPr>
        <w:t>(navede se ime in priimek vsakega izvajalca testa)</w:t>
      </w:r>
    </w:p>
    <w:p w14:paraId="2761B8E4" w14:textId="77777777" w:rsidR="00EC6768" w:rsidRPr="006723C2" w:rsidRDefault="00EC6768" w:rsidP="00EC6768">
      <w:pPr>
        <w:rPr>
          <w:rFonts w:ascii="Arial" w:hAnsi="Arial" w:cs="Arial"/>
          <w:sz w:val="22"/>
        </w:rPr>
      </w:pPr>
    </w:p>
    <w:p w14:paraId="6AFED360" w14:textId="77777777" w:rsidR="00EC6768" w:rsidRPr="006723C2" w:rsidRDefault="00EC6768" w:rsidP="00EC6768">
      <w:pPr>
        <w:rPr>
          <w:rFonts w:ascii="Arial" w:hAnsi="Arial" w:cs="Arial"/>
          <w:sz w:val="22"/>
        </w:rPr>
      </w:pPr>
    </w:p>
    <w:p w14:paraId="4CFFEDD4" w14:textId="77777777" w:rsidR="00EC6768" w:rsidRPr="006723C2" w:rsidRDefault="00EC6768" w:rsidP="00EC6768">
      <w:pPr>
        <w:rPr>
          <w:rFonts w:ascii="Arial" w:hAnsi="Arial" w:cs="Arial"/>
          <w:sz w:val="22"/>
        </w:rPr>
      </w:pPr>
    </w:p>
    <w:p w14:paraId="1153C3D9" w14:textId="77777777" w:rsidR="00EC6768" w:rsidRPr="006723C2" w:rsidRDefault="00EC6768" w:rsidP="00EC6768">
      <w:pPr>
        <w:rPr>
          <w:rFonts w:ascii="Arial" w:hAnsi="Arial" w:cs="Arial"/>
          <w:sz w:val="22"/>
        </w:rPr>
      </w:pPr>
    </w:p>
    <w:p w14:paraId="558D098A" w14:textId="77777777" w:rsidR="00EC6768" w:rsidRPr="006723C2" w:rsidRDefault="00EC6768" w:rsidP="00EC6768">
      <w:pPr>
        <w:rPr>
          <w:rFonts w:ascii="Arial" w:hAnsi="Arial" w:cs="Arial"/>
          <w:sz w:val="22"/>
        </w:rPr>
      </w:pPr>
    </w:p>
    <w:p w14:paraId="1EB3C555" w14:textId="77777777" w:rsidR="00EC6768" w:rsidRPr="006723C2" w:rsidRDefault="00EC6768" w:rsidP="00EC6768">
      <w:pPr>
        <w:rPr>
          <w:rFonts w:ascii="Arial" w:hAnsi="Arial" w:cs="Arial"/>
          <w:sz w:val="22"/>
        </w:rPr>
      </w:pPr>
    </w:p>
    <w:p w14:paraId="71A60B51" w14:textId="77777777" w:rsidR="00EC6768" w:rsidRPr="006723C2" w:rsidRDefault="00EC6768" w:rsidP="00EC6768">
      <w:pPr>
        <w:tabs>
          <w:tab w:val="left" w:pos="6237"/>
        </w:tabs>
        <w:rPr>
          <w:rFonts w:ascii="Arial" w:hAnsi="Arial" w:cs="Arial"/>
          <w:i/>
          <w:sz w:val="22"/>
        </w:rPr>
      </w:pPr>
      <w:r w:rsidRPr="006723C2">
        <w:rPr>
          <w:rFonts w:ascii="Arial" w:hAnsi="Arial" w:cs="Arial"/>
          <w:sz w:val="22"/>
        </w:rPr>
        <w:tab/>
        <w:t>Žig in podpis ponudnika</w:t>
      </w:r>
    </w:p>
    <w:p w14:paraId="0A0D2089" w14:textId="77777777" w:rsidR="00EC6768" w:rsidRPr="00404771" w:rsidRDefault="00EC6768" w:rsidP="00EC6768">
      <w:pPr>
        <w:tabs>
          <w:tab w:val="left" w:pos="3119"/>
          <w:tab w:val="left" w:pos="4395"/>
          <w:tab w:val="left" w:pos="6521"/>
          <w:tab w:val="left" w:pos="7938"/>
        </w:tabs>
        <w:jc w:val="right"/>
        <w:rPr>
          <w:rFonts w:ascii="Arial" w:hAnsi="Arial" w:cs="Arial"/>
          <w:bCs/>
          <w:iCs/>
          <w:sz w:val="22"/>
          <w:szCs w:val="22"/>
        </w:rPr>
      </w:pPr>
      <w:r w:rsidRPr="006723C2">
        <w:rPr>
          <w:rFonts w:ascii="Arial" w:hAnsi="Arial" w:cs="Arial"/>
          <w:i/>
        </w:rPr>
        <w:br w:type="column"/>
      </w:r>
      <w:r w:rsidRPr="00404771">
        <w:rPr>
          <w:rFonts w:ascii="Arial" w:hAnsi="Arial" w:cs="Arial"/>
          <w:bCs/>
          <w:iCs/>
          <w:sz w:val="22"/>
          <w:szCs w:val="22"/>
        </w:rPr>
        <w:lastRenderedPageBreak/>
        <w:t>OBR 3</w:t>
      </w:r>
      <w:r>
        <w:rPr>
          <w:rFonts w:ascii="Arial" w:hAnsi="Arial" w:cs="Arial"/>
          <w:bCs/>
          <w:iCs/>
          <w:sz w:val="22"/>
          <w:szCs w:val="22"/>
        </w:rPr>
        <w:t>7</w:t>
      </w:r>
    </w:p>
    <w:p w14:paraId="34A5CFDB" w14:textId="77777777" w:rsidR="00EC6768" w:rsidRPr="006723C2" w:rsidRDefault="00EC6768" w:rsidP="00EC6768">
      <w:pPr>
        <w:tabs>
          <w:tab w:val="left" w:pos="6237"/>
        </w:tabs>
        <w:jc w:val="right"/>
        <w:rPr>
          <w:rFonts w:ascii="Arial" w:hAnsi="Arial" w:cs="Arial"/>
        </w:rPr>
      </w:pPr>
    </w:p>
    <w:p w14:paraId="5823E537" w14:textId="77777777" w:rsidR="00EC6768" w:rsidRPr="006723C2" w:rsidRDefault="00EC6768" w:rsidP="00EC6768">
      <w:pPr>
        <w:rPr>
          <w:rFonts w:ascii="Arial" w:hAnsi="Arial" w:cs="Arial"/>
        </w:rPr>
      </w:pPr>
    </w:p>
    <w:p w14:paraId="741D54F4" w14:textId="77777777" w:rsidR="00EC6768" w:rsidRPr="006723C2" w:rsidRDefault="00EC6768" w:rsidP="00EC6768">
      <w:pPr>
        <w:pStyle w:val="Naslov1"/>
        <w:numPr>
          <w:ilvl w:val="0"/>
          <w:numId w:val="0"/>
        </w:numPr>
        <w:ind w:left="360"/>
        <w:rPr>
          <w:bCs w:val="0"/>
        </w:rPr>
      </w:pPr>
      <w:r w:rsidRPr="006723C2">
        <w:rPr>
          <w:bCs w:val="0"/>
        </w:rPr>
        <w:t>ZAPISNIK</w:t>
      </w:r>
    </w:p>
    <w:p w14:paraId="24511D03" w14:textId="77777777" w:rsidR="00EC6768" w:rsidRPr="006723C2" w:rsidRDefault="00EC6768" w:rsidP="00EC6768"/>
    <w:p w14:paraId="56D2C60B" w14:textId="77777777" w:rsidR="00EC6768" w:rsidRPr="006723C2" w:rsidRDefault="00EC6768" w:rsidP="00EC6768">
      <w:pPr>
        <w:rPr>
          <w:rFonts w:ascii="Arial" w:hAnsi="Arial" w:cs="Arial"/>
        </w:rPr>
      </w:pPr>
    </w:p>
    <w:p w14:paraId="6F04788C" w14:textId="77777777" w:rsidR="00EC6768" w:rsidRPr="006723C2" w:rsidRDefault="00EC6768" w:rsidP="00EC6768">
      <w:pPr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o izvedbi testa za</w:t>
      </w:r>
      <w:r>
        <w:rPr>
          <w:rFonts w:ascii="Arial" w:hAnsi="Arial" w:cs="Arial"/>
          <w:sz w:val="22"/>
        </w:rPr>
        <w:t xml:space="preserve"> preizkus ponudnika</w:t>
      </w:r>
      <w:r w:rsidRPr="006723C2">
        <w:rPr>
          <w:rFonts w:ascii="Arial" w:hAnsi="Arial" w:cs="Arial"/>
          <w:sz w:val="22"/>
        </w:rPr>
        <w:t>: ………………………………………………………….</w:t>
      </w:r>
    </w:p>
    <w:p w14:paraId="199189EC" w14:textId="77777777" w:rsidR="00EC6768" w:rsidRPr="006723C2" w:rsidRDefault="00EC6768" w:rsidP="00EC6768">
      <w:pPr>
        <w:rPr>
          <w:rFonts w:ascii="Arial" w:hAnsi="Arial" w:cs="Arial"/>
          <w:sz w:val="22"/>
        </w:rPr>
      </w:pPr>
    </w:p>
    <w:p w14:paraId="7F64EE55" w14:textId="77777777" w:rsidR="00EC6768" w:rsidRPr="006723C2" w:rsidRDefault="00EC6768" w:rsidP="00EC6768">
      <w:pPr>
        <w:numPr>
          <w:ilvl w:val="0"/>
          <w:numId w:val="20"/>
        </w:numPr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Mesto: ………………………………………</w:t>
      </w:r>
    </w:p>
    <w:p w14:paraId="5E183DA5" w14:textId="77777777" w:rsidR="00EC6768" w:rsidRPr="006723C2" w:rsidRDefault="00EC6768" w:rsidP="00EC6768">
      <w:pPr>
        <w:numPr>
          <w:ilvl w:val="0"/>
          <w:numId w:val="20"/>
        </w:numPr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Datum: ……………………………………..</w:t>
      </w:r>
    </w:p>
    <w:p w14:paraId="6301CC10" w14:textId="77777777" w:rsidR="00EC6768" w:rsidRPr="006723C2" w:rsidRDefault="00EC6768" w:rsidP="00EC6768">
      <w:pPr>
        <w:numPr>
          <w:ilvl w:val="0"/>
          <w:numId w:val="20"/>
        </w:numPr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Podatki o ponudniku: ………………………………………………………………………….</w:t>
      </w:r>
    </w:p>
    <w:p w14:paraId="56FE7BF2" w14:textId="77777777" w:rsidR="00EC6768" w:rsidRPr="006723C2" w:rsidRDefault="00EC6768" w:rsidP="00EC6768">
      <w:pPr>
        <w:numPr>
          <w:ilvl w:val="0"/>
          <w:numId w:val="20"/>
        </w:numPr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Izvajalec/ci testa je/so: ………………………………………………………………………..</w:t>
      </w:r>
    </w:p>
    <w:p w14:paraId="7BE5CF99" w14:textId="77777777" w:rsidR="00EC6768" w:rsidRPr="006723C2" w:rsidRDefault="00EC6768" w:rsidP="00EC6768">
      <w:pPr>
        <w:numPr>
          <w:ilvl w:val="0"/>
          <w:numId w:val="20"/>
        </w:numPr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Izvajalec/ci je/so predal/i pooblastilo za izvajanje testa: …………………………………..</w:t>
      </w:r>
    </w:p>
    <w:p w14:paraId="3A5A14DF" w14:textId="77777777" w:rsidR="00EC6768" w:rsidRPr="006723C2" w:rsidRDefault="00EC6768" w:rsidP="00EC6768">
      <w:pPr>
        <w:numPr>
          <w:ilvl w:val="0"/>
          <w:numId w:val="20"/>
        </w:numPr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Člani strokovne komisije za izvedbo testa: ………………………………………………….</w:t>
      </w:r>
    </w:p>
    <w:p w14:paraId="2CDF8541" w14:textId="77777777" w:rsidR="00EC6768" w:rsidRPr="006723C2" w:rsidRDefault="00EC6768" w:rsidP="00EC6768">
      <w:pPr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………………………………………………………………………………………………………..</w:t>
      </w:r>
    </w:p>
    <w:p w14:paraId="1607EB14" w14:textId="77777777" w:rsidR="00EC6768" w:rsidRPr="006723C2" w:rsidRDefault="00EC6768" w:rsidP="00EC6768">
      <w:pPr>
        <w:rPr>
          <w:rFonts w:ascii="Arial" w:hAnsi="Arial" w:cs="Arial"/>
          <w:sz w:val="22"/>
        </w:rPr>
      </w:pPr>
    </w:p>
    <w:p w14:paraId="48D21749" w14:textId="77777777" w:rsidR="00EC6768" w:rsidRPr="006723C2" w:rsidRDefault="00EC6768" w:rsidP="00EC6768">
      <w:pPr>
        <w:numPr>
          <w:ilvl w:val="0"/>
          <w:numId w:val="20"/>
        </w:numPr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Ura ……min. …… začetka izvajanja testa.</w:t>
      </w:r>
    </w:p>
    <w:p w14:paraId="3ED42E20" w14:textId="77777777" w:rsidR="00EC6768" w:rsidRPr="006723C2" w:rsidRDefault="00EC6768" w:rsidP="00EC6768">
      <w:pPr>
        <w:numPr>
          <w:ilvl w:val="0"/>
          <w:numId w:val="20"/>
        </w:numPr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Naloga štev.: ……………</w:t>
      </w:r>
    </w:p>
    <w:p w14:paraId="6CFA5CF6" w14:textId="77777777" w:rsidR="00EC6768" w:rsidRPr="006723C2" w:rsidRDefault="00EC6768" w:rsidP="00EC6768">
      <w:pPr>
        <w:rPr>
          <w:rFonts w:ascii="Arial" w:hAnsi="Arial" w:cs="Arial"/>
          <w:sz w:val="22"/>
        </w:rPr>
      </w:pPr>
    </w:p>
    <w:p w14:paraId="5BCD3350" w14:textId="77777777" w:rsidR="00EC6768" w:rsidRPr="006723C2" w:rsidRDefault="00EC6768" w:rsidP="00EC6768">
      <w:pPr>
        <w:numPr>
          <w:ilvl w:val="0"/>
          <w:numId w:val="20"/>
        </w:numPr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Med izvajanjem testa izvajalec testa evidentira postopek (osnovne korake) izvedbe testa:</w:t>
      </w:r>
    </w:p>
    <w:p w14:paraId="6A367E45" w14:textId="77777777" w:rsidR="00EC6768" w:rsidRPr="006723C2" w:rsidRDefault="00EC6768" w:rsidP="00EC6768">
      <w:pPr>
        <w:rPr>
          <w:rFonts w:ascii="Arial" w:hAnsi="Arial" w:cs="Arial"/>
          <w:sz w:val="22"/>
        </w:rPr>
      </w:pPr>
    </w:p>
    <w:p w14:paraId="479700B9" w14:textId="77777777" w:rsidR="00EC6768" w:rsidRPr="006723C2" w:rsidRDefault="00EC6768" w:rsidP="00EC6768">
      <w:pPr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 xml:space="preserve">- </w:t>
      </w:r>
    </w:p>
    <w:p w14:paraId="07038304" w14:textId="77777777" w:rsidR="00EC6768" w:rsidRPr="006723C2" w:rsidRDefault="00EC6768" w:rsidP="00EC6768">
      <w:pPr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 xml:space="preserve">- </w:t>
      </w:r>
    </w:p>
    <w:p w14:paraId="2CC5E0B5" w14:textId="77777777" w:rsidR="00EC6768" w:rsidRPr="006723C2" w:rsidRDefault="00EC6768" w:rsidP="00EC6768">
      <w:pPr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.</w:t>
      </w:r>
    </w:p>
    <w:p w14:paraId="3E4A58B2" w14:textId="77777777" w:rsidR="00EC6768" w:rsidRPr="006723C2" w:rsidRDefault="00EC6768" w:rsidP="00EC6768">
      <w:pPr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.</w:t>
      </w:r>
    </w:p>
    <w:p w14:paraId="45396F71" w14:textId="77777777" w:rsidR="00EC6768" w:rsidRPr="006723C2" w:rsidRDefault="00EC6768" w:rsidP="00EC6768">
      <w:pPr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.</w:t>
      </w:r>
    </w:p>
    <w:p w14:paraId="47752688" w14:textId="77777777" w:rsidR="00EC6768" w:rsidRPr="006723C2" w:rsidRDefault="00EC6768" w:rsidP="00EC6768">
      <w:pPr>
        <w:rPr>
          <w:rFonts w:ascii="Arial" w:hAnsi="Arial" w:cs="Arial"/>
          <w:sz w:val="22"/>
        </w:rPr>
      </w:pPr>
    </w:p>
    <w:p w14:paraId="7453F922" w14:textId="77777777" w:rsidR="00EC6768" w:rsidRPr="006723C2" w:rsidRDefault="00EC6768" w:rsidP="00EC6768">
      <w:pPr>
        <w:rPr>
          <w:rFonts w:ascii="Arial" w:hAnsi="Arial" w:cs="Arial"/>
          <w:sz w:val="22"/>
        </w:rPr>
      </w:pPr>
    </w:p>
    <w:p w14:paraId="5489835D" w14:textId="77777777" w:rsidR="00EC6768" w:rsidRPr="006723C2" w:rsidRDefault="00EC6768" w:rsidP="00EC6768">
      <w:pPr>
        <w:rPr>
          <w:rFonts w:ascii="Arial" w:hAnsi="Arial" w:cs="Arial"/>
          <w:sz w:val="22"/>
        </w:rPr>
      </w:pPr>
    </w:p>
    <w:p w14:paraId="3A8163EC" w14:textId="77777777" w:rsidR="00EC6768" w:rsidRPr="006723C2" w:rsidRDefault="00EC6768" w:rsidP="00EC6768">
      <w:pPr>
        <w:rPr>
          <w:rFonts w:ascii="Arial" w:hAnsi="Arial" w:cs="Arial"/>
          <w:sz w:val="22"/>
        </w:rPr>
      </w:pPr>
    </w:p>
    <w:p w14:paraId="10E3261C" w14:textId="77777777" w:rsidR="00EC6768" w:rsidRPr="006723C2" w:rsidRDefault="00EC6768" w:rsidP="00EC6768">
      <w:pPr>
        <w:rPr>
          <w:rFonts w:ascii="Arial" w:hAnsi="Arial" w:cs="Arial"/>
          <w:sz w:val="22"/>
        </w:rPr>
      </w:pPr>
    </w:p>
    <w:p w14:paraId="7539BDAF" w14:textId="77777777" w:rsidR="00EC6768" w:rsidRPr="006723C2" w:rsidRDefault="00EC6768" w:rsidP="00EC6768">
      <w:pPr>
        <w:rPr>
          <w:rFonts w:ascii="Arial" w:hAnsi="Arial" w:cs="Arial"/>
          <w:sz w:val="22"/>
        </w:rPr>
      </w:pPr>
    </w:p>
    <w:p w14:paraId="432EE7A6" w14:textId="77777777" w:rsidR="00EC6768" w:rsidRPr="006723C2" w:rsidRDefault="00EC6768" w:rsidP="00EC6768">
      <w:pPr>
        <w:rPr>
          <w:rFonts w:ascii="Arial" w:hAnsi="Arial" w:cs="Arial"/>
          <w:sz w:val="22"/>
        </w:rPr>
      </w:pPr>
    </w:p>
    <w:p w14:paraId="7979958E" w14:textId="77777777" w:rsidR="00EC6768" w:rsidRPr="006723C2" w:rsidRDefault="00EC6768" w:rsidP="00EC6768">
      <w:pPr>
        <w:rPr>
          <w:rFonts w:ascii="Arial" w:hAnsi="Arial" w:cs="Arial"/>
          <w:sz w:val="22"/>
        </w:rPr>
      </w:pPr>
    </w:p>
    <w:p w14:paraId="486B6903" w14:textId="77777777" w:rsidR="00EC6768" w:rsidRPr="006723C2" w:rsidRDefault="00EC6768" w:rsidP="00EC6768">
      <w:pPr>
        <w:numPr>
          <w:ilvl w:val="0"/>
          <w:numId w:val="20"/>
        </w:numPr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Ura ……min. …… dokončanja izvajanja testa.</w:t>
      </w:r>
    </w:p>
    <w:p w14:paraId="5BA87ED1" w14:textId="77777777" w:rsidR="00EC6768" w:rsidRPr="006723C2" w:rsidRDefault="00EC6768" w:rsidP="00EC6768">
      <w:pPr>
        <w:numPr>
          <w:ilvl w:val="0"/>
          <w:numId w:val="20"/>
        </w:numPr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Dokumentacija, ki je nastala pri izvajanju testa: ……………………………………………….</w:t>
      </w:r>
    </w:p>
    <w:p w14:paraId="6A15F2E3" w14:textId="77777777" w:rsidR="00EC6768" w:rsidRPr="006723C2" w:rsidRDefault="00EC6768" w:rsidP="00EC6768">
      <w:pPr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13DBEF" w14:textId="77777777" w:rsidR="00EC6768" w:rsidRPr="006723C2" w:rsidRDefault="00EC6768" w:rsidP="00EC6768">
      <w:pPr>
        <w:numPr>
          <w:ilvl w:val="0"/>
          <w:numId w:val="20"/>
        </w:numPr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Opombe: ……………………………………………………………………………………………</w:t>
      </w:r>
    </w:p>
    <w:p w14:paraId="7FE9481F" w14:textId="77777777" w:rsidR="00EC6768" w:rsidRPr="006723C2" w:rsidRDefault="00EC6768" w:rsidP="00EC6768">
      <w:pPr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80C779" w14:textId="77777777" w:rsidR="00EC6768" w:rsidRPr="006723C2" w:rsidRDefault="00EC6768" w:rsidP="00EC6768">
      <w:pPr>
        <w:numPr>
          <w:ilvl w:val="0"/>
          <w:numId w:val="20"/>
        </w:numPr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Rezervni datum za izvajanje testa je:……………………………………………………………</w:t>
      </w:r>
    </w:p>
    <w:p w14:paraId="6E712A52" w14:textId="77777777" w:rsidR="00EC6768" w:rsidRPr="006723C2" w:rsidRDefault="00EC6768" w:rsidP="00EC6768">
      <w:pPr>
        <w:rPr>
          <w:rFonts w:ascii="Arial" w:hAnsi="Arial" w:cs="Arial"/>
          <w:sz w:val="22"/>
        </w:rPr>
      </w:pPr>
    </w:p>
    <w:p w14:paraId="067182EE" w14:textId="77777777" w:rsidR="00EC6768" w:rsidRPr="006723C2" w:rsidRDefault="00EC6768" w:rsidP="00EC6768">
      <w:pPr>
        <w:rPr>
          <w:rFonts w:ascii="Arial" w:hAnsi="Arial" w:cs="Arial"/>
          <w:sz w:val="22"/>
        </w:rPr>
      </w:pPr>
    </w:p>
    <w:p w14:paraId="4BB890BE" w14:textId="77777777" w:rsidR="00EC6768" w:rsidRPr="006723C2" w:rsidRDefault="00EC6768" w:rsidP="00EC6768">
      <w:pPr>
        <w:rPr>
          <w:rFonts w:ascii="Arial" w:hAnsi="Arial" w:cs="Arial"/>
          <w:sz w:val="22"/>
        </w:rPr>
      </w:pPr>
    </w:p>
    <w:p w14:paraId="0295B047" w14:textId="77777777" w:rsidR="00EC6768" w:rsidRPr="006723C2" w:rsidRDefault="00EC6768" w:rsidP="00EC6768">
      <w:pPr>
        <w:tabs>
          <w:tab w:val="left" w:pos="1440"/>
          <w:tab w:val="left" w:pos="5760"/>
        </w:tabs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ab/>
        <w:t>Podpis izvajalca/</w:t>
      </w:r>
      <w:proofErr w:type="spellStart"/>
      <w:r w:rsidRPr="006723C2">
        <w:rPr>
          <w:rFonts w:ascii="Arial" w:hAnsi="Arial" w:cs="Arial"/>
          <w:sz w:val="22"/>
        </w:rPr>
        <w:t>ev</w:t>
      </w:r>
      <w:proofErr w:type="spellEnd"/>
      <w:r w:rsidRPr="006723C2">
        <w:rPr>
          <w:rFonts w:ascii="Arial" w:hAnsi="Arial" w:cs="Arial"/>
          <w:sz w:val="22"/>
        </w:rPr>
        <w:t xml:space="preserve"> testa:</w:t>
      </w:r>
      <w:r w:rsidRPr="006723C2">
        <w:rPr>
          <w:rFonts w:ascii="Arial" w:hAnsi="Arial" w:cs="Arial"/>
          <w:sz w:val="22"/>
        </w:rPr>
        <w:tab/>
        <w:t>Podpis članov komisije:</w:t>
      </w:r>
    </w:p>
    <w:p w14:paraId="439852CF" w14:textId="77777777" w:rsidR="00EC6768" w:rsidRPr="006723C2" w:rsidRDefault="00EC6768" w:rsidP="00EC6768">
      <w:pPr>
        <w:numPr>
          <w:ilvl w:val="0"/>
          <w:numId w:val="21"/>
        </w:numPr>
        <w:tabs>
          <w:tab w:val="left" w:pos="1440"/>
        </w:tabs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-</w:t>
      </w:r>
    </w:p>
    <w:p w14:paraId="45AD9FD3" w14:textId="77777777" w:rsidR="00EC6768" w:rsidRPr="006723C2" w:rsidRDefault="00EC6768" w:rsidP="00EC6768">
      <w:pPr>
        <w:numPr>
          <w:ilvl w:val="0"/>
          <w:numId w:val="21"/>
        </w:numPr>
        <w:tabs>
          <w:tab w:val="left" w:pos="1440"/>
        </w:tabs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-</w:t>
      </w:r>
    </w:p>
    <w:p w14:paraId="30D93D37" w14:textId="77777777" w:rsidR="00EC6768" w:rsidRPr="006723C2" w:rsidRDefault="00EC6768" w:rsidP="00EC6768">
      <w:pPr>
        <w:numPr>
          <w:ilvl w:val="0"/>
          <w:numId w:val="21"/>
        </w:numPr>
        <w:tabs>
          <w:tab w:val="left" w:pos="1440"/>
        </w:tabs>
        <w:rPr>
          <w:rFonts w:ascii="Arial" w:hAnsi="Arial" w:cs="Arial"/>
          <w:sz w:val="22"/>
        </w:rPr>
      </w:pPr>
      <w:r w:rsidRPr="006723C2">
        <w:rPr>
          <w:rFonts w:ascii="Arial" w:hAnsi="Arial" w:cs="Arial"/>
          <w:sz w:val="22"/>
        </w:rPr>
        <w:t>-</w:t>
      </w:r>
    </w:p>
    <w:p w14:paraId="190E3F79" w14:textId="77777777" w:rsidR="00EC6768" w:rsidRPr="006723C2" w:rsidRDefault="00EC6768" w:rsidP="00EC6768">
      <w:pPr>
        <w:tabs>
          <w:tab w:val="left" w:pos="6237"/>
        </w:tabs>
        <w:rPr>
          <w:rFonts w:ascii="Arial" w:hAnsi="Arial" w:cs="Arial"/>
          <w:i/>
          <w:sz w:val="22"/>
        </w:rPr>
      </w:pPr>
    </w:p>
    <w:p w14:paraId="52A5CC4A" w14:textId="77777777" w:rsidR="005E409C" w:rsidRPr="00075FF2" w:rsidRDefault="005E409C" w:rsidP="00EC6768">
      <w:pPr>
        <w:tabs>
          <w:tab w:val="left" w:pos="6237"/>
        </w:tabs>
        <w:jc w:val="right"/>
      </w:pPr>
    </w:p>
    <w:sectPr w:rsidR="005E409C" w:rsidRPr="00075FF2" w:rsidSect="00821F5D">
      <w:footerReference w:type="default" r:id="rId7"/>
      <w:headerReference w:type="first" r:id="rId8"/>
      <w:footerReference w:type="first" r:id="rId9"/>
      <w:pgSz w:w="11906" w:h="16838" w:code="9"/>
      <w:pgMar w:top="1702" w:right="1418" w:bottom="1418" w:left="1418" w:header="426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22E0C" w14:textId="77777777" w:rsidR="00013309" w:rsidRDefault="00013309">
      <w:r>
        <w:separator/>
      </w:r>
    </w:p>
  </w:endnote>
  <w:endnote w:type="continuationSeparator" w:id="0">
    <w:p w14:paraId="68100A7D" w14:textId="77777777" w:rsidR="00013309" w:rsidRDefault="00013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SFutura">
    <w:altName w:val="Arial"/>
    <w:charset w:val="EE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charset w:val="EE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A6A6A6" w:themeColor="background1" w:themeShade="A6"/>
        <w:sz w:val="18"/>
        <w:szCs w:val="18"/>
      </w:rPr>
      <w:id w:val="-1350789288"/>
      <w:docPartObj>
        <w:docPartGallery w:val="Page Numbers (Bottom of Page)"/>
        <w:docPartUnique/>
      </w:docPartObj>
    </w:sdtPr>
    <w:sdtContent>
      <w:sdt>
        <w:sdtPr>
          <w:rPr>
            <w:color w:val="A6A6A6" w:themeColor="background1" w:themeShade="A6"/>
            <w:sz w:val="18"/>
            <w:szCs w:val="18"/>
          </w:rPr>
          <w:id w:val="1793400622"/>
          <w:docPartObj>
            <w:docPartGallery w:val="Page Numbers (Top of Page)"/>
            <w:docPartUnique/>
          </w:docPartObj>
        </w:sdtPr>
        <w:sdtContent>
          <w:p w14:paraId="4EB3CB59" w14:textId="57AB8ABC" w:rsidR="00787635" w:rsidRPr="003713D1" w:rsidRDefault="003713D1">
            <w:pPr>
              <w:pStyle w:val="Noga"/>
              <w:rPr>
                <w:color w:val="A6A6A6" w:themeColor="background1" w:themeShade="A6"/>
                <w:sz w:val="18"/>
                <w:szCs w:val="18"/>
              </w:rPr>
            </w:pPr>
            <w:r>
              <w:rPr>
                <w:color w:val="A6A6A6" w:themeColor="background1" w:themeShade="A6"/>
                <w:sz w:val="18"/>
                <w:szCs w:val="18"/>
              </w:rPr>
              <w:tab/>
            </w:r>
            <w:r>
              <w:rPr>
                <w:color w:val="A6A6A6" w:themeColor="background1" w:themeShade="A6"/>
                <w:sz w:val="18"/>
                <w:szCs w:val="18"/>
              </w:rPr>
              <w:tab/>
            </w:r>
            <w:r w:rsidR="00787635" w:rsidRPr="003713D1">
              <w:rPr>
                <w:rFonts w:ascii="Arial" w:hAnsi="Arial" w:cs="Arial"/>
                <w:color w:val="A6A6A6" w:themeColor="background1" w:themeShade="A6"/>
              </w:rPr>
              <w:t xml:space="preserve">Stran </w:t>
            </w:r>
            <w:r w:rsidR="00787635" w:rsidRPr="003713D1">
              <w:rPr>
                <w:rFonts w:ascii="Arial" w:hAnsi="Arial" w:cs="Arial"/>
                <w:b/>
                <w:bCs/>
                <w:color w:val="A6A6A6" w:themeColor="background1" w:themeShade="A6"/>
              </w:rPr>
              <w:fldChar w:fldCharType="begin"/>
            </w:r>
            <w:r w:rsidR="00787635" w:rsidRPr="003713D1">
              <w:rPr>
                <w:rFonts w:ascii="Arial" w:hAnsi="Arial" w:cs="Arial"/>
                <w:b/>
                <w:bCs/>
                <w:color w:val="A6A6A6" w:themeColor="background1" w:themeShade="A6"/>
              </w:rPr>
              <w:instrText>PAGE</w:instrText>
            </w:r>
            <w:r w:rsidR="00787635" w:rsidRPr="003713D1">
              <w:rPr>
                <w:rFonts w:ascii="Arial" w:hAnsi="Arial" w:cs="Arial"/>
                <w:b/>
                <w:bCs/>
                <w:color w:val="A6A6A6" w:themeColor="background1" w:themeShade="A6"/>
              </w:rPr>
              <w:fldChar w:fldCharType="separate"/>
            </w:r>
            <w:r w:rsidR="00787635" w:rsidRPr="003713D1">
              <w:rPr>
                <w:rFonts w:ascii="Arial" w:hAnsi="Arial" w:cs="Arial"/>
                <w:b/>
                <w:bCs/>
                <w:color w:val="A6A6A6" w:themeColor="background1" w:themeShade="A6"/>
              </w:rPr>
              <w:t>1</w:t>
            </w:r>
            <w:r w:rsidR="00787635" w:rsidRPr="003713D1">
              <w:rPr>
                <w:rFonts w:ascii="Arial" w:hAnsi="Arial" w:cs="Arial"/>
                <w:b/>
                <w:bCs/>
                <w:color w:val="A6A6A6" w:themeColor="background1" w:themeShade="A6"/>
              </w:rPr>
              <w:fldChar w:fldCharType="end"/>
            </w:r>
            <w:r w:rsidR="00787635" w:rsidRPr="003713D1">
              <w:rPr>
                <w:rFonts w:ascii="Arial" w:hAnsi="Arial" w:cs="Arial"/>
                <w:color w:val="A6A6A6" w:themeColor="background1" w:themeShade="A6"/>
              </w:rPr>
              <w:t xml:space="preserve"> od </w:t>
            </w:r>
            <w:r w:rsidR="00787635" w:rsidRPr="003713D1">
              <w:rPr>
                <w:rFonts w:ascii="Arial" w:hAnsi="Arial" w:cs="Arial"/>
                <w:b/>
                <w:bCs/>
                <w:color w:val="A6A6A6" w:themeColor="background1" w:themeShade="A6"/>
              </w:rPr>
              <w:fldChar w:fldCharType="begin"/>
            </w:r>
            <w:r w:rsidR="00787635" w:rsidRPr="003713D1">
              <w:rPr>
                <w:rFonts w:ascii="Arial" w:hAnsi="Arial" w:cs="Arial"/>
                <w:b/>
                <w:bCs/>
                <w:color w:val="A6A6A6" w:themeColor="background1" w:themeShade="A6"/>
              </w:rPr>
              <w:instrText>NUMPAGES</w:instrText>
            </w:r>
            <w:r w:rsidR="00787635" w:rsidRPr="003713D1">
              <w:rPr>
                <w:rFonts w:ascii="Arial" w:hAnsi="Arial" w:cs="Arial"/>
                <w:b/>
                <w:bCs/>
                <w:color w:val="A6A6A6" w:themeColor="background1" w:themeShade="A6"/>
              </w:rPr>
              <w:fldChar w:fldCharType="separate"/>
            </w:r>
            <w:r w:rsidR="00787635" w:rsidRPr="003713D1">
              <w:rPr>
                <w:rFonts w:ascii="Arial" w:hAnsi="Arial" w:cs="Arial"/>
                <w:b/>
                <w:bCs/>
                <w:color w:val="A6A6A6" w:themeColor="background1" w:themeShade="A6"/>
              </w:rPr>
              <w:t>5</w:t>
            </w:r>
            <w:r w:rsidR="00787635" w:rsidRPr="003713D1">
              <w:rPr>
                <w:rFonts w:ascii="Arial" w:hAnsi="Arial" w:cs="Arial"/>
                <w:b/>
                <w:bCs/>
                <w:color w:val="A6A6A6" w:themeColor="background1" w:themeShade="A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A6A6A6" w:themeColor="background1" w:themeShade="A6"/>
        <w:sz w:val="18"/>
        <w:szCs w:val="18"/>
      </w:rPr>
      <w:id w:val="883675705"/>
      <w:docPartObj>
        <w:docPartGallery w:val="Page Numbers (Bottom of Page)"/>
        <w:docPartUnique/>
      </w:docPartObj>
    </w:sdtPr>
    <w:sdtContent>
      <w:sdt>
        <w:sdtPr>
          <w:rPr>
            <w:color w:val="A6A6A6" w:themeColor="background1" w:themeShade="A6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D3E9835" w14:textId="702753B1" w:rsidR="00787635" w:rsidRPr="00787635" w:rsidRDefault="003713D1" w:rsidP="003713D1">
            <w:pPr>
              <w:pStyle w:val="Noga"/>
              <w:rPr>
                <w:color w:val="A6A6A6" w:themeColor="background1" w:themeShade="A6"/>
                <w:sz w:val="18"/>
                <w:szCs w:val="18"/>
              </w:rPr>
            </w:pPr>
            <w:r>
              <w:rPr>
                <w:color w:val="A6A6A6" w:themeColor="background1" w:themeShade="A6"/>
                <w:sz w:val="18"/>
                <w:szCs w:val="18"/>
              </w:rPr>
              <w:tab/>
            </w:r>
            <w:r>
              <w:rPr>
                <w:color w:val="A6A6A6" w:themeColor="background1" w:themeShade="A6"/>
                <w:sz w:val="18"/>
                <w:szCs w:val="18"/>
              </w:rPr>
              <w:tab/>
            </w:r>
            <w:r w:rsidR="00787635" w:rsidRPr="003713D1">
              <w:rPr>
                <w:rFonts w:ascii="Arial" w:hAnsi="Arial" w:cs="Arial"/>
                <w:color w:val="A6A6A6" w:themeColor="background1" w:themeShade="A6"/>
              </w:rPr>
              <w:t xml:space="preserve">Stran </w:t>
            </w:r>
            <w:r w:rsidR="00787635" w:rsidRPr="003713D1">
              <w:rPr>
                <w:rFonts w:ascii="Arial" w:hAnsi="Arial" w:cs="Arial"/>
                <w:b/>
                <w:bCs/>
                <w:color w:val="A6A6A6" w:themeColor="background1" w:themeShade="A6"/>
              </w:rPr>
              <w:fldChar w:fldCharType="begin"/>
            </w:r>
            <w:r w:rsidR="00787635" w:rsidRPr="003713D1">
              <w:rPr>
                <w:rFonts w:ascii="Arial" w:hAnsi="Arial" w:cs="Arial"/>
                <w:b/>
                <w:bCs/>
                <w:color w:val="A6A6A6" w:themeColor="background1" w:themeShade="A6"/>
              </w:rPr>
              <w:instrText>PAGE</w:instrText>
            </w:r>
            <w:r w:rsidR="00787635" w:rsidRPr="003713D1">
              <w:rPr>
                <w:rFonts w:ascii="Arial" w:hAnsi="Arial" w:cs="Arial"/>
                <w:b/>
                <w:bCs/>
                <w:color w:val="A6A6A6" w:themeColor="background1" w:themeShade="A6"/>
              </w:rPr>
              <w:fldChar w:fldCharType="separate"/>
            </w:r>
            <w:r w:rsidR="00787635" w:rsidRPr="003713D1">
              <w:rPr>
                <w:rFonts w:ascii="Arial" w:hAnsi="Arial" w:cs="Arial"/>
                <w:b/>
                <w:bCs/>
                <w:color w:val="A6A6A6" w:themeColor="background1" w:themeShade="A6"/>
              </w:rPr>
              <w:t>2</w:t>
            </w:r>
            <w:r w:rsidR="00787635" w:rsidRPr="003713D1">
              <w:rPr>
                <w:rFonts w:ascii="Arial" w:hAnsi="Arial" w:cs="Arial"/>
                <w:b/>
                <w:bCs/>
                <w:color w:val="A6A6A6" w:themeColor="background1" w:themeShade="A6"/>
              </w:rPr>
              <w:fldChar w:fldCharType="end"/>
            </w:r>
            <w:r w:rsidR="00787635" w:rsidRPr="003713D1">
              <w:rPr>
                <w:rFonts w:ascii="Arial" w:hAnsi="Arial" w:cs="Arial"/>
                <w:color w:val="A6A6A6" w:themeColor="background1" w:themeShade="A6"/>
              </w:rPr>
              <w:t xml:space="preserve"> od </w:t>
            </w:r>
            <w:r w:rsidR="00787635" w:rsidRPr="003713D1">
              <w:rPr>
                <w:rFonts w:ascii="Arial" w:hAnsi="Arial" w:cs="Arial"/>
                <w:b/>
                <w:bCs/>
                <w:color w:val="A6A6A6" w:themeColor="background1" w:themeShade="A6"/>
              </w:rPr>
              <w:fldChar w:fldCharType="begin"/>
            </w:r>
            <w:r w:rsidR="00787635" w:rsidRPr="003713D1">
              <w:rPr>
                <w:rFonts w:ascii="Arial" w:hAnsi="Arial" w:cs="Arial"/>
                <w:b/>
                <w:bCs/>
                <w:color w:val="A6A6A6" w:themeColor="background1" w:themeShade="A6"/>
              </w:rPr>
              <w:instrText>NUMPAGES</w:instrText>
            </w:r>
            <w:r w:rsidR="00787635" w:rsidRPr="003713D1">
              <w:rPr>
                <w:rFonts w:ascii="Arial" w:hAnsi="Arial" w:cs="Arial"/>
                <w:b/>
                <w:bCs/>
                <w:color w:val="A6A6A6" w:themeColor="background1" w:themeShade="A6"/>
              </w:rPr>
              <w:fldChar w:fldCharType="separate"/>
            </w:r>
            <w:r w:rsidR="00787635" w:rsidRPr="003713D1">
              <w:rPr>
                <w:rFonts w:ascii="Arial" w:hAnsi="Arial" w:cs="Arial"/>
                <w:b/>
                <w:bCs/>
                <w:color w:val="A6A6A6" w:themeColor="background1" w:themeShade="A6"/>
              </w:rPr>
              <w:t>2</w:t>
            </w:r>
            <w:r w:rsidR="00787635" w:rsidRPr="003713D1">
              <w:rPr>
                <w:rFonts w:ascii="Arial" w:hAnsi="Arial" w:cs="Arial"/>
                <w:b/>
                <w:bCs/>
                <w:color w:val="A6A6A6" w:themeColor="background1" w:themeShade="A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07CBB" w14:textId="77777777" w:rsidR="00013309" w:rsidRDefault="00013309">
      <w:r>
        <w:separator/>
      </w:r>
    </w:p>
  </w:footnote>
  <w:footnote w:type="continuationSeparator" w:id="0">
    <w:p w14:paraId="16227F35" w14:textId="77777777" w:rsidR="00013309" w:rsidRDefault="00013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437D" w14:textId="6BA312A0" w:rsidR="00634310" w:rsidRDefault="008F0830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0E6E72" wp14:editId="7A2329FF">
          <wp:simplePos x="0" y="0"/>
          <wp:positionH relativeFrom="margin">
            <wp:posOffset>-320040</wp:posOffset>
          </wp:positionH>
          <wp:positionV relativeFrom="margin">
            <wp:posOffset>-894080</wp:posOffset>
          </wp:positionV>
          <wp:extent cx="3404870" cy="760730"/>
          <wp:effectExtent l="0" t="0" r="0" b="0"/>
          <wp:wrapSquare wrapText="bothSides"/>
          <wp:docPr id="152" name="Slika 152" descr="Grb Republike Slovenije, Republika Slovenija, Ministrstvo za naravne vire in prostor, Geodetska uprava Republike Sloveni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351736792" descr="Grb Republike Slovenije, Republika Slovenija, Ministrstvo za naravne vire in prostor, Geodetska uprava Republike Slovenij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487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"/>
      <w:lvlJc w:val="left"/>
      <w:pPr>
        <w:tabs>
          <w:tab w:val="num" w:pos="432"/>
        </w:tabs>
      </w:pPr>
    </w:lvl>
    <w:lvl w:ilvl="1">
      <w:start w:val="1"/>
      <w:numFmt w:val="decimal"/>
      <w:lvlText w:val="%1.%2"/>
      <w:lvlJc w:val="left"/>
      <w:pPr>
        <w:tabs>
          <w:tab w:val="num" w:pos="576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2" w15:restartNumberingAfterBreak="0">
    <w:nsid w:val="025534B4"/>
    <w:multiLevelType w:val="multilevel"/>
    <w:tmpl w:val="E1F65F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6"/>
      <w:numFmt w:val="decimal"/>
      <w:lvlText w:val="%1.%2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egacy w:legacy="1" w:legacySpace="120" w:legacyIndent="720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1080"/>
      <w:lvlJc w:val="left"/>
      <w:pPr>
        <w:ind w:left="2880" w:hanging="1080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1440"/>
      <w:lvlJc w:val="left"/>
      <w:pPr>
        <w:ind w:left="5400" w:hanging="1440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6840" w:hanging="144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800"/>
      <w:lvlJc w:val="left"/>
      <w:pPr>
        <w:ind w:left="8640" w:hanging="1800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10440" w:hanging="1800"/>
      </w:pPr>
      <w:rPr>
        <w:rFonts w:cs="Times New Roman"/>
      </w:rPr>
    </w:lvl>
  </w:abstractNum>
  <w:abstractNum w:abstractNumId="3" w15:restartNumberingAfterBreak="0">
    <w:nsid w:val="02E81FF4"/>
    <w:multiLevelType w:val="multilevel"/>
    <w:tmpl w:val="09B0058C"/>
    <w:lvl w:ilvl="0">
      <w:start w:val="1"/>
      <w:numFmt w:val="decimal"/>
      <w:pStyle w:val="Podnastevanj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4F277CE"/>
    <w:multiLevelType w:val="multilevel"/>
    <w:tmpl w:val="E1F65F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6"/>
      <w:numFmt w:val="decimal"/>
      <w:lvlText w:val="%1.%2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egacy w:legacy="1" w:legacySpace="120" w:legacyIndent="720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1080"/>
      <w:lvlJc w:val="left"/>
      <w:pPr>
        <w:ind w:left="2880" w:hanging="1080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1440"/>
      <w:lvlJc w:val="left"/>
      <w:pPr>
        <w:ind w:left="5400" w:hanging="1440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6840" w:hanging="144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800"/>
      <w:lvlJc w:val="left"/>
      <w:pPr>
        <w:ind w:left="8640" w:hanging="1800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10440" w:hanging="1800"/>
      </w:pPr>
      <w:rPr>
        <w:rFonts w:cs="Times New Roman"/>
      </w:rPr>
    </w:lvl>
  </w:abstractNum>
  <w:abstractNum w:abstractNumId="5" w15:restartNumberingAfterBreak="0">
    <w:nsid w:val="05746D74"/>
    <w:multiLevelType w:val="hybridMultilevel"/>
    <w:tmpl w:val="C4CC427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AE2C38B0">
      <w:start w:val="3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0AD539EF"/>
    <w:multiLevelType w:val="multilevel"/>
    <w:tmpl w:val="E1F65F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6"/>
      <w:numFmt w:val="decimal"/>
      <w:lvlText w:val="%1.%2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egacy w:legacy="1" w:legacySpace="120" w:legacyIndent="720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1080"/>
      <w:lvlJc w:val="left"/>
      <w:pPr>
        <w:ind w:left="2880" w:hanging="1080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1440"/>
      <w:lvlJc w:val="left"/>
      <w:pPr>
        <w:ind w:left="5400" w:hanging="1440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6840" w:hanging="144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800"/>
      <w:lvlJc w:val="left"/>
      <w:pPr>
        <w:ind w:left="8640" w:hanging="1800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10440" w:hanging="1800"/>
      </w:pPr>
      <w:rPr>
        <w:rFonts w:cs="Times New Roman"/>
      </w:rPr>
    </w:lvl>
  </w:abstractNum>
  <w:abstractNum w:abstractNumId="7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364A1E"/>
    <w:multiLevelType w:val="hybridMultilevel"/>
    <w:tmpl w:val="673AAFD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9" w15:restartNumberingAfterBreak="0">
    <w:nsid w:val="0FAB5421"/>
    <w:multiLevelType w:val="hybridMultilevel"/>
    <w:tmpl w:val="7E480C9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8022DA"/>
    <w:multiLevelType w:val="hybridMultilevel"/>
    <w:tmpl w:val="9E84BC7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B67C9D"/>
    <w:multiLevelType w:val="hybridMultilevel"/>
    <w:tmpl w:val="3FE23696"/>
    <w:lvl w:ilvl="0" w:tplc="3CF02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5D2597F"/>
    <w:multiLevelType w:val="hybridMultilevel"/>
    <w:tmpl w:val="3E860584"/>
    <w:lvl w:ilvl="0" w:tplc="7CA2D3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5E1038C"/>
    <w:multiLevelType w:val="hybridMultilevel"/>
    <w:tmpl w:val="67A495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43790C"/>
    <w:multiLevelType w:val="multilevel"/>
    <w:tmpl w:val="1FB8326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5" w15:restartNumberingAfterBreak="0">
    <w:nsid w:val="1CF7578B"/>
    <w:multiLevelType w:val="multilevel"/>
    <w:tmpl w:val="E1F65F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6"/>
      <w:numFmt w:val="decimal"/>
      <w:lvlText w:val="%1.%2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egacy w:legacy="1" w:legacySpace="120" w:legacyIndent="720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1080"/>
      <w:lvlJc w:val="left"/>
      <w:pPr>
        <w:ind w:left="2880" w:hanging="1080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1440"/>
      <w:lvlJc w:val="left"/>
      <w:pPr>
        <w:ind w:left="5400" w:hanging="1440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6840" w:hanging="144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800"/>
      <w:lvlJc w:val="left"/>
      <w:pPr>
        <w:ind w:left="8640" w:hanging="1800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10440" w:hanging="1800"/>
      </w:pPr>
      <w:rPr>
        <w:rFonts w:cs="Times New Roman"/>
      </w:rPr>
    </w:lvl>
  </w:abstractNum>
  <w:abstractNum w:abstractNumId="16" w15:restartNumberingAfterBreak="0">
    <w:nsid w:val="1DF43FE7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 w15:restartNumberingAfterBreak="0">
    <w:nsid w:val="22F30575"/>
    <w:multiLevelType w:val="singleLevel"/>
    <w:tmpl w:val="2326CE3A"/>
    <w:lvl w:ilvl="0">
      <w:start w:val="11"/>
      <w:numFmt w:val="bullet"/>
      <w:lvlText w:val="-"/>
      <w:lvlJc w:val="left"/>
      <w:pPr>
        <w:tabs>
          <w:tab w:val="num" w:pos="5760"/>
        </w:tabs>
        <w:ind w:left="5760" w:hanging="4320"/>
      </w:pPr>
      <w:rPr>
        <w:rFonts w:hint="default"/>
      </w:rPr>
    </w:lvl>
  </w:abstractNum>
  <w:abstractNum w:abstractNumId="18" w15:restartNumberingAfterBreak="0">
    <w:nsid w:val="28AE5E10"/>
    <w:multiLevelType w:val="singleLevel"/>
    <w:tmpl w:val="AA6A2FE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9" w15:restartNumberingAfterBreak="0">
    <w:nsid w:val="2FC2575B"/>
    <w:multiLevelType w:val="hybridMultilevel"/>
    <w:tmpl w:val="F3C201A6"/>
    <w:lvl w:ilvl="0" w:tplc="DA1AC9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843CD3"/>
    <w:multiLevelType w:val="hybridMultilevel"/>
    <w:tmpl w:val="74241E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F736D1"/>
    <w:multiLevelType w:val="multilevel"/>
    <w:tmpl w:val="E1F65F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6"/>
      <w:numFmt w:val="decimal"/>
      <w:lvlText w:val="%1.%2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egacy w:legacy="1" w:legacySpace="120" w:legacyIndent="720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1080"/>
      <w:lvlJc w:val="left"/>
      <w:pPr>
        <w:ind w:left="2880" w:hanging="1080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1440"/>
      <w:lvlJc w:val="left"/>
      <w:pPr>
        <w:ind w:left="5400" w:hanging="1440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6840" w:hanging="144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800"/>
      <w:lvlJc w:val="left"/>
      <w:pPr>
        <w:ind w:left="8640" w:hanging="1800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10440" w:hanging="1800"/>
      </w:pPr>
      <w:rPr>
        <w:rFonts w:cs="Times New Roman"/>
      </w:rPr>
    </w:lvl>
  </w:abstractNum>
  <w:abstractNum w:abstractNumId="22" w15:restartNumberingAfterBreak="0">
    <w:nsid w:val="3A103D68"/>
    <w:multiLevelType w:val="hybridMultilevel"/>
    <w:tmpl w:val="3348A8FC"/>
    <w:lvl w:ilvl="0" w:tplc="608C35E2">
      <w:start w:val="1"/>
      <w:numFmt w:val="upperRoman"/>
      <w:pStyle w:val="Naslov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15E96A6">
      <w:numFmt w:val="none"/>
      <w:lvlText w:val=""/>
      <w:lvlJc w:val="left"/>
      <w:pPr>
        <w:tabs>
          <w:tab w:val="num" w:pos="360"/>
        </w:tabs>
      </w:pPr>
    </w:lvl>
    <w:lvl w:ilvl="2" w:tplc="E28841F8">
      <w:numFmt w:val="none"/>
      <w:lvlText w:val=""/>
      <w:lvlJc w:val="left"/>
      <w:pPr>
        <w:tabs>
          <w:tab w:val="num" w:pos="360"/>
        </w:tabs>
      </w:pPr>
    </w:lvl>
    <w:lvl w:ilvl="3" w:tplc="562E875A">
      <w:numFmt w:val="none"/>
      <w:lvlText w:val=""/>
      <w:lvlJc w:val="left"/>
      <w:pPr>
        <w:tabs>
          <w:tab w:val="num" w:pos="360"/>
        </w:tabs>
      </w:pPr>
    </w:lvl>
    <w:lvl w:ilvl="4" w:tplc="08EC925E">
      <w:numFmt w:val="none"/>
      <w:lvlText w:val=""/>
      <w:lvlJc w:val="left"/>
      <w:pPr>
        <w:tabs>
          <w:tab w:val="num" w:pos="360"/>
        </w:tabs>
      </w:pPr>
    </w:lvl>
    <w:lvl w:ilvl="5" w:tplc="B126B536">
      <w:numFmt w:val="none"/>
      <w:lvlText w:val=""/>
      <w:lvlJc w:val="left"/>
      <w:pPr>
        <w:tabs>
          <w:tab w:val="num" w:pos="360"/>
        </w:tabs>
      </w:pPr>
    </w:lvl>
    <w:lvl w:ilvl="6" w:tplc="49DE43BC">
      <w:numFmt w:val="none"/>
      <w:lvlText w:val=""/>
      <w:lvlJc w:val="left"/>
      <w:pPr>
        <w:tabs>
          <w:tab w:val="num" w:pos="360"/>
        </w:tabs>
      </w:pPr>
    </w:lvl>
    <w:lvl w:ilvl="7" w:tplc="D22A56F0">
      <w:numFmt w:val="none"/>
      <w:lvlText w:val=""/>
      <w:lvlJc w:val="left"/>
      <w:pPr>
        <w:tabs>
          <w:tab w:val="num" w:pos="360"/>
        </w:tabs>
      </w:pPr>
    </w:lvl>
    <w:lvl w:ilvl="8" w:tplc="96D868EE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3D6746A4"/>
    <w:multiLevelType w:val="hybridMultilevel"/>
    <w:tmpl w:val="83CA55B4"/>
    <w:lvl w:ilvl="0" w:tplc="608C35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5E96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8841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2E87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EC92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126B5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DE43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2A56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6D868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A69EB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 w15:restartNumberingAfterBreak="0">
    <w:nsid w:val="4632364E"/>
    <w:multiLevelType w:val="multilevel"/>
    <w:tmpl w:val="09FE8FFA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2%1.2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440" w:hanging="1800"/>
      </w:pPr>
      <w:rPr>
        <w:rFonts w:cs="Times New Roman" w:hint="default"/>
      </w:rPr>
    </w:lvl>
  </w:abstractNum>
  <w:abstractNum w:abstractNumId="26" w15:restartNumberingAfterBreak="0">
    <w:nsid w:val="46B12CEE"/>
    <w:multiLevelType w:val="hybridMultilevel"/>
    <w:tmpl w:val="FB8814A4"/>
    <w:lvl w:ilvl="0" w:tplc="DA1AC9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94353B2"/>
    <w:multiLevelType w:val="hybridMultilevel"/>
    <w:tmpl w:val="3FE4655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CE6834"/>
    <w:multiLevelType w:val="hybridMultilevel"/>
    <w:tmpl w:val="D98C8F52"/>
    <w:lvl w:ilvl="0" w:tplc="81A8B168">
      <w:start w:val="1"/>
      <w:numFmt w:val="decimal"/>
      <w:pStyle w:val="Oznaenseznam"/>
      <w:lvlText w:val="(%1)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CD501A"/>
    <w:multiLevelType w:val="multilevel"/>
    <w:tmpl w:val="E1F65F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6"/>
      <w:numFmt w:val="decimal"/>
      <w:lvlText w:val="%1.%2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egacy w:legacy="1" w:legacySpace="120" w:legacyIndent="720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1080"/>
      <w:lvlJc w:val="left"/>
      <w:pPr>
        <w:ind w:left="2880" w:hanging="1080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1440"/>
      <w:lvlJc w:val="left"/>
      <w:pPr>
        <w:ind w:left="5400" w:hanging="1440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6840" w:hanging="144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800"/>
      <w:lvlJc w:val="left"/>
      <w:pPr>
        <w:ind w:left="8640" w:hanging="1800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10440" w:hanging="1800"/>
      </w:pPr>
      <w:rPr>
        <w:rFonts w:cs="Times New Roman"/>
      </w:rPr>
    </w:lvl>
  </w:abstractNum>
  <w:abstractNum w:abstractNumId="30" w15:restartNumberingAfterBreak="0">
    <w:nsid w:val="564841C1"/>
    <w:multiLevelType w:val="hybridMultilevel"/>
    <w:tmpl w:val="A3E8AAAA"/>
    <w:lvl w:ilvl="0" w:tplc="FAD692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DB4997"/>
    <w:multiLevelType w:val="hybridMultilevel"/>
    <w:tmpl w:val="D0A616A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447C9F"/>
    <w:multiLevelType w:val="hybridMultilevel"/>
    <w:tmpl w:val="46988AE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2F39CA"/>
    <w:multiLevelType w:val="hybridMultilevel"/>
    <w:tmpl w:val="717046C6"/>
    <w:lvl w:ilvl="0" w:tplc="C7ACAEDE">
      <w:start w:val="1"/>
      <w:numFmt w:val="bullet"/>
      <w:lvlText w:val="-"/>
      <w:lvlJc w:val="left"/>
      <w:pPr>
        <w:tabs>
          <w:tab w:val="num" w:pos="400"/>
        </w:tabs>
        <w:ind w:left="400" w:hanging="34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5C7B1A97"/>
    <w:multiLevelType w:val="multilevel"/>
    <w:tmpl w:val="E1F65F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6"/>
      <w:numFmt w:val="decimal"/>
      <w:lvlText w:val="%1.%2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egacy w:legacy="1" w:legacySpace="120" w:legacyIndent="720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1080"/>
      <w:lvlJc w:val="left"/>
      <w:pPr>
        <w:ind w:left="2880" w:hanging="1080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1440"/>
      <w:lvlJc w:val="left"/>
      <w:pPr>
        <w:ind w:left="5400" w:hanging="1440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6840" w:hanging="144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800"/>
      <w:lvlJc w:val="left"/>
      <w:pPr>
        <w:ind w:left="8640" w:hanging="1800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10440" w:hanging="1800"/>
      </w:pPr>
      <w:rPr>
        <w:rFonts w:cs="Times New Roman"/>
      </w:rPr>
    </w:lvl>
  </w:abstractNum>
  <w:abstractNum w:abstractNumId="35" w15:restartNumberingAfterBreak="0">
    <w:nsid w:val="5D431A81"/>
    <w:multiLevelType w:val="hybridMultilevel"/>
    <w:tmpl w:val="FC62F23A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5DD87715"/>
    <w:multiLevelType w:val="hybridMultilevel"/>
    <w:tmpl w:val="78AAB7F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272DD3"/>
    <w:multiLevelType w:val="hybridMultilevel"/>
    <w:tmpl w:val="5A82801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60416E87"/>
    <w:multiLevelType w:val="multilevel"/>
    <w:tmpl w:val="E1F65F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6"/>
      <w:numFmt w:val="decimal"/>
      <w:lvlText w:val="%1.%2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egacy w:legacy="1" w:legacySpace="120" w:legacyIndent="720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1080"/>
      <w:lvlJc w:val="left"/>
      <w:pPr>
        <w:ind w:left="2880" w:hanging="1080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1440"/>
      <w:lvlJc w:val="left"/>
      <w:pPr>
        <w:ind w:left="5400" w:hanging="1440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6840" w:hanging="144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800"/>
      <w:lvlJc w:val="left"/>
      <w:pPr>
        <w:ind w:left="8640" w:hanging="1800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10440" w:hanging="1800"/>
      </w:pPr>
      <w:rPr>
        <w:rFonts w:cs="Times New Roman"/>
      </w:rPr>
    </w:lvl>
  </w:abstractNum>
  <w:abstractNum w:abstractNumId="39" w15:restartNumberingAfterBreak="0">
    <w:nsid w:val="61D750EE"/>
    <w:multiLevelType w:val="hybridMultilevel"/>
    <w:tmpl w:val="25FCAF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D758AB"/>
    <w:multiLevelType w:val="multilevel"/>
    <w:tmpl w:val="E1F65F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6"/>
      <w:numFmt w:val="decimal"/>
      <w:lvlText w:val="%1.%2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egacy w:legacy="1" w:legacySpace="120" w:legacyIndent="720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1080"/>
      <w:lvlJc w:val="left"/>
      <w:pPr>
        <w:ind w:left="2880" w:hanging="1080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1440"/>
      <w:lvlJc w:val="left"/>
      <w:pPr>
        <w:ind w:left="5400" w:hanging="1440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6840" w:hanging="144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800"/>
      <w:lvlJc w:val="left"/>
      <w:pPr>
        <w:ind w:left="8640" w:hanging="1800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10440" w:hanging="1800"/>
      </w:pPr>
      <w:rPr>
        <w:rFonts w:cs="Times New Roman"/>
      </w:rPr>
    </w:lvl>
  </w:abstractNum>
  <w:abstractNum w:abstractNumId="41" w15:restartNumberingAfterBreak="0">
    <w:nsid w:val="6D191FAA"/>
    <w:multiLevelType w:val="hybridMultilevel"/>
    <w:tmpl w:val="D70EE72C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DC4342"/>
    <w:multiLevelType w:val="hybridMultilevel"/>
    <w:tmpl w:val="ED2AF8EC"/>
    <w:lvl w:ilvl="0" w:tplc="D5C81C18">
      <w:start w:val="1"/>
      <w:numFmt w:val="bullet"/>
      <w:pStyle w:val="Zamik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A1A64"/>
    <w:multiLevelType w:val="hybridMultilevel"/>
    <w:tmpl w:val="537A07A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8A609A"/>
    <w:multiLevelType w:val="hybridMultilevel"/>
    <w:tmpl w:val="586222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A24F04"/>
    <w:multiLevelType w:val="hybridMultilevel"/>
    <w:tmpl w:val="A7DC2FE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E14DA3"/>
    <w:multiLevelType w:val="multilevel"/>
    <w:tmpl w:val="E1F65F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6"/>
      <w:numFmt w:val="decimal"/>
      <w:lvlText w:val="%1.%2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egacy w:legacy="1" w:legacySpace="120" w:legacyIndent="720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1080"/>
      <w:lvlJc w:val="left"/>
      <w:pPr>
        <w:ind w:left="2880" w:hanging="1080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1440"/>
      <w:lvlJc w:val="left"/>
      <w:pPr>
        <w:ind w:left="5400" w:hanging="1440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6840" w:hanging="144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800"/>
      <w:lvlJc w:val="left"/>
      <w:pPr>
        <w:ind w:left="8640" w:hanging="1800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10440" w:hanging="1800"/>
      </w:pPr>
      <w:rPr>
        <w:rFonts w:cs="Times New Roman"/>
      </w:rPr>
    </w:lvl>
  </w:abstractNum>
  <w:abstractNum w:abstractNumId="47" w15:restartNumberingAfterBreak="0">
    <w:nsid w:val="79770D72"/>
    <w:multiLevelType w:val="hybridMultilevel"/>
    <w:tmpl w:val="0E0899D6"/>
    <w:lvl w:ilvl="0" w:tplc="A7F0101C">
      <w:numFmt w:val="bullet"/>
      <w:pStyle w:val="Seznam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F3323FA"/>
    <w:multiLevelType w:val="multilevel"/>
    <w:tmpl w:val="4050902A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 w15:restartNumberingAfterBreak="0">
    <w:nsid w:val="7F9D7B40"/>
    <w:multiLevelType w:val="hybridMultilevel"/>
    <w:tmpl w:val="47DC43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7462827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47691816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500630997">
    <w:abstractNumId w:val="18"/>
  </w:num>
  <w:num w:numId="4" w16cid:durableId="581792459">
    <w:abstractNumId w:val="22"/>
  </w:num>
  <w:num w:numId="5" w16cid:durableId="1557818723">
    <w:abstractNumId w:val="9"/>
  </w:num>
  <w:num w:numId="6" w16cid:durableId="1224366399">
    <w:abstractNumId w:val="47"/>
  </w:num>
  <w:num w:numId="7" w16cid:durableId="1364749185">
    <w:abstractNumId w:val="43"/>
  </w:num>
  <w:num w:numId="8" w16cid:durableId="726337794">
    <w:abstractNumId w:val="42"/>
  </w:num>
  <w:num w:numId="9" w16cid:durableId="229658038">
    <w:abstractNumId w:val="28"/>
  </w:num>
  <w:num w:numId="10" w16cid:durableId="1914971596">
    <w:abstractNumId w:val="7"/>
  </w:num>
  <w:num w:numId="11" w16cid:durableId="359552483">
    <w:abstractNumId w:val="39"/>
  </w:num>
  <w:num w:numId="12" w16cid:durableId="298195125">
    <w:abstractNumId w:val="32"/>
  </w:num>
  <w:num w:numId="13" w16cid:durableId="1939439148">
    <w:abstractNumId w:val="33"/>
  </w:num>
  <w:num w:numId="14" w16cid:durableId="90130359">
    <w:abstractNumId w:val="11"/>
  </w:num>
  <w:num w:numId="15" w16cid:durableId="123668330">
    <w:abstractNumId w:val="45"/>
  </w:num>
  <w:num w:numId="16" w16cid:durableId="1473402735">
    <w:abstractNumId w:val="31"/>
  </w:num>
  <w:num w:numId="17" w16cid:durableId="2106656483">
    <w:abstractNumId w:val="41"/>
  </w:num>
  <w:num w:numId="18" w16cid:durableId="930353719">
    <w:abstractNumId w:val="5"/>
  </w:num>
  <w:num w:numId="19" w16cid:durableId="2048216885">
    <w:abstractNumId w:val="16"/>
  </w:num>
  <w:num w:numId="20" w16cid:durableId="1945305849">
    <w:abstractNumId w:val="24"/>
  </w:num>
  <w:num w:numId="21" w16cid:durableId="82190004">
    <w:abstractNumId w:val="17"/>
  </w:num>
  <w:num w:numId="22" w16cid:durableId="466046313">
    <w:abstractNumId w:val="8"/>
  </w:num>
  <w:num w:numId="23" w16cid:durableId="18239277">
    <w:abstractNumId w:val="27"/>
  </w:num>
  <w:num w:numId="24" w16cid:durableId="144860298">
    <w:abstractNumId w:val="49"/>
  </w:num>
  <w:num w:numId="25" w16cid:durableId="1870291355">
    <w:abstractNumId w:val="44"/>
  </w:num>
  <w:num w:numId="26" w16cid:durableId="1689987544">
    <w:abstractNumId w:val="20"/>
  </w:num>
  <w:num w:numId="27" w16cid:durableId="875116709">
    <w:abstractNumId w:val="0"/>
    <w:lvlOverride w:ilvl="0">
      <w:lvl w:ilvl="0">
        <w:start w:val="1"/>
        <w:numFmt w:val="bullet"/>
        <w:lvlText w:val="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  <w:sz w:val="20"/>
        </w:rPr>
      </w:lvl>
    </w:lvlOverride>
  </w:num>
  <w:num w:numId="28" w16cid:durableId="19466927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637761119">
    <w:abstractNumId w:val="15"/>
  </w:num>
  <w:num w:numId="30" w16cid:durableId="114712658">
    <w:abstractNumId w:val="38"/>
  </w:num>
  <w:num w:numId="31" w16cid:durableId="214638927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 w16cid:durableId="338195340">
    <w:abstractNumId w:val="0"/>
    <w:lvlOverride w:ilvl="0">
      <w:lvl w:ilvl="0">
        <w:start w:val="1"/>
        <w:numFmt w:val="bullet"/>
        <w:lvlText w:val=""/>
        <w:legacy w:legacy="1" w:legacySpace="0" w:legacyIndent="360"/>
        <w:lvlJc w:val="left"/>
        <w:pPr>
          <w:ind w:left="780" w:hanging="360"/>
        </w:pPr>
        <w:rPr>
          <w:rFonts w:ascii="Wingdings" w:hAnsi="Wingdings" w:hint="default"/>
        </w:rPr>
      </w:lvl>
    </w:lvlOverride>
  </w:num>
  <w:num w:numId="33" w16cid:durableId="1544251601">
    <w:abstractNumId w:val="34"/>
  </w:num>
  <w:num w:numId="34" w16cid:durableId="136224597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720" w:hanging="360"/>
        </w:pPr>
        <w:rPr>
          <w:rFonts w:ascii="Wingdings" w:hAnsi="Wingdings" w:hint="default"/>
        </w:rPr>
      </w:lvl>
    </w:lvlOverride>
  </w:num>
  <w:num w:numId="35" w16cid:durableId="1611274994">
    <w:abstractNumId w:val="4"/>
  </w:num>
  <w:num w:numId="36" w16cid:durableId="76249093">
    <w:abstractNumId w:val="21"/>
  </w:num>
  <w:num w:numId="37" w16cid:durableId="1727298371">
    <w:abstractNumId w:val="10"/>
  </w:num>
  <w:num w:numId="38" w16cid:durableId="1045056669">
    <w:abstractNumId w:val="36"/>
  </w:num>
  <w:num w:numId="39" w16cid:durableId="2060350133">
    <w:abstractNumId w:val="23"/>
  </w:num>
  <w:num w:numId="40" w16cid:durableId="1258321605">
    <w:abstractNumId w:val="13"/>
  </w:num>
  <w:num w:numId="41" w16cid:durableId="2044357564">
    <w:abstractNumId w:val="6"/>
  </w:num>
  <w:num w:numId="42" w16cid:durableId="241917181">
    <w:abstractNumId w:val="2"/>
  </w:num>
  <w:num w:numId="43" w16cid:durableId="1906133">
    <w:abstractNumId w:val="40"/>
  </w:num>
  <w:num w:numId="44" w16cid:durableId="1126314307">
    <w:abstractNumId w:val="25"/>
  </w:num>
  <w:num w:numId="45" w16cid:durableId="764956391">
    <w:abstractNumId w:val="12"/>
  </w:num>
  <w:num w:numId="46" w16cid:durableId="1607076581">
    <w:abstractNumId w:val="19"/>
  </w:num>
  <w:num w:numId="47" w16cid:durableId="1069111562">
    <w:abstractNumId w:val="26"/>
  </w:num>
  <w:num w:numId="48" w16cid:durableId="12850632">
    <w:abstractNumId w:val="29"/>
  </w:num>
  <w:num w:numId="49" w16cid:durableId="2045253944">
    <w:abstractNumId w:val="35"/>
  </w:num>
  <w:num w:numId="50" w16cid:durableId="957416856">
    <w:abstractNumId w:val="46"/>
  </w:num>
  <w:num w:numId="51" w16cid:durableId="3559051">
    <w:abstractNumId w:val="30"/>
  </w:num>
  <w:num w:numId="52" w16cid:durableId="2012641239">
    <w:abstractNumId w:val="48"/>
  </w:num>
  <w:num w:numId="53" w16cid:durableId="853961885">
    <w:abstractNumId w:val="14"/>
  </w:num>
  <w:num w:numId="54" w16cid:durableId="815955253">
    <w:abstractNumId w:val="37"/>
  </w:num>
  <w:num w:numId="55" w16cid:durableId="1349331929">
    <w:abstractNumId w:val="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272"/>
    <w:rsid w:val="00004760"/>
    <w:rsid w:val="00007F4E"/>
    <w:rsid w:val="00013309"/>
    <w:rsid w:val="00022186"/>
    <w:rsid w:val="00035D2D"/>
    <w:rsid w:val="00037B6B"/>
    <w:rsid w:val="00047396"/>
    <w:rsid w:val="00047984"/>
    <w:rsid w:val="00047F1E"/>
    <w:rsid w:val="000540F0"/>
    <w:rsid w:val="00070C59"/>
    <w:rsid w:val="000722F5"/>
    <w:rsid w:val="00075E5F"/>
    <w:rsid w:val="000842DD"/>
    <w:rsid w:val="000953E0"/>
    <w:rsid w:val="000A722D"/>
    <w:rsid w:val="000B713E"/>
    <w:rsid w:val="000C5892"/>
    <w:rsid w:val="000F540A"/>
    <w:rsid w:val="00106DDF"/>
    <w:rsid w:val="00110A35"/>
    <w:rsid w:val="00122D50"/>
    <w:rsid w:val="00125842"/>
    <w:rsid w:val="00140798"/>
    <w:rsid w:val="00140A60"/>
    <w:rsid w:val="00144560"/>
    <w:rsid w:val="0014723F"/>
    <w:rsid w:val="00150F9A"/>
    <w:rsid w:val="0015736D"/>
    <w:rsid w:val="00160B76"/>
    <w:rsid w:val="001642BB"/>
    <w:rsid w:val="00172E8C"/>
    <w:rsid w:val="0017491E"/>
    <w:rsid w:val="0018048F"/>
    <w:rsid w:val="00181509"/>
    <w:rsid w:val="00184016"/>
    <w:rsid w:val="00184D25"/>
    <w:rsid w:val="001870AB"/>
    <w:rsid w:val="001A2CE2"/>
    <w:rsid w:val="001A513C"/>
    <w:rsid w:val="001A6F66"/>
    <w:rsid w:val="001B3A0F"/>
    <w:rsid w:val="001D0055"/>
    <w:rsid w:val="001D14AA"/>
    <w:rsid w:val="001D3818"/>
    <w:rsid w:val="001F0007"/>
    <w:rsid w:val="001F32E4"/>
    <w:rsid w:val="00202197"/>
    <w:rsid w:val="00202E09"/>
    <w:rsid w:val="00217ADB"/>
    <w:rsid w:val="002213CB"/>
    <w:rsid w:val="00240154"/>
    <w:rsid w:val="0025652C"/>
    <w:rsid w:val="00257A58"/>
    <w:rsid w:val="002623D5"/>
    <w:rsid w:val="00263259"/>
    <w:rsid w:val="002651E2"/>
    <w:rsid w:val="002736FA"/>
    <w:rsid w:val="0029093C"/>
    <w:rsid w:val="00290CB9"/>
    <w:rsid w:val="00295C11"/>
    <w:rsid w:val="002A6233"/>
    <w:rsid w:val="002B4452"/>
    <w:rsid w:val="002B7D16"/>
    <w:rsid w:val="002C580C"/>
    <w:rsid w:val="002E3269"/>
    <w:rsid w:val="0030101F"/>
    <w:rsid w:val="00317EE9"/>
    <w:rsid w:val="00337093"/>
    <w:rsid w:val="00343E3B"/>
    <w:rsid w:val="00351240"/>
    <w:rsid w:val="003541CA"/>
    <w:rsid w:val="00354B32"/>
    <w:rsid w:val="00363BB6"/>
    <w:rsid w:val="003713D1"/>
    <w:rsid w:val="003766FA"/>
    <w:rsid w:val="003944E1"/>
    <w:rsid w:val="00397258"/>
    <w:rsid w:val="003A3201"/>
    <w:rsid w:val="003B3001"/>
    <w:rsid w:val="003B3119"/>
    <w:rsid w:val="003B5A74"/>
    <w:rsid w:val="003C30DB"/>
    <w:rsid w:val="003C493E"/>
    <w:rsid w:val="003C6251"/>
    <w:rsid w:val="003C7C6B"/>
    <w:rsid w:val="003D207E"/>
    <w:rsid w:val="003E27A1"/>
    <w:rsid w:val="003E70CB"/>
    <w:rsid w:val="003E7B56"/>
    <w:rsid w:val="003F1EB9"/>
    <w:rsid w:val="003F5E66"/>
    <w:rsid w:val="00410127"/>
    <w:rsid w:val="00413EBF"/>
    <w:rsid w:val="00417E6D"/>
    <w:rsid w:val="00420F3F"/>
    <w:rsid w:val="00427FAF"/>
    <w:rsid w:val="00454BD4"/>
    <w:rsid w:val="00465E8E"/>
    <w:rsid w:val="004741A3"/>
    <w:rsid w:val="00474DC2"/>
    <w:rsid w:val="0047653C"/>
    <w:rsid w:val="004814C4"/>
    <w:rsid w:val="00486F89"/>
    <w:rsid w:val="004A0423"/>
    <w:rsid w:val="004C1953"/>
    <w:rsid w:val="004C7CC1"/>
    <w:rsid w:val="004D129C"/>
    <w:rsid w:val="004D7AA8"/>
    <w:rsid w:val="004F57A4"/>
    <w:rsid w:val="00536AA2"/>
    <w:rsid w:val="0055738F"/>
    <w:rsid w:val="005729EC"/>
    <w:rsid w:val="0058605C"/>
    <w:rsid w:val="00590CE1"/>
    <w:rsid w:val="00592E2D"/>
    <w:rsid w:val="005944CA"/>
    <w:rsid w:val="00594569"/>
    <w:rsid w:val="005A6F68"/>
    <w:rsid w:val="005B5E9F"/>
    <w:rsid w:val="005B6827"/>
    <w:rsid w:val="005D1C12"/>
    <w:rsid w:val="005E409C"/>
    <w:rsid w:val="005F6190"/>
    <w:rsid w:val="00610A35"/>
    <w:rsid w:val="00613272"/>
    <w:rsid w:val="00614FED"/>
    <w:rsid w:val="00620FF5"/>
    <w:rsid w:val="00634310"/>
    <w:rsid w:val="006345F3"/>
    <w:rsid w:val="00634F4E"/>
    <w:rsid w:val="00643A46"/>
    <w:rsid w:val="00654AAA"/>
    <w:rsid w:val="006551BE"/>
    <w:rsid w:val="00665CFA"/>
    <w:rsid w:val="00667020"/>
    <w:rsid w:val="00681649"/>
    <w:rsid w:val="0068363B"/>
    <w:rsid w:val="0068388A"/>
    <w:rsid w:val="00696007"/>
    <w:rsid w:val="006D2A1F"/>
    <w:rsid w:val="006D5617"/>
    <w:rsid w:val="006E3184"/>
    <w:rsid w:val="006E76D3"/>
    <w:rsid w:val="006E77CB"/>
    <w:rsid w:val="006F291A"/>
    <w:rsid w:val="0070301A"/>
    <w:rsid w:val="00714BF9"/>
    <w:rsid w:val="00720451"/>
    <w:rsid w:val="00724CE0"/>
    <w:rsid w:val="0073300B"/>
    <w:rsid w:val="0074101D"/>
    <w:rsid w:val="007566BE"/>
    <w:rsid w:val="007571A5"/>
    <w:rsid w:val="007639AF"/>
    <w:rsid w:val="007640DD"/>
    <w:rsid w:val="00787635"/>
    <w:rsid w:val="00795A64"/>
    <w:rsid w:val="00796E86"/>
    <w:rsid w:val="007A3076"/>
    <w:rsid w:val="007B231C"/>
    <w:rsid w:val="007F5A95"/>
    <w:rsid w:val="00806BFA"/>
    <w:rsid w:val="00813A3B"/>
    <w:rsid w:val="008158AB"/>
    <w:rsid w:val="00821F5D"/>
    <w:rsid w:val="0082518D"/>
    <w:rsid w:val="00825379"/>
    <w:rsid w:val="00833ED0"/>
    <w:rsid w:val="00834207"/>
    <w:rsid w:val="00841582"/>
    <w:rsid w:val="00850A29"/>
    <w:rsid w:val="00855DD4"/>
    <w:rsid w:val="00857DFA"/>
    <w:rsid w:val="008654DC"/>
    <w:rsid w:val="008656E9"/>
    <w:rsid w:val="0086636D"/>
    <w:rsid w:val="008732D2"/>
    <w:rsid w:val="008749A9"/>
    <w:rsid w:val="00875968"/>
    <w:rsid w:val="00883CA6"/>
    <w:rsid w:val="00886CA4"/>
    <w:rsid w:val="00892C25"/>
    <w:rsid w:val="00894E18"/>
    <w:rsid w:val="008A1AD3"/>
    <w:rsid w:val="008A39B2"/>
    <w:rsid w:val="008A4AA5"/>
    <w:rsid w:val="008A7810"/>
    <w:rsid w:val="008B22FF"/>
    <w:rsid w:val="008B2D40"/>
    <w:rsid w:val="008B7714"/>
    <w:rsid w:val="008C355F"/>
    <w:rsid w:val="008C3ACD"/>
    <w:rsid w:val="008D037E"/>
    <w:rsid w:val="008D40FE"/>
    <w:rsid w:val="008D43DD"/>
    <w:rsid w:val="008D4CA5"/>
    <w:rsid w:val="008F0547"/>
    <w:rsid w:val="008F0830"/>
    <w:rsid w:val="008F1744"/>
    <w:rsid w:val="008F1CA1"/>
    <w:rsid w:val="008F1F86"/>
    <w:rsid w:val="008F3E49"/>
    <w:rsid w:val="008F5BA0"/>
    <w:rsid w:val="008F657D"/>
    <w:rsid w:val="008F7B45"/>
    <w:rsid w:val="00911DDB"/>
    <w:rsid w:val="0092733C"/>
    <w:rsid w:val="00936DB7"/>
    <w:rsid w:val="0093741D"/>
    <w:rsid w:val="00944935"/>
    <w:rsid w:val="00953F06"/>
    <w:rsid w:val="009579EB"/>
    <w:rsid w:val="00961073"/>
    <w:rsid w:val="00961575"/>
    <w:rsid w:val="009640DB"/>
    <w:rsid w:val="00980C65"/>
    <w:rsid w:val="00993652"/>
    <w:rsid w:val="009971D0"/>
    <w:rsid w:val="009B0A3C"/>
    <w:rsid w:val="009B445C"/>
    <w:rsid w:val="009B484C"/>
    <w:rsid w:val="009B4C7C"/>
    <w:rsid w:val="009C0954"/>
    <w:rsid w:val="009C4598"/>
    <w:rsid w:val="009C7255"/>
    <w:rsid w:val="009D217E"/>
    <w:rsid w:val="009E5041"/>
    <w:rsid w:val="009F3447"/>
    <w:rsid w:val="00A05143"/>
    <w:rsid w:val="00A07909"/>
    <w:rsid w:val="00A13A61"/>
    <w:rsid w:val="00A40D0E"/>
    <w:rsid w:val="00A419BD"/>
    <w:rsid w:val="00A4377C"/>
    <w:rsid w:val="00A53734"/>
    <w:rsid w:val="00A87A67"/>
    <w:rsid w:val="00A96985"/>
    <w:rsid w:val="00AC31EA"/>
    <w:rsid w:val="00AC6210"/>
    <w:rsid w:val="00AD3017"/>
    <w:rsid w:val="00AE360B"/>
    <w:rsid w:val="00AE5035"/>
    <w:rsid w:val="00AE6B35"/>
    <w:rsid w:val="00AF231A"/>
    <w:rsid w:val="00AF3F21"/>
    <w:rsid w:val="00B03572"/>
    <w:rsid w:val="00B14827"/>
    <w:rsid w:val="00B16A9E"/>
    <w:rsid w:val="00B25E77"/>
    <w:rsid w:val="00B33BC5"/>
    <w:rsid w:val="00B34B06"/>
    <w:rsid w:val="00B41790"/>
    <w:rsid w:val="00B43D5D"/>
    <w:rsid w:val="00B46DF1"/>
    <w:rsid w:val="00B57013"/>
    <w:rsid w:val="00B63988"/>
    <w:rsid w:val="00B743F8"/>
    <w:rsid w:val="00B76A62"/>
    <w:rsid w:val="00B85237"/>
    <w:rsid w:val="00BA1369"/>
    <w:rsid w:val="00BA395A"/>
    <w:rsid w:val="00BA60EB"/>
    <w:rsid w:val="00BA7034"/>
    <w:rsid w:val="00BB65BF"/>
    <w:rsid w:val="00BB7A25"/>
    <w:rsid w:val="00BD7118"/>
    <w:rsid w:val="00BE3688"/>
    <w:rsid w:val="00BF32C1"/>
    <w:rsid w:val="00BF4AC4"/>
    <w:rsid w:val="00C03C5A"/>
    <w:rsid w:val="00C05E20"/>
    <w:rsid w:val="00C07EC2"/>
    <w:rsid w:val="00C323BC"/>
    <w:rsid w:val="00C34501"/>
    <w:rsid w:val="00C34A15"/>
    <w:rsid w:val="00C56A8B"/>
    <w:rsid w:val="00C61831"/>
    <w:rsid w:val="00C748E7"/>
    <w:rsid w:val="00C74A30"/>
    <w:rsid w:val="00C77047"/>
    <w:rsid w:val="00C87D4E"/>
    <w:rsid w:val="00CA0695"/>
    <w:rsid w:val="00CA2FA5"/>
    <w:rsid w:val="00CA6580"/>
    <w:rsid w:val="00CA7296"/>
    <w:rsid w:val="00CB5347"/>
    <w:rsid w:val="00CD20DD"/>
    <w:rsid w:val="00CD3259"/>
    <w:rsid w:val="00CD3F64"/>
    <w:rsid w:val="00CD3F82"/>
    <w:rsid w:val="00CD4EF8"/>
    <w:rsid w:val="00CD5133"/>
    <w:rsid w:val="00CD7899"/>
    <w:rsid w:val="00CE4780"/>
    <w:rsid w:val="00CF0E73"/>
    <w:rsid w:val="00D00B03"/>
    <w:rsid w:val="00D116EC"/>
    <w:rsid w:val="00D11ED0"/>
    <w:rsid w:val="00D159A8"/>
    <w:rsid w:val="00D17C05"/>
    <w:rsid w:val="00D17EE0"/>
    <w:rsid w:val="00D3462C"/>
    <w:rsid w:val="00D37DAC"/>
    <w:rsid w:val="00D417D7"/>
    <w:rsid w:val="00D46C20"/>
    <w:rsid w:val="00D53181"/>
    <w:rsid w:val="00D53FF2"/>
    <w:rsid w:val="00D77BFB"/>
    <w:rsid w:val="00D81D80"/>
    <w:rsid w:val="00D91AC4"/>
    <w:rsid w:val="00DA31BD"/>
    <w:rsid w:val="00DA6ABB"/>
    <w:rsid w:val="00DB7FC0"/>
    <w:rsid w:val="00DC0808"/>
    <w:rsid w:val="00DC0A0C"/>
    <w:rsid w:val="00DC3CA4"/>
    <w:rsid w:val="00DE1019"/>
    <w:rsid w:val="00DE5420"/>
    <w:rsid w:val="00DF4BFA"/>
    <w:rsid w:val="00DF578C"/>
    <w:rsid w:val="00DF6480"/>
    <w:rsid w:val="00E05FC3"/>
    <w:rsid w:val="00E078E8"/>
    <w:rsid w:val="00E12487"/>
    <w:rsid w:val="00E22A7B"/>
    <w:rsid w:val="00E23095"/>
    <w:rsid w:val="00E304D6"/>
    <w:rsid w:val="00E31A95"/>
    <w:rsid w:val="00E417B4"/>
    <w:rsid w:val="00E47E69"/>
    <w:rsid w:val="00E64107"/>
    <w:rsid w:val="00E65B50"/>
    <w:rsid w:val="00E679CF"/>
    <w:rsid w:val="00E67B1C"/>
    <w:rsid w:val="00E7005A"/>
    <w:rsid w:val="00E74CD0"/>
    <w:rsid w:val="00E76B3A"/>
    <w:rsid w:val="00EA6DCA"/>
    <w:rsid w:val="00EA750F"/>
    <w:rsid w:val="00EC409F"/>
    <w:rsid w:val="00EC6768"/>
    <w:rsid w:val="00EE7FA8"/>
    <w:rsid w:val="00EF0F35"/>
    <w:rsid w:val="00EF6007"/>
    <w:rsid w:val="00EF64D3"/>
    <w:rsid w:val="00F15FF1"/>
    <w:rsid w:val="00F21182"/>
    <w:rsid w:val="00F21202"/>
    <w:rsid w:val="00F21F3F"/>
    <w:rsid w:val="00F37D4B"/>
    <w:rsid w:val="00F4037F"/>
    <w:rsid w:val="00F47196"/>
    <w:rsid w:val="00F5320C"/>
    <w:rsid w:val="00F55C81"/>
    <w:rsid w:val="00F60708"/>
    <w:rsid w:val="00F643D2"/>
    <w:rsid w:val="00F77789"/>
    <w:rsid w:val="00F85BAF"/>
    <w:rsid w:val="00F920CA"/>
    <w:rsid w:val="00F93D35"/>
    <w:rsid w:val="00F95E2D"/>
    <w:rsid w:val="00FA2A2E"/>
    <w:rsid w:val="00FA2FD0"/>
    <w:rsid w:val="00FB41F0"/>
    <w:rsid w:val="00FC4C65"/>
    <w:rsid w:val="00FD3D64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C1CB5B"/>
  <w15:chartTrackingRefBased/>
  <w15:docId w15:val="{D419E2EE-DBC2-4B4F-BD2B-27FBC7CBF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slov1">
    <w:name w:val="heading 1"/>
    <w:aliases w:val="hh1"/>
    <w:basedOn w:val="Navaden"/>
    <w:next w:val="Navaden"/>
    <w:qFormat/>
    <w:pPr>
      <w:keepNext/>
      <w:numPr>
        <w:numId w:val="4"/>
      </w:numPr>
      <w:jc w:val="center"/>
      <w:outlineLvl w:val="0"/>
    </w:pPr>
    <w:rPr>
      <w:rFonts w:ascii="Arial" w:hAnsi="Arial" w:cs="Arial"/>
      <w:b/>
      <w:bCs/>
    </w:rPr>
  </w:style>
  <w:style w:type="paragraph" w:styleId="Naslov2">
    <w:name w:val="heading 2"/>
    <w:aliases w:val="HD2,hh2"/>
    <w:basedOn w:val="Navaden"/>
    <w:next w:val="Navaden"/>
    <w:qFormat/>
    <w:pPr>
      <w:keepNext/>
      <w:outlineLvl w:val="1"/>
    </w:pPr>
    <w:rPr>
      <w:rFonts w:ascii="Arial" w:hAnsi="Arial" w:cs="Arial"/>
      <w:b/>
      <w:sz w:val="24"/>
    </w:rPr>
  </w:style>
  <w:style w:type="paragraph" w:styleId="Naslov3">
    <w:name w:val="heading 3"/>
    <w:basedOn w:val="Navaden"/>
    <w:next w:val="Navaden"/>
    <w:qFormat/>
    <w:pPr>
      <w:keepNext/>
      <w:jc w:val="center"/>
      <w:outlineLvl w:val="2"/>
    </w:pPr>
    <w:rPr>
      <w:rFonts w:ascii="Arial" w:hAnsi="Arial" w:cs="Arial"/>
      <w:b/>
      <w:sz w:val="24"/>
    </w:rPr>
  </w:style>
  <w:style w:type="paragraph" w:styleId="Naslov4">
    <w:name w:val="heading 4"/>
    <w:basedOn w:val="Navaden"/>
    <w:next w:val="Navaden"/>
    <w:qFormat/>
    <w:pPr>
      <w:keepNext/>
      <w:jc w:val="center"/>
      <w:outlineLvl w:val="3"/>
    </w:pPr>
    <w:rPr>
      <w:rFonts w:ascii="Arial" w:hAnsi="Arial" w:cs="Arial"/>
      <w:b/>
      <w:bCs/>
      <w:sz w:val="24"/>
      <w:lang w:eastAsia="en-US"/>
    </w:rPr>
  </w:style>
  <w:style w:type="paragraph" w:styleId="Naslov5">
    <w:name w:val="heading 5"/>
    <w:basedOn w:val="Navaden"/>
    <w:next w:val="Navaden"/>
    <w:qFormat/>
    <w:pPr>
      <w:keepNext/>
      <w:spacing w:line="360" w:lineRule="auto"/>
      <w:jc w:val="center"/>
      <w:outlineLvl w:val="4"/>
    </w:pPr>
    <w:rPr>
      <w:rFonts w:ascii="Arial" w:hAnsi="Arial" w:cs="Arial"/>
      <w:b/>
      <w:bCs/>
      <w:sz w:val="28"/>
    </w:rPr>
  </w:style>
  <w:style w:type="paragraph" w:styleId="Naslov6">
    <w:name w:val="heading 6"/>
    <w:basedOn w:val="Navaden"/>
    <w:next w:val="Navaden"/>
    <w:qFormat/>
    <w:pPr>
      <w:keepNext/>
      <w:ind w:right="-298"/>
      <w:jc w:val="both"/>
      <w:outlineLvl w:val="5"/>
    </w:pPr>
    <w:rPr>
      <w:rFonts w:ascii="Arial" w:hAnsi="Arial" w:cs="Arial"/>
      <w:b/>
      <w:sz w:val="24"/>
    </w:rPr>
  </w:style>
  <w:style w:type="paragraph" w:styleId="Naslov7">
    <w:name w:val="heading 7"/>
    <w:basedOn w:val="Navaden"/>
    <w:next w:val="Navaden"/>
    <w:qFormat/>
    <w:pPr>
      <w:keepNext/>
      <w:tabs>
        <w:tab w:val="left" w:pos="-810"/>
      </w:tabs>
      <w:overflowPunct/>
      <w:autoSpaceDE/>
      <w:autoSpaceDN/>
      <w:adjustRightInd/>
      <w:spacing w:line="240" w:lineRule="atLeast"/>
      <w:textAlignment w:val="auto"/>
      <w:outlineLvl w:val="6"/>
    </w:pPr>
    <w:rPr>
      <w:rFonts w:ascii="Arial" w:hAnsi="Arial"/>
      <w:b/>
      <w:sz w:val="22"/>
    </w:rPr>
  </w:style>
  <w:style w:type="paragraph" w:styleId="Naslov8">
    <w:name w:val="heading 8"/>
    <w:basedOn w:val="Navaden"/>
    <w:next w:val="Navaden"/>
    <w:qFormat/>
    <w:pPr>
      <w:keepNext/>
      <w:jc w:val="center"/>
      <w:outlineLvl w:val="7"/>
    </w:pPr>
    <w:rPr>
      <w:rFonts w:ascii="Arial" w:hAnsi="Arial" w:cs="Arial"/>
      <w:caps/>
      <w:sz w:val="24"/>
    </w:rPr>
  </w:style>
  <w:style w:type="paragraph" w:styleId="Naslov9">
    <w:name w:val="heading 9"/>
    <w:basedOn w:val="Navaden"/>
    <w:next w:val="Navaden"/>
    <w:qFormat/>
    <w:pPr>
      <w:keepNext/>
      <w:ind w:left="360"/>
      <w:outlineLvl w:val="8"/>
    </w:pPr>
    <w:rPr>
      <w:rFonts w:ascii="Arial" w:hAnsi="Arial" w:cs="Arial"/>
      <w:b/>
      <w:sz w:val="32"/>
      <w:lang w:val="de-D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APEK-4"/>
    <w:basedOn w:val="Navaden"/>
    <w:pPr>
      <w:tabs>
        <w:tab w:val="center" w:pos="4153"/>
        <w:tab w:val="right" w:pos="8306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153"/>
        <w:tab w:val="right" w:pos="8306"/>
      </w:tabs>
    </w:pPr>
  </w:style>
  <w:style w:type="paragraph" w:styleId="Seznam">
    <w:name w:val="List"/>
    <w:basedOn w:val="Navaden"/>
    <w:pPr>
      <w:numPr>
        <w:numId w:val="6"/>
      </w:numPr>
    </w:pPr>
  </w:style>
  <w:style w:type="paragraph" w:styleId="Telobesedila">
    <w:name w:val="Body Text"/>
    <w:basedOn w:val="Navaden"/>
    <w:rPr>
      <w:sz w:val="24"/>
    </w:rPr>
  </w:style>
  <w:style w:type="paragraph" w:styleId="Telobesedila-zamik2">
    <w:name w:val="Body Text Indent 2"/>
    <w:basedOn w:val="Navaden"/>
    <w:pPr>
      <w:ind w:left="567" w:hanging="567"/>
      <w:jc w:val="both"/>
    </w:pPr>
    <w:rPr>
      <w:rFonts w:ascii="Arial" w:hAnsi="Arial" w:cs="Arial"/>
      <w:sz w:val="22"/>
    </w:rPr>
  </w:style>
  <w:style w:type="paragraph" w:styleId="Telobesedila-zamik">
    <w:name w:val="Body Text Indent"/>
    <w:basedOn w:val="Navaden"/>
    <w:pPr>
      <w:ind w:left="426" w:hanging="426"/>
      <w:jc w:val="both"/>
      <w:textAlignment w:val="auto"/>
    </w:pPr>
    <w:rPr>
      <w:rFonts w:ascii="Arial" w:hAnsi="Arial"/>
      <w:sz w:val="22"/>
    </w:rPr>
  </w:style>
  <w:style w:type="paragraph" w:styleId="Telobesedila-zamik3">
    <w:name w:val="Body Text Indent 3"/>
    <w:basedOn w:val="Navaden"/>
    <w:pPr>
      <w:ind w:left="567"/>
      <w:jc w:val="both"/>
    </w:pPr>
    <w:rPr>
      <w:rFonts w:ascii="Arial" w:hAnsi="Arial" w:cs="Arial"/>
      <w:sz w:val="22"/>
    </w:rPr>
  </w:style>
  <w:style w:type="paragraph" w:styleId="Telobesedila2">
    <w:name w:val="Body Text 2"/>
    <w:basedOn w:val="Navaden"/>
    <w:pPr>
      <w:tabs>
        <w:tab w:val="left" w:pos="3119"/>
      </w:tabs>
    </w:pPr>
    <w:rPr>
      <w:rFonts w:ascii="Arial" w:hAnsi="Arial" w:cs="Arial"/>
      <w:sz w:val="22"/>
    </w:rPr>
  </w:style>
  <w:style w:type="paragraph" w:styleId="Telobesedila3">
    <w:name w:val="Body Text 3"/>
    <w:basedOn w:val="Navaden"/>
    <w:rPr>
      <w:rFonts w:ascii="Arial" w:hAnsi="Arial" w:cs="Arial"/>
      <w:b/>
      <w:bCs/>
      <w:sz w:val="24"/>
    </w:rPr>
  </w:style>
  <w:style w:type="paragraph" w:customStyle="1" w:styleId="Nastevanje">
    <w:name w:val="Nastevanje"/>
    <w:basedOn w:val="Navaden"/>
    <w:pPr>
      <w:tabs>
        <w:tab w:val="left" w:pos="360"/>
      </w:tabs>
      <w:ind w:left="720" w:hanging="360"/>
    </w:pPr>
    <w:rPr>
      <w:rFonts w:ascii="Arial" w:hAnsi="Arial"/>
      <w:sz w:val="22"/>
    </w:rPr>
  </w:style>
  <w:style w:type="paragraph" w:customStyle="1" w:styleId="Pika">
    <w:name w:val="Pika"/>
    <w:basedOn w:val="Navaden"/>
    <w:pPr>
      <w:tabs>
        <w:tab w:val="left" w:pos="360"/>
      </w:tabs>
      <w:ind w:left="360" w:hanging="360"/>
    </w:pPr>
    <w:rPr>
      <w:rFonts w:ascii="Arial" w:hAnsi="Arial"/>
      <w:sz w:val="22"/>
    </w:rPr>
  </w:style>
  <w:style w:type="paragraph" w:customStyle="1" w:styleId="Telobesedila21">
    <w:name w:val="Telo besedila 21"/>
    <w:basedOn w:val="Navaden"/>
    <w:pPr>
      <w:jc w:val="both"/>
    </w:pPr>
    <w:rPr>
      <w:rFonts w:ascii="Arial" w:hAnsi="Arial"/>
      <w:sz w:val="22"/>
    </w:rPr>
  </w:style>
  <w:style w:type="paragraph" w:styleId="Naslov">
    <w:name w:val="Title"/>
    <w:basedOn w:val="Navaden"/>
    <w:qFormat/>
    <w:pPr>
      <w:jc w:val="center"/>
    </w:pPr>
    <w:rPr>
      <w:b/>
      <w:sz w:val="24"/>
    </w:rPr>
  </w:style>
  <w:style w:type="paragraph" w:customStyle="1" w:styleId="Telobesedila31">
    <w:name w:val="Telo besedila 31"/>
    <w:basedOn w:val="Navaden"/>
    <w:pPr>
      <w:tabs>
        <w:tab w:val="left" w:pos="-810"/>
      </w:tabs>
      <w:spacing w:line="240" w:lineRule="atLeast"/>
    </w:pPr>
    <w:rPr>
      <w:rFonts w:ascii="Arial" w:hAnsi="Arial"/>
      <w:color w:val="FF0000"/>
      <w:sz w:val="22"/>
    </w:rPr>
  </w:style>
  <w:style w:type="paragraph" w:customStyle="1" w:styleId="Preformatted">
    <w:name w:val="Preformatted"/>
    <w:basedOn w:val="Navaden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Osnova">
    <w:name w:val="Osnova"/>
    <w:basedOn w:val="Navaden"/>
    <w:pPr>
      <w:widowControl w:val="0"/>
      <w:jc w:val="both"/>
    </w:pPr>
    <w:rPr>
      <w:rFonts w:ascii="SSFutura" w:hAnsi="SSFutura"/>
    </w:rPr>
  </w:style>
  <w:style w:type="paragraph" w:customStyle="1" w:styleId="objbullet">
    <w:name w:val="objbullet"/>
    <w:basedOn w:val="Navaden"/>
    <w:pPr>
      <w:tabs>
        <w:tab w:val="left" w:pos="360"/>
      </w:tabs>
      <w:ind w:left="360" w:hanging="360"/>
      <w:jc w:val="both"/>
    </w:pPr>
  </w:style>
  <w:style w:type="paragraph" w:customStyle="1" w:styleId="Golobesedilo1">
    <w:name w:val="Golo besedilo1"/>
    <w:basedOn w:val="Navaden"/>
    <w:pPr>
      <w:tabs>
        <w:tab w:val="left" w:pos="-810"/>
      </w:tabs>
      <w:spacing w:line="240" w:lineRule="atLeast"/>
    </w:pPr>
    <w:rPr>
      <w:rFonts w:ascii="Courier New" w:hAnsi="Courier New"/>
      <w:sz w:val="22"/>
    </w:rPr>
  </w:style>
  <w:style w:type="character" w:styleId="tevilkastrani">
    <w:name w:val="page number"/>
    <w:basedOn w:val="Privzetapisavaodstavka"/>
  </w:style>
  <w:style w:type="paragraph" w:customStyle="1" w:styleId="Blokbesedila1">
    <w:name w:val="Blok besedila1"/>
    <w:basedOn w:val="Navaden"/>
    <w:pPr>
      <w:overflowPunct/>
      <w:autoSpaceDE/>
      <w:autoSpaceDN/>
      <w:adjustRightInd/>
      <w:ind w:left="284" w:right="-298" w:hanging="284"/>
      <w:textAlignment w:val="auto"/>
    </w:pPr>
    <w:rPr>
      <w:sz w:val="22"/>
    </w:rPr>
  </w:style>
  <w:style w:type="paragraph" w:customStyle="1" w:styleId="BodySingle">
    <w:name w:val="Body Single"/>
    <w:pPr>
      <w:widowControl w:val="0"/>
      <w:overflowPunct w:val="0"/>
      <w:autoSpaceDE w:val="0"/>
      <w:autoSpaceDN w:val="0"/>
      <w:adjustRightInd w:val="0"/>
      <w:textAlignment w:val="baseline"/>
    </w:pPr>
    <w:rPr>
      <w:color w:val="000000"/>
      <w:sz w:val="24"/>
      <w:lang w:val="en-AU"/>
    </w:rPr>
  </w:style>
  <w:style w:type="paragraph" w:customStyle="1" w:styleId="Body">
    <w:name w:val="Body"/>
    <w:basedOn w:val="Navaden"/>
    <w:pPr>
      <w:spacing w:before="60" w:after="60"/>
      <w:jc w:val="both"/>
      <w:textAlignment w:val="auto"/>
    </w:pPr>
    <w:rPr>
      <w:sz w:val="24"/>
    </w:rPr>
  </w:style>
  <w:style w:type="paragraph" w:customStyle="1" w:styleId="Zamik2">
    <w:name w:val="Zamik2"/>
    <w:basedOn w:val="Navaden"/>
    <w:pPr>
      <w:numPr>
        <w:numId w:val="8"/>
      </w:numPr>
      <w:overflowPunct/>
      <w:autoSpaceDE/>
      <w:autoSpaceDN/>
      <w:adjustRightInd/>
      <w:textAlignment w:val="auto"/>
    </w:pPr>
    <w:rPr>
      <w:sz w:val="24"/>
      <w:szCs w:val="24"/>
      <w:lang w:val="en-GB" w:eastAsia="en-US"/>
    </w:rPr>
  </w:style>
  <w:style w:type="paragraph" w:styleId="Oznaenseznam">
    <w:name w:val="List Bullet"/>
    <w:basedOn w:val="Navaden"/>
    <w:autoRedefine/>
    <w:pPr>
      <w:numPr>
        <w:numId w:val="9"/>
      </w:numPr>
      <w:jc w:val="both"/>
    </w:pPr>
    <w:rPr>
      <w:rFonts w:ascii="Arial" w:hAnsi="Arial"/>
      <w:sz w:val="24"/>
    </w:rPr>
  </w:style>
  <w:style w:type="character" w:styleId="Hiperpovezava">
    <w:name w:val="Hyperlink"/>
    <w:rPr>
      <w:color w:val="0000FF"/>
      <w:u w:val="single"/>
    </w:rPr>
  </w:style>
  <w:style w:type="paragraph" w:customStyle="1" w:styleId="PlainText1">
    <w:name w:val="Plain Text1"/>
    <w:basedOn w:val="Navaden"/>
    <w:pPr>
      <w:tabs>
        <w:tab w:val="left" w:pos="-810"/>
      </w:tabs>
      <w:spacing w:line="240" w:lineRule="atLeast"/>
    </w:pPr>
    <w:rPr>
      <w:rFonts w:ascii="Courier New" w:hAnsi="Courier New"/>
      <w:sz w:val="22"/>
    </w:rPr>
  </w:style>
  <w:style w:type="paragraph" w:customStyle="1" w:styleId="BodyText31">
    <w:name w:val="Body Text 31"/>
    <w:basedOn w:val="Navaden"/>
    <w:pPr>
      <w:tabs>
        <w:tab w:val="left" w:pos="-810"/>
      </w:tabs>
      <w:spacing w:line="240" w:lineRule="atLeast"/>
    </w:pPr>
    <w:rPr>
      <w:rFonts w:ascii="Arial" w:hAnsi="Arial"/>
      <w:color w:val="FF0000"/>
      <w:sz w:val="22"/>
    </w:rPr>
  </w:style>
  <w:style w:type="paragraph" w:customStyle="1" w:styleId="BodyText21">
    <w:name w:val="Body Text 21"/>
    <w:basedOn w:val="Navaden"/>
    <w:pPr>
      <w:jc w:val="both"/>
    </w:pPr>
    <w:rPr>
      <w:rFonts w:ascii="Arial" w:hAnsi="Arial"/>
      <w:sz w:val="22"/>
    </w:rPr>
  </w:style>
  <w:style w:type="character" w:styleId="SledenaHiperpovezava">
    <w:name w:val="FollowedHyperlink"/>
    <w:rPr>
      <w:color w:val="800080"/>
      <w:u w:val="single"/>
    </w:rPr>
  </w:style>
  <w:style w:type="paragraph" w:styleId="Golobesedilo">
    <w:name w:val="Plain Text"/>
    <w:basedOn w:val="Navaden"/>
    <w:pPr>
      <w:overflowPunct/>
      <w:autoSpaceDE/>
      <w:autoSpaceDN/>
      <w:adjustRightInd/>
      <w:spacing w:after="240"/>
      <w:jc w:val="both"/>
      <w:textAlignment w:val="auto"/>
    </w:pPr>
    <w:rPr>
      <w:rFonts w:ascii="Courier New" w:hAnsi="Courier New"/>
      <w:lang w:val="en-GB" w:eastAsia="en-US"/>
    </w:rPr>
  </w:style>
  <w:style w:type="paragraph" w:styleId="Blokbesedila">
    <w:name w:val="Block Text"/>
    <w:basedOn w:val="Navaden"/>
    <w:pPr>
      <w:ind w:left="567" w:right="-298" w:hanging="567"/>
    </w:pPr>
    <w:rPr>
      <w:rFonts w:ascii="Arial" w:hAnsi="Arial" w:cs="Arial"/>
      <w:sz w:val="22"/>
    </w:rPr>
  </w:style>
  <w:style w:type="paragraph" w:customStyle="1" w:styleId="xl41">
    <w:name w:val="xl41"/>
    <w:basedOn w:val="Navaden"/>
    <w:pPr>
      <w:pBdr>
        <w:bottom w:val="single" w:sz="12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Arial Unicode MS" w:hAnsi="Arial" w:cs="Arial"/>
      <w:b/>
      <w:bCs/>
      <w:sz w:val="24"/>
      <w:szCs w:val="24"/>
      <w:lang w:val="en-GB" w:eastAsia="en-US"/>
    </w:rPr>
  </w:style>
  <w:style w:type="paragraph" w:styleId="HTML-oblikovano">
    <w:name w:val="HTML Preformatted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ourier New" w:hAnsi="Courier New" w:cs="Courier New"/>
      <w:color w:val="000000"/>
      <w:sz w:val="18"/>
      <w:szCs w:val="18"/>
      <w:lang w:val="en-GB" w:eastAsia="en-US"/>
    </w:rPr>
  </w:style>
  <w:style w:type="paragraph" w:styleId="Napis">
    <w:name w:val="caption"/>
    <w:basedOn w:val="Navaden"/>
    <w:next w:val="Navaden"/>
    <w:qFormat/>
    <w:pPr>
      <w:numPr>
        <w:ilvl w:val="12"/>
      </w:numPr>
      <w:tabs>
        <w:tab w:val="left" w:pos="2268"/>
        <w:tab w:val="left" w:pos="4395"/>
        <w:tab w:val="left" w:pos="6663"/>
      </w:tabs>
      <w:jc w:val="right"/>
    </w:pPr>
    <w:rPr>
      <w:rFonts w:ascii="Tahoma" w:hAnsi="Tahoma" w:cs="Tahoma"/>
      <w:b/>
      <w:i/>
      <w:sz w:val="24"/>
    </w:rPr>
  </w:style>
  <w:style w:type="paragraph" w:customStyle="1" w:styleId="Podnastevanje">
    <w:name w:val="Podnastevanje"/>
    <w:basedOn w:val="Navaden"/>
    <w:pPr>
      <w:numPr>
        <w:numId w:val="55"/>
      </w:numPr>
      <w:tabs>
        <w:tab w:val="left" w:pos="360"/>
      </w:tabs>
      <w:overflowPunct/>
      <w:autoSpaceDE/>
      <w:autoSpaceDN/>
      <w:adjustRightInd/>
      <w:ind w:left="1080"/>
      <w:textAlignment w:val="auto"/>
    </w:pPr>
    <w:rPr>
      <w:rFonts w:ascii="Arial" w:hAnsi="Arial"/>
      <w:sz w:val="22"/>
      <w:lang w:eastAsia="en-US"/>
    </w:rPr>
  </w:style>
  <w:style w:type="paragraph" w:customStyle="1" w:styleId="MENUJI">
    <w:name w:val="MENUJI"/>
    <w:basedOn w:val="Navaden"/>
    <w:pPr>
      <w:widowControl w:val="0"/>
    </w:pPr>
    <w:rPr>
      <w:rFonts w:ascii="SL Dutch" w:hAnsi="SL Dutch"/>
      <w:b/>
      <w:sz w:val="24"/>
      <w:lang w:val="en-AU" w:eastAsia="en-US"/>
    </w:rPr>
  </w:style>
  <w:style w:type="paragraph" w:customStyle="1" w:styleId="BodyText22">
    <w:name w:val="Body Text 22"/>
    <w:basedOn w:val="Navaden"/>
    <w:pPr>
      <w:jc w:val="both"/>
    </w:pPr>
    <w:rPr>
      <w:rFonts w:ascii="Arial" w:hAnsi="Arial"/>
      <w:sz w:val="22"/>
    </w:rPr>
  </w:style>
  <w:style w:type="character" w:styleId="Krepko">
    <w:name w:val="Strong"/>
    <w:qFormat/>
    <w:rPr>
      <w:b/>
      <w:bCs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Pripombasklic">
    <w:name w:val="annotation reference"/>
    <w:semiHidden/>
    <w:rPr>
      <w:sz w:val="16"/>
      <w:szCs w:val="16"/>
    </w:rPr>
  </w:style>
  <w:style w:type="paragraph" w:styleId="Pripombabesedilo">
    <w:name w:val="annotation text"/>
    <w:basedOn w:val="Navaden"/>
    <w:semiHidden/>
  </w:style>
  <w:style w:type="paragraph" w:styleId="Navadensplet">
    <w:name w:val="Normal (Web)"/>
    <w:basedOn w:val="Navaden"/>
    <w:rsid w:val="00DC3CA4"/>
    <w:pPr>
      <w:overflowPunct/>
      <w:autoSpaceDE/>
      <w:autoSpaceDN/>
      <w:adjustRightInd/>
      <w:spacing w:after="175"/>
      <w:textAlignment w:val="auto"/>
    </w:pPr>
    <w:rPr>
      <w:color w:val="333333"/>
      <w:sz w:val="15"/>
      <w:szCs w:val="15"/>
    </w:rPr>
  </w:style>
  <w:style w:type="paragraph" w:customStyle="1" w:styleId="Navadenzzamikom">
    <w:name w:val="Navaden z zamikom"/>
    <w:basedOn w:val="Navaden"/>
    <w:autoRedefine/>
    <w:rsid w:val="00620FF5"/>
    <w:pPr>
      <w:tabs>
        <w:tab w:val="left" w:pos="700"/>
      </w:tabs>
      <w:overflowPunct/>
      <w:autoSpaceDE/>
      <w:autoSpaceDN/>
      <w:adjustRightInd/>
      <w:spacing w:after="60"/>
      <w:jc w:val="both"/>
      <w:textAlignment w:val="auto"/>
    </w:pPr>
    <w:rPr>
      <w:rFonts w:ascii="Arial" w:hAnsi="Arial" w:cs="Arial"/>
      <w:sz w:val="22"/>
      <w:szCs w:val="22"/>
      <w:lang w:eastAsia="en-US"/>
    </w:rPr>
  </w:style>
  <w:style w:type="paragraph" w:customStyle="1" w:styleId="off">
    <w:name w:val="off"/>
    <w:basedOn w:val="Navaden"/>
    <w:rsid w:val="008F3E49"/>
    <w:pPr>
      <w:overflowPunct/>
      <w:autoSpaceDE/>
      <w:autoSpaceDN/>
      <w:adjustRightInd/>
      <w:spacing w:after="60"/>
      <w:jc w:val="both"/>
      <w:textAlignment w:val="auto"/>
    </w:pPr>
    <w:rPr>
      <w:rFonts w:cs="Tahoma"/>
      <w:lang w:eastAsia="en-US"/>
    </w:rPr>
  </w:style>
  <w:style w:type="table" w:styleId="Tabelamrea">
    <w:name w:val="Table Grid"/>
    <w:basedOn w:val="Navadnatabela"/>
    <w:rsid w:val="00E304D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Privzetapisavaodstavka"/>
    <w:rsid w:val="008D43DD"/>
  </w:style>
  <w:style w:type="paragraph" w:styleId="Kazalovsebine2">
    <w:name w:val="toc 2"/>
    <w:basedOn w:val="Navaden"/>
    <w:next w:val="Navaden"/>
    <w:autoRedefine/>
    <w:rsid w:val="00D53FF2"/>
    <w:pPr>
      <w:overflowPunct/>
      <w:autoSpaceDE/>
      <w:autoSpaceDN/>
      <w:adjustRightInd/>
      <w:ind w:left="240"/>
      <w:textAlignment w:val="auto"/>
    </w:pPr>
    <w:rPr>
      <w:sz w:val="24"/>
      <w:szCs w:val="24"/>
    </w:rPr>
  </w:style>
  <w:style w:type="paragraph" w:customStyle="1" w:styleId="esegmenth4">
    <w:name w:val="esegment_h4"/>
    <w:basedOn w:val="Navaden"/>
    <w:rsid w:val="00DA6AB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inText2">
    <w:name w:val="Plain Text2"/>
    <w:basedOn w:val="Navaden"/>
    <w:rsid w:val="000B713E"/>
    <w:pPr>
      <w:tabs>
        <w:tab w:val="left" w:pos="-810"/>
      </w:tabs>
      <w:spacing w:line="240" w:lineRule="atLeast"/>
    </w:pPr>
    <w:rPr>
      <w:rFonts w:ascii="Courier New" w:hAnsi="Courier New"/>
      <w:sz w:val="22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787635"/>
  </w:style>
  <w:style w:type="paragraph" w:styleId="Odstavekseznama">
    <w:name w:val="List Paragraph"/>
    <w:basedOn w:val="Navaden"/>
    <w:uiPriority w:val="34"/>
    <w:qFormat/>
    <w:rsid w:val="008F0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2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TEMP\svet_04\razpis\SVET_0405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SVET_0405.dot</Template>
  <TotalTime>13</TotalTime>
  <Pages>5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Jordan</dc:creator>
  <cp:keywords/>
  <cp:lastModifiedBy>Renata Jordan</cp:lastModifiedBy>
  <cp:revision>5</cp:revision>
  <cp:lastPrinted>2024-03-14T10:03:00Z</cp:lastPrinted>
  <dcterms:created xsi:type="dcterms:W3CDTF">2024-05-23T12:07:00Z</dcterms:created>
  <dcterms:modified xsi:type="dcterms:W3CDTF">2024-06-06T12:03:00Z</dcterms:modified>
</cp:coreProperties>
</file>