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423184EF" w14:textId="77777777" w:rsidR="00F47163" w:rsidRPr="00C005EE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4301-0007/2024</w:t>
      </w:r>
    </w:p>
    <w:p w14:paraId="00C5AFC0" w14:textId="77777777" w:rsidR="00F47163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2024-093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2BCE0A72" w:rsidR="00C0552D" w:rsidRPr="00BF26B9" w:rsidRDefault="009E0CA5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47163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8c5f5d4-aadc-499c-975b-051170a396f7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2ACE0B-482A-4F74-A47C-B0052B24D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FFF04-1525-4757-8EC0-94E816F5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2</cp:revision>
  <cp:lastPrinted>2016-06-20T06:28:00Z</cp:lastPrinted>
  <dcterms:created xsi:type="dcterms:W3CDTF">2024-02-20T09:08:00Z</dcterms:created>
  <dcterms:modified xsi:type="dcterms:W3CDTF">2024-02-20T09:08:00Z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