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77777777" w:rsidR="008635D9" w:rsidRDefault="008635D9" w:rsidP="00E21E24">
      <w:pPr>
        <w:tabs>
          <w:tab w:val="left" w:pos="993"/>
          <w:tab w:val="left" w:pos="1134"/>
        </w:tabs>
        <w:jc w:val="both"/>
        <w:rPr>
          <w:rFonts w:cs="Arial"/>
        </w:rPr>
      </w:pPr>
    </w:p>
    <w:p w14:paraId="3BB3F314" w14:textId="77777777" w:rsidR="00647C0F" w:rsidRPr="00160AF7" w:rsidRDefault="00647C0F" w:rsidP="00E21E24">
      <w:pPr>
        <w:pStyle w:val="Pripombabesedilo"/>
        <w:jc w:val="both"/>
        <w:rPr>
          <w:rFonts w:cs="Arial"/>
          <w:sz w:val="22"/>
          <w:szCs w:val="22"/>
        </w:rPr>
      </w:pPr>
    </w:p>
    <w:p w14:paraId="0181274D" w14:textId="1D632CD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w:t>
      </w:r>
      <w:r w:rsidR="00812CE2">
        <w:rPr>
          <w:rFonts w:ascii="Arial" w:hAnsi="Arial" w:cs="Arial"/>
          <w:b/>
          <w:i w:val="0"/>
          <w:color w:val="auto"/>
          <w:sz w:val="22"/>
          <w:szCs w:val="22"/>
        </w:rPr>
        <w:t xml:space="preserve">KANDIDATOM </w:t>
      </w:r>
      <w:r w:rsidR="00892833" w:rsidRPr="00160AF7">
        <w:rPr>
          <w:rFonts w:ascii="Arial" w:hAnsi="Arial" w:cs="Arial"/>
          <w:b/>
          <w:i w:val="0"/>
          <w:color w:val="auto"/>
          <w:sz w:val="22"/>
          <w:szCs w:val="22"/>
        </w:rPr>
        <w:t xml:space="preserve">ZA PRIPRAVO </w:t>
      </w:r>
      <w:r w:rsidR="00812CE2">
        <w:rPr>
          <w:rFonts w:ascii="Arial" w:hAnsi="Arial" w:cs="Arial"/>
          <w:b/>
          <w:i w:val="0"/>
          <w:color w:val="auto"/>
          <w:sz w:val="22"/>
          <w:szCs w:val="22"/>
        </w:rPr>
        <w:t>PRIJAVE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9746D7">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9746D7">
      <w:pPr>
        <w:widowControl w:val="0"/>
        <w:numPr>
          <w:ilvl w:val="0"/>
          <w:numId w:val="1"/>
        </w:numPr>
        <w:jc w:val="both"/>
        <w:rPr>
          <w:rFonts w:cs="Arial"/>
          <w:b/>
        </w:rPr>
      </w:pPr>
      <w:r w:rsidRPr="00160AF7">
        <w:rPr>
          <w:rFonts w:cs="Arial"/>
          <w:b/>
        </w:rPr>
        <w:t>VRSTA POSTOPKA:</w:t>
      </w:r>
    </w:p>
    <w:p w14:paraId="6CEBD2DD" w14:textId="4F2FF26C" w:rsidR="00A508F3" w:rsidRDefault="00812CE2" w:rsidP="00E21E24">
      <w:pPr>
        <w:jc w:val="both"/>
        <w:rPr>
          <w:rFonts w:cs="Arial"/>
        </w:rPr>
      </w:pPr>
      <w:r>
        <w:rPr>
          <w:rFonts w:cs="Arial"/>
        </w:rPr>
        <w:t>Omejeni postopek z vzpostavitvijo dinamičnega nabavnega sistema</w:t>
      </w:r>
      <w:r w:rsidR="00A508F3" w:rsidRPr="00A508F3">
        <w:rPr>
          <w:rFonts w:cs="Arial"/>
        </w:rPr>
        <w:t xml:space="preserve"> </w:t>
      </w:r>
      <w:r w:rsidR="00D71424">
        <w:rPr>
          <w:rFonts w:cs="Arial"/>
        </w:rPr>
        <w:t>za</w:t>
      </w:r>
      <w:r w:rsidR="00A508F3" w:rsidRPr="00A508F3">
        <w:rPr>
          <w:rFonts w:cs="Arial"/>
        </w:rPr>
        <w:t xml:space="preserve"> </w:t>
      </w:r>
      <w:r w:rsidR="00592DFB">
        <w:rPr>
          <w:rFonts w:cs="Arial"/>
        </w:rPr>
        <w:t>blago</w:t>
      </w:r>
      <w:r w:rsidR="00A508F3" w:rsidRPr="00A508F3">
        <w:rPr>
          <w:rFonts w:cs="Arial"/>
        </w:rPr>
        <w:t>.</w:t>
      </w:r>
    </w:p>
    <w:p w14:paraId="55D08E31" w14:textId="2DE579DD" w:rsidR="00A508F3" w:rsidRDefault="00A508F3" w:rsidP="00E21E24">
      <w:pPr>
        <w:widowControl w:val="0"/>
        <w:jc w:val="both"/>
        <w:rPr>
          <w:rFonts w:cs="Arial"/>
        </w:rPr>
      </w:pPr>
    </w:p>
    <w:p w14:paraId="6B8683AC" w14:textId="77777777" w:rsidR="00812CE2" w:rsidRDefault="00812CE2" w:rsidP="00812CE2">
      <w:pPr>
        <w:autoSpaceDE w:val="0"/>
        <w:autoSpaceDN w:val="0"/>
        <w:adjustRightInd w:val="0"/>
        <w:jc w:val="both"/>
        <w:rPr>
          <w:rFonts w:cs="Arial"/>
          <w:color w:val="000000"/>
          <w:szCs w:val="20"/>
          <w:shd w:val="clear" w:color="auto" w:fill="FFFFFF"/>
        </w:rPr>
      </w:pPr>
      <w:r w:rsidRPr="00B07531">
        <w:rPr>
          <w:rFonts w:cs="Arial"/>
          <w:color w:val="000000" w:themeColor="text1"/>
          <w:szCs w:val="20"/>
          <w:shd w:val="clear" w:color="auto" w:fill="FFFFFF"/>
        </w:rPr>
        <w:t xml:space="preserve">Dinamični nabavni sistem (v nadaljevanju: DNS) je popolnoma elektronski način naročanja, ki je med </w:t>
      </w:r>
      <w:r w:rsidRPr="005D28F3">
        <w:rPr>
          <w:rFonts w:cs="Arial"/>
          <w:color w:val="000000"/>
          <w:szCs w:val="20"/>
          <w:shd w:val="clear" w:color="auto" w:fill="FFFFFF"/>
        </w:rPr>
        <w:t>celotnim obdobjem veljavnosti na voljo gospodarskim subjektom, ki izpolnjujejo pogoje za sodelovanje.</w:t>
      </w:r>
      <w:r>
        <w:rPr>
          <w:rFonts w:cs="Arial"/>
          <w:color w:val="000000"/>
          <w:szCs w:val="20"/>
          <w:shd w:val="clear" w:color="auto" w:fill="FFFFFF"/>
        </w:rPr>
        <w:t xml:space="preserve"> </w:t>
      </w:r>
      <w:r w:rsidRPr="008D0AD9">
        <w:rPr>
          <w:rFonts w:cs="Arial"/>
          <w:color w:val="000000"/>
          <w:szCs w:val="20"/>
          <w:shd w:val="clear" w:color="auto" w:fill="FFFFFF"/>
        </w:rPr>
        <w:t>DNS poteka po pravilih omejenega postopka</w:t>
      </w:r>
      <w:r>
        <w:rPr>
          <w:rFonts w:cs="Arial"/>
          <w:color w:val="000000"/>
          <w:szCs w:val="20"/>
          <w:shd w:val="clear" w:color="auto" w:fill="FFFFFF"/>
        </w:rPr>
        <w:t xml:space="preserve">, </w:t>
      </w:r>
      <w:r w:rsidRPr="006E57C9">
        <w:rPr>
          <w:rFonts w:cs="Arial"/>
          <w:color w:val="000000"/>
          <w:szCs w:val="20"/>
          <w:shd w:val="clear" w:color="auto" w:fill="FFFFFF"/>
        </w:rPr>
        <w:t>razen pravil glede dolžine roka za prejem prijav za sodelovanje in roka za prejem ponudb ter drugih pravil, kot so opredeljena v 49. členu ZJN-3</w:t>
      </w:r>
      <w:r w:rsidRPr="008D0AD9">
        <w:rPr>
          <w:rFonts w:cs="Arial"/>
          <w:color w:val="000000"/>
          <w:szCs w:val="20"/>
          <w:shd w:val="clear" w:color="auto" w:fill="FFFFFF"/>
        </w:rPr>
        <w:t xml:space="preserve">. </w:t>
      </w:r>
    </w:p>
    <w:p w14:paraId="22764A35" w14:textId="77777777" w:rsidR="00812CE2" w:rsidRDefault="00812CE2" w:rsidP="00812CE2">
      <w:pPr>
        <w:autoSpaceDE w:val="0"/>
        <w:autoSpaceDN w:val="0"/>
        <w:adjustRightInd w:val="0"/>
        <w:jc w:val="both"/>
        <w:rPr>
          <w:rFonts w:cs="Arial"/>
          <w:color w:val="000000"/>
          <w:szCs w:val="20"/>
          <w:shd w:val="clear" w:color="auto" w:fill="FFFFFF"/>
        </w:rPr>
      </w:pPr>
    </w:p>
    <w:p w14:paraId="79DE9B08" w14:textId="77777777" w:rsidR="00812CE2" w:rsidRDefault="00812CE2" w:rsidP="00812CE2">
      <w:pPr>
        <w:autoSpaceDE w:val="0"/>
        <w:autoSpaceDN w:val="0"/>
        <w:adjustRightInd w:val="0"/>
        <w:jc w:val="both"/>
        <w:rPr>
          <w:rFonts w:cs="Arial"/>
          <w:color w:val="000000"/>
          <w:szCs w:val="20"/>
          <w:shd w:val="clear" w:color="auto" w:fill="FFFFFF"/>
        </w:rPr>
      </w:pPr>
      <w:r>
        <w:rPr>
          <w:rFonts w:cs="Arial"/>
          <w:color w:val="000000"/>
          <w:szCs w:val="20"/>
          <w:shd w:val="clear" w:color="auto" w:fill="FFFFFF"/>
        </w:rPr>
        <w:t>DNS</w:t>
      </w:r>
      <w:r w:rsidRPr="008D0AD9">
        <w:rPr>
          <w:rFonts w:cs="Arial"/>
          <w:color w:val="000000"/>
          <w:szCs w:val="20"/>
          <w:shd w:val="clear" w:color="auto" w:fill="FFFFFF"/>
        </w:rPr>
        <w:t xml:space="preserve"> poteka v dveh ločenih fazah</w:t>
      </w:r>
      <w:r>
        <w:rPr>
          <w:rFonts w:cs="Arial"/>
          <w:color w:val="000000"/>
          <w:szCs w:val="20"/>
          <w:shd w:val="clear" w:color="auto" w:fill="FFFFFF"/>
        </w:rPr>
        <w:t>, in sicer:</w:t>
      </w:r>
    </w:p>
    <w:p w14:paraId="6D2D5ACC" w14:textId="2B7A921E" w:rsidR="00812CE2" w:rsidRDefault="00812CE2" w:rsidP="009746D7">
      <w:pPr>
        <w:pStyle w:val="Odstavekseznama"/>
        <w:numPr>
          <w:ilvl w:val="0"/>
          <w:numId w:val="5"/>
        </w:numPr>
        <w:spacing w:line="240" w:lineRule="auto"/>
        <w:rPr>
          <w:rFonts w:ascii="Arial" w:hAnsi="Arial" w:cs="Arial"/>
          <w:b/>
        </w:rPr>
      </w:pPr>
      <w:r w:rsidRPr="006D533A">
        <w:rPr>
          <w:rFonts w:ascii="Arial" w:hAnsi="Arial" w:cs="Arial"/>
          <w:b/>
          <w:u w:val="single"/>
        </w:rPr>
        <w:t>PRVA (1) FAZA</w:t>
      </w:r>
      <w:r w:rsidRPr="003C7E60">
        <w:rPr>
          <w:rFonts w:ascii="Arial" w:hAnsi="Arial" w:cs="Arial"/>
          <w:b/>
        </w:rPr>
        <w:t xml:space="preserve">: </w:t>
      </w:r>
      <w:r>
        <w:rPr>
          <w:rFonts w:ascii="Arial" w:hAnsi="Arial" w:cs="Arial"/>
          <w:b/>
        </w:rPr>
        <w:t>Prejem prijav za sodelovanje in uvrstitev kandidatov v katalog ponudnikov</w:t>
      </w:r>
    </w:p>
    <w:p w14:paraId="7E1618F0" w14:textId="0BE7F169" w:rsidR="007E5B39" w:rsidRDefault="007E5B39" w:rsidP="007E5B39">
      <w:pPr>
        <w:pStyle w:val="Odstavekseznama"/>
        <w:spacing w:line="240" w:lineRule="auto"/>
        <w:ind w:left="360"/>
        <w:rPr>
          <w:rFonts w:ascii="Arial" w:hAnsi="Arial" w:cs="Arial"/>
        </w:rPr>
      </w:pPr>
      <w:r w:rsidRPr="007E5B39">
        <w:rPr>
          <w:rFonts w:ascii="Arial" w:hAnsi="Arial" w:cs="Arial"/>
        </w:rPr>
        <w:t>Naročnik v prvi (1) fazi ugotavlja sposobnost in usposobljenost kandidatov, skladno z določili, navedenimi v obrazcu Pogoji za ugotavljanje sposobnosti in usposobljenosti kandidata (OBR – 2.06)</w:t>
      </w:r>
      <w:r>
        <w:rPr>
          <w:rFonts w:ascii="Arial" w:hAnsi="Arial" w:cs="Arial"/>
        </w:rPr>
        <w:t>.</w:t>
      </w:r>
      <w:r w:rsidRPr="007E5B39">
        <w:rPr>
          <w:rFonts w:ascii="Arial" w:hAnsi="Arial" w:cs="Arial"/>
        </w:rPr>
        <w:t xml:space="preserve"> </w:t>
      </w:r>
      <w:r w:rsidRPr="00812CE2">
        <w:rPr>
          <w:rFonts w:ascii="Arial" w:hAnsi="Arial" w:cs="Arial"/>
        </w:rPr>
        <w:t xml:space="preserve">Naročnik bo uvrstil v katalog ponudnikov tiste kandidate, ki bodo izpolnjevali vse pogoje iz predmetne </w:t>
      </w:r>
      <w:r>
        <w:rPr>
          <w:rFonts w:ascii="Arial" w:hAnsi="Arial" w:cs="Arial"/>
        </w:rPr>
        <w:t>razpisne dokumentacije</w:t>
      </w:r>
      <w:r w:rsidRPr="00812CE2">
        <w:rPr>
          <w:rFonts w:ascii="Arial" w:hAnsi="Arial" w:cs="Arial"/>
        </w:rPr>
        <w:t xml:space="preserve">. </w:t>
      </w:r>
      <w:r>
        <w:rPr>
          <w:rFonts w:ascii="Arial" w:hAnsi="Arial" w:cs="Arial"/>
        </w:rPr>
        <w:t xml:space="preserve">V vzpostavljen katalog ponudnikov se kandidati lahko uvrstijo tudi kasneje, na podlagi kasneje predloženih prijav in ob pogoju, da izpolnjujejo vse pogoje iz predmetne razpisne dokumentacije. Uvrstitev kandidatov v katalog ponudnikov ne pomeni oddaje posameznega javnega naročila. </w:t>
      </w:r>
    </w:p>
    <w:p w14:paraId="3037810C" w14:textId="77777777" w:rsidR="007E5B39" w:rsidRDefault="007E5B39" w:rsidP="007E5B39">
      <w:pPr>
        <w:pStyle w:val="Odstavekseznama"/>
        <w:spacing w:line="240" w:lineRule="auto"/>
        <w:ind w:left="360"/>
        <w:rPr>
          <w:rFonts w:ascii="Arial" w:hAnsi="Arial" w:cs="Arial"/>
        </w:rPr>
      </w:pPr>
    </w:p>
    <w:p w14:paraId="56CE2B05" w14:textId="6D44394A" w:rsidR="007E5B39" w:rsidRDefault="006D533A" w:rsidP="007E5B39">
      <w:pPr>
        <w:pStyle w:val="Odstavekseznama"/>
        <w:spacing w:line="240" w:lineRule="auto"/>
        <w:ind w:left="360"/>
        <w:rPr>
          <w:rFonts w:ascii="Arial" w:hAnsi="Arial" w:cs="Arial"/>
        </w:rPr>
      </w:pPr>
      <w:r>
        <w:rPr>
          <w:rFonts w:ascii="Arial" w:hAnsi="Arial" w:cs="Arial"/>
        </w:rPr>
        <w:t>Razpisna dokumentacija za p</w:t>
      </w:r>
      <w:r w:rsidR="00AA3D64">
        <w:rPr>
          <w:rFonts w:ascii="Arial" w:hAnsi="Arial" w:cs="Arial"/>
        </w:rPr>
        <w:t>rijav</w:t>
      </w:r>
      <w:r>
        <w:rPr>
          <w:rFonts w:ascii="Arial" w:hAnsi="Arial" w:cs="Arial"/>
        </w:rPr>
        <w:t>o</w:t>
      </w:r>
      <w:r w:rsidR="00AA3D64">
        <w:rPr>
          <w:rFonts w:ascii="Arial" w:hAnsi="Arial" w:cs="Arial"/>
        </w:rPr>
        <w:t xml:space="preserve"> za sodelovanje in uvrstitev kandidatov v katalog ponudnikov obsega:</w:t>
      </w:r>
    </w:p>
    <w:p w14:paraId="2FE5954A" w14:textId="402A1BED" w:rsidR="00AA3D64" w:rsidRDefault="001F6DF4" w:rsidP="001F6DF4">
      <w:pPr>
        <w:pStyle w:val="Odstavekseznama"/>
        <w:numPr>
          <w:ilvl w:val="0"/>
          <w:numId w:val="16"/>
        </w:numPr>
        <w:spacing w:line="240" w:lineRule="auto"/>
        <w:rPr>
          <w:rFonts w:ascii="Arial" w:hAnsi="Arial" w:cs="Arial"/>
        </w:rPr>
      </w:pPr>
      <w:r>
        <w:rPr>
          <w:rFonts w:ascii="Arial" w:hAnsi="Arial" w:cs="Arial"/>
        </w:rPr>
        <w:t>Povabilo (OBR – 2.01),</w:t>
      </w:r>
    </w:p>
    <w:p w14:paraId="40A7CA0A" w14:textId="2A16F367" w:rsidR="001F6DF4" w:rsidRPr="001F6DF4" w:rsidRDefault="001F6DF4" w:rsidP="001F6DF4">
      <w:pPr>
        <w:pStyle w:val="Odstavekseznama"/>
        <w:numPr>
          <w:ilvl w:val="0"/>
          <w:numId w:val="16"/>
        </w:numPr>
        <w:spacing w:line="240" w:lineRule="auto"/>
        <w:rPr>
          <w:rFonts w:ascii="Arial" w:hAnsi="Arial" w:cs="Arial"/>
        </w:rPr>
      </w:pPr>
      <w:r>
        <w:rPr>
          <w:rFonts w:ascii="Arial" w:hAnsi="Arial" w:cs="Arial"/>
        </w:rPr>
        <w:t>Navodila kandidatom za pripravo prijave (OBR – 2.02),</w:t>
      </w:r>
    </w:p>
    <w:p w14:paraId="3662A57F" w14:textId="010D83A2" w:rsidR="001F6DF4" w:rsidRDefault="001F6DF4" w:rsidP="001F6DF4">
      <w:pPr>
        <w:pStyle w:val="Odstavekseznama"/>
        <w:numPr>
          <w:ilvl w:val="0"/>
          <w:numId w:val="16"/>
        </w:numPr>
        <w:spacing w:line="240" w:lineRule="auto"/>
        <w:rPr>
          <w:rFonts w:ascii="Arial" w:hAnsi="Arial" w:cs="Arial"/>
        </w:rPr>
      </w:pPr>
      <w:r>
        <w:rPr>
          <w:rFonts w:ascii="Arial" w:hAnsi="Arial" w:cs="Arial"/>
        </w:rPr>
        <w:t>Obvezna vsebina dokumentacije za pripravo prijave (OBR – 2.03),</w:t>
      </w:r>
    </w:p>
    <w:p w14:paraId="4E9696F5" w14:textId="0E936B46" w:rsidR="001F6DF4" w:rsidRPr="006D533A" w:rsidRDefault="001F6DF4" w:rsidP="001F6DF4">
      <w:pPr>
        <w:pStyle w:val="Odstavekseznama"/>
        <w:numPr>
          <w:ilvl w:val="0"/>
          <w:numId w:val="16"/>
        </w:numPr>
        <w:spacing w:line="240" w:lineRule="auto"/>
        <w:rPr>
          <w:rFonts w:ascii="Arial" w:hAnsi="Arial" w:cs="Arial"/>
        </w:rPr>
      </w:pPr>
      <w:r w:rsidRPr="006D533A">
        <w:rPr>
          <w:rFonts w:ascii="Arial" w:hAnsi="Arial" w:cs="Arial"/>
        </w:rPr>
        <w:t>Organizacija kandidata in obseg predmeta (OBR – 2.04),</w:t>
      </w:r>
    </w:p>
    <w:p w14:paraId="488708A3" w14:textId="23754367" w:rsidR="001F6DF4" w:rsidRPr="006D533A" w:rsidRDefault="001F6DF4" w:rsidP="001F6DF4">
      <w:pPr>
        <w:pStyle w:val="Odstavekseznama"/>
        <w:numPr>
          <w:ilvl w:val="0"/>
          <w:numId w:val="16"/>
        </w:numPr>
        <w:spacing w:line="240" w:lineRule="auto"/>
        <w:rPr>
          <w:rFonts w:ascii="Arial" w:hAnsi="Arial" w:cs="Arial"/>
        </w:rPr>
      </w:pPr>
      <w:r w:rsidRPr="006D533A">
        <w:rPr>
          <w:rFonts w:ascii="Arial" w:hAnsi="Arial" w:cs="Arial"/>
        </w:rPr>
        <w:t>Podatki o sodelujočem podjetju (OBR – 2.05),</w:t>
      </w:r>
    </w:p>
    <w:p w14:paraId="64A77C97" w14:textId="79410DCA" w:rsidR="001F6DF4" w:rsidRPr="006D533A" w:rsidRDefault="001F6DF4" w:rsidP="001F6DF4">
      <w:pPr>
        <w:pStyle w:val="Odstavekseznama"/>
        <w:numPr>
          <w:ilvl w:val="0"/>
          <w:numId w:val="16"/>
        </w:numPr>
        <w:spacing w:line="240" w:lineRule="auto"/>
        <w:rPr>
          <w:rFonts w:ascii="Arial" w:hAnsi="Arial" w:cs="Arial"/>
        </w:rPr>
      </w:pPr>
      <w:r w:rsidRPr="006D533A">
        <w:rPr>
          <w:rFonts w:ascii="Arial" w:hAnsi="Arial" w:cs="Arial"/>
        </w:rPr>
        <w:t>Pogoji za ugotavljanje sposobnosti in usposobljenost kandidata (OBR – 2.06)</w:t>
      </w:r>
      <w:r w:rsidR="00D71424">
        <w:rPr>
          <w:rFonts w:ascii="Arial" w:hAnsi="Arial" w:cs="Arial"/>
        </w:rPr>
        <w:t xml:space="preserve"> (ESPD)</w:t>
      </w:r>
      <w:r w:rsidRPr="006D533A">
        <w:rPr>
          <w:rFonts w:ascii="Arial" w:hAnsi="Arial" w:cs="Arial"/>
        </w:rPr>
        <w:t>,</w:t>
      </w:r>
    </w:p>
    <w:p w14:paraId="268C61E3" w14:textId="3A5199DA" w:rsidR="001F6DF4" w:rsidRPr="006D533A" w:rsidRDefault="001F6DF4" w:rsidP="001F6DF4">
      <w:pPr>
        <w:pStyle w:val="Odstavekseznama"/>
        <w:numPr>
          <w:ilvl w:val="0"/>
          <w:numId w:val="16"/>
        </w:numPr>
        <w:spacing w:line="240" w:lineRule="auto"/>
        <w:rPr>
          <w:rFonts w:ascii="Arial" w:hAnsi="Arial" w:cs="Arial"/>
        </w:rPr>
      </w:pPr>
      <w:r w:rsidRPr="006D533A">
        <w:rPr>
          <w:rFonts w:ascii="Arial" w:hAnsi="Arial" w:cs="Arial"/>
        </w:rPr>
        <w:t>Izjava za pridobitev podatkov o sodelujočem podjetju (OBR – 2.07),</w:t>
      </w:r>
    </w:p>
    <w:p w14:paraId="03467FC0" w14:textId="25AC52AA" w:rsidR="00D71424" w:rsidRDefault="001F6DF4" w:rsidP="00D71424">
      <w:pPr>
        <w:pStyle w:val="Odstavekseznama"/>
        <w:numPr>
          <w:ilvl w:val="0"/>
          <w:numId w:val="16"/>
        </w:numPr>
        <w:spacing w:line="240" w:lineRule="auto"/>
        <w:rPr>
          <w:rFonts w:ascii="Arial" w:hAnsi="Arial" w:cs="Arial"/>
        </w:rPr>
      </w:pPr>
      <w:r w:rsidRPr="006D533A">
        <w:rPr>
          <w:rFonts w:ascii="Arial" w:hAnsi="Arial" w:cs="Arial"/>
        </w:rPr>
        <w:t>Izjava vseh (fizičnih) oseb sodelujočega podjetja (OBR – 2. 08)</w:t>
      </w:r>
      <w:r w:rsidR="002961E2">
        <w:rPr>
          <w:rFonts w:ascii="Arial" w:hAnsi="Arial" w:cs="Arial"/>
        </w:rPr>
        <w:t>,</w:t>
      </w:r>
      <w:r w:rsidR="00D71424" w:rsidRPr="00D71424">
        <w:rPr>
          <w:rFonts w:ascii="Arial" w:hAnsi="Arial" w:cs="Arial"/>
        </w:rPr>
        <w:t xml:space="preserve"> </w:t>
      </w:r>
    </w:p>
    <w:p w14:paraId="5EAE38F5" w14:textId="7F1412EE" w:rsidR="00D71424" w:rsidRPr="006D533A" w:rsidRDefault="00D71424" w:rsidP="00D71424">
      <w:pPr>
        <w:pStyle w:val="Odstavekseznama"/>
        <w:numPr>
          <w:ilvl w:val="0"/>
          <w:numId w:val="16"/>
        </w:numPr>
        <w:spacing w:line="240" w:lineRule="auto"/>
        <w:rPr>
          <w:rFonts w:ascii="Arial" w:hAnsi="Arial" w:cs="Arial"/>
        </w:rPr>
      </w:pPr>
      <w:r w:rsidRPr="006D533A">
        <w:rPr>
          <w:rFonts w:ascii="Arial" w:hAnsi="Arial" w:cs="Arial"/>
        </w:rPr>
        <w:t>Izjava sodelujočega podjetja (OBR – 2.12)</w:t>
      </w:r>
      <w:r>
        <w:rPr>
          <w:rFonts w:ascii="Arial" w:hAnsi="Arial" w:cs="Arial"/>
        </w:rPr>
        <w:t>.</w:t>
      </w:r>
    </w:p>
    <w:p w14:paraId="6788080D" w14:textId="66BBAC62" w:rsidR="001F6DF4" w:rsidRDefault="001F6DF4" w:rsidP="00D71424">
      <w:pPr>
        <w:pStyle w:val="Odstavekseznama"/>
        <w:spacing w:line="240" w:lineRule="auto"/>
        <w:rPr>
          <w:rFonts w:ascii="Arial" w:hAnsi="Arial" w:cs="Arial"/>
        </w:rPr>
      </w:pPr>
    </w:p>
    <w:p w14:paraId="5EC1F5AF" w14:textId="5B22AE62" w:rsidR="00D71424" w:rsidRDefault="00A50001" w:rsidP="00F5174B">
      <w:pPr>
        <w:ind w:left="360"/>
        <w:jc w:val="both"/>
        <w:rPr>
          <w:rFonts w:cs="Arial"/>
        </w:rPr>
      </w:pPr>
      <w:r>
        <w:rPr>
          <w:rFonts w:cs="Arial"/>
        </w:rPr>
        <w:t xml:space="preserve">Priložena je </w:t>
      </w:r>
      <w:r w:rsidR="00D71424">
        <w:rPr>
          <w:rFonts w:cs="Arial"/>
        </w:rPr>
        <w:t xml:space="preserve">tudi </w:t>
      </w:r>
      <w:r>
        <w:rPr>
          <w:rFonts w:cs="Arial"/>
        </w:rPr>
        <w:t xml:space="preserve">vzorčna </w:t>
      </w:r>
      <w:r w:rsidR="00D71424">
        <w:rPr>
          <w:rFonts w:cs="Arial"/>
        </w:rPr>
        <w:t>d</w:t>
      </w:r>
      <w:r w:rsidR="00D71424" w:rsidRPr="00D71424">
        <w:rPr>
          <w:rFonts w:cs="Arial"/>
        </w:rPr>
        <w:t>okumentacij</w:t>
      </w:r>
      <w:r>
        <w:rPr>
          <w:rFonts w:cs="Arial"/>
        </w:rPr>
        <w:t>a</w:t>
      </w:r>
      <w:r w:rsidR="00D71424" w:rsidRPr="00D71424">
        <w:rPr>
          <w:rFonts w:cs="Arial"/>
        </w:rPr>
        <w:t xml:space="preserve"> </w:t>
      </w:r>
      <w:r w:rsidR="00D71424">
        <w:rPr>
          <w:rFonts w:cs="Arial"/>
        </w:rPr>
        <w:t xml:space="preserve">za </w:t>
      </w:r>
      <w:r w:rsidR="00D71424" w:rsidRPr="00D71424">
        <w:rPr>
          <w:rFonts w:cs="Arial"/>
        </w:rPr>
        <w:t>drug</w:t>
      </w:r>
      <w:r w:rsidR="00D71424">
        <w:rPr>
          <w:rFonts w:cs="Arial"/>
        </w:rPr>
        <w:t>o</w:t>
      </w:r>
      <w:r w:rsidR="00D71424" w:rsidRPr="00D71424">
        <w:rPr>
          <w:rFonts w:cs="Arial"/>
        </w:rPr>
        <w:t xml:space="preserve"> (2) faz</w:t>
      </w:r>
      <w:r w:rsidR="00D71424">
        <w:rPr>
          <w:rFonts w:cs="Arial"/>
        </w:rPr>
        <w:t>o</w:t>
      </w:r>
      <w:r w:rsidR="00D71424" w:rsidRPr="00D71424">
        <w:rPr>
          <w:rFonts w:cs="Arial"/>
        </w:rPr>
        <w:t xml:space="preserve">, </w:t>
      </w:r>
      <w:r>
        <w:rPr>
          <w:rFonts w:cs="Arial"/>
        </w:rPr>
        <w:t>ki v prvi (1) fazi ni del ponudbene dokumentacije</w:t>
      </w:r>
      <w:r w:rsidR="00D71424" w:rsidRPr="00D71424">
        <w:rPr>
          <w:rFonts w:cs="Arial"/>
        </w:rPr>
        <w:t>:</w:t>
      </w:r>
    </w:p>
    <w:p w14:paraId="5C88DCA9" w14:textId="27625D3E" w:rsidR="00F5174B" w:rsidRPr="00F5174B" w:rsidRDefault="00F5174B" w:rsidP="00F5174B">
      <w:pPr>
        <w:pStyle w:val="Odstavekseznama"/>
        <w:numPr>
          <w:ilvl w:val="0"/>
          <w:numId w:val="16"/>
        </w:numPr>
        <w:spacing w:line="240" w:lineRule="auto"/>
        <w:rPr>
          <w:rFonts w:ascii="Arial" w:hAnsi="Arial" w:cs="Arial"/>
        </w:rPr>
      </w:pPr>
      <w:r>
        <w:rPr>
          <w:rFonts w:ascii="Arial" w:hAnsi="Arial" w:cs="Arial"/>
        </w:rPr>
        <w:t>osnutek Obrazca o</w:t>
      </w:r>
      <w:r w:rsidRPr="006D533A">
        <w:rPr>
          <w:rFonts w:ascii="Arial" w:hAnsi="Arial" w:cs="Arial"/>
        </w:rPr>
        <w:t xml:space="preserve">rganizacija </w:t>
      </w:r>
      <w:r>
        <w:rPr>
          <w:rFonts w:ascii="Arial" w:hAnsi="Arial" w:cs="Arial"/>
        </w:rPr>
        <w:t>ponudnika</w:t>
      </w:r>
      <w:r w:rsidRPr="006D533A">
        <w:rPr>
          <w:rFonts w:ascii="Arial" w:hAnsi="Arial" w:cs="Arial"/>
        </w:rPr>
        <w:t xml:space="preserve"> in obseg predmeta (OBR – 2.04),</w:t>
      </w:r>
    </w:p>
    <w:p w14:paraId="37ACD2E0" w14:textId="3894C2FF" w:rsidR="0055081C" w:rsidRPr="006D533A" w:rsidRDefault="0055081C" w:rsidP="00F5174B">
      <w:pPr>
        <w:pStyle w:val="Odstavekseznama"/>
        <w:numPr>
          <w:ilvl w:val="0"/>
          <w:numId w:val="16"/>
        </w:numPr>
        <w:spacing w:line="240" w:lineRule="auto"/>
        <w:rPr>
          <w:rFonts w:ascii="Arial" w:hAnsi="Arial" w:cs="Arial"/>
        </w:rPr>
      </w:pPr>
      <w:r w:rsidRPr="006D533A">
        <w:rPr>
          <w:rFonts w:ascii="Arial" w:hAnsi="Arial" w:cs="Arial"/>
        </w:rPr>
        <w:t>Izjava o udeležbi fizičnih in pravnih oseb v lastništvu sodelujočega podjetja (OBR – 2.09)</w:t>
      </w:r>
      <w:r w:rsidR="002961E2">
        <w:rPr>
          <w:rFonts w:ascii="Arial" w:hAnsi="Arial" w:cs="Arial"/>
        </w:rPr>
        <w:t>,</w:t>
      </w:r>
    </w:p>
    <w:p w14:paraId="5FEE40B6" w14:textId="6A318B8E" w:rsidR="001F6DF4" w:rsidRPr="006D533A" w:rsidRDefault="00C937C3" w:rsidP="00F5174B">
      <w:pPr>
        <w:pStyle w:val="Odstavekseznama"/>
        <w:numPr>
          <w:ilvl w:val="0"/>
          <w:numId w:val="16"/>
        </w:numPr>
        <w:spacing w:line="240" w:lineRule="auto"/>
        <w:rPr>
          <w:rFonts w:ascii="Arial" w:hAnsi="Arial" w:cs="Arial"/>
        </w:rPr>
      </w:pPr>
      <w:r>
        <w:rPr>
          <w:rFonts w:ascii="Arial" w:hAnsi="Arial" w:cs="Arial"/>
        </w:rPr>
        <w:t xml:space="preserve">osnutek </w:t>
      </w:r>
      <w:r w:rsidR="001F6DF4" w:rsidRPr="006D533A">
        <w:rPr>
          <w:rFonts w:ascii="Arial" w:hAnsi="Arial" w:cs="Arial"/>
        </w:rPr>
        <w:t xml:space="preserve">Obrazec </w:t>
      </w:r>
      <w:r w:rsidR="006349AE" w:rsidRPr="006D533A">
        <w:rPr>
          <w:rFonts w:ascii="Arial" w:hAnsi="Arial" w:cs="Arial"/>
        </w:rPr>
        <w:t>garancije za resnost ponudbe URDG 758</w:t>
      </w:r>
      <w:r w:rsidR="001F6DF4" w:rsidRPr="006D533A">
        <w:rPr>
          <w:rFonts w:ascii="Arial" w:hAnsi="Arial" w:cs="Arial"/>
        </w:rPr>
        <w:t xml:space="preserve"> (OBR – 2.1</w:t>
      </w:r>
      <w:r w:rsidR="006349AE" w:rsidRPr="006D533A">
        <w:rPr>
          <w:rFonts w:ascii="Arial" w:hAnsi="Arial" w:cs="Arial"/>
        </w:rPr>
        <w:t>4</w:t>
      </w:r>
      <w:r w:rsidR="001F6DF4" w:rsidRPr="006D533A">
        <w:rPr>
          <w:rFonts w:ascii="Arial" w:hAnsi="Arial" w:cs="Arial"/>
        </w:rPr>
        <w:t>),</w:t>
      </w:r>
    </w:p>
    <w:p w14:paraId="4FCA5918" w14:textId="0F1BA2F6" w:rsidR="006349AE" w:rsidRDefault="00C937C3" w:rsidP="00F5174B">
      <w:pPr>
        <w:pStyle w:val="Odstavekseznama"/>
        <w:numPr>
          <w:ilvl w:val="0"/>
          <w:numId w:val="16"/>
        </w:numPr>
        <w:spacing w:line="240" w:lineRule="auto"/>
        <w:rPr>
          <w:rFonts w:ascii="Arial" w:hAnsi="Arial" w:cs="Arial"/>
        </w:rPr>
      </w:pPr>
      <w:r>
        <w:rPr>
          <w:rFonts w:ascii="Arial" w:hAnsi="Arial" w:cs="Arial"/>
        </w:rPr>
        <w:t xml:space="preserve">osnutek </w:t>
      </w:r>
      <w:r w:rsidR="006349AE">
        <w:rPr>
          <w:rFonts w:ascii="Arial" w:hAnsi="Arial" w:cs="Arial"/>
        </w:rPr>
        <w:t>Obraz</w:t>
      </w:r>
      <w:r>
        <w:rPr>
          <w:rFonts w:ascii="Arial" w:hAnsi="Arial" w:cs="Arial"/>
        </w:rPr>
        <w:t>e</w:t>
      </w:r>
      <w:r w:rsidR="006349AE">
        <w:rPr>
          <w:rFonts w:ascii="Arial" w:hAnsi="Arial" w:cs="Arial"/>
        </w:rPr>
        <w:t>c g</w:t>
      </w:r>
      <w:r w:rsidR="006349AE" w:rsidRPr="006349AE">
        <w:rPr>
          <w:rFonts w:ascii="Arial" w:hAnsi="Arial" w:cs="Arial"/>
        </w:rPr>
        <w:t>arancij</w:t>
      </w:r>
      <w:r w:rsidR="006349AE">
        <w:rPr>
          <w:rFonts w:ascii="Arial" w:hAnsi="Arial" w:cs="Arial"/>
        </w:rPr>
        <w:t>e</w:t>
      </w:r>
      <w:r w:rsidR="006349AE" w:rsidRPr="006349AE">
        <w:rPr>
          <w:rFonts w:ascii="Arial" w:hAnsi="Arial" w:cs="Arial"/>
        </w:rPr>
        <w:t xml:space="preserve"> za dobro izvedbo</w:t>
      </w:r>
      <w:r w:rsidR="006349AE">
        <w:rPr>
          <w:rFonts w:ascii="Arial" w:hAnsi="Arial" w:cs="Arial"/>
        </w:rPr>
        <w:t xml:space="preserve"> del </w:t>
      </w:r>
      <w:r w:rsidR="006349AE" w:rsidRPr="006349AE">
        <w:rPr>
          <w:rFonts w:ascii="Arial" w:hAnsi="Arial" w:cs="Arial"/>
        </w:rPr>
        <w:t>URDG 758</w:t>
      </w:r>
      <w:r w:rsidR="006349AE">
        <w:rPr>
          <w:rFonts w:ascii="Arial" w:hAnsi="Arial" w:cs="Arial"/>
        </w:rPr>
        <w:t xml:space="preserve"> (OBR – 2.15),</w:t>
      </w:r>
    </w:p>
    <w:p w14:paraId="0F82C262" w14:textId="1FE61201" w:rsidR="006349AE" w:rsidRDefault="00C937C3" w:rsidP="00F5174B">
      <w:pPr>
        <w:pStyle w:val="Odstavekseznama"/>
        <w:numPr>
          <w:ilvl w:val="0"/>
          <w:numId w:val="16"/>
        </w:numPr>
        <w:spacing w:line="240" w:lineRule="auto"/>
        <w:rPr>
          <w:rFonts w:ascii="Arial" w:hAnsi="Arial" w:cs="Arial"/>
        </w:rPr>
      </w:pPr>
      <w:r>
        <w:rPr>
          <w:rFonts w:ascii="Arial" w:hAnsi="Arial" w:cs="Arial"/>
        </w:rPr>
        <w:t xml:space="preserve">osnutek </w:t>
      </w:r>
      <w:r w:rsidR="006349AE">
        <w:rPr>
          <w:rFonts w:ascii="Arial" w:hAnsi="Arial" w:cs="Arial"/>
        </w:rPr>
        <w:t>Obrazec garancije za plačilo blaga URDG 758 (OBR – 2.16),</w:t>
      </w:r>
    </w:p>
    <w:p w14:paraId="6285EB35" w14:textId="7CCF8B9E" w:rsidR="001F6DF4" w:rsidRDefault="002961E2" w:rsidP="00F5174B">
      <w:pPr>
        <w:pStyle w:val="Odstavekseznama"/>
        <w:numPr>
          <w:ilvl w:val="0"/>
          <w:numId w:val="16"/>
        </w:numPr>
        <w:spacing w:line="240" w:lineRule="auto"/>
        <w:rPr>
          <w:rFonts w:ascii="Arial" w:hAnsi="Arial" w:cs="Arial"/>
        </w:rPr>
      </w:pPr>
      <w:r>
        <w:rPr>
          <w:rFonts w:ascii="Arial" w:hAnsi="Arial" w:cs="Arial"/>
        </w:rPr>
        <w:t xml:space="preserve">osnutek </w:t>
      </w:r>
      <w:r w:rsidR="00ED365E">
        <w:rPr>
          <w:rFonts w:ascii="Arial" w:hAnsi="Arial" w:cs="Arial"/>
        </w:rPr>
        <w:t>Vzorc</w:t>
      </w:r>
      <w:r>
        <w:rPr>
          <w:rFonts w:ascii="Arial" w:hAnsi="Arial" w:cs="Arial"/>
        </w:rPr>
        <w:t>a</w:t>
      </w:r>
      <w:r w:rsidR="00683B6D">
        <w:rPr>
          <w:rFonts w:ascii="Arial" w:hAnsi="Arial" w:cs="Arial"/>
        </w:rPr>
        <w:t xml:space="preserve"> pogodbe </w:t>
      </w:r>
      <w:r w:rsidR="006349AE">
        <w:rPr>
          <w:rFonts w:ascii="Arial" w:hAnsi="Arial" w:cs="Arial"/>
        </w:rPr>
        <w:t xml:space="preserve">za </w:t>
      </w:r>
      <w:r w:rsidR="0086617F">
        <w:rPr>
          <w:rFonts w:ascii="Arial" w:hAnsi="Arial" w:cs="Arial"/>
        </w:rPr>
        <w:t>nakup</w:t>
      </w:r>
      <w:r w:rsidR="006349AE">
        <w:rPr>
          <w:rFonts w:ascii="Arial" w:hAnsi="Arial" w:cs="Arial"/>
        </w:rPr>
        <w:t xml:space="preserve"> </w:t>
      </w:r>
      <w:r w:rsidR="00D71424">
        <w:rPr>
          <w:rFonts w:ascii="Arial" w:hAnsi="Arial" w:cs="Arial"/>
        </w:rPr>
        <w:t>goriva</w:t>
      </w:r>
      <w:r w:rsidR="006349AE">
        <w:rPr>
          <w:rFonts w:ascii="Arial" w:hAnsi="Arial" w:cs="Arial"/>
        </w:rPr>
        <w:t xml:space="preserve"> / </w:t>
      </w:r>
      <w:r w:rsidR="00657AB7">
        <w:rPr>
          <w:rFonts w:ascii="Arial" w:hAnsi="Arial" w:cs="Arial"/>
        </w:rPr>
        <w:t>obnavljanje</w:t>
      </w:r>
      <w:r w:rsidR="00D71424">
        <w:rPr>
          <w:rFonts w:ascii="Arial" w:hAnsi="Arial" w:cs="Arial"/>
        </w:rPr>
        <w:t xml:space="preserve">, ki </w:t>
      </w:r>
      <w:r w:rsidR="00657AB7">
        <w:rPr>
          <w:rFonts w:ascii="Arial" w:hAnsi="Arial" w:cs="Arial"/>
        </w:rPr>
        <w:t>ga</w:t>
      </w:r>
      <w:r w:rsidR="00D71424">
        <w:rPr>
          <w:rFonts w:ascii="Arial" w:hAnsi="Arial" w:cs="Arial"/>
        </w:rPr>
        <w:t xml:space="preserve"> sestavljata </w:t>
      </w:r>
      <w:r w:rsidR="00122434">
        <w:rPr>
          <w:rFonts w:ascii="Arial" w:hAnsi="Arial" w:cs="Arial"/>
        </w:rPr>
        <w:t>prodaja in nakup</w:t>
      </w:r>
      <w:r w:rsidR="00D71424">
        <w:rPr>
          <w:rFonts w:ascii="Arial" w:hAnsi="Arial" w:cs="Arial"/>
        </w:rPr>
        <w:t xml:space="preserve"> goriv</w:t>
      </w:r>
      <w:r w:rsidR="006349AE">
        <w:rPr>
          <w:rFonts w:ascii="Arial" w:hAnsi="Arial" w:cs="Arial"/>
        </w:rPr>
        <w:t xml:space="preserve"> </w:t>
      </w:r>
      <w:r w:rsidR="00683B6D">
        <w:rPr>
          <w:rFonts w:ascii="Arial" w:hAnsi="Arial" w:cs="Arial"/>
        </w:rPr>
        <w:t>(OBR – 2.17</w:t>
      </w:r>
      <w:r w:rsidR="00D71424">
        <w:rPr>
          <w:rFonts w:ascii="Arial" w:hAnsi="Arial" w:cs="Arial"/>
        </w:rPr>
        <w:t>a in b</w:t>
      </w:r>
      <w:r w:rsidR="00683B6D">
        <w:rPr>
          <w:rFonts w:ascii="Arial" w:hAnsi="Arial" w:cs="Arial"/>
        </w:rPr>
        <w:t>),</w:t>
      </w:r>
    </w:p>
    <w:p w14:paraId="658686BE" w14:textId="2D893F84" w:rsidR="00683B6D" w:rsidRDefault="002961E2" w:rsidP="00F5174B">
      <w:pPr>
        <w:pStyle w:val="Odstavekseznama"/>
        <w:numPr>
          <w:ilvl w:val="0"/>
          <w:numId w:val="16"/>
        </w:numPr>
        <w:spacing w:line="240" w:lineRule="auto"/>
        <w:rPr>
          <w:rFonts w:ascii="Arial" w:hAnsi="Arial" w:cs="Arial"/>
        </w:rPr>
      </w:pPr>
      <w:r>
        <w:rPr>
          <w:rFonts w:ascii="Arial" w:hAnsi="Arial" w:cs="Arial"/>
        </w:rPr>
        <w:t xml:space="preserve">osnutek obrazca </w:t>
      </w:r>
      <w:r w:rsidR="00683B6D">
        <w:rPr>
          <w:rFonts w:ascii="Arial" w:hAnsi="Arial" w:cs="Arial"/>
        </w:rPr>
        <w:t>Vrsta in opis predmeta (OBR – 2.18),</w:t>
      </w:r>
    </w:p>
    <w:p w14:paraId="66441F7D" w14:textId="0DEF0555" w:rsidR="00683B6D" w:rsidRDefault="002961E2" w:rsidP="001F6DF4">
      <w:pPr>
        <w:pStyle w:val="Odstavekseznama"/>
        <w:numPr>
          <w:ilvl w:val="0"/>
          <w:numId w:val="16"/>
        </w:numPr>
        <w:spacing w:line="240" w:lineRule="auto"/>
        <w:rPr>
          <w:rFonts w:ascii="Arial" w:hAnsi="Arial" w:cs="Arial"/>
        </w:rPr>
      </w:pPr>
      <w:r>
        <w:rPr>
          <w:rFonts w:ascii="Arial" w:hAnsi="Arial" w:cs="Arial"/>
        </w:rPr>
        <w:lastRenderedPageBreak/>
        <w:t>osnutek P</w:t>
      </w:r>
      <w:r w:rsidR="00683B6D">
        <w:rPr>
          <w:rFonts w:ascii="Arial" w:hAnsi="Arial" w:cs="Arial"/>
        </w:rPr>
        <w:t>redračuna (OBR – 2.19</w:t>
      </w:r>
      <w:r w:rsidR="00D71424">
        <w:rPr>
          <w:rFonts w:ascii="Arial" w:hAnsi="Arial" w:cs="Arial"/>
        </w:rPr>
        <w:t>a in b</w:t>
      </w:r>
      <w:r w:rsidR="00683B6D">
        <w:rPr>
          <w:rFonts w:ascii="Arial" w:hAnsi="Arial" w:cs="Arial"/>
        </w:rPr>
        <w:t>)</w:t>
      </w:r>
      <w:r w:rsidR="008559D1">
        <w:rPr>
          <w:rFonts w:ascii="Arial" w:hAnsi="Arial" w:cs="Arial"/>
        </w:rPr>
        <w:t>.</w:t>
      </w:r>
    </w:p>
    <w:p w14:paraId="70FAC733" w14:textId="77777777" w:rsidR="0055081C" w:rsidRPr="006349AE" w:rsidRDefault="0055081C" w:rsidP="006349AE">
      <w:pPr>
        <w:rPr>
          <w:rFonts w:cs="Arial"/>
        </w:rPr>
      </w:pPr>
    </w:p>
    <w:p w14:paraId="15E358E6" w14:textId="680CD305" w:rsidR="00812CE2" w:rsidRDefault="00812CE2" w:rsidP="009746D7">
      <w:pPr>
        <w:pStyle w:val="Odstavekseznama"/>
        <w:numPr>
          <w:ilvl w:val="0"/>
          <w:numId w:val="5"/>
        </w:numPr>
        <w:spacing w:line="240" w:lineRule="auto"/>
        <w:rPr>
          <w:rFonts w:ascii="Arial" w:hAnsi="Arial" w:cs="Arial"/>
          <w:b/>
        </w:rPr>
      </w:pPr>
      <w:r>
        <w:rPr>
          <w:rFonts w:ascii="Arial" w:hAnsi="Arial" w:cs="Arial"/>
          <w:b/>
        </w:rPr>
        <w:t xml:space="preserve">DRUGA (2) FAZA: </w:t>
      </w:r>
      <w:r w:rsidR="00432BF5">
        <w:rPr>
          <w:rFonts w:ascii="Arial" w:hAnsi="Arial" w:cs="Arial"/>
          <w:b/>
        </w:rPr>
        <w:t>Izvedba postopka oddaje posameznega javnega naročila</w:t>
      </w:r>
    </w:p>
    <w:p w14:paraId="21F4AF33" w14:textId="77777777" w:rsidR="0023376C" w:rsidRDefault="00812CE2" w:rsidP="00122434">
      <w:pPr>
        <w:ind w:left="360"/>
        <w:jc w:val="both"/>
        <w:rPr>
          <w:rFonts w:cs="Arial"/>
        </w:rPr>
      </w:pPr>
      <w:r w:rsidRPr="00812CE2">
        <w:rPr>
          <w:rFonts w:cs="Arial"/>
        </w:rPr>
        <w:t>Po uvrstitvi kandidatov v katalog ponudnikov</w:t>
      </w:r>
      <w:r w:rsidR="00037460">
        <w:rPr>
          <w:rFonts w:cs="Arial"/>
        </w:rPr>
        <w:t>,</w:t>
      </w:r>
      <w:r w:rsidRPr="00812CE2">
        <w:rPr>
          <w:rFonts w:cs="Arial"/>
        </w:rPr>
        <w:t xml:space="preserve"> bo naročnik ponudnike</w:t>
      </w:r>
      <w:r>
        <w:rPr>
          <w:rFonts w:cs="Arial"/>
        </w:rPr>
        <w:t>, ki so bili uvrščeni v katalog ponudnikov,</w:t>
      </w:r>
      <w:r w:rsidRPr="00812CE2">
        <w:rPr>
          <w:rFonts w:cs="Arial"/>
        </w:rPr>
        <w:t xml:space="preserve"> povabil k oddaji ponudbe za vsako posamezno naročilo v okviru DNS. </w:t>
      </w:r>
      <w:r w:rsidR="00432BF5">
        <w:rPr>
          <w:rFonts w:cs="Arial"/>
        </w:rPr>
        <w:t xml:space="preserve">Naročnik bo v </w:t>
      </w:r>
      <w:r w:rsidR="00037460">
        <w:rPr>
          <w:rFonts w:cs="Arial"/>
        </w:rPr>
        <w:t>drugi (</w:t>
      </w:r>
      <w:r w:rsidR="00432BF5">
        <w:rPr>
          <w:rFonts w:cs="Arial"/>
        </w:rPr>
        <w:t>2</w:t>
      </w:r>
      <w:r w:rsidR="00037460">
        <w:rPr>
          <w:rFonts w:cs="Arial"/>
        </w:rPr>
        <w:t>)</w:t>
      </w:r>
      <w:r w:rsidR="00432BF5">
        <w:rPr>
          <w:rFonts w:cs="Arial"/>
        </w:rPr>
        <w:t xml:space="preserve"> fazi izbral ponudnika, s katerim bo sklenil pogodbo za posamezno naročilo. </w:t>
      </w:r>
    </w:p>
    <w:p w14:paraId="32471099" w14:textId="77777777" w:rsidR="0023376C" w:rsidRDefault="0023376C" w:rsidP="00122434">
      <w:pPr>
        <w:ind w:left="360"/>
        <w:jc w:val="both"/>
        <w:rPr>
          <w:rFonts w:cs="Arial"/>
        </w:rPr>
      </w:pPr>
    </w:p>
    <w:p w14:paraId="36B99702" w14:textId="133E5D84" w:rsidR="0023376C" w:rsidRDefault="006D533A" w:rsidP="00F5174B">
      <w:pPr>
        <w:ind w:left="360"/>
        <w:jc w:val="both"/>
        <w:rPr>
          <w:rFonts w:cs="Arial"/>
        </w:rPr>
      </w:pPr>
      <w:r>
        <w:rPr>
          <w:rFonts w:cs="Arial"/>
        </w:rPr>
        <w:t xml:space="preserve">Razpisna dokumentacija za </w:t>
      </w:r>
      <w:r w:rsidR="0023376C" w:rsidRPr="00683B6D">
        <w:rPr>
          <w:rFonts w:cs="Arial"/>
        </w:rPr>
        <w:t>oddaj</w:t>
      </w:r>
      <w:r>
        <w:rPr>
          <w:rFonts w:cs="Arial"/>
        </w:rPr>
        <w:t>o</w:t>
      </w:r>
      <w:r w:rsidR="0023376C" w:rsidRPr="00683B6D">
        <w:rPr>
          <w:rFonts w:cs="Arial"/>
        </w:rPr>
        <w:t xml:space="preserve"> ponudbe z</w:t>
      </w:r>
      <w:r w:rsidR="0023376C">
        <w:rPr>
          <w:rFonts w:cs="Arial"/>
        </w:rPr>
        <w:t>a posamezno naročilo bo obsegal</w:t>
      </w:r>
      <w:r w:rsidR="00D71424">
        <w:rPr>
          <w:rFonts w:cs="Arial"/>
        </w:rPr>
        <w:t>a</w:t>
      </w:r>
      <w:r w:rsidR="0023376C" w:rsidRPr="00683B6D">
        <w:rPr>
          <w:rFonts w:cs="Arial"/>
        </w:rPr>
        <w:t>:</w:t>
      </w:r>
    </w:p>
    <w:p w14:paraId="5EBDADA2" w14:textId="77777777" w:rsidR="00D007AC" w:rsidRDefault="00D007AC" w:rsidP="00D007AC">
      <w:pPr>
        <w:pStyle w:val="Odstavekseznama"/>
        <w:numPr>
          <w:ilvl w:val="0"/>
          <w:numId w:val="16"/>
        </w:numPr>
        <w:spacing w:line="240" w:lineRule="auto"/>
        <w:rPr>
          <w:rFonts w:ascii="Arial" w:hAnsi="Arial" w:cs="Arial"/>
        </w:rPr>
      </w:pPr>
      <w:r>
        <w:rPr>
          <w:rFonts w:ascii="Arial" w:hAnsi="Arial" w:cs="Arial"/>
        </w:rPr>
        <w:t>Povabilo (OBR – 2.01),</w:t>
      </w:r>
    </w:p>
    <w:p w14:paraId="5872A0D4" w14:textId="412FE0CA" w:rsidR="00D65708" w:rsidRPr="00D65708" w:rsidRDefault="00D65708" w:rsidP="00D65708">
      <w:pPr>
        <w:pStyle w:val="Odstavekseznama"/>
        <w:numPr>
          <w:ilvl w:val="0"/>
          <w:numId w:val="16"/>
        </w:numPr>
        <w:spacing w:line="240" w:lineRule="auto"/>
        <w:rPr>
          <w:rFonts w:ascii="Arial" w:hAnsi="Arial" w:cs="Arial"/>
        </w:rPr>
      </w:pPr>
      <w:r>
        <w:rPr>
          <w:rFonts w:ascii="Arial" w:hAnsi="Arial" w:cs="Arial"/>
        </w:rPr>
        <w:t xml:space="preserve">Navodila </w:t>
      </w:r>
      <w:r w:rsidR="00812320">
        <w:rPr>
          <w:rFonts w:ascii="Arial" w:hAnsi="Arial" w:cs="Arial"/>
        </w:rPr>
        <w:t>ponudnikom</w:t>
      </w:r>
      <w:r>
        <w:rPr>
          <w:rFonts w:ascii="Arial" w:hAnsi="Arial" w:cs="Arial"/>
        </w:rPr>
        <w:t xml:space="preserve"> za pripravo </w:t>
      </w:r>
      <w:r w:rsidR="00D71424">
        <w:rPr>
          <w:rFonts w:ascii="Arial" w:hAnsi="Arial" w:cs="Arial"/>
        </w:rPr>
        <w:t>ponudbe</w:t>
      </w:r>
      <w:r>
        <w:rPr>
          <w:rFonts w:ascii="Arial" w:hAnsi="Arial" w:cs="Arial"/>
        </w:rPr>
        <w:t xml:space="preserve"> (OBR – 2.02),</w:t>
      </w:r>
    </w:p>
    <w:p w14:paraId="791B0C32" w14:textId="5B9E3D87" w:rsidR="00D007AC" w:rsidRDefault="00D007AC" w:rsidP="00D007AC">
      <w:pPr>
        <w:pStyle w:val="Odstavekseznama"/>
        <w:numPr>
          <w:ilvl w:val="0"/>
          <w:numId w:val="16"/>
        </w:numPr>
        <w:spacing w:line="240" w:lineRule="auto"/>
        <w:rPr>
          <w:rFonts w:ascii="Arial" w:hAnsi="Arial" w:cs="Arial"/>
        </w:rPr>
      </w:pPr>
      <w:r>
        <w:rPr>
          <w:rFonts w:ascii="Arial" w:hAnsi="Arial" w:cs="Arial"/>
        </w:rPr>
        <w:t>Obvezna vsebina ponudbene dokumentacije (OBR – 2.03),</w:t>
      </w:r>
    </w:p>
    <w:p w14:paraId="79DB440F" w14:textId="4A11F442" w:rsidR="0023376C" w:rsidRDefault="0023376C" w:rsidP="0023376C">
      <w:pPr>
        <w:pStyle w:val="Odstavekseznama"/>
        <w:numPr>
          <w:ilvl w:val="0"/>
          <w:numId w:val="16"/>
        </w:numPr>
        <w:spacing w:line="240" w:lineRule="auto"/>
        <w:rPr>
          <w:rFonts w:ascii="Arial" w:hAnsi="Arial" w:cs="Arial"/>
        </w:rPr>
      </w:pPr>
      <w:r>
        <w:rPr>
          <w:rFonts w:ascii="Arial" w:hAnsi="Arial" w:cs="Arial"/>
        </w:rPr>
        <w:t>Izjava</w:t>
      </w:r>
      <w:r w:rsidRPr="0023376C">
        <w:rPr>
          <w:rFonts w:ascii="Arial" w:hAnsi="Arial" w:cs="Arial"/>
        </w:rPr>
        <w:t xml:space="preserve"> o udeležbi fizičnih in pravnih oseb v lastništvu sodelujočega podjetja</w:t>
      </w:r>
      <w:r>
        <w:rPr>
          <w:rFonts w:ascii="Arial" w:hAnsi="Arial" w:cs="Arial"/>
        </w:rPr>
        <w:t xml:space="preserve"> (OBR – 2.09)</w:t>
      </w:r>
    </w:p>
    <w:p w14:paraId="69DEE279" w14:textId="25774689" w:rsidR="00762793" w:rsidRDefault="00762793" w:rsidP="00762793">
      <w:pPr>
        <w:pStyle w:val="Odstavekseznama"/>
        <w:numPr>
          <w:ilvl w:val="0"/>
          <w:numId w:val="16"/>
        </w:numPr>
        <w:spacing w:line="240" w:lineRule="auto"/>
        <w:rPr>
          <w:rFonts w:ascii="Arial" w:hAnsi="Arial" w:cs="Arial"/>
        </w:rPr>
      </w:pPr>
      <w:r>
        <w:rPr>
          <w:rFonts w:ascii="Arial" w:hAnsi="Arial" w:cs="Arial"/>
        </w:rPr>
        <w:t>Obrazec garancije za resnost ponudbe URDG 758 (OBR – 2.14),</w:t>
      </w:r>
    </w:p>
    <w:p w14:paraId="26A33844" w14:textId="6BD9B169" w:rsidR="00762793" w:rsidRDefault="00762793" w:rsidP="00762793">
      <w:pPr>
        <w:pStyle w:val="Odstavekseznama"/>
        <w:numPr>
          <w:ilvl w:val="0"/>
          <w:numId w:val="16"/>
        </w:numPr>
        <w:spacing w:line="240" w:lineRule="auto"/>
        <w:rPr>
          <w:rFonts w:ascii="Arial" w:hAnsi="Arial" w:cs="Arial"/>
        </w:rPr>
      </w:pPr>
      <w:r>
        <w:rPr>
          <w:rFonts w:ascii="Arial" w:hAnsi="Arial" w:cs="Arial"/>
        </w:rPr>
        <w:t>Obrazec g</w:t>
      </w:r>
      <w:r w:rsidRPr="006349AE">
        <w:rPr>
          <w:rFonts w:ascii="Arial" w:hAnsi="Arial" w:cs="Arial"/>
        </w:rPr>
        <w:t>arancij</w:t>
      </w:r>
      <w:r>
        <w:rPr>
          <w:rFonts w:ascii="Arial" w:hAnsi="Arial" w:cs="Arial"/>
        </w:rPr>
        <w:t>e</w:t>
      </w:r>
      <w:r w:rsidRPr="006349AE">
        <w:rPr>
          <w:rFonts w:ascii="Arial" w:hAnsi="Arial" w:cs="Arial"/>
        </w:rPr>
        <w:t xml:space="preserve"> za dobro izvedbo</w:t>
      </w:r>
      <w:r>
        <w:rPr>
          <w:rFonts w:ascii="Arial" w:hAnsi="Arial" w:cs="Arial"/>
        </w:rPr>
        <w:t xml:space="preserve"> del </w:t>
      </w:r>
      <w:r w:rsidRPr="006349AE">
        <w:rPr>
          <w:rFonts w:ascii="Arial" w:hAnsi="Arial" w:cs="Arial"/>
        </w:rPr>
        <w:t>URDG 758</w:t>
      </w:r>
      <w:r>
        <w:rPr>
          <w:rFonts w:ascii="Arial" w:hAnsi="Arial" w:cs="Arial"/>
        </w:rPr>
        <w:t xml:space="preserve"> (OBR – 2.15),</w:t>
      </w:r>
    </w:p>
    <w:p w14:paraId="5EB2494A" w14:textId="0E1590DB" w:rsidR="00762793" w:rsidRDefault="00762793" w:rsidP="00762793">
      <w:pPr>
        <w:pStyle w:val="Odstavekseznama"/>
        <w:numPr>
          <w:ilvl w:val="0"/>
          <w:numId w:val="16"/>
        </w:numPr>
        <w:spacing w:line="240" w:lineRule="auto"/>
        <w:rPr>
          <w:rFonts w:ascii="Arial" w:hAnsi="Arial" w:cs="Arial"/>
        </w:rPr>
      </w:pPr>
      <w:r>
        <w:rPr>
          <w:rFonts w:ascii="Arial" w:hAnsi="Arial" w:cs="Arial"/>
        </w:rPr>
        <w:t>Obrazec garancije za plačilo blaga URDG 758 (OBR – 2.16)</w:t>
      </w:r>
      <w:r w:rsidR="00DD2483">
        <w:rPr>
          <w:rFonts w:ascii="Arial" w:hAnsi="Arial" w:cs="Arial"/>
        </w:rPr>
        <w:t xml:space="preserve"> – v primeru menjav</w:t>
      </w:r>
      <w:r>
        <w:rPr>
          <w:rFonts w:ascii="Arial" w:hAnsi="Arial" w:cs="Arial"/>
        </w:rPr>
        <w:t>,</w:t>
      </w:r>
    </w:p>
    <w:p w14:paraId="78B28BBF" w14:textId="14E1A81C" w:rsidR="00762793" w:rsidRDefault="00762793" w:rsidP="00762793">
      <w:pPr>
        <w:pStyle w:val="Odstavekseznama"/>
        <w:numPr>
          <w:ilvl w:val="0"/>
          <w:numId w:val="16"/>
        </w:numPr>
        <w:spacing w:line="240" w:lineRule="auto"/>
        <w:rPr>
          <w:rFonts w:ascii="Arial" w:hAnsi="Arial" w:cs="Arial"/>
        </w:rPr>
      </w:pPr>
      <w:r>
        <w:rPr>
          <w:rFonts w:ascii="Arial" w:hAnsi="Arial" w:cs="Arial"/>
        </w:rPr>
        <w:t xml:space="preserve">Osnutek pogodbe za </w:t>
      </w:r>
      <w:r w:rsidR="00D71424">
        <w:rPr>
          <w:rFonts w:ascii="Arial" w:hAnsi="Arial" w:cs="Arial"/>
        </w:rPr>
        <w:t>nakup</w:t>
      </w:r>
      <w:r>
        <w:rPr>
          <w:rFonts w:ascii="Arial" w:hAnsi="Arial" w:cs="Arial"/>
        </w:rPr>
        <w:t xml:space="preserve"> </w:t>
      </w:r>
      <w:r w:rsidR="002961E2">
        <w:rPr>
          <w:rFonts w:ascii="Arial" w:hAnsi="Arial" w:cs="Arial"/>
        </w:rPr>
        <w:t xml:space="preserve">goriv </w:t>
      </w:r>
      <w:r>
        <w:rPr>
          <w:rFonts w:ascii="Arial" w:hAnsi="Arial" w:cs="Arial"/>
        </w:rPr>
        <w:t xml:space="preserve">/ </w:t>
      </w:r>
      <w:r w:rsidR="00D71424">
        <w:rPr>
          <w:rFonts w:ascii="Arial" w:hAnsi="Arial" w:cs="Arial"/>
        </w:rPr>
        <w:t>menjave, ki jih sestavljata</w:t>
      </w:r>
      <w:r w:rsidR="00122434">
        <w:rPr>
          <w:rFonts w:ascii="Arial" w:hAnsi="Arial" w:cs="Arial"/>
        </w:rPr>
        <w:t xml:space="preserve"> </w:t>
      </w:r>
      <w:r w:rsidR="00F16E8F">
        <w:rPr>
          <w:rFonts w:ascii="Arial" w:hAnsi="Arial" w:cs="Arial"/>
        </w:rPr>
        <w:t xml:space="preserve">tako </w:t>
      </w:r>
      <w:r w:rsidR="00122434">
        <w:rPr>
          <w:rFonts w:ascii="Arial" w:hAnsi="Arial" w:cs="Arial"/>
        </w:rPr>
        <w:t xml:space="preserve">prodaja </w:t>
      </w:r>
      <w:r w:rsidR="00F16E8F">
        <w:rPr>
          <w:rFonts w:ascii="Arial" w:hAnsi="Arial" w:cs="Arial"/>
        </w:rPr>
        <w:t>kot</w:t>
      </w:r>
      <w:r w:rsidR="00122434">
        <w:rPr>
          <w:rFonts w:ascii="Arial" w:hAnsi="Arial" w:cs="Arial"/>
        </w:rPr>
        <w:t xml:space="preserve"> nakup</w:t>
      </w:r>
      <w:r w:rsidR="00D71424">
        <w:rPr>
          <w:rFonts w:ascii="Arial" w:hAnsi="Arial" w:cs="Arial"/>
        </w:rPr>
        <w:t xml:space="preserve"> goriv</w:t>
      </w:r>
      <w:r>
        <w:rPr>
          <w:rFonts w:ascii="Arial" w:hAnsi="Arial" w:cs="Arial"/>
        </w:rPr>
        <w:t xml:space="preserve"> (OBR – 2.17),</w:t>
      </w:r>
    </w:p>
    <w:p w14:paraId="74A825DB" w14:textId="77777777" w:rsidR="00762793" w:rsidRDefault="00762793" w:rsidP="00762793">
      <w:pPr>
        <w:pStyle w:val="Odstavekseznama"/>
        <w:numPr>
          <w:ilvl w:val="0"/>
          <w:numId w:val="16"/>
        </w:numPr>
        <w:spacing w:line="240" w:lineRule="auto"/>
        <w:rPr>
          <w:rFonts w:ascii="Arial" w:hAnsi="Arial" w:cs="Arial"/>
        </w:rPr>
      </w:pPr>
      <w:r>
        <w:rPr>
          <w:rFonts w:ascii="Arial" w:hAnsi="Arial" w:cs="Arial"/>
        </w:rPr>
        <w:t>Vrsta in opis predmeta (OBR – 2.18),</w:t>
      </w:r>
    </w:p>
    <w:p w14:paraId="71C12BFB" w14:textId="6044B37A" w:rsidR="00762793" w:rsidRDefault="00F16E8F" w:rsidP="00762793">
      <w:pPr>
        <w:pStyle w:val="Odstavekseznama"/>
        <w:numPr>
          <w:ilvl w:val="0"/>
          <w:numId w:val="16"/>
        </w:numPr>
        <w:spacing w:line="240" w:lineRule="auto"/>
        <w:rPr>
          <w:rFonts w:ascii="Arial" w:hAnsi="Arial" w:cs="Arial"/>
        </w:rPr>
      </w:pPr>
      <w:r>
        <w:rPr>
          <w:rFonts w:ascii="Arial" w:hAnsi="Arial" w:cs="Arial"/>
        </w:rPr>
        <w:t>P</w:t>
      </w:r>
      <w:r w:rsidR="00762793">
        <w:rPr>
          <w:rFonts w:ascii="Arial" w:hAnsi="Arial" w:cs="Arial"/>
        </w:rPr>
        <w:t>redračun (OBR – 2.19)</w:t>
      </w:r>
      <w:r w:rsidR="002961E2">
        <w:rPr>
          <w:rFonts w:ascii="Arial" w:hAnsi="Arial" w:cs="Arial"/>
        </w:rPr>
        <w:t>.</w:t>
      </w:r>
    </w:p>
    <w:p w14:paraId="4DC48712" w14:textId="77777777" w:rsidR="00762793" w:rsidRDefault="00762793" w:rsidP="00762793">
      <w:pPr>
        <w:pStyle w:val="Odstavekseznama"/>
        <w:spacing w:line="240" w:lineRule="auto"/>
        <w:rPr>
          <w:rFonts w:ascii="Arial" w:hAnsi="Arial" w:cs="Arial"/>
        </w:rPr>
      </w:pPr>
    </w:p>
    <w:p w14:paraId="2D154E1F" w14:textId="77777777" w:rsidR="00D71424" w:rsidRDefault="00D71424" w:rsidP="00D71424">
      <w:pPr>
        <w:ind w:left="426"/>
        <w:jc w:val="both"/>
        <w:rPr>
          <w:rFonts w:cs="Arial"/>
        </w:rPr>
      </w:pPr>
      <w:r w:rsidRPr="00AC4CD0">
        <w:rPr>
          <w:rFonts w:cs="Arial"/>
        </w:rPr>
        <w:t xml:space="preserve">Pri zgoraj navedenih obrazcih si naročnik pridržuje pravico, da jih lahko spremeni ali </w:t>
      </w:r>
      <w:r w:rsidRPr="001F067E">
        <w:rPr>
          <w:rFonts w:cs="Arial"/>
        </w:rPr>
        <w:t xml:space="preserve">dopolni </w:t>
      </w:r>
      <w:r>
        <w:rPr>
          <w:rFonts w:cs="Arial"/>
        </w:rPr>
        <w:t xml:space="preserve">oz. prilagodi glede na konkretno naročilo </w:t>
      </w:r>
      <w:r w:rsidRPr="001F067E">
        <w:rPr>
          <w:rFonts w:cs="Arial"/>
        </w:rPr>
        <w:t xml:space="preserve">v drugi (2) fazi postopka, ko se oddaja ponudba za posamezno naročilo. </w:t>
      </w:r>
    </w:p>
    <w:p w14:paraId="64EBF073" w14:textId="77777777" w:rsidR="00762793" w:rsidRPr="00762793" w:rsidRDefault="00762793" w:rsidP="00762793">
      <w:pPr>
        <w:rPr>
          <w:rFonts w:cs="Arial"/>
        </w:rPr>
      </w:pPr>
    </w:p>
    <w:p w14:paraId="4612CA7E" w14:textId="14386064" w:rsidR="00A75807" w:rsidRPr="00A75807" w:rsidRDefault="00A75807" w:rsidP="009746D7">
      <w:pPr>
        <w:widowControl w:val="0"/>
        <w:numPr>
          <w:ilvl w:val="0"/>
          <w:numId w:val="1"/>
        </w:numPr>
        <w:jc w:val="both"/>
        <w:rPr>
          <w:rFonts w:cs="Arial"/>
          <w:b/>
        </w:rPr>
      </w:pPr>
      <w:r>
        <w:rPr>
          <w:rFonts w:cs="Arial"/>
          <w:b/>
        </w:rPr>
        <w:t>OBDOBJE VELJAVNOSTI DNS</w:t>
      </w:r>
      <w:r w:rsidR="00432BF5" w:rsidRPr="00160AF7">
        <w:rPr>
          <w:rFonts w:cs="Arial"/>
          <w:b/>
        </w:rPr>
        <w:t>:</w:t>
      </w:r>
    </w:p>
    <w:p w14:paraId="453EA27C" w14:textId="65961B5A" w:rsidR="00A75807" w:rsidRPr="00BF0411" w:rsidRDefault="00A75807" w:rsidP="00A75807">
      <w:pPr>
        <w:widowControl w:val="0"/>
        <w:jc w:val="both"/>
        <w:rPr>
          <w:rFonts w:cs="Arial"/>
        </w:rPr>
      </w:pPr>
      <w:r w:rsidRPr="00BF0411">
        <w:rPr>
          <w:rFonts w:cs="Arial"/>
        </w:rPr>
        <w:t xml:space="preserve">DNS velja za obdobje </w:t>
      </w:r>
      <w:r w:rsidR="00762793">
        <w:rPr>
          <w:rFonts w:cs="Arial"/>
        </w:rPr>
        <w:t>6</w:t>
      </w:r>
      <w:r w:rsidRPr="00BF0411">
        <w:rPr>
          <w:rFonts w:cs="Arial"/>
        </w:rPr>
        <w:t xml:space="preserve"> let od vzpostavitve kataloga ponudnikov</w:t>
      </w:r>
      <w:r w:rsidR="004D17F9" w:rsidRPr="00BF0411">
        <w:rPr>
          <w:rFonts w:cs="Arial"/>
        </w:rPr>
        <w:t xml:space="preserve"> z možnostjo podaljšanja</w:t>
      </w:r>
      <w:r w:rsidRPr="00BF0411">
        <w:rPr>
          <w:rFonts w:cs="Arial"/>
        </w:rPr>
        <w:t xml:space="preserve">. </w:t>
      </w:r>
    </w:p>
    <w:p w14:paraId="304918A5" w14:textId="7F434A6E" w:rsidR="00A75807" w:rsidRDefault="00A75807" w:rsidP="00A75807">
      <w:pPr>
        <w:widowControl w:val="0"/>
        <w:jc w:val="both"/>
        <w:rPr>
          <w:rFonts w:cs="Arial"/>
        </w:rPr>
      </w:pPr>
    </w:p>
    <w:p w14:paraId="538B4BA8" w14:textId="22D54EB8" w:rsidR="00A75807" w:rsidRDefault="00A75807" w:rsidP="00A75807">
      <w:pPr>
        <w:widowControl w:val="0"/>
        <w:jc w:val="both"/>
        <w:rPr>
          <w:rFonts w:cs="Arial"/>
        </w:rPr>
      </w:pPr>
      <w:r>
        <w:rPr>
          <w:rFonts w:cs="Arial"/>
        </w:rPr>
        <w:t>Naročnik si pridržuje pravico, da lahko kadarkoli v obdobju veljavnosti DNS spremeni obdobje veljavnosti DNS, in sicer lahko DNS podaljša, skrajša ali ukine</w:t>
      </w:r>
      <w:r w:rsidR="00A73ADB">
        <w:rPr>
          <w:rFonts w:cs="Arial"/>
        </w:rPr>
        <w:t xml:space="preserve">, </w:t>
      </w:r>
      <w:r w:rsidR="00A73ADB" w:rsidRPr="00A73ADB">
        <w:rPr>
          <w:rFonts w:cs="Arial"/>
        </w:rPr>
        <w:t xml:space="preserve">ne da bi zato moral navajati posebne razloge ali ponudnikom, vključenim v </w:t>
      </w:r>
      <w:r w:rsidR="00A73ADB">
        <w:rPr>
          <w:rFonts w:cs="Arial"/>
        </w:rPr>
        <w:t>k</w:t>
      </w:r>
      <w:r w:rsidR="00A73ADB" w:rsidRPr="00A73ADB">
        <w:rPr>
          <w:rFonts w:cs="Arial"/>
        </w:rPr>
        <w:t>atalog ponudnikov, plačati kakršnokoli nadomestilo</w:t>
      </w:r>
      <w:r>
        <w:rPr>
          <w:rFonts w:cs="Arial"/>
        </w:rPr>
        <w:t xml:space="preserve">. </w:t>
      </w:r>
    </w:p>
    <w:p w14:paraId="49D98EFC" w14:textId="3A4F2D64" w:rsidR="00A75807" w:rsidRDefault="00A75807" w:rsidP="00A75807">
      <w:pPr>
        <w:widowControl w:val="0"/>
        <w:jc w:val="both"/>
        <w:rPr>
          <w:rFonts w:cs="Arial"/>
        </w:rPr>
      </w:pPr>
    </w:p>
    <w:p w14:paraId="0A8D38FD" w14:textId="3E6EDDED" w:rsidR="00A75807" w:rsidRDefault="00A75807" w:rsidP="00A75807">
      <w:pPr>
        <w:widowControl w:val="0"/>
        <w:jc w:val="both"/>
        <w:rPr>
          <w:rFonts w:cs="Arial"/>
        </w:rPr>
      </w:pPr>
      <w:r>
        <w:rPr>
          <w:rFonts w:cs="Arial"/>
        </w:rPr>
        <w:t xml:space="preserve">V primeru, da naročnik predčasno ukine DNS, to ne vpliva na dokončanje že oddanih posameznih javnih naročil. </w:t>
      </w:r>
    </w:p>
    <w:p w14:paraId="3E449E2C" w14:textId="77777777" w:rsidR="00C01A5B" w:rsidRDefault="00C01A5B" w:rsidP="00A75807">
      <w:pPr>
        <w:widowControl w:val="0"/>
        <w:jc w:val="both"/>
        <w:rPr>
          <w:rFonts w:cs="Arial"/>
        </w:rPr>
      </w:pPr>
    </w:p>
    <w:p w14:paraId="002A7F7D" w14:textId="44E0E6C0" w:rsidR="007D3007" w:rsidRPr="00A75807" w:rsidRDefault="007D3007" w:rsidP="00A75807">
      <w:pPr>
        <w:widowControl w:val="0"/>
        <w:jc w:val="both"/>
        <w:rPr>
          <w:rFonts w:cs="Arial"/>
        </w:rPr>
      </w:pPr>
      <w:r w:rsidRPr="007D3007">
        <w:rPr>
          <w:rFonts w:cs="Arial"/>
        </w:rPr>
        <w:t xml:space="preserve">Naročnik si </w:t>
      </w:r>
      <w:r>
        <w:rPr>
          <w:rFonts w:cs="Arial"/>
        </w:rPr>
        <w:t xml:space="preserve">tudi </w:t>
      </w:r>
      <w:r w:rsidRPr="007D3007">
        <w:rPr>
          <w:rFonts w:cs="Arial"/>
        </w:rPr>
        <w:t>pridržuje pravico, da kadarkoli razveljavi postopek oddaje posameznega naročila ali ne sklene pogodbe z izbranim ponudnikom v primeru, da v času predvidenega podpisa pogodbe ne bo imel zagotovljenih sredstev za realizacijo celotnega ali dela posameznega predmeta javnega naročila. Ponudniki ponudbo podajajo z zavedanjem, da v nobenem izmed predvidenih primerov ne bodo upravičeni do povračila stroškov priprave ponudbe</w:t>
      </w:r>
      <w:r>
        <w:rPr>
          <w:rFonts w:cs="Arial"/>
        </w:rPr>
        <w:t xml:space="preserve"> </w:t>
      </w:r>
      <w:r w:rsidRPr="007D3007">
        <w:rPr>
          <w:rFonts w:cs="Arial"/>
        </w:rPr>
        <w:t>in/ali morebitne neposredne ali posredne škode, ki bi jim lahko nastala zaradi zavrnitve podpisa pogodbe s strani naročnika.</w:t>
      </w:r>
    </w:p>
    <w:p w14:paraId="01442204" w14:textId="77777777" w:rsidR="00812CE2" w:rsidRPr="00160AF7" w:rsidRDefault="00812CE2" w:rsidP="00E21E24">
      <w:pPr>
        <w:widowControl w:val="0"/>
        <w:jc w:val="both"/>
        <w:rPr>
          <w:rFonts w:cs="Arial"/>
        </w:rPr>
      </w:pPr>
    </w:p>
    <w:p w14:paraId="78BAD0BB" w14:textId="2195A302" w:rsidR="0035533B" w:rsidRPr="00160AF7" w:rsidRDefault="00A508F3" w:rsidP="009746D7">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5DFDB5F"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961FC5">
        <w:rPr>
          <w:rFonts w:cs="Arial"/>
        </w:rPr>
        <w:t>predmeta</w:t>
      </w:r>
      <w:r w:rsidR="00D661F5">
        <w:rPr>
          <w:rFonts w:cs="Arial"/>
        </w:rPr>
        <w:t>.</w:t>
      </w:r>
    </w:p>
    <w:p w14:paraId="2DB809C7" w14:textId="7607E414" w:rsidR="008E5E88" w:rsidRPr="0070574A" w:rsidRDefault="008E5E88" w:rsidP="00E21E24">
      <w:pPr>
        <w:jc w:val="both"/>
        <w:rPr>
          <w:rFonts w:cs="Arial"/>
        </w:rPr>
      </w:pPr>
    </w:p>
    <w:p w14:paraId="46F321D4" w14:textId="733AF007" w:rsidR="00A75807" w:rsidRPr="00A75807" w:rsidRDefault="00705FAA" w:rsidP="009746D7">
      <w:pPr>
        <w:widowControl w:val="0"/>
        <w:numPr>
          <w:ilvl w:val="0"/>
          <w:numId w:val="1"/>
        </w:numPr>
        <w:jc w:val="both"/>
        <w:rPr>
          <w:rFonts w:cs="Arial"/>
        </w:rPr>
      </w:pPr>
      <w:r w:rsidRPr="00A75807">
        <w:rPr>
          <w:rFonts w:cs="Arial"/>
          <w:b/>
        </w:rPr>
        <w:t xml:space="preserve">ROK </w:t>
      </w:r>
      <w:r w:rsidR="00CD53DD">
        <w:rPr>
          <w:rFonts w:cs="Arial"/>
          <w:b/>
        </w:rPr>
        <w:t>IZVAJANJA STORITVE</w:t>
      </w:r>
      <w:r w:rsidR="00A75807">
        <w:rPr>
          <w:rFonts w:cs="Arial"/>
          <w:b/>
        </w:rPr>
        <w:t xml:space="preserve"> V 2. FAZI POSTOPKA</w:t>
      </w:r>
      <w:r w:rsidRPr="00A75807">
        <w:rPr>
          <w:rFonts w:cs="Arial"/>
          <w:b/>
        </w:rPr>
        <w:t>:</w:t>
      </w:r>
      <w:r w:rsidR="00230FC0" w:rsidRPr="00A75807">
        <w:rPr>
          <w:rFonts w:cs="Arial"/>
          <w:b/>
        </w:rPr>
        <w:t xml:space="preserve"> </w:t>
      </w:r>
    </w:p>
    <w:p w14:paraId="410092A7" w14:textId="2B8DEE43" w:rsidR="000A2FB2" w:rsidRPr="000A2FB2" w:rsidRDefault="000A2FB2" w:rsidP="000A2FB2">
      <w:pPr>
        <w:jc w:val="both"/>
        <w:rPr>
          <w:rFonts w:cs="Arial"/>
        </w:rPr>
      </w:pPr>
      <w:r>
        <w:rPr>
          <w:rFonts w:cs="Arial"/>
        </w:rPr>
        <w:t xml:space="preserve">Naročnik bo v </w:t>
      </w:r>
      <w:r w:rsidR="00037460">
        <w:rPr>
          <w:rFonts w:cs="Arial"/>
        </w:rPr>
        <w:t>drugi (</w:t>
      </w:r>
      <w:r>
        <w:rPr>
          <w:rFonts w:cs="Arial"/>
        </w:rPr>
        <w:t>2</w:t>
      </w:r>
      <w:r w:rsidR="00037460">
        <w:rPr>
          <w:rFonts w:cs="Arial"/>
        </w:rPr>
        <w:t>)</w:t>
      </w:r>
      <w:r>
        <w:rPr>
          <w:rFonts w:cs="Arial"/>
        </w:rPr>
        <w:t xml:space="preserve"> fazi postopka</w:t>
      </w:r>
      <w:r w:rsidR="00A73ADB">
        <w:rPr>
          <w:rFonts w:cs="Arial"/>
        </w:rPr>
        <w:t>, v povabilu k oddaji ponudbe za posamezno naročilo,</w:t>
      </w:r>
      <w:r>
        <w:rPr>
          <w:rFonts w:cs="Arial"/>
        </w:rPr>
        <w:t xml:space="preserve"> natančneje opredelil </w:t>
      </w:r>
      <w:r w:rsidR="00CD53DD">
        <w:rPr>
          <w:rFonts w:cs="Arial"/>
        </w:rPr>
        <w:t xml:space="preserve">rok izvajanja storitve in </w:t>
      </w:r>
      <w:r>
        <w:rPr>
          <w:rFonts w:cs="Arial"/>
        </w:rPr>
        <w:t xml:space="preserve">veljavnost pogodbe za posamezno javno naročilo. </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9746D7">
      <w:pPr>
        <w:widowControl w:val="0"/>
        <w:numPr>
          <w:ilvl w:val="0"/>
          <w:numId w:val="1"/>
        </w:numPr>
        <w:jc w:val="both"/>
        <w:rPr>
          <w:rFonts w:cs="Arial"/>
        </w:rPr>
      </w:pPr>
      <w:r w:rsidRPr="00230FC0">
        <w:rPr>
          <w:rFonts w:cs="Arial"/>
          <w:b/>
        </w:rPr>
        <w:t>DOSTOPNOST RAZPISNE DOKUMENTACIJE</w:t>
      </w:r>
      <w:r w:rsidR="00230FC0">
        <w:rPr>
          <w:rFonts w:cs="Arial"/>
          <w:b/>
        </w:rPr>
        <w:t>:</w:t>
      </w:r>
    </w:p>
    <w:p w14:paraId="79C8448B" w14:textId="77777777" w:rsidR="00C713BB" w:rsidRPr="00C713BB" w:rsidRDefault="00C713BB" w:rsidP="009746D7">
      <w:pPr>
        <w:pStyle w:val="Odstavekseznama"/>
        <w:widowControl w:val="0"/>
        <w:numPr>
          <w:ilvl w:val="0"/>
          <w:numId w:val="8"/>
        </w:numPr>
        <w:spacing w:line="240" w:lineRule="auto"/>
        <w:ind w:left="357" w:hanging="357"/>
        <w:rPr>
          <w:rFonts w:ascii="Arial" w:hAnsi="Arial" w:cs="Arial"/>
          <w:b/>
        </w:rPr>
      </w:pPr>
      <w:bookmarkStart w:id="0" w:name="_Hlk101267120"/>
      <w:bookmarkStart w:id="1" w:name="_Hlk101265778"/>
      <w:r w:rsidRPr="00C713BB">
        <w:rPr>
          <w:rFonts w:ascii="Arial" w:hAnsi="Arial" w:cs="Arial"/>
          <w:b/>
        </w:rPr>
        <w:t xml:space="preserve">PRVA (1) FAZA: </w:t>
      </w:r>
    </w:p>
    <w:bookmarkEnd w:id="0"/>
    <w:p w14:paraId="0A587510" w14:textId="560E3306" w:rsidR="00105FEC" w:rsidRPr="00C713BB" w:rsidRDefault="00230FC0" w:rsidP="00C713BB">
      <w:pPr>
        <w:pStyle w:val="Odstavekseznama"/>
        <w:widowControl w:val="0"/>
        <w:spacing w:line="240" w:lineRule="auto"/>
        <w:ind w:left="357"/>
        <w:rPr>
          <w:rFonts w:ascii="Arial" w:hAnsi="Arial" w:cs="Arial"/>
        </w:rPr>
      </w:pPr>
      <w:r w:rsidRPr="00C713BB">
        <w:rPr>
          <w:rFonts w:ascii="Arial" w:hAnsi="Arial" w:cs="Arial"/>
        </w:rPr>
        <w:t>R</w:t>
      </w:r>
      <w:r w:rsidR="00105FEC" w:rsidRPr="00C713BB">
        <w:rPr>
          <w:rFonts w:ascii="Arial" w:hAnsi="Arial" w:cs="Arial"/>
        </w:rPr>
        <w:t xml:space="preserve">azpisna dokumentacija je objavljena na </w:t>
      </w:r>
      <w:r w:rsidR="000A2FB2" w:rsidRPr="00C713BB">
        <w:rPr>
          <w:rFonts w:ascii="Arial" w:hAnsi="Arial" w:cs="Arial"/>
        </w:rPr>
        <w:t>p</w:t>
      </w:r>
      <w:r w:rsidR="00105FEC" w:rsidRPr="00C713BB">
        <w:rPr>
          <w:rFonts w:ascii="Arial" w:hAnsi="Arial" w:cs="Arial"/>
        </w:rPr>
        <w:t>ortalu javnih naročil</w:t>
      </w:r>
      <w:r w:rsidR="00C713BB" w:rsidRPr="00C713BB">
        <w:rPr>
          <w:rFonts w:ascii="Arial" w:hAnsi="Arial" w:cs="Arial"/>
        </w:rPr>
        <w:t xml:space="preserve"> in bo ves čas veljavnosti </w:t>
      </w:r>
      <w:r w:rsidR="00C713BB" w:rsidRPr="00C713BB">
        <w:rPr>
          <w:rFonts w:ascii="Arial" w:hAnsi="Arial" w:cs="Arial"/>
        </w:rPr>
        <w:lastRenderedPageBreak/>
        <w:t>DNS dostopna na portalu javnih naročil</w:t>
      </w:r>
      <w:r w:rsidR="00105FEC" w:rsidRPr="00C713BB">
        <w:rPr>
          <w:rFonts w:ascii="Arial" w:hAnsi="Arial" w:cs="Arial"/>
        </w:rPr>
        <w:t>.</w:t>
      </w:r>
    </w:p>
    <w:bookmarkEnd w:id="1"/>
    <w:p w14:paraId="7E8F987D" w14:textId="77777777" w:rsidR="00105FEC" w:rsidRPr="00C713BB" w:rsidRDefault="00105FEC" w:rsidP="00C713BB">
      <w:pPr>
        <w:jc w:val="both"/>
        <w:rPr>
          <w:rFonts w:cs="Arial"/>
        </w:rPr>
      </w:pPr>
    </w:p>
    <w:p w14:paraId="3F35DB99" w14:textId="103654A0" w:rsidR="00C713BB" w:rsidRPr="00C713BB" w:rsidRDefault="00C713BB" w:rsidP="009746D7">
      <w:pPr>
        <w:pStyle w:val="Odstavekseznama"/>
        <w:widowControl w:val="0"/>
        <w:numPr>
          <w:ilvl w:val="0"/>
          <w:numId w:val="8"/>
        </w:numPr>
        <w:spacing w:line="240" w:lineRule="auto"/>
        <w:ind w:left="357"/>
        <w:rPr>
          <w:rFonts w:ascii="Arial" w:hAnsi="Arial" w:cs="Arial"/>
          <w:b/>
        </w:rPr>
      </w:pPr>
      <w:r w:rsidRPr="00C713BB">
        <w:rPr>
          <w:rFonts w:ascii="Arial" w:hAnsi="Arial" w:cs="Arial"/>
          <w:b/>
        </w:rPr>
        <w:t>DRUGA (2) FAZA:</w:t>
      </w:r>
    </w:p>
    <w:p w14:paraId="0BBDF41E" w14:textId="4AA42935" w:rsidR="00C713BB" w:rsidRDefault="00C713BB" w:rsidP="00037460">
      <w:pPr>
        <w:widowControl w:val="0"/>
        <w:ind w:left="357"/>
        <w:jc w:val="both"/>
        <w:rPr>
          <w:rFonts w:eastAsia="Calibri" w:cs="Arial"/>
          <w:lang w:eastAsia="en-US"/>
        </w:rPr>
      </w:pPr>
      <w:bookmarkStart w:id="2" w:name="_Hlk101268275"/>
      <w:r>
        <w:rPr>
          <w:rFonts w:eastAsia="Calibri" w:cs="Arial"/>
          <w:lang w:eastAsia="en-US"/>
        </w:rPr>
        <w:t>P</w:t>
      </w:r>
      <w:r w:rsidRPr="00C713BB">
        <w:rPr>
          <w:rFonts w:eastAsia="Calibri" w:cs="Arial"/>
          <w:lang w:eastAsia="en-US"/>
        </w:rPr>
        <w:t>ovabil</w:t>
      </w:r>
      <w:r>
        <w:rPr>
          <w:rFonts w:eastAsia="Calibri" w:cs="Arial"/>
          <w:lang w:eastAsia="en-US"/>
        </w:rPr>
        <w:t>a</w:t>
      </w:r>
      <w:r w:rsidRPr="00C713BB">
        <w:rPr>
          <w:rFonts w:eastAsia="Calibri" w:cs="Arial"/>
          <w:lang w:eastAsia="en-US"/>
        </w:rPr>
        <w:t xml:space="preserve"> k oddaji ponudbe za vsako posamezno naročilo</w:t>
      </w:r>
      <w:r>
        <w:rPr>
          <w:rFonts w:eastAsia="Calibri" w:cs="Arial"/>
          <w:lang w:eastAsia="en-US"/>
        </w:rPr>
        <w:t xml:space="preserve"> </w:t>
      </w:r>
      <w:bookmarkEnd w:id="2"/>
      <w:r w:rsidR="00037460">
        <w:rPr>
          <w:rFonts w:eastAsia="Calibri" w:cs="Arial"/>
          <w:lang w:eastAsia="en-US"/>
        </w:rPr>
        <w:t xml:space="preserve">v okviru DNS </w:t>
      </w:r>
      <w:r>
        <w:rPr>
          <w:rFonts w:eastAsia="Calibri" w:cs="Arial"/>
          <w:lang w:eastAsia="en-US"/>
        </w:rPr>
        <w:t xml:space="preserve">bodo iz sistema e-JN poslana tistim kandidatom, ki so v trenutku pošiljanja povabila v sistemu e-JN uvrščeni v katalog ponudnikov. </w:t>
      </w:r>
    </w:p>
    <w:p w14:paraId="16CDA41B" w14:textId="77777777" w:rsidR="00762793" w:rsidRDefault="00762793" w:rsidP="00037460">
      <w:pPr>
        <w:widowControl w:val="0"/>
        <w:ind w:left="357"/>
        <w:jc w:val="both"/>
        <w:rPr>
          <w:rFonts w:eastAsia="Calibri" w:cs="Arial"/>
          <w:lang w:eastAsia="en-US"/>
        </w:rPr>
      </w:pPr>
    </w:p>
    <w:p w14:paraId="738F818C" w14:textId="050E37C9" w:rsidR="00892833" w:rsidRPr="00160AF7" w:rsidRDefault="00892833" w:rsidP="009746D7">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00572581">
        <w:rPr>
          <w:rFonts w:cs="Arial"/>
          <w:b/>
        </w:rPr>
        <w:t>PRIJAVE</w:t>
      </w:r>
      <w:r w:rsidR="00D661F5">
        <w:rPr>
          <w:rFonts w:cs="Arial"/>
          <w:b/>
        </w:rPr>
        <w:t xml:space="preserve"> </w:t>
      </w:r>
      <w:r w:rsidR="00572581">
        <w:rPr>
          <w:rFonts w:cs="Arial"/>
          <w:b/>
        </w:rPr>
        <w:t>/</w:t>
      </w:r>
      <w:r w:rsidR="00D661F5">
        <w:rPr>
          <w:rFonts w:cs="Arial"/>
          <w:b/>
        </w:rPr>
        <w:t xml:space="preserve"> </w:t>
      </w:r>
      <w:r w:rsidR="00572581">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9746D7">
      <w:pPr>
        <w:widowControl w:val="0"/>
        <w:numPr>
          <w:ilvl w:val="1"/>
          <w:numId w:val="1"/>
        </w:numPr>
        <w:ind w:left="432"/>
        <w:jc w:val="both"/>
        <w:rPr>
          <w:rFonts w:cs="Arial"/>
          <w:b/>
        </w:rPr>
      </w:pPr>
      <w:r w:rsidRPr="00160AF7">
        <w:rPr>
          <w:rFonts w:cs="Arial"/>
          <w:b/>
        </w:rPr>
        <w:t>JEZIK</w:t>
      </w:r>
      <w:r w:rsidR="00AF793F" w:rsidRPr="00160AF7">
        <w:rPr>
          <w:rFonts w:cs="Arial"/>
          <w:b/>
        </w:rPr>
        <w:t>:</w:t>
      </w:r>
    </w:p>
    <w:p w14:paraId="19118208" w14:textId="225A4642" w:rsidR="00E21E24" w:rsidRPr="002961E2" w:rsidRDefault="00E21E24" w:rsidP="00E21E24">
      <w:pPr>
        <w:widowControl w:val="0"/>
        <w:jc w:val="both"/>
        <w:rPr>
          <w:rFonts w:cs="Arial"/>
        </w:rPr>
      </w:pPr>
      <w:r w:rsidRPr="002961E2">
        <w:rPr>
          <w:rFonts w:cs="Arial"/>
        </w:rPr>
        <w:t xml:space="preserve">Obvezna </w:t>
      </w:r>
      <w:r w:rsidR="00606E6D" w:rsidRPr="002961E2">
        <w:rPr>
          <w:rFonts w:cs="Arial"/>
        </w:rPr>
        <w:t>vsebina dokumentacije za pripravo prijave</w:t>
      </w:r>
      <w:r w:rsidRPr="002961E2">
        <w:rPr>
          <w:rFonts w:cs="Arial"/>
        </w:rPr>
        <w:t xml:space="preserve"> mora biti izpolnjena v slovenskem jeziku</w:t>
      </w:r>
      <w:r w:rsidR="00A50001" w:rsidRPr="002961E2">
        <w:rPr>
          <w:rFonts w:cs="Arial"/>
        </w:rPr>
        <w:t xml:space="preserve"> ali angleškem jeziku</w:t>
      </w:r>
      <w:r w:rsidRPr="002961E2">
        <w:rPr>
          <w:rFonts w:cs="Arial"/>
        </w:rPr>
        <w:t xml:space="preserve">. </w:t>
      </w:r>
      <w:r w:rsidR="008559D1" w:rsidRPr="002961E2">
        <w:rPr>
          <w:rFonts w:cs="Arial"/>
        </w:rPr>
        <w:t xml:space="preserve">Veljavno je slovensko besedilo razpisne dokumentacije/obrazcev. </w:t>
      </w:r>
      <w:r w:rsidRPr="002961E2">
        <w:rPr>
          <w:rFonts w:cs="Arial"/>
        </w:rPr>
        <w:t xml:space="preserve">V primeru, da je </w:t>
      </w:r>
      <w:r w:rsidR="00F16E8F" w:rsidRPr="002961E2">
        <w:rPr>
          <w:rFonts w:cs="Arial"/>
        </w:rPr>
        <w:t xml:space="preserve">del </w:t>
      </w:r>
      <w:r w:rsidRPr="002961E2">
        <w:rPr>
          <w:rFonts w:cs="Arial"/>
        </w:rPr>
        <w:t>ponudben</w:t>
      </w:r>
      <w:r w:rsidR="00F16E8F" w:rsidRPr="002961E2">
        <w:rPr>
          <w:rFonts w:cs="Arial"/>
        </w:rPr>
        <w:t>e</w:t>
      </w:r>
      <w:r w:rsidRPr="002961E2">
        <w:rPr>
          <w:rFonts w:cs="Arial"/>
        </w:rPr>
        <w:t xml:space="preserve"> dokumentacij</w:t>
      </w:r>
      <w:r w:rsidR="00122434" w:rsidRPr="002961E2">
        <w:rPr>
          <w:rFonts w:cs="Arial"/>
        </w:rPr>
        <w:t>a</w:t>
      </w:r>
      <w:r w:rsidRPr="002961E2">
        <w:rPr>
          <w:rFonts w:cs="Arial"/>
        </w:rPr>
        <w:t xml:space="preserve"> v tujem jeziku (dokazila, certifikati, predstavitvena dokumentacija, ipd.)</w:t>
      </w:r>
      <w:r w:rsidR="00D60E3E" w:rsidRPr="002961E2">
        <w:rPr>
          <w:rFonts w:cs="Arial"/>
        </w:rPr>
        <w:t>,</w:t>
      </w:r>
      <w:r w:rsidRPr="002961E2">
        <w:rPr>
          <w:rFonts w:cs="Arial"/>
        </w:rPr>
        <w:t xml:space="preserve"> </w:t>
      </w:r>
      <w:r w:rsidR="00592DFB" w:rsidRPr="002961E2">
        <w:rPr>
          <w:rFonts w:cs="Arial"/>
        </w:rPr>
        <w:t xml:space="preserve">bo </w:t>
      </w:r>
      <w:r w:rsidR="00606E6D" w:rsidRPr="002961E2">
        <w:rPr>
          <w:rFonts w:cs="Arial"/>
        </w:rPr>
        <w:t xml:space="preserve">kandidat </w:t>
      </w:r>
      <w:r w:rsidR="00592DFB" w:rsidRPr="002961E2">
        <w:rPr>
          <w:rFonts w:cs="Arial"/>
        </w:rPr>
        <w:t xml:space="preserve">na poziv naročnika </w:t>
      </w:r>
      <w:r w:rsidRPr="002961E2">
        <w:rPr>
          <w:rFonts w:cs="Arial"/>
        </w:rPr>
        <w:t>priloži</w:t>
      </w:r>
      <w:r w:rsidR="00592DFB" w:rsidRPr="002961E2">
        <w:rPr>
          <w:rFonts w:cs="Arial"/>
        </w:rPr>
        <w:t>l</w:t>
      </w:r>
      <w:r w:rsidRPr="002961E2">
        <w:rPr>
          <w:rFonts w:cs="Arial"/>
        </w:rPr>
        <w:t xml:space="preserve"> še kratek prevod te dokumentacije v slovenskem jeziku. </w:t>
      </w:r>
      <w:r w:rsidR="00D60E3E" w:rsidRPr="002961E2">
        <w:rPr>
          <w:rFonts w:cs="Arial"/>
        </w:rPr>
        <w:t xml:space="preserve">Naročnik </w:t>
      </w:r>
      <w:r w:rsidRPr="002961E2">
        <w:rPr>
          <w:rFonts w:cs="Arial"/>
        </w:rPr>
        <w:t>ima pravico zahtevati tudi sodno overjen prevod.</w:t>
      </w:r>
      <w:r w:rsidR="00E910A4" w:rsidRPr="002961E2">
        <w:rPr>
          <w:rFonts w:cs="Arial"/>
        </w:rPr>
        <w:t xml:space="preserve"> </w:t>
      </w:r>
      <w:r w:rsidR="00D60E3E" w:rsidRPr="002961E2">
        <w:rPr>
          <w:rFonts w:cs="Arial"/>
        </w:rPr>
        <w:t xml:space="preserve">Stroški vsakršnega prevoda so stroški </w:t>
      </w:r>
      <w:r w:rsidR="00606E6D" w:rsidRPr="002961E2">
        <w:rPr>
          <w:rFonts w:cs="Arial"/>
        </w:rPr>
        <w:t>kandidata</w:t>
      </w:r>
      <w:r w:rsidR="00572581" w:rsidRPr="002961E2">
        <w:rPr>
          <w:rFonts w:cs="Arial"/>
        </w:rPr>
        <w:t>.</w:t>
      </w:r>
    </w:p>
    <w:p w14:paraId="7CFDFE03" w14:textId="3706B074" w:rsidR="00A50001" w:rsidRPr="002961E2" w:rsidRDefault="00A50001" w:rsidP="00E21E24">
      <w:pPr>
        <w:widowControl w:val="0"/>
        <w:jc w:val="both"/>
        <w:rPr>
          <w:rFonts w:cs="Arial"/>
        </w:rPr>
      </w:pPr>
    </w:p>
    <w:p w14:paraId="16AC1342" w14:textId="7D697C55" w:rsidR="00A50001" w:rsidRPr="002961E2" w:rsidRDefault="00A50001" w:rsidP="00E21E24">
      <w:pPr>
        <w:widowControl w:val="0"/>
        <w:jc w:val="both"/>
        <w:rPr>
          <w:rFonts w:cs="Arial"/>
        </w:rPr>
      </w:pPr>
      <w:r w:rsidRPr="002961E2">
        <w:rPr>
          <w:rFonts w:cs="Arial"/>
        </w:rPr>
        <w:t xml:space="preserve">Angleška verzija obrazca ESPD je informativne narave. </w:t>
      </w:r>
      <w:r w:rsidR="009C2F3D">
        <w:rPr>
          <w:rFonts w:cs="Arial"/>
        </w:rPr>
        <w:t>Kandidati</w:t>
      </w:r>
      <w:r w:rsidRPr="002961E2">
        <w:rPr>
          <w:rFonts w:cs="Arial"/>
        </w:rPr>
        <w:t xml:space="preserve"> morajo ESPD obrazec </w:t>
      </w:r>
      <w:r w:rsidR="0086617F" w:rsidRPr="002961E2">
        <w:rPr>
          <w:rFonts w:cs="Arial"/>
        </w:rPr>
        <w:t>izpolniti in predložiti</w:t>
      </w:r>
      <w:r w:rsidRPr="002961E2">
        <w:rPr>
          <w:rFonts w:cs="Arial"/>
        </w:rPr>
        <w:t xml:space="preserve"> v slovenskem jeziku.</w:t>
      </w:r>
    </w:p>
    <w:p w14:paraId="4FB62554" w14:textId="08C36004" w:rsidR="00E21E24" w:rsidRPr="002961E2" w:rsidRDefault="00E21E24" w:rsidP="00E21E24">
      <w:pPr>
        <w:widowControl w:val="0"/>
        <w:jc w:val="both"/>
        <w:rPr>
          <w:rFonts w:cs="Arial"/>
        </w:rPr>
      </w:pPr>
    </w:p>
    <w:p w14:paraId="19C2D8BE" w14:textId="2A00F8E0" w:rsidR="00E21E24" w:rsidRPr="00E21E24" w:rsidRDefault="00E21E24" w:rsidP="00E21E24">
      <w:pPr>
        <w:widowControl w:val="0"/>
        <w:jc w:val="both"/>
        <w:rPr>
          <w:rFonts w:cs="Arial"/>
        </w:rPr>
      </w:pPr>
      <w:r w:rsidRPr="002961E2">
        <w:rPr>
          <w:rFonts w:cs="Arial"/>
        </w:rPr>
        <w:t xml:space="preserve">Komunikacija s </w:t>
      </w:r>
      <w:r w:rsidR="00606E6D" w:rsidRPr="002961E2">
        <w:rPr>
          <w:rFonts w:cs="Arial"/>
        </w:rPr>
        <w:t>kandidati</w:t>
      </w:r>
      <w:r w:rsidRPr="002961E2">
        <w:rPr>
          <w:rFonts w:cs="Arial"/>
        </w:rPr>
        <w:t xml:space="preserve"> bo potekala v slovenskem </w:t>
      </w:r>
      <w:r w:rsidR="002961E2" w:rsidRPr="002961E2">
        <w:rPr>
          <w:rFonts w:cs="Arial"/>
        </w:rPr>
        <w:t xml:space="preserve">ali angleškem </w:t>
      </w:r>
      <w:r w:rsidRPr="002961E2">
        <w:rPr>
          <w:rFonts w:cs="Arial"/>
        </w:rPr>
        <w:t>jeziku.</w:t>
      </w:r>
    </w:p>
    <w:p w14:paraId="508C943C" w14:textId="0737BCF1" w:rsidR="00E21E24" w:rsidRDefault="00E21E24" w:rsidP="00E21E24">
      <w:pPr>
        <w:jc w:val="both"/>
        <w:rPr>
          <w:rFonts w:cs="Arial"/>
          <w:b/>
        </w:rPr>
      </w:pPr>
    </w:p>
    <w:p w14:paraId="575F03E2" w14:textId="41FE919F" w:rsidR="00B574B3" w:rsidRPr="00160AF7" w:rsidRDefault="00CC6606" w:rsidP="009746D7">
      <w:pPr>
        <w:widowControl w:val="0"/>
        <w:numPr>
          <w:ilvl w:val="1"/>
          <w:numId w:val="1"/>
        </w:numPr>
        <w:ind w:left="432"/>
        <w:jc w:val="both"/>
        <w:rPr>
          <w:rFonts w:cs="Arial"/>
          <w:b/>
        </w:rPr>
      </w:pPr>
      <w:r>
        <w:rPr>
          <w:rFonts w:cs="Arial"/>
          <w:b/>
        </w:rPr>
        <w:t>KANDIDAT</w:t>
      </w:r>
      <w:r w:rsidR="00572581">
        <w:rPr>
          <w:rFonts w:cs="Arial"/>
          <w:b/>
        </w:rPr>
        <w:t xml:space="preserve"> oz. </w:t>
      </w:r>
      <w:r w:rsidR="00B574B3" w:rsidRPr="00160AF7">
        <w:rPr>
          <w:rFonts w:cs="Arial"/>
          <w:b/>
        </w:rPr>
        <w:t>PONUDNIK:</w:t>
      </w:r>
    </w:p>
    <w:p w14:paraId="7324DE39" w14:textId="31198285" w:rsidR="00B574B3" w:rsidRPr="00160AF7" w:rsidRDefault="007A6CDC" w:rsidP="00E21E24">
      <w:pPr>
        <w:widowControl w:val="0"/>
        <w:jc w:val="both"/>
        <w:rPr>
          <w:rFonts w:cs="Arial"/>
        </w:rPr>
      </w:pPr>
      <w:r w:rsidRPr="001875E5">
        <w:rPr>
          <w:rFonts w:cs="Arial"/>
        </w:rPr>
        <w:t>»</w:t>
      </w:r>
      <w:r w:rsidR="00B234EB">
        <w:rPr>
          <w:rFonts w:cs="Arial"/>
        </w:rPr>
        <w:t>K</w:t>
      </w:r>
      <w:r w:rsidR="00CC6606">
        <w:rPr>
          <w:rFonts w:cs="Arial"/>
        </w:rPr>
        <w:t>andidat</w:t>
      </w:r>
      <w:r w:rsidR="00572581">
        <w:rPr>
          <w:rFonts w:cs="Arial"/>
        </w:rPr>
        <w:t xml:space="preserve"> oz. p</w:t>
      </w:r>
      <w:r w:rsidR="00B574B3" w:rsidRPr="001875E5">
        <w:rPr>
          <w:rFonts w:cs="Arial"/>
        </w:rPr>
        <w:t>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w:t>
      </w:r>
      <w:r w:rsidR="0021715C">
        <w:rPr>
          <w:rFonts w:cs="Arial"/>
        </w:rPr>
        <w:t xml:space="preserve">kandidata oz. </w:t>
      </w:r>
      <w:r w:rsidR="00B574B3" w:rsidRPr="001875E5">
        <w:rPr>
          <w:rFonts w:cs="Arial"/>
        </w:rPr>
        <w:t xml:space="preserve">ponudnika, </w:t>
      </w:r>
      <w:r w:rsidR="0021715C">
        <w:rPr>
          <w:rFonts w:cs="Arial"/>
        </w:rPr>
        <w:t xml:space="preserve">sokandidatov oz. </w:t>
      </w:r>
      <w:proofErr w:type="spellStart"/>
      <w:r w:rsidR="00B574B3" w:rsidRPr="001875E5">
        <w:rPr>
          <w:rFonts w:cs="Arial"/>
        </w:rPr>
        <w:t>soponudnikov</w:t>
      </w:r>
      <w:proofErr w:type="spellEnd"/>
      <w:r w:rsidR="00B574B3" w:rsidRPr="001875E5">
        <w:rPr>
          <w:rFonts w:cs="Arial"/>
        </w:rPr>
        <w:t xml:space="preserve"> ter njihovih podizvajalcev), ki skupaj oddajo </w:t>
      </w:r>
      <w:r w:rsidR="00572581">
        <w:rPr>
          <w:rFonts w:cs="Arial"/>
        </w:rPr>
        <w:t>prijavo/</w:t>
      </w:r>
      <w:r w:rsidR="00B574B3" w:rsidRPr="008635D9">
        <w:rPr>
          <w:rFonts w:cs="Arial"/>
        </w:rPr>
        <w:t xml:space="preserve">ponudbo za </w:t>
      </w:r>
      <w:r w:rsidR="007E1091">
        <w:rPr>
          <w:rFonts w:cs="Arial"/>
        </w:rPr>
        <w:t>izvajanje storitev</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FC8A6E3" w:rsidR="0002016B" w:rsidRPr="004B45A6" w:rsidRDefault="00572581" w:rsidP="009746D7">
      <w:pPr>
        <w:widowControl w:val="0"/>
        <w:numPr>
          <w:ilvl w:val="1"/>
          <w:numId w:val="1"/>
        </w:numPr>
        <w:ind w:left="432"/>
        <w:jc w:val="both"/>
        <w:rPr>
          <w:rFonts w:cs="Arial"/>
          <w:b/>
          <w:sz w:val="18"/>
          <w:szCs w:val="18"/>
        </w:rPr>
      </w:pPr>
      <w:r w:rsidRPr="004B45A6">
        <w:rPr>
          <w:rFonts w:cs="Arial"/>
          <w:b/>
        </w:rPr>
        <w:t>KATEGORIJA</w:t>
      </w:r>
      <w:r w:rsidR="0002016B" w:rsidRPr="004B45A6">
        <w:rPr>
          <w:rFonts w:cs="Arial"/>
          <w:b/>
        </w:rPr>
        <w:t xml:space="preserve">, VARIANTNE IN DELNE </w:t>
      </w:r>
      <w:r w:rsidRPr="004B45A6">
        <w:rPr>
          <w:rFonts w:cs="Arial"/>
          <w:b/>
        </w:rPr>
        <w:t>PRIJAVE</w:t>
      </w:r>
      <w:r w:rsidR="00D661F5" w:rsidRPr="004B45A6">
        <w:rPr>
          <w:rFonts w:cs="Arial"/>
          <w:b/>
        </w:rPr>
        <w:t xml:space="preserve"> </w:t>
      </w:r>
      <w:r w:rsidRPr="004B45A6">
        <w:rPr>
          <w:rFonts w:cs="Arial"/>
          <w:b/>
        </w:rPr>
        <w:t>/</w:t>
      </w:r>
      <w:r w:rsidR="00D661F5" w:rsidRPr="004B45A6">
        <w:rPr>
          <w:rFonts w:cs="Arial"/>
          <w:b/>
        </w:rPr>
        <w:t xml:space="preserve"> </w:t>
      </w:r>
      <w:r w:rsidRPr="004B45A6">
        <w:rPr>
          <w:rFonts w:cs="Arial"/>
          <w:b/>
        </w:rPr>
        <w:t>PONUDBE</w:t>
      </w:r>
      <w:r w:rsidR="0002016B" w:rsidRPr="004B45A6">
        <w:rPr>
          <w:rFonts w:cs="Arial"/>
          <w:b/>
        </w:rPr>
        <w:t>:</w:t>
      </w:r>
      <w:r w:rsidR="009E499B" w:rsidRPr="004B45A6">
        <w:rPr>
          <w:rFonts w:cs="Arial"/>
          <w:b/>
        </w:rPr>
        <w:t xml:space="preserve"> </w:t>
      </w:r>
    </w:p>
    <w:p w14:paraId="4455957E" w14:textId="611E96B0" w:rsidR="002C29E6" w:rsidRPr="004B45A6" w:rsidRDefault="00F16E8F" w:rsidP="002C29E6">
      <w:pPr>
        <w:jc w:val="both"/>
        <w:rPr>
          <w:rFonts w:cs="Arial"/>
        </w:rPr>
      </w:pPr>
      <w:r>
        <w:rPr>
          <w:rFonts w:cs="Arial"/>
        </w:rPr>
        <w:t>Naročilo ni razdeljeno na kategorije.</w:t>
      </w:r>
    </w:p>
    <w:p w14:paraId="378CFA4D" w14:textId="77777777" w:rsidR="00F16E8F" w:rsidRPr="004B45A6" w:rsidRDefault="00F16E8F" w:rsidP="00F16E8F">
      <w:pPr>
        <w:widowControl w:val="0"/>
        <w:jc w:val="both"/>
        <w:rPr>
          <w:rFonts w:cs="Arial"/>
          <w:i/>
          <w:sz w:val="18"/>
          <w:szCs w:val="18"/>
        </w:rPr>
      </w:pPr>
      <w:r w:rsidRPr="004B45A6">
        <w:rPr>
          <w:rFonts w:cs="Arial"/>
        </w:rPr>
        <w:t xml:space="preserve">Variantne in delne prijave / ponudbe niso dovoljene. </w:t>
      </w:r>
    </w:p>
    <w:p w14:paraId="550A3769" w14:textId="77777777" w:rsidR="008548B5" w:rsidRPr="004B45A6" w:rsidRDefault="008548B5" w:rsidP="00E21E24">
      <w:pPr>
        <w:widowControl w:val="0"/>
        <w:jc w:val="both"/>
        <w:rPr>
          <w:rFonts w:cs="Arial"/>
        </w:rPr>
      </w:pPr>
    </w:p>
    <w:p w14:paraId="03FCAB83" w14:textId="03488164" w:rsidR="00652FB3" w:rsidRPr="004B45A6" w:rsidRDefault="00652FB3" w:rsidP="009746D7">
      <w:pPr>
        <w:widowControl w:val="0"/>
        <w:numPr>
          <w:ilvl w:val="1"/>
          <w:numId w:val="1"/>
        </w:numPr>
        <w:ind w:left="432"/>
        <w:jc w:val="both"/>
        <w:rPr>
          <w:rFonts w:cs="Arial"/>
          <w:b/>
        </w:rPr>
      </w:pPr>
      <w:r w:rsidRPr="004B45A6">
        <w:rPr>
          <w:rFonts w:cs="Arial"/>
          <w:b/>
        </w:rPr>
        <w:t xml:space="preserve">NAČIN PRIPRAVE </w:t>
      </w:r>
      <w:r w:rsidR="00572581" w:rsidRPr="004B45A6">
        <w:rPr>
          <w:rFonts w:cs="Arial"/>
          <w:b/>
        </w:rPr>
        <w:t>PRIJAVE</w:t>
      </w:r>
      <w:r w:rsidRPr="004B45A6">
        <w:rPr>
          <w:rFonts w:cs="Arial"/>
          <w:b/>
        </w:rPr>
        <w:t>:</w:t>
      </w:r>
    </w:p>
    <w:p w14:paraId="0F4C7771" w14:textId="3E3B732C" w:rsidR="00652FB3" w:rsidRDefault="00572581" w:rsidP="00E21E24">
      <w:pPr>
        <w:widowControl w:val="0"/>
        <w:jc w:val="both"/>
        <w:rPr>
          <w:rFonts w:cs="Arial"/>
        </w:rPr>
      </w:pPr>
      <w:r>
        <w:rPr>
          <w:rFonts w:cs="Arial"/>
        </w:rPr>
        <w:t xml:space="preserve">Kandidati </w:t>
      </w:r>
      <w:r w:rsidR="00652FB3" w:rsidRPr="001875E5">
        <w:rPr>
          <w:rFonts w:cs="Arial"/>
        </w:rPr>
        <w:t xml:space="preserve">pripravijo </w:t>
      </w:r>
      <w:r>
        <w:rPr>
          <w:rFonts w:cs="Arial"/>
        </w:rPr>
        <w:t>prijavo</w:t>
      </w:r>
      <w:r w:rsidR="00652FB3" w:rsidRPr="001875E5">
        <w:rPr>
          <w:rFonts w:cs="Arial"/>
        </w:rPr>
        <w:t xml:space="preserve"> v skladu z </w:t>
      </w:r>
      <w:r w:rsidR="00AA421D" w:rsidRPr="001875E5">
        <w:rPr>
          <w:rFonts w:cs="Arial"/>
        </w:rPr>
        <w:t>»</w:t>
      </w:r>
      <w:r w:rsidR="005902C4">
        <w:rPr>
          <w:rFonts w:cs="Arial"/>
        </w:rPr>
        <w:t>Obvezno vsebino dokumentacije za pripravo prijave</w:t>
      </w:r>
      <w:r w:rsidR="00AA421D" w:rsidRPr="001875E5">
        <w:rPr>
          <w:rFonts w:cs="Arial"/>
        </w:rPr>
        <w:t>«</w:t>
      </w:r>
      <w:r w:rsidR="00652FB3" w:rsidRPr="001875E5">
        <w:rPr>
          <w:rFonts w:cs="Arial"/>
        </w:rPr>
        <w:t xml:space="preserve"> (OBR – 2.</w:t>
      </w:r>
      <w:r w:rsidR="00D5616C" w:rsidRPr="001875E5">
        <w:rPr>
          <w:rFonts w:cs="Arial"/>
        </w:rPr>
        <w:t>03</w:t>
      </w:r>
      <w:r w:rsidR="00652FB3" w:rsidRPr="001875E5">
        <w:rPr>
          <w:rFonts w:cs="Arial"/>
        </w:rPr>
        <w:t xml:space="preserve">) na priloženih obrazcih, ki jih po potrebi razmnožijo ali prilagodijo. </w:t>
      </w:r>
      <w:r w:rsidR="00652FB3" w:rsidRPr="001875E5">
        <w:rPr>
          <w:rFonts w:cs="Arial"/>
          <w:b/>
          <w:i/>
          <w:u w:val="single"/>
        </w:rPr>
        <w:t>Vsebinski popravki obrazcev niso dovoljeni.</w:t>
      </w:r>
      <w:r w:rsidR="002D1494">
        <w:rPr>
          <w:rFonts w:cs="Arial"/>
        </w:rPr>
        <w:t xml:space="preserve"> </w:t>
      </w:r>
      <w:r w:rsidR="00037460">
        <w:rPr>
          <w:rFonts w:cs="Arial"/>
        </w:rPr>
        <w:t xml:space="preserve">Prijava </w:t>
      </w:r>
      <w:r w:rsidR="00AA421D" w:rsidRPr="001875E5">
        <w:rPr>
          <w:rFonts w:cs="Arial"/>
        </w:rPr>
        <w:t>mora biti</w:t>
      </w:r>
      <w:r w:rsidR="00652FB3" w:rsidRPr="001875E5">
        <w:rPr>
          <w:rFonts w:cs="Arial"/>
        </w:rPr>
        <w:t xml:space="preserve"> zložena v skladu z </w:t>
      </w:r>
      <w:r w:rsidR="00AA421D" w:rsidRPr="001875E5">
        <w:rPr>
          <w:rFonts w:cs="Arial"/>
        </w:rPr>
        <w:t>»</w:t>
      </w:r>
      <w:r w:rsidR="005902C4">
        <w:rPr>
          <w:rFonts w:cs="Arial"/>
        </w:rPr>
        <w:t>Obvezno vsebino dokumentacije za pripravo prijave</w:t>
      </w:r>
      <w:r w:rsidR="00AA421D" w:rsidRPr="001875E5">
        <w:rPr>
          <w:rFonts w:cs="Arial"/>
        </w:rPr>
        <w:t>«</w:t>
      </w:r>
      <w:r w:rsidR="00652FB3" w:rsidRPr="001875E5">
        <w:rPr>
          <w:rFonts w:cs="Arial"/>
        </w:rPr>
        <w:t xml:space="preserve"> (OBR – </w:t>
      </w:r>
      <w:r w:rsidR="00D5616C" w:rsidRPr="001875E5">
        <w:rPr>
          <w:rFonts w:cs="Arial"/>
        </w:rPr>
        <w:t>2.03</w:t>
      </w:r>
      <w:r w:rsidR="00652FB3" w:rsidRPr="001875E5">
        <w:rPr>
          <w:rFonts w:cs="Arial"/>
        </w:rPr>
        <w:t>).</w:t>
      </w:r>
      <w:r w:rsidR="00652FB3"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03545608" w:rsidR="00652FB3" w:rsidRPr="00160AF7" w:rsidRDefault="00652FB3" w:rsidP="009746D7">
      <w:pPr>
        <w:widowControl w:val="0"/>
        <w:numPr>
          <w:ilvl w:val="1"/>
          <w:numId w:val="1"/>
        </w:numPr>
        <w:ind w:left="432"/>
        <w:jc w:val="both"/>
        <w:rPr>
          <w:rFonts w:cs="Arial"/>
          <w:b/>
        </w:rPr>
      </w:pPr>
      <w:r w:rsidRPr="00160AF7">
        <w:rPr>
          <w:rFonts w:cs="Arial"/>
          <w:b/>
        </w:rPr>
        <w:t xml:space="preserve">DATIRANJE </w:t>
      </w:r>
      <w:r w:rsidR="00572581">
        <w:rPr>
          <w:rFonts w:cs="Arial"/>
          <w:b/>
        </w:rPr>
        <w:t>PRIJAVE</w:t>
      </w:r>
      <w:r w:rsidRPr="00160AF7">
        <w:rPr>
          <w:rFonts w:cs="Arial"/>
          <w:b/>
        </w:rPr>
        <w:t>:</w:t>
      </w:r>
    </w:p>
    <w:p w14:paraId="67C5E10E" w14:textId="50C01246"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w:t>
      </w:r>
      <w:r w:rsidR="00A73ADB">
        <w:rPr>
          <w:rFonts w:cs="Arial"/>
        </w:rPr>
        <w:t>so</w:t>
      </w:r>
      <w:r w:rsidR="00572581">
        <w:rPr>
          <w:rFonts w:cs="Arial"/>
        </w:rPr>
        <w:t xml:space="preserve"> prijava</w:t>
      </w:r>
      <w:r w:rsidR="00647C0F" w:rsidRPr="00160AF7">
        <w:rPr>
          <w:rFonts w:cs="Arial"/>
        </w:rPr>
        <w:t xml:space="preserve"> in njeni obrazci datirani </w:t>
      </w:r>
      <w:r w:rsidR="00AA421D" w:rsidRPr="00160AF7">
        <w:rPr>
          <w:rFonts w:cs="Arial"/>
        </w:rPr>
        <w:t xml:space="preserve">na dan oddaje </w:t>
      </w:r>
      <w:r w:rsidR="00572581">
        <w:rPr>
          <w:rFonts w:cs="Arial"/>
        </w:rPr>
        <w:t>prijave</w:t>
      </w:r>
      <w:r w:rsidR="00AA421D" w:rsidRPr="00160AF7">
        <w:rPr>
          <w:rFonts w:cs="Arial"/>
        </w:rPr>
        <w:t>.</w:t>
      </w:r>
    </w:p>
    <w:p w14:paraId="2D57C32F" w14:textId="55090325" w:rsidR="00A4465B" w:rsidRDefault="00A4465B" w:rsidP="00E21E24">
      <w:pPr>
        <w:pStyle w:val="Pripombabesedilo"/>
        <w:jc w:val="both"/>
        <w:rPr>
          <w:rFonts w:cs="Arial"/>
          <w:sz w:val="22"/>
          <w:szCs w:val="22"/>
        </w:rPr>
      </w:pPr>
    </w:p>
    <w:p w14:paraId="2A49AE16" w14:textId="74551E79" w:rsidR="00BE6219" w:rsidRPr="00160AF7" w:rsidRDefault="00BE6219" w:rsidP="009746D7">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w:t>
      </w:r>
      <w:r w:rsidR="00A806C1">
        <w:rPr>
          <w:rFonts w:cs="Arial"/>
          <w:b/>
        </w:rPr>
        <w:t>PRIJAVE/</w:t>
      </w:r>
      <w:r w:rsidR="004219AA" w:rsidRPr="00160AF7">
        <w:rPr>
          <w:rFonts w:cs="Arial"/>
          <w:b/>
        </w:rPr>
        <w:t>PONUDBE:</w:t>
      </w:r>
    </w:p>
    <w:p w14:paraId="629ABCC6" w14:textId="77777777" w:rsidR="00A806C1" w:rsidRPr="00C713BB" w:rsidRDefault="00A806C1" w:rsidP="009E5865">
      <w:pPr>
        <w:pStyle w:val="Odstavekseznama"/>
        <w:widowControl w:val="0"/>
        <w:numPr>
          <w:ilvl w:val="0"/>
          <w:numId w:val="10"/>
        </w:numPr>
        <w:spacing w:line="240" w:lineRule="auto"/>
        <w:ind w:left="283" w:hanging="283"/>
        <w:rPr>
          <w:rFonts w:ascii="Arial" w:hAnsi="Arial" w:cs="Arial"/>
          <w:b/>
        </w:rPr>
      </w:pPr>
      <w:r w:rsidRPr="00C713BB">
        <w:rPr>
          <w:rFonts w:ascii="Arial" w:hAnsi="Arial" w:cs="Arial"/>
          <w:b/>
        </w:rPr>
        <w:t xml:space="preserve">PRVA (1) FAZA: </w:t>
      </w:r>
    </w:p>
    <w:p w14:paraId="675ABD04" w14:textId="21651A3F" w:rsidR="004502CF" w:rsidRPr="004502CF" w:rsidRDefault="004502CF" w:rsidP="009E5865">
      <w:pPr>
        <w:widowControl w:val="0"/>
        <w:ind w:left="283"/>
        <w:jc w:val="both"/>
        <w:rPr>
          <w:rFonts w:cs="Arial"/>
        </w:rPr>
      </w:pPr>
      <w:r>
        <w:rPr>
          <w:rFonts w:cs="Arial"/>
        </w:rPr>
        <w:t>Kandidati</w:t>
      </w:r>
      <w:r w:rsidRPr="004502CF">
        <w:rPr>
          <w:rFonts w:cs="Arial"/>
        </w:rPr>
        <w:t xml:space="preserve"> morajo vse nejasnosti iz razpisne dokumentacije razjasniti pred oddajo </w:t>
      </w:r>
      <w:r>
        <w:rPr>
          <w:rFonts w:cs="Arial"/>
        </w:rPr>
        <w:t>prijave</w:t>
      </w:r>
      <w:r w:rsidRPr="004502CF">
        <w:rPr>
          <w:rFonts w:cs="Arial"/>
        </w:rPr>
        <w:t xml:space="preserve">. Zainteresirani </w:t>
      </w:r>
      <w:r>
        <w:rPr>
          <w:rFonts w:cs="Arial"/>
        </w:rPr>
        <w:t>kandidat</w:t>
      </w:r>
      <w:r w:rsidRPr="004502CF">
        <w:rPr>
          <w:rFonts w:cs="Arial"/>
        </w:rPr>
        <w:t xml:space="preserve"> mora zahtevo za dodatna pojasnila v zvezi z vsebino razpisne dokumentacije in pripravo </w:t>
      </w:r>
      <w:r>
        <w:rPr>
          <w:rFonts w:cs="Arial"/>
        </w:rPr>
        <w:t>prijave</w:t>
      </w:r>
      <w:r w:rsidRPr="004502CF">
        <w:rPr>
          <w:rFonts w:cs="Arial"/>
        </w:rPr>
        <w:t xml:space="preserve"> podati pisno, izključno preko portala javnih naročil.</w:t>
      </w:r>
    </w:p>
    <w:p w14:paraId="2B6D38AC" w14:textId="77777777" w:rsidR="00E910A4" w:rsidRDefault="00E910A4" w:rsidP="009E5865">
      <w:pPr>
        <w:widowControl w:val="0"/>
        <w:ind w:left="283" w:hanging="283"/>
        <w:jc w:val="both"/>
        <w:rPr>
          <w:rFonts w:cs="Arial"/>
        </w:rPr>
      </w:pPr>
    </w:p>
    <w:p w14:paraId="7E90131F" w14:textId="609D329C" w:rsidR="00C75026" w:rsidRPr="00340C3D" w:rsidRDefault="00C75026" w:rsidP="009E5865">
      <w:pPr>
        <w:widowControl w:val="0"/>
        <w:ind w:left="283"/>
        <w:jc w:val="both"/>
        <w:rPr>
          <w:rFonts w:cs="Arial"/>
        </w:rPr>
      </w:pPr>
      <w:r w:rsidRPr="00340C3D">
        <w:rPr>
          <w:rFonts w:cs="Arial"/>
        </w:rPr>
        <w:t xml:space="preserve">Skrajni rok, do katerega </w:t>
      </w:r>
      <w:r w:rsidR="004502CF">
        <w:rPr>
          <w:rFonts w:cs="Arial"/>
        </w:rPr>
        <w:t>kandidat</w:t>
      </w:r>
      <w:r w:rsidRPr="00340C3D">
        <w:rPr>
          <w:rFonts w:cs="Arial"/>
        </w:rPr>
        <w:t xml:space="preserve">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w:t>
      </w:r>
      <w:r w:rsidR="004502CF">
        <w:rPr>
          <w:rFonts w:cs="Arial"/>
        </w:rPr>
        <w:t>kandidat</w:t>
      </w:r>
      <w:r w:rsidRPr="00340C3D">
        <w:rPr>
          <w:rFonts w:cs="Arial"/>
        </w:rPr>
        <w:t xml:space="preserve">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 xml:space="preserve">ortalu javnih naročil in bodo dostopni vsem zainteresiranim </w:t>
      </w:r>
      <w:r w:rsidR="004502CF">
        <w:rPr>
          <w:rFonts w:cs="Arial"/>
        </w:rPr>
        <w:t>kandidatom</w:t>
      </w:r>
      <w:r w:rsidRPr="00340C3D">
        <w:rPr>
          <w:rFonts w:cs="Arial"/>
        </w:rPr>
        <w:t>.</w:t>
      </w:r>
    </w:p>
    <w:p w14:paraId="520C2F11" w14:textId="77777777" w:rsidR="00A806C1" w:rsidRDefault="00A806C1" w:rsidP="009E5865">
      <w:pPr>
        <w:widowControl w:val="0"/>
        <w:ind w:left="283" w:hanging="283"/>
        <w:jc w:val="both"/>
        <w:rPr>
          <w:rFonts w:cs="Arial"/>
        </w:rPr>
      </w:pPr>
    </w:p>
    <w:p w14:paraId="783A7B3A" w14:textId="61920214" w:rsidR="00C75026" w:rsidRDefault="00C75026" w:rsidP="009E5865">
      <w:pPr>
        <w:widowControl w:val="0"/>
        <w:ind w:left="283"/>
        <w:jc w:val="both"/>
        <w:rPr>
          <w:rFonts w:cs="Arial"/>
        </w:rPr>
      </w:pPr>
      <w:r w:rsidRPr="00340C3D">
        <w:rPr>
          <w:rFonts w:cs="Arial"/>
        </w:rPr>
        <w:t>V primeru, da naročnik v navedenem roku ne</w:t>
      </w:r>
      <w:r>
        <w:rPr>
          <w:rFonts w:cs="Arial"/>
        </w:rPr>
        <w:t xml:space="preserve"> </w:t>
      </w:r>
      <w:r w:rsidRPr="00340C3D">
        <w:rPr>
          <w:rFonts w:cs="Arial"/>
        </w:rPr>
        <w:t xml:space="preserve">bi mogel posredovati odgovorov oz. da bi </w:t>
      </w:r>
      <w:r w:rsidRPr="00340C3D">
        <w:rPr>
          <w:rFonts w:cs="Arial"/>
        </w:rPr>
        <w:lastRenderedPageBreak/>
        <w:t xml:space="preserve">upravičene pripombe zainteresiranih </w:t>
      </w:r>
      <w:r w:rsidR="004502CF">
        <w:rPr>
          <w:rFonts w:cs="Arial"/>
        </w:rPr>
        <w:t>kandidatov</w:t>
      </w:r>
      <w:r w:rsidRPr="00340C3D">
        <w:rPr>
          <w:rFonts w:cs="Arial"/>
        </w:rPr>
        <w:t xml:space="preserve"> imele bistven vpliv na spremembo razpisne dokumentacije, bo naročnik</w:t>
      </w:r>
      <w:r w:rsidR="004502CF">
        <w:rPr>
          <w:rFonts w:cs="Arial"/>
        </w:rPr>
        <w:t xml:space="preserve">, upoštevajoč tudi 3. odstavek 74. člena ZJN-3, </w:t>
      </w:r>
      <w:r w:rsidRPr="00340C3D">
        <w:rPr>
          <w:rFonts w:cs="Arial"/>
        </w:rPr>
        <w:t>podaljšal rok za odd</w:t>
      </w:r>
      <w:r w:rsidR="00D60E3E">
        <w:rPr>
          <w:rFonts w:cs="Arial"/>
        </w:rPr>
        <w:t xml:space="preserve">ajo </w:t>
      </w:r>
      <w:r w:rsidR="00A806C1">
        <w:rPr>
          <w:rFonts w:cs="Arial"/>
        </w:rPr>
        <w:t>prijave</w:t>
      </w:r>
      <w:r w:rsidR="00D60E3E">
        <w:rPr>
          <w:rFonts w:cs="Arial"/>
        </w:rPr>
        <w:t>, kar bo objavil na p</w:t>
      </w:r>
      <w:r w:rsidRPr="00340C3D">
        <w:rPr>
          <w:rFonts w:cs="Arial"/>
        </w:rPr>
        <w:t>ortalu javnih naročil.</w:t>
      </w:r>
    </w:p>
    <w:p w14:paraId="3966ADEE" w14:textId="77777777" w:rsidR="00B234EB" w:rsidRDefault="00B234EB" w:rsidP="009E5865">
      <w:pPr>
        <w:widowControl w:val="0"/>
        <w:ind w:left="283" w:hanging="283"/>
        <w:jc w:val="both"/>
        <w:rPr>
          <w:rFonts w:cs="Arial"/>
        </w:rPr>
      </w:pPr>
    </w:p>
    <w:p w14:paraId="231E2C56" w14:textId="1E020956" w:rsidR="00A806C1" w:rsidRDefault="00A806C1" w:rsidP="009E5865">
      <w:pPr>
        <w:pStyle w:val="Odstavekseznama"/>
        <w:widowControl w:val="0"/>
        <w:numPr>
          <w:ilvl w:val="0"/>
          <w:numId w:val="10"/>
        </w:numPr>
        <w:spacing w:line="240" w:lineRule="auto"/>
        <w:ind w:left="283" w:hanging="283"/>
        <w:rPr>
          <w:rFonts w:ascii="Arial" w:hAnsi="Arial" w:cs="Arial"/>
          <w:b/>
        </w:rPr>
      </w:pPr>
      <w:r>
        <w:rPr>
          <w:rFonts w:ascii="Arial" w:hAnsi="Arial" w:cs="Arial"/>
          <w:b/>
        </w:rPr>
        <w:t>DRUGA</w:t>
      </w:r>
      <w:r w:rsidRPr="00C713BB">
        <w:rPr>
          <w:rFonts w:ascii="Arial" w:hAnsi="Arial" w:cs="Arial"/>
          <w:b/>
        </w:rPr>
        <w:t xml:space="preserve"> (</w:t>
      </w:r>
      <w:r>
        <w:rPr>
          <w:rFonts w:ascii="Arial" w:hAnsi="Arial" w:cs="Arial"/>
          <w:b/>
        </w:rPr>
        <w:t>2</w:t>
      </w:r>
      <w:r w:rsidRPr="00C713BB">
        <w:rPr>
          <w:rFonts w:ascii="Arial" w:hAnsi="Arial" w:cs="Arial"/>
          <w:b/>
        </w:rPr>
        <w:t xml:space="preserve">) FAZA: </w:t>
      </w:r>
    </w:p>
    <w:p w14:paraId="150C0A80" w14:textId="627CF92F" w:rsidR="00A806C1" w:rsidRDefault="00A806C1" w:rsidP="009E5865">
      <w:pPr>
        <w:ind w:left="283"/>
        <w:jc w:val="both"/>
      </w:pPr>
      <w:r>
        <w:t xml:space="preserve">Komunikacija s povabljenimi kandidati </w:t>
      </w:r>
      <w:r w:rsidR="00B7105F">
        <w:t xml:space="preserve">(kandidati, ki so bili uvrščeni v katalog ponudnikov) </w:t>
      </w:r>
      <w:r>
        <w:t xml:space="preserve">v zvezi z vsebino posameznega naročila bo </w:t>
      </w:r>
      <w:r w:rsidR="0042534D">
        <w:t xml:space="preserve">predvidoma </w:t>
      </w:r>
      <w:r>
        <w:t>potekala preko sistema e-JN.</w:t>
      </w:r>
      <w:r w:rsidR="0042534D">
        <w:t xml:space="preserve"> </w:t>
      </w:r>
    </w:p>
    <w:p w14:paraId="6F70709D" w14:textId="77777777" w:rsidR="00F75C43" w:rsidRDefault="00F75C43" w:rsidP="009E5865">
      <w:pPr>
        <w:ind w:left="283"/>
        <w:jc w:val="both"/>
      </w:pPr>
    </w:p>
    <w:p w14:paraId="1338F064" w14:textId="5CD3B62F" w:rsidR="00B044AC" w:rsidRDefault="00B044AC" w:rsidP="00B044AC">
      <w:pPr>
        <w:widowControl w:val="0"/>
        <w:jc w:val="both"/>
        <w:rPr>
          <w:rFonts w:cs="Arial"/>
          <w:b/>
        </w:rPr>
      </w:pPr>
      <w:r w:rsidRPr="00F70B20">
        <w:rPr>
          <w:rFonts w:cs="Arial"/>
          <w:b/>
        </w:rPr>
        <w:t xml:space="preserve">Naročnik ne bo odgovarjal na nespodobna in žaljiva vprašanja potencialnih </w:t>
      </w:r>
      <w:r>
        <w:rPr>
          <w:rFonts w:cs="Arial"/>
          <w:b/>
        </w:rPr>
        <w:t>kandidatov</w:t>
      </w:r>
      <w:r w:rsidRPr="00F70B20">
        <w:rPr>
          <w:rFonts w:cs="Arial"/>
          <w:b/>
        </w:rPr>
        <w:t xml:space="preserve">. </w:t>
      </w:r>
    </w:p>
    <w:p w14:paraId="410118CB" w14:textId="77777777" w:rsidR="00AC4CD0" w:rsidRDefault="00AC4CD0" w:rsidP="00B044AC">
      <w:pPr>
        <w:widowControl w:val="0"/>
        <w:jc w:val="both"/>
        <w:rPr>
          <w:rFonts w:cs="Arial"/>
          <w:b/>
        </w:rPr>
      </w:pPr>
    </w:p>
    <w:p w14:paraId="7058DFAA" w14:textId="3A11CE2F" w:rsidR="004502CF" w:rsidRPr="004502CF" w:rsidRDefault="00160AF7" w:rsidP="009746D7">
      <w:pPr>
        <w:widowControl w:val="0"/>
        <w:numPr>
          <w:ilvl w:val="1"/>
          <w:numId w:val="1"/>
        </w:numPr>
        <w:ind w:left="432"/>
        <w:jc w:val="both"/>
        <w:rPr>
          <w:rFonts w:cs="Arial"/>
          <w:b/>
        </w:rPr>
      </w:pPr>
      <w:r>
        <w:rPr>
          <w:rFonts w:cs="Arial"/>
          <w:b/>
        </w:rPr>
        <w:t>PREDLOŽIT</w:t>
      </w:r>
      <w:r w:rsidR="002B58B1">
        <w:rPr>
          <w:rFonts w:cs="Arial"/>
          <w:b/>
        </w:rPr>
        <w:t>E</w:t>
      </w:r>
      <w:r>
        <w:rPr>
          <w:rFonts w:cs="Arial"/>
          <w:b/>
        </w:rPr>
        <w:t xml:space="preserve">V </w:t>
      </w:r>
      <w:r w:rsidR="001B1DE8">
        <w:rPr>
          <w:rFonts w:cs="Arial"/>
          <w:b/>
        </w:rPr>
        <w:t>PRIJAV</w:t>
      </w:r>
      <w:r w:rsidR="00374FC4">
        <w:rPr>
          <w:rFonts w:cs="Arial"/>
          <w:b/>
        </w:rPr>
        <w:t xml:space="preserve"> </w:t>
      </w:r>
      <w:r w:rsidR="001B1DE8">
        <w:rPr>
          <w:rFonts w:cs="Arial"/>
          <w:b/>
        </w:rPr>
        <w:t>/</w:t>
      </w:r>
      <w:r w:rsidR="00374FC4">
        <w:rPr>
          <w:rFonts w:cs="Arial"/>
          <w:b/>
        </w:rPr>
        <w:t xml:space="preserve"> </w:t>
      </w:r>
      <w:r>
        <w:rPr>
          <w:rFonts w:cs="Arial"/>
          <w:b/>
        </w:rPr>
        <w:t>PONUDB</w:t>
      </w:r>
      <w:r w:rsidR="001248E5">
        <w:rPr>
          <w:rFonts w:cs="Arial"/>
          <w:b/>
        </w:rPr>
        <w:t>:</w:t>
      </w:r>
    </w:p>
    <w:p w14:paraId="61385EF0" w14:textId="76675EF1" w:rsidR="004502CF" w:rsidRPr="004502CF" w:rsidRDefault="004502CF" w:rsidP="009746D7">
      <w:pPr>
        <w:pStyle w:val="Odstavekseznama"/>
        <w:widowControl w:val="0"/>
        <w:numPr>
          <w:ilvl w:val="0"/>
          <w:numId w:val="11"/>
        </w:numPr>
        <w:spacing w:line="240" w:lineRule="auto"/>
        <w:ind w:left="357" w:hanging="357"/>
        <w:rPr>
          <w:rFonts w:ascii="Arial" w:hAnsi="Arial" w:cs="Arial"/>
          <w:b/>
        </w:rPr>
      </w:pPr>
      <w:bookmarkStart w:id="3" w:name="_Hlk101268108"/>
      <w:r w:rsidRPr="004502CF">
        <w:rPr>
          <w:rFonts w:ascii="Arial" w:hAnsi="Arial" w:cs="Arial"/>
          <w:b/>
        </w:rPr>
        <w:t xml:space="preserve">PRVA (1) FAZA: </w:t>
      </w:r>
      <w:r w:rsidR="001D08A3">
        <w:rPr>
          <w:rFonts w:ascii="Arial" w:hAnsi="Arial" w:cs="Arial"/>
          <w:b/>
        </w:rPr>
        <w:t>PREDLOŽITEV PRIJAV</w:t>
      </w:r>
    </w:p>
    <w:bookmarkEnd w:id="3"/>
    <w:p w14:paraId="2A80E4F0" w14:textId="659A7299" w:rsidR="00C75026" w:rsidRPr="00E63843" w:rsidRDefault="004502CF" w:rsidP="00C75026">
      <w:pPr>
        <w:widowControl w:val="0"/>
        <w:jc w:val="both"/>
        <w:rPr>
          <w:rFonts w:cs="Arial"/>
        </w:rPr>
      </w:pPr>
      <w:r>
        <w:rPr>
          <w:rFonts w:cs="Arial"/>
        </w:rPr>
        <w:t xml:space="preserve">Kandidati </w:t>
      </w:r>
      <w:r w:rsidR="00C75026" w:rsidRPr="00E63843">
        <w:rPr>
          <w:rFonts w:cs="Arial"/>
        </w:rPr>
        <w:t xml:space="preserve">morajo </w:t>
      </w:r>
      <w:r>
        <w:rPr>
          <w:rFonts w:cs="Arial"/>
        </w:rPr>
        <w:t xml:space="preserve">prijave </w:t>
      </w:r>
      <w:r w:rsidR="00C75026" w:rsidRPr="00E63843">
        <w:rPr>
          <w:rFonts w:cs="Arial"/>
        </w:rPr>
        <w:t xml:space="preserve">predložiti v informacijski sistem e-JN na spletnem naslovu </w:t>
      </w:r>
      <w:hyperlink r:id="rId11" w:history="1">
        <w:r w:rsidR="00C75026" w:rsidRPr="00E63843">
          <w:rPr>
            <w:rStyle w:val="Hiperpovezava"/>
            <w:rFonts w:cs="Arial"/>
          </w:rPr>
          <w:t>https://ejn.gov.si/eJN2</w:t>
        </w:r>
      </w:hyperlink>
      <w:r w:rsidR="00C75026" w:rsidRPr="00E63843">
        <w:rPr>
          <w:rFonts w:cs="Arial"/>
        </w:rPr>
        <w:t xml:space="preserve">, v skladu </w:t>
      </w:r>
      <w:r>
        <w:rPr>
          <w:rFonts w:cs="Arial"/>
        </w:rPr>
        <w:t xml:space="preserve">z </w:t>
      </w:r>
      <w:r w:rsidR="00C75026" w:rsidRPr="00E63843">
        <w:rPr>
          <w:rFonts w:cs="Arial"/>
        </w:rPr>
        <w:t>Navodil</w:t>
      </w:r>
      <w:r>
        <w:rPr>
          <w:rFonts w:cs="Arial"/>
        </w:rPr>
        <w:t>i</w:t>
      </w:r>
      <w:r w:rsidR="00C75026" w:rsidRPr="00E63843">
        <w:rPr>
          <w:rFonts w:cs="Arial"/>
        </w:rPr>
        <w:t xml:space="preserve"> za uporabo informacijskega sistema</w:t>
      </w:r>
      <w:r>
        <w:rPr>
          <w:rFonts w:cs="Arial"/>
        </w:rPr>
        <w:t xml:space="preserve"> </w:t>
      </w:r>
      <w:r w:rsidR="00C75026" w:rsidRPr="00E63843">
        <w:rPr>
          <w:rFonts w:cs="Arial"/>
        </w:rPr>
        <w:t xml:space="preserve">e-JN: PONUDNIKI (v nadaljevanju: Navodila za uporabo e-JN), ki </w:t>
      </w:r>
      <w:r w:rsidR="00153CE5">
        <w:rPr>
          <w:rFonts w:cs="Arial"/>
        </w:rPr>
        <w:t xml:space="preserve">so </w:t>
      </w:r>
      <w:r w:rsidR="00C75026" w:rsidRPr="00E63843">
        <w:rPr>
          <w:rFonts w:cs="Arial"/>
        </w:rPr>
        <w:t xml:space="preserve">del te razpisne dokumentacije in objavljen na spletnem naslovu </w:t>
      </w:r>
      <w:hyperlink r:id="rId12" w:history="1">
        <w:r w:rsidR="00C75026" w:rsidRPr="00E63843">
          <w:rPr>
            <w:rStyle w:val="Hiperpovezava"/>
            <w:rFonts w:cs="Arial"/>
          </w:rPr>
          <w:t>https://ejn.gov.si/eJN2</w:t>
        </w:r>
      </w:hyperlink>
      <w:r w:rsidR="00C75026" w:rsidRPr="00E63843">
        <w:rPr>
          <w:rFonts w:cs="Arial"/>
        </w:rPr>
        <w:t>.</w:t>
      </w:r>
    </w:p>
    <w:p w14:paraId="2DDB8808" w14:textId="77777777" w:rsidR="00C75026" w:rsidRPr="00E63843" w:rsidRDefault="00C75026" w:rsidP="00C75026">
      <w:pPr>
        <w:widowControl w:val="0"/>
        <w:jc w:val="both"/>
        <w:rPr>
          <w:rFonts w:cs="Arial"/>
        </w:rPr>
      </w:pPr>
    </w:p>
    <w:p w14:paraId="59FE6143" w14:textId="6D56BE73" w:rsidR="00C75026" w:rsidRPr="00E63843" w:rsidRDefault="004502CF" w:rsidP="00C75026">
      <w:pPr>
        <w:widowControl w:val="0"/>
        <w:jc w:val="both"/>
        <w:rPr>
          <w:rFonts w:cs="Arial"/>
        </w:rPr>
      </w:pPr>
      <w:r>
        <w:rPr>
          <w:rFonts w:cs="Arial"/>
        </w:rPr>
        <w:t>Kandidat</w:t>
      </w:r>
      <w:r w:rsidR="00C75026" w:rsidRPr="00E63843">
        <w:rPr>
          <w:rFonts w:cs="Arial"/>
        </w:rPr>
        <w:t xml:space="preserve"> se mora pred oddajo </w:t>
      </w:r>
      <w:r>
        <w:rPr>
          <w:rFonts w:cs="Arial"/>
        </w:rPr>
        <w:t>prijave</w:t>
      </w:r>
      <w:r w:rsidR="00C75026" w:rsidRPr="00E63843">
        <w:rPr>
          <w:rFonts w:cs="Arial"/>
        </w:rPr>
        <w:t xml:space="preserve"> registrirati na spletnem naslovu </w:t>
      </w:r>
      <w:hyperlink r:id="rId13" w:history="1">
        <w:r w:rsidR="00C75026" w:rsidRPr="00E63843">
          <w:rPr>
            <w:rStyle w:val="Hiperpovezava"/>
            <w:rFonts w:cs="Arial"/>
          </w:rPr>
          <w:t>https://ejn.gov.si/eJN2</w:t>
        </w:r>
      </w:hyperlink>
      <w:r w:rsidR="00C75026" w:rsidRPr="00E63843">
        <w:rPr>
          <w:rFonts w:cs="Arial"/>
        </w:rPr>
        <w:t xml:space="preserve">, v skladu z Navodili za uporabo e-JN. Če je </w:t>
      </w:r>
      <w:r>
        <w:rPr>
          <w:rFonts w:cs="Arial"/>
        </w:rPr>
        <w:t>kandidat</w:t>
      </w:r>
      <w:r w:rsidR="00C75026" w:rsidRPr="00E63843">
        <w:rPr>
          <w:rFonts w:cs="Arial"/>
        </w:rPr>
        <w:t xml:space="preserve">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471BF28F" w:rsidR="00C75026" w:rsidRDefault="00C75026" w:rsidP="00C75026">
      <w:pPr>
        <w:widowControl w:val="0"/>
        <w:jc w:val="both"/>
        <w:rPr>
          <w:rFonts w:cs="Arial"/>
        </w:rPr>
      </w:pPr>
      <w:r w:rsidRPr="00E63843">
        <w:rPr>
          <w:rFonts w:cs="Arial"/>
        </w:rPr>
        <w:t xml:space="preserve">Uporabnik </w:t>
      </w:r>
      <w:r w:rsidR="004502CF">
        <w:rPr>
          <w:rFonts w:cs="Arial"/>
        </w:rPr>
        <w:t>kandidata</w:t>
      </w:r>
      <w:r w:rsidRPr="00E63843">
        <w:rPr>
          <w:rFonts w:cs="Arial"/>
        </w:rPr>
        <w:t xml:space="preserve">, ki je v informacijskem sistemu e-JN pooblaščen za oddajanje </w:t>
      </w:r>
      <w:r w:rsidR="004502CF">
        <w:rPr>
          <w:rFonts w:cs="Arial"/>
        </w:rPr>
        <w:t>prijav</w:t>
      </w:r>
      <w:r w:rsidRPr="00E63843">
        <w:rPr>
          <w:rFonts w:cs="Arial"/>
        </w:rPr>
        <w:t xml:space="preserve">, </w:t>
      </w:r>
      <w:r w:rsidR="004502CF">
        <w:rPr>
          <w:rFonts w:cs="Arial"/>
        </w:rPr>
        <w:t>prijavo</w:t>
      </w:r>
      <w:r w:rsidRPr="00E63843">
        <w:rPr>
          <w:rFonts w:cs="Arial"/>
        </w:rPr>
        <w:t xml:space="preserve"> odda s klikom na gumb »O</w:t>
      </w:r>
      <w:r w:rsidR="009E499B">
        <w:rPr>
          <w:rFonts w:cs="Arial"/>
        </w:rPr>
        <w:t>DDAJ</w:t>
      </w:r>
      <w:r w:rsidRPr="00E63843">
        <w:rPr>
          <w:rFonts w:cs="Arial"/>
        </w:rPr>
        <w:t xml:space="preserve">«. Informacijski sistem e-JN ob oddaji </w:t>
      </w:r>
      <w:r w:rsidR="004502CF">
        <w:rPr>
          <w:rFonts w:cs="Arial"/>
        </w:rPr>
        <w:t xml:space="preserve">prijave </w:t>
      </w:r>
      <w:r w:rsidRPr="00E63843">
        <w:rPr>
          <w:rFonts w:cs="Arial"/>
        </w:rPr>
        <w:t xml:space="preserve">zabeleži identiteto uporabnika in čas oddaje </w:t>
      </w:r>
      <w:r w:rsidR="004502CF">
        <w:rPr>
          <w:rFonts w:cs="Arial"/>
        </w:rPr>
        <w:t>prijave</w:t>
      </w:r>
      <w:r w:rsidRPr="00E63843">
        <w:rPr>
          <w:rFonts w:cs="Arial"/>
        </w:rPr>
        <w:t xml:space="preserve">. Uporabnik z dejanjem oddaje </w:t>
      </w:r>
      <w:r w:rsidR="004502CF">
        <w:rPr>
          <w:rFonts w:cs="Arial"/>
        </w:rPr>
        <w:t>prijave</w:t>
      </w:r>
      <w:r w:rsidRPr="00E63843">
        <w:rPr>
          <w:rFonts w:cs="Arial"/>
        </w:rPr>
        <w:t xml:space="preserve"> izkaže in izjavi voljo v imenu </w:t>
      </w:r>
      <w:r w:rsidR="004502CF">
        <w:rPr>
          <w:rFonts w:cs="Arial"/>
        </w:rPr>
        <w:t>kandidata</w:t>
      </w:r>
      <w:r w:rsidRPr="00E63843">
        <w:rPr>
          <w:rFonts w:cs="Arial"/>
        </w:rPr>
        <w:t xml:space="preserve"> oddati zavezujočo </w:t>
      </w:r>
      <w:r w:rsidR="004502CF">
        <w:rPr>
          <w:rFonts w:cs="Arial"/>
        </w:rPr>
        <w:t>prijavo</w:t>
      </w:r>
      <w:r w:rsidRPr="00E63843">
        <w:rPr>
          <w:rFonts w:cs="Arial"/>
        </w:rPr>
        <w:t xml:space="preserve"> (18. člen Obligacijskega zakonika). </w:t>
      </w:r>
    </w:p>
    <w:p w14:paraId="3746469D" w14:textId="77777777" w:rsidR="00C75026" w:rsidRDefault="00C75026" w:rsidP="00C75026">
      <w:pPr>
        <w:widowControl w:val="0"/>
        <w:jc w:val="both"/>
        <w:rPr>
          <w:rFonts w:cs="Arial"/>
        </w:rPr>
      </w:pPr>
    </w:p>
    <w:p w14:paraId="5CA05A27" w14:textId="1DE4B9A8" w:rsidR="00C75026" w:rsidRPr="00E63843" w:rsidRDefault="00C75026" w:rsidP="00511D4E">
      <w:pPr>
        <w:widowControl w:val="0"/>
        <w:jc w:val="both"/>
        <w:rPr>
          <w:rFonts w:cs="Arial"/>
        </w:rPr>
      </w:pPr>
      <w:r w:rsidRPr="00E63843">
        <w:rPr>
          <w:rFonts w:cs="Arial"/>
        </w:rPr>
        <w:t xml:space="preserve">Z oddajo </w:t>
      </w:r>
      <w:r w:rsidR="004502CF">
        <w:rPr>
          <w:rFonts w:cs="Arial"/>
        </w:rPr>
        <w:t>prijave</w:t>
      </w:r>
      <w:r w:rsidRPr="00E63843">
        <w:rPr>
          <w:rFonts w:cs="Arial"/>
        </w:rPr>
        <w:t xml:space="preserve"> je le-ta zave</w:t>
      </w:r>
      <w:r>
        <w:rPr>
          <w:rFonts w:cs="Arial"/>
        </w:rPr>
        <w:t>zujoča za čas, naveden v objavi javnega naročila na portalu javnih naročil</w:t>
      </w:r>
      <w:r w:rsidRPr="00E63843">
        <w:rPr>
          <w:rFonts w:cs="Arial"/>
        </w:rPr>
        <w:t xml:space="preserve">, razen če jo uporabnik </w:t>
      </w:r>
      <w:r w:rsidR="004502CF">
        <w:rPr>
          <w:rFonts w:cs="Arial"/>
        </w:rPr>
        <w:t>kandidata</w:t>
      </w:r>
      <w:r w:rsidRPr="00E63843">
        <w:rPr>
          <w:rFonts w:cs="Arial"/>
        </w:rPr>
        <w:t xml:space="preserve"> umakne ali spremeni pred potekom roka za oddajo </w:t>
      </w:r>
      <w:r w:rsidR="004502CF">
        <w:rPr>
          <w:rFonts w:cs="Arial"/>
        </w:rPr>
        <w:t>prijav</w:t>
      </w:r>
      <w:r w:rsidRPr="00E63843">
        <w:rPr>
          <w:rFonts w:cs="Arial"/>
        </w:rPr>
        <w:t>.</w:t>
      </w:r>
    </w:p>
    <w:p w14:paraId="02BB35A5" w14:textId="77777777" w:rsidR="00E910A4" w:rsidRDefault="00E910A4" w:rsidP="00C75026">
      <w:pPr>
        <w:widowControl w:val="0"/>
        <w:jc w:val="both"/>
        <w:rPr>
          <w:rFonts w:cs="Arial"/>
        </w:rPr>
      </w:pPr>
    </w:p>
    <w:p w14:paraId="0EAF76BE" w14:textId="3C8559FD" w:rsidR="00C75026" w:rsidRPr="00160AF7" w:rsidRDefault="004502CF" w:rsidP="00C75026">
      <w:pPr>
        <w:widowControl w:val="0"/>
        <w:jc w:val="both"/>
        <w:rPr>
          <w:rFonts w:cs="Arial"/>
        </w:rPr>
      </w:pPr>
      <w:r>
        <w:rPr>
          <w:rFonts w:cs="Arial"/>
        </w:rPr>
        <w:t>Prijava</w:t>
      </w:r>
      <w:r w:rsidR="00C75026" w:rsidRPr="00160AF7">
        <w:rPr>
          <w:rFonts w:cs="Arial"/>
        </w:rPr>
        <w:t xml:space="preserve"> se šteje za pravočasno oddano, če jo naročnik prejme preko sistema e-JN</w:t>
      </w:r>
      <w:r w:rsidR="00C75026">
        <w:rPr>
          <w:rFonts w:cs="Arial"/>
        </w:rPr>
        <w:t xml:space="preserve"> </w:t>
      </w:r>
      <w:hyperlink r:id="rId14" w:history="1">
        <w:r w:rsidR="00C75026" w:rsidRPr="00E63843">
          <w:rPr>
            <w:rStyle w:val="Hiperpovezava"/>
            <w:rFonts w:cs="Arial"/>
          </w:rPr>
          <w:t>https://ejn.gov.si/eJN2</w:t>
        </w:r>
      </w:hyperlink>
      <w:r w:rsidR="00C75026" w:rsidRPr="00E63843">
        <w:rPr>
          <w:rFonts w:cs="Arial"/>
        </w:rPr>
        <w:t>,</w:t>
      </w:r>
      <w:r w:rsidR="00C75026" w:rsidRPr="00160AF7">
        <w:rPr>
          <w:rFonts w:cs="Arial"/>
        </w:rPr>
        <w:t xml:space="preserve"> </w:t>
      </w:r>
      <w:r w:rsidR="00C75026">
        <w:rPr>
          <w:rFonts w:cs="Arial"/>
          <w:b/>
        </w:rPr>
        <w:t xml:space="preserve">do roka za oddajo </w:t>
      </w:r>
      <w:r>
        <w:rPr>
          <w:rFonts w:cs="Arial"/>
          <w:b/>
        </w:rPr>
        <w:t>prijav</w:t>
      </w:r>
      <w:r w:rsidR="00C75026">
        <w:rPr>
          <w:rFonts w:cs="Arial"/>
          <w:b/>
        </w:rPr>
        <w:t>, navedenega v objavi javnega naročila na portalu javnih naročil</w:t>
      </w:r>
      <w:r w:rsidR="00C75026" w:rsidRPr="00160AF7">
        <w:rPr>
          <w:rFonts w:cs="Arial"/>
        </w:rPr>
        <w:t xml:space="preserve">. Za oddano </w:t>
      </w:r>
      <w:r w:rsidR="00153CE5">
        <w:rPr>
          <w:rFonts w:cs="Arial"/>
        </w:rPr>
        <w:t>prijavo</w:t>
      </w:r>
      <w:r w:rsidR="00C75026" w:rsidRPr="00160AF7">
        <w:rPr>
          <w:rFonts w:cs="Arial"/>
        </w:rPr>
        <w:t xml:space="preserve"> se šteje </w:t>
      </w:r>
      <w:r w:rsidR="00153CE5">
        <w:rPr>
          <w:rFonts w:cs="Arial"/>
        </w:rPr>
        <w:t>prijava</w:t>
      </w:r>
      <w:r w:rsidR="00C75026" w:rsidRPr="00160AF7">
        <w:rPr>
          <w:rFonts w:cs="Arial"/>
        </w:rPr>
        <w:t xml:space="preserve">, ki je v informacijskem sistemu e-JN označena s statusom </w:t>
      </w:r>
      <w:r w:rsidR="00C75026" w:rsidRPr="00DF4664">
        <w:rPr>
          <w:rFonts w:cs="Arial"/>
        </w:rPr>
        <w:t>»</w:t>
      </w:r>
      <w:r w:rsidR="00C75026" w:rsidRPr="00DF4664">
        <w:rPr>
          <w:rFonts w:cs="Arial"/>
          <w:b/>
        </w:rPr>
        <w:t>ODDANO</w:t>
      </w:r>
      <w:r w:rsidR="00C75026" w:rsidRPr="00DF4664">
        <w:rPr>
          <w:rFonts w:cs="Arial"/>
        </w:rPr>
        <w:t>«</w:t>
      </w:r>
      <w:r w:rsidR="00C75026" w:rsidRPr="00160AF7">
        <w:rPr>
          <w:rFonts w:cs="Arial"/>
        </w:rPr>
        <w:t>.</w:t>
      </w:r>
    </w:p>
    <w:p w14:paraId="7C6B1210" w14:textId="77777777" w:rsidR="00C75026" w:rsidRPr="00160AF7" w:rsidRDefault="00C75026" w:rsidP="00C75026">
      <w:pPr>
        <w:tabs>
          <w:tab w:val="num" w:pos="0"/>
        </w:tabs>
        <w:jc w:val="both"/>
        <w:rPr>
          <w:rFonts w:cs="Arial"/>
        </w:rPr>
      </w:pPr>
    </w:p>
    <w:p w14:paraId="63E81267" w14:textId="78419F6C" w:rsidR="00C75026" w:rsidRDefault="00C75026" w:rsidP="00C75026">
      <w:pPr>
        <w:tabs>
          <w:tab w:val="num" w:pos="0"/>
        </w:tabs>
        <w:jc w:val="both"/>
        <w:rPr>
          <w:rFonts w:cs="Arial"/>
        </w:rPr>
      </w:pPr>
      <w:r w:rsidRPr="00A93032">
        <w:rPr>
          <w:rFonts w:cs="Arial"/>
        </w:rPr>
        <w:t xml:space="preserve">Dostop do povezave za oddajo elektronske </w:t>
      </w:r>
      <w:r w:rsidR="00153CE5">
        <w:rPr>
          <w:rFonts w:cs="Arial"/>
        </w:rPr>
        <w:t>prijave</w:t>
      </w:r>
      <w:r w:rsidRPr="00A93032">
        <w:rPr>
          <w:rFonts w:cs="Arial"/>
        </w:rPr>
        <w:t xml:space="preserve"> v tem postopku javnega naročila je naveden v obvestilu o naročilu, ki je za predmetno naročilo objavljeno na portalu javnih naročil.</w:t>
      </w:r>
    </w:p>
    <w:p w14:paraId="7A6CF7EF" w14:textId="46ABD591" w:rsidR="00AC4CD0" w:rsidRPr="001F067E" w:rsidRDefault="00AC4CD0" w:rsidP="00C75026">
      <w:pPr>
        <w:tabs>
          <w:tab w:val="num" w:pos="0"/>
        </w:tabs>
        <w:jc w:val="both"/>
        <w:rPr>
          <w:rFonts w:cs="Arial"/>
        </w:rPr>
      </w:pPr>
      <w:r w:rsidRPr="001F067E">
        <w:rPr>
          <w:rFonts w:cs="Arial"/>
        </w:rPr>
        <w:t xml:space="preserve">Naknadne prijave morebitnih </w:t>
      </w:r>
      <w:r w:rsidR="00986A03" w:rsidRPr="001F067E">
        <w:rPr>
          <w:rFonts w:cs="Arial"/>
        </w:rPr>
        <w:t>dodatnih</w:t>
      </w:r>
      <w:r w:rsidRPr="001F067E">
        <w:rPr>
          <w:rFonts w:cs="Arial"/>
        </w:rPr>
        <w:t xml:space="preserve"> kandidatov bo naročnik obravnaval v skladu z </w:t>
      </w:r>
      <w:r w:rsidRPr="001F067E">
        <w:rPr>
          <w:rFonts w:cs="Arial"/>
          <w:szCs w:val="20"/>
          <w:shd w:val="clear" w:color="auto" w:fill="FFFFFF"/>
        </w:rPr>
        <w:t>ZJN-3.</w:t>
      </w:r>
    </w:p>
    <w:p w14:paraId="5F15DBFE" w14:textId="64A589F8" w:rsidR="00153CE5" w:rsidRDefault="00153CE5" w:rsidP="00C75026">
      <w:pPr>
        <w:tabs>
          <w:tab w:val="num" w:pos="0"/>
        </w:tabs>
        <w:jc w:val="both"/>
        <w:rPr>
          <w:rFonts w:cs="Arial"/>
        </w:rPr>
      </w:pPr>
    </w:p>
    <w:p w14:paraId="2681BF31" w14:textId="578AEEA2" w:rsidR="00153CE5" w:rsidRDefault="00153CE5" w:rsidP="009746D7">
      <w:pPr>
        <w:pStyle w:val="Odstavekseznama"/>
        <w:widowControl w:val="0"/>
        <w:numPr>
          <w:ilvl w:val="0"/>
          <w:numId w:val="11"/>
        </w:numPr>
        <w:spacing w:line="240" w:lineRule="auto"/>
        <w:rPr>
          <w:rFonts w:ascii="Arial" w:hAnsi="Arial" w:cs="Arial"/>
          <w:b/>
        </w:rPr>
      </w:pPr>
      <w:r>
        <w:rPr>
          <w:rFonts w:ascii="Arial" w:hAnsi="Arial" w:cs="Arial"/>
          <w:b/>
        </w:rPr>
        <w:t>DRUGA</w:t>
      </w:r>
      <w:r w:rsidRPr="004502CF">
        <w:rPr>
          <w:rFonts w:ascii="Arial" w:hAnsi="Arial" w:cs="Arial"/>
          <w:b/>
        </w:rPr>
        <w:t xml:space="preserve"> (</w:t>
      </w:r>
      <w:r>
        <w:rPr>
          <w:rFonts w:ascii="Arial" w:hAnsi="Arial" w:cs="Arial"/>
          <w:b/>
        </w:rPr>
        <w:t>2</w:t>
      </w:r>
      <w:r w:rsidRPr="004502CF">
        <w:rPr>
          <w:rFonts w:ascii="Arial" w:hAnsi="Arial" w:cs="Arial"/>
          <w:b/>
        </w:rPr>
        <w:t xml:space="preserve">) FAZA: </w:t>
      </w:r>
      <w:r w:rsidR="001D08A3">
        <w:rPr>
          <w:rFonts w:ascii="Arial" w:hAnsi="Arial" w:cs="Arial"/>
          <w:b/>
        </w:rPr>
        <w:t>PREDLOŽITEV PONUDB</w:t>
      </w:r>
    </w:p>
    <w:p w14:paraId="6D6EA3CB" w14:textId="1AE659FB" w:rsidR="00153CE5" w:rsidRPr="00153CE5" w:rsidRDefault="002C29E6" w:rsidP="00153CE5">
      <w:pPr>
        <w:widowControl w:val="0"/>
        <w:jc w:val="both"/>
        <w:rPr>
          <w:rFonts w:cs="Arial"/>
        </w:rPr>
      </w:pPr>
      <w:r>
        <w:rPr>
          <w:rFonts w:cs="Arial"/>
        </w:rPr>
        <w:t xml:space="preserve">Naročnik bo </w:t>
      </w:r>
      <w:r w:rsidR="00153CE5" w:rsidRPr="00153CE5">
        <w:rPr>
          <w:rFonts w:cs="Arial"/>
        </w:rPr>
        <w:t>določ</w:t>
      </w:r>
      <w:r>
        <w:rPr>
          <w:rFonts w:cs="Arial"/>
        </w:rPr>
        <w:t>il</w:t>
      </w:r>
      <w:bookmarkStart w:id="4" w:name="_Hlk101269178"/>
      <w:r>
        <w:rPr>
          <w:rFonts w:cs="Arial"/>
        </w:rPr>
        <w:t xml:space="preserve"> primeren rok za pripravo</w:t>
      </w:r>
      <w:r w:rsidR="00153CE5" w:rsidRPr="00153CE5">
        <w:rPr>
          <w:rFonts w:cs="Arial"/>
        </w:rPr>
        <w:t xml:space="preserve"> </w:t>
      </w:r>
      <w:r w:rsidR="00153CE5">
        <w:rPr>
          <w:rFonts w:cs="Arial"/>
        </w:rPr>
        <w:t>ponudbe za vsako posamezno naročilo</w:t>
      </w:r>
      <w:bookmarkEnd w:id="4"/>
      <w:r w:rsidR="00460E04">
        <w:rPr>
          <w:rFonts w:cs="Arial"/>
        </w:rPr>
        <w:t xml:space="preserve">, pri čemer ta rok </w:t>
      </w:r>
      <w:r w:rsidR="00E626DA">
        <w:rPr>
          <w:rFonts w:cs="Arial"/>
        </w:rPr>
        <w:t xml:space="preserve">načeloma </w:t>
      </w:r>
      <w:r w:rsidR="0021715C">
        <w:rPr>
          <w:rFonts w:cs="Arial"/>
        </w:rPr>
        <w:t>ne bo krajš</w:t>
      </w:r>
      <w:r w:rsidR="00460E04">
        <w:rPr>
          <w:rFonts w:cs="Arial"/>
        </w:rPr>
        <w:t>i</w:t>
      </w:r>
      <w:r w:rsidR="0021715C">
        <w:rPr>
          <w:rFonts w:cs="Arial"/>
        </w:rPr>
        <w:t xml:space="preserve"> od </w:t>
      </w:r>
      <w:r w:rsidR="00BF0411" w:rsidRPr="00BF0411">
        <w:rPr>
          <w:rFonts w:cs="Arial"/>
        </w:rPr>
        <w:t>petih (5) koledarskih dni</w:t>
      </w:r>
      <w:r w:rsidR="00153CE5" w:rsidRPr="00153CE5">
        <w:rPr>
          <w:rFonts w:cs="Arial"/>
        </w:rPr>
        <w:t xml:space="preserve">. Podrobna navodila v zvezi z načinom priprave in oddaje ponudbe so navedena v Navodilih za uporabo e-JN, ki so del te razpisne dokumentacije in objavljena na spletnem naslovu </w:t>
      </w:r>
      <w:hyperlink r:id="rId15" w:history="1">
        <w:r w:rsidR="00153CE5" w:rsidRPr="007A1530">
          <w:rPr>
            <w:rStyle w:val="Hiperpovezava"/>
            <w:rFonts w:cs="Arial"/>
          </w:rPr>
          <w:t>https://ejn.gov.si</w:t>
        </w:r>
      </w:hyperlink>
      <w:r w:rsidR="00153CE5" w:rsidRPr="00153CE5">
        <w:rPr>
          <w:rFonts w:cs="Arial"/>
        </w:rPr>
        <w:t>.</w:t>
      </w:r>
      <w:r w:rsidR="00153CE5">
        <w:rPr>
          <w:rFonts w:cs="Arial"/>
        </w:rPr>
        <w:t xml:space="preserve"> </w:t>
      </w:r>
    </w:p>
    <w:p w14:paraId="488E9589" w14:textId="77777777" w:rsidR="00153CE5" w:rsidRPr="00153CE5" w:rsidRDefault="00153CE5" w:rsidP="00153CE5">
      <w:pPr>
        <w:widowControl w:val="0"/>
        <w:jc w:val="both"/>
        <w:rPr>
          <w:rFonts w:cs="Arial"/>
        </w:rPr>
      </w:pPr>
    </w:p>
    <w:p w14:paraId="6B2FF2FF" w14:textId="77777777" w:rsidR="006C2E55" w:rsidRPr="00160AF7" w:rsidRDefault="006C2E55" w:rsidP="006C2E55">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6"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sistemu e-JN</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9104A25" w14:textId="77777777" w:rsidR="006C2E55" w:rsidRPr="00153CE5" w:rsidRDefault="006C2E55" w:rsidP="00153CE5">
      <w:pPr>
        <w:tabs>
          <w:tab w:val="num" w:pos="0"/>
        </w:tabs>
        <w:rPr>
          <w:rFonts w:cs="Arial"/>
        </w:rPr>
      </w:pPr>
    </w:p>
    <w:p w14:paraId="5492E418" w14:textId="538C3CC6" w:rsidR="00A90BF4" w:rsidRPr="00E84B46" w:rsidRDefault="00A90BF4" w:rsidP="009746D7">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w:t>
      </w:r>
      <w:r w:rsidR="00470982">
        <w:rPr>
          <w:rFonts w:cs="Arial"/>
          <w:b/>
        </w:rPr>
        <w:t>PRIJAVE</w:t>
      </w:r>
      <w:r w:rsidRPr="00E84B46">
        <w:rPr>
          <w:rFonts w:cs="Arial"/>
          <w:b/>
        </w:rPr>
        <w:t>:</w:t>
      </w:r>
    </w:p>
    <w:p w14:paraId="3C9A2420" w14:textId="262BFD06" w:rsidR="00C75026" w:rsidRPr="00160AF7" w:rsidRDefault="00470982" w:rsidP="00C75026">
      <w:pPr>
        <w:tabs>
          <w:tab w:val="num" w:pos="0"/>
        </w:tabs>
        <w:jc w:val="both"/>
        <w:rPr>
          <w:rFonts w:cs="Arial"/>
        </w:rPr>
      </w:pPr>
      <w:r>
        <w:rPr>
          <w:rFonts w:cs="Arial"/>
        </w:rPr>
        <w:t>Kandidat</w:t>
      </w:r>
      <w:r w:rsidR="00C75026" w:rsidRPr="00160AF7">
        <w:rPr>
          <w:rFonts w:cs="Arial"/>
        </w:rPr>
        <w:t xml:space="preserve"> lahko do roka za oddajo </w:t>
      </w:r>
      <w:r>
        <w:rPr>
          <w:rFonts w:cs="Arial"/>
        </w:rPr>
        <w:t>prijav</w:t>
      </w:r>
      <w:r w:rsidR="00C75026" w:rsidRPr="00160AF7">
        <w:rPr>
          <w:rFonts w:cs="Arial"/>
        </w:rPr>
        <w:t xml:space="preserve"> svojo </w:t>
      </w:r>
      <w:r>
        <w:rPr>
          <w:rFonts w:cs="Arial"/>
        </w:rPr>
        <w:t>prijavo</w:t>
      </w:r>
      <w:r w:rsidR="00C75026" w:rsidRPr="00160AF7">
        <w:rPr>
          <w:rFonts w:cs="Arial"/>
        </w:rPr>
        <w:t xml:space="preserve"> umakne ali spremeni. Če </w:t>
      </w:r>
      <w:r>
        <w:rPr>
          <w:rFonts w:cs="Arial"/>
        </w:rPr>
        <w:t>kandidat</w:t>
      </w:r>
      <w:r w:rsidR="00C75026" w:rsidRPr="00160AF7">
        <w:rPr>
          <w:rFonts w:cs="Arial"/>
        </w:rPr>
        <w:t xml:space="preserve"> v informacijskem sistemu e-JN svojo </w:t>
      </w:r>
      <w:r>
        <w:rPr>
          <w:rFonts w:cs="Arial"/>
        </w:rPr>
        <w:t xml:space="preserve">prijavo </w:t>
      </w:r>
      <w:r w:rsidR="00C75026" w:rsidRPr="00160AF7">
        <w:rPr>
          <w:rFonts w:cs="Arial"/>
        </w:rPr>
        <w:t xml:space="preserve">umakne, se šteje, da </w:t>
      </w:r>
      <w:r>
        <w:rPr>
          <w:rFonts w:cs="Arial"/>
        </w:rPr>
        <w:t>prijava</w:t>
      </w:r>
      <w:r w:rsidR="00C75026" w:rsidRPr="00160AF7">
        <w:rPr>
          <w:rFonts w:cs="Arial"/>
        </w:rPr>
        <w:t xml:space="preserve"> ni bila oddana in je naročnik v sistemu e-JN tudi ne bo videl. Če </w:t>
      </w:r>
      <w:r>
        <w:rPr>
          <w:rFonts w:cs="Arial"/>
        </w:rPr>
        <w:t>kandidat</w:t>
      </w:r>
      <w:r w:rsidR="00C75026" w:rsidRPr="00160AF7">
        <w:rPr>
          <w:rFonts w:cs="Arial"/>
        </w:rPr>
        <w:t xml:space="preserve"> svojo </w:t>
      </w:r>
      <w:r>
        <w:rPr>
          <w:rFonts w:cs="Arial"/>
        </w:rPr>
        <w:t>prijavo</w:t>
      </w:r>
      <w:r w:rsidR="00C75026" w:rsidRPr="00160AF7">
        <w:rPr>
          <w:rFonts w:cs="Arial"/>
        </w:rPr>
        <w:t xml:space="preserve"> v informacijskem sistemu </w:t>
      </w:r>
      <w:r w:rsidR="00C75026" w:rsidRPr="00160AF7">
        <w:rPr>
          <w:rFonts w:cs="Arial"/>
        </w:rPr>
        <w:lastRenderedPageBreak/>
        <w:t xml:space="preserve">e-JN spremeni, </w:t>
      </w:r>
      <w:r w:rsidR="00C75026">
        <w:rPr>
          <w:rFonts w:cs="Arial"/>
        </w:rPr>
        <w:t>bo</w:t>
      </w:r>
      <w:r w:rsidR="00C75026" w:rsidRPr="00160AF7">
        <w:rPr>
          <w:rFonts w:cs="Arial"/>
        </w:rPr>
        <w:t xml:space="preserve"> naročniku v sistemu </w:t>
      </w:r>
      <w:r w:rsidR="00C75026">
        <w:rPr>
          <w:rFonts w:cs="Arial"/>
        </w:rPr>
        <w:t xml:space="preserve">e-JN </w:t>
      </w:r>
      <w:r w:rsidR="00C75026" w:rsidRPr="00160AF7">
        <w:rPr>
          <w:rFonts w:cs="Arial"/>
        </w:rPr>
        <w:t xml:space="preserve">odprta zadnja oddana </w:t>
      </w:r>
      <w:r>
        <w:rPr>
          <w:rFonts w:cs="Arial"/>
        </w:rPr>
        <w:t>prijava</w:t>
      </w:r>
      <w:r w:rsidR="00C75026" w:rsidRPr="00160AF7">
        <w:rPr>
          <w:rFonts w:cs="Arial"/>
        </w:rPr>
        <w:t xml:space="preserve">. Po preteku roka za predložitev </w:t>
      </w:r>
      <w:r>
        <w:rPr>
          <w:rFonts w:cs="Arial"/>
        </w:rPr>
        <w:t>prijav,</w:t>
      </w:r>
      <w:r w:rsidR="00C75026" w:rsidRPr="00160AF7">
        <w:rPr>
          <w:rFonts w:cs="Arial"/>
        </w:rPr>
        <w:t xml:space="preserve"> </w:t>
      </w:r>
      <w:r>
        <w:rPr>
          <w:rFonts w:cs="Arial"/>
        </w:rPr>
        <w:t>prijav</w:t>
      </w:r>
      <w:r w:rsidR="00C75026" w:rsidRPr="00160AF7">
        <w:rPr>
          <w:rFonts w:cs="Arial"/>
        </w:rPr>
        <w:t xml:space="preserve"> ne bo več mogoče oddati.</w:t>
      </w:r>
    </w:p>
    <w:p w14:paraId="5AA4EBF5" w14:textId="77777777" w:rsidR="004D17F9" w:rsidRPr="00160AF7" w:rsidRDefault="004D17F9" w:rsidP="00E21E24">
      <w:pPr>
        <w:widowControl w:val="0"/>
        <w:jc w:val="both"/>
        <w:rPr>
          <w:rFonts w:cs="Arial"/>
        </w:rPr>
      </w:pPr>
    </w:p>
    <w:p w14:paraId="22FA2253" w14:textId="14F242C9" w:rsidR="00470982" w:rsidRPr="00470982" w:rsidRDefault="00160AF7" w:rsidP="009746D7">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w:t>
      </w:r>
      <w:r w:rsidR="00470982">
        <w:rPr>
          <w:rFonts w:cs="Arial"/>
          <w:b/>
        </w:rPr>
        <w:t>PRIJAV</w:t>
      </w:r>
      <w:r w:rsidR="00D95A90">
        <w:rPr>
          <w:rFonts w:cs="Arial"/>
          <w:b/>
        </w:rPr>
        <w:t xml:space="preserve"> </w:t>
      </w:r>
      <w:r w:rsidR="00470982">
        <w:rPr>
          <w:rFonts w:cs="Arial"/>
          <w:b/>
        </w:rPr>
        <w:t>/</w:t>
      </w:r>
      <w:r w:rsidR="00D95A90">
        <w:rPr>
          <w:rFonts w:cs="Arial"/>
          <w:b/>
        </w:rPr>
        <w:t xml:space="preserve"> </w:t>
      </w:r>
      <w:r w:rsidRPr="00160AF7">
        <w:rPr>
          <w:rFonts w:cs="Arial"/>
          <w:b/>
        </w:rPr>
        <w:t>PONUDB</w:t>
      </w:r>
      <w:r w:rsidR="001248E5">
        <w:rPr>
          <w:rFonts w:cs="Arial"/>
          <w:b/>
        </w:rPr>
        <w:t>:</w:t>
      </w:r>
    </w:p>
    <w:p w14:paraId="692F4751" w14:textId="608E4666" w:rsidR="00470982" w:rsidRPr="00E956FD" w:rsidRDefault="00470982" w:rsidP="009746D7">
      <w:pPr>
        <w:pStyle w:val="Odstavekseznama"/>
        <w:widowControl w:val="0"/>
        <w:numPr>
          <w:ilvl w:val="0"/>
          <w:numId w:val="12"/>
        </w:numPr>
        <w:spacing w:line="240" w:lineRule="auto"/>
        <w:rPr>
          <w:rFonts w:ascii="Arial" w:hAnsi="Arial" w:cs="Arial"/>
          <w:b/>
        </w:rPr>
      </w:pPr>
      <w:bookmarkStart w:id="5" w:name="_Hlk101269110"/>
      <w:r w:rsidRPr="00E956FD">
        <w:rPr>
          <w:rFonts w:ascii="Arial" w:hAnsi="Arial" w:cs="Arial"/>
          <w:b/>
        </w:rPr>
        <w:t xml:space="preserve">PRVA (1) FAZA: </w:t>
      </w:r>
      <w:r w:rsidR="001D08A3">
        <w:rPr>
          <w:rFonts w:ascii="Arial" w:hAnsi="Arial" w:cs="Arial"/>
          <w:b/>
        </w:rPr>
        <w:t>ODPIRANJE PRIJAV</w:t>
      </w:r>
    </w:p>
    <w:bookmarkEnd w:id="5"/>
    <w:p w14:paraId="24B8BC7A" w14:textId="59E3F637" w:rsidR="00C75026" w:rsidRPr="00E956FD" w:rsidRDefault="00C75026" w:rsidP="00C75026">
      <w:pPr>
        <w:tabs>
          <w:tab w:val="num" w:pos="0"/>
        </w:tabs>
        <w:jc w:val="both"/>
        <w:rPr>
          <w:rFonts w:cs="Arial"/>
        </w:rPr>
      </w:pPr>
      <w:r w:rsidRPr="00E956FD">
        <w:rPr>
          <w:rFonts w:cs="Arial"/>
        </w:rPr>
        <w:t xml:space="preserve">Odpiranje </w:t>
      </w:r>
      <w:r w:rsidR="00470982" w:rsidRPr="00E956FD">
        <w:rPr>
          <w:rFonts w:cs="Arial"/>
        </w:rPr>
        <w:t>prijav</w:t>
      </w:r>
      <w:r w:rsidRPr="00E956FD">
        <w:rPr>
          <w:rFonts w:cs="Arial"/>
        </w:rPr>
        <w:t xml:space="preserve"> bo potekalo avtomatično v informacijskem sistemu e-JN, </w:t>
      </w:r>
      <w:r w:rsidRPr="00E956FD">
        <w:rPr>
          <w:rFonts w:cs="Arial"/>
          <w:b/>
        </w:rPr>
        <w:t>na datum in uro, ki je navedena v objavi javnega naročila na portalu javnih naročil</w:t>
      </w:r>
      <w:r w:rsidRPr="00E956FD">
        <w:rPr>
          <w:rFonts w:cs="Arial"/>
        </w:rPr>
        <w:t xml:space="preserve">, na spletnem naslovu </w:t>
      </w:r>
      <w:hyperlink r:id="rId17" w:history="1">
        <w:r w:rsidRPr="00E956FD">
          <w:rPr>
            <w:rStyle w:val="Hiperpovezava"/>
            <w:rFonts w:cs="Arial"/>
          </w:rPr>
          <w:t>https://ejn.gov.si/eJN2</w:t>
        </w:r>
      </w:hyperlink>
      <w:r w:rsidRPr="00E956FD">
        <w:rPr>
          <w:rFonts w:cs="Arial"/>
        </w:rPr>
        <w:t xml:space="preserve">. </w:t>
      </w:r>
    </w:p>
    <w:p w14:paraId="0103A635" w14:textId="77777777" w:rsidR="0091211E" w:rsidRPr="00E956FD" w:rsidRDefault="0091211E" w:rsidP="00C75026">
      <w:pPr>
        <w:tabs>
          <w:tab w:val="num" w:pos="0"/>
        </w:tabs>
        <w:jc w:val="both"/>
        <w:rPr>
          <w:rFonts w:cs="Arial"/>
        </w:rPr>
      </w:pPr>
    </w:p>
    <w:p w14:paraId="34940035" w14:textId="2E2A347C" w:rsidR="00B56D9D" w:rsidRPr="00B56D9D" w:rsidRDefault="00B56D9D" w:rsidP="009746D7">
      <w:pPr>
        <w:pStyle w:val="Odstavekseznama"/>
        <w:widowControl w:val="0"/>
        <w:numPr>
          <w:ilvl w:val="0"/>
          <w:numId w:val="12"/>
        </w:numPr>
        <w:spacing w:line="240" w:lineRule="auto"/>
        <w:rPr>
          <w:rFonts w:ascii="Arial" w:hAnsi="Arial" w:cs="Arial"/>
          <w:b/>
        </w:rPr>
      </w:pPr>
      <w:r w:rsidRPr="00B56D9D">
        <w:rPr>
          <w:rFonts w:ascii="Arial" w:hAnsi="Arial" w:cs="Arial"/>
          <w:b/>
        </w:rPr>
        <w:t xml:space="preserve">DRUGA (2) FAZA: </w:t>
      </w:r>
      <w:r w:rsidR="001D08A3">
        <w:rPr>
          <w:rFonts w:ascii="Arial" w:hAnsi="Arial" w:cs="Arial"/>
          <w:b/>
        </w:rPr>
        <w:t>ODPIRANJE PONUDB</w:t>
      </w:r>
    </w:p>
    <w:p w14:paraId="33F2C24D" w14:textId="2A774D47" w:rsidR="00B56D9D" w:rsidRDefault="00D95A90" w:rsidP="00B56D9D">
      <w:pPr>
        <w:jc w:val="both"/>
        <w:rPr>
          <w:rFonts w:cs="Arial"/>
          <w:szCs w:val="20"/>
        </w:rPr>
      </w:pPr>
      <w:r>
        <w:rPr>
          <w:rFonts w:cs="Arial"/>
        </w:rPr>
        <w:t>Z</w:t>
      </w:r>
      <w:r w:rsidR="00B56D9D">
        <w:rPr>
          <w:rFonts w:cs="Arial"/>
        </w:rPr>
        <w:t>a vsako posamezno naročilo</w:t>
      </w:r>
      <w:r>
        <w:rPr>
          <w:rFonts w:cs="Arial"/>
        </w:rPr>
        <w:t xml:space="preserve"> bo o</w:t>
      </w:r>
      <w:r w:rsidR="00B56D9D" w:rsidRPr="001675DB">
        <w:rPr>
          <w:rFonts w:cs="Arial"/>
          <w:szCs w:val="20"/>
        </w:rPr>
        <w:t xml:space="preserve">dpiranje ponudb potekalo </w:t>
      </w:r>
      <w:r w:rsidR="00B56D9D" w:rsidRPr="00FB6E52">
        <w:rPr>
          <w:rFonts w:cs="Arial"/>
          <w:szCs w:val="20"/>
        </w:rPr>
        <w:t xml:space="preserve">avtomatično </w:t>
      </w:r>
      <w:r w:rsidR="00B56D9D" w:rsidRPr="001675DB">
        <w:rPr>
          <w:rFonts w:cs="Arial"/>
          <w:szCs w:val="20"/>
        </w:rPr>
        <w:t>v sistemu e-</w:t>
      </w:r>
      <w:r w:rsidR="00B56D9D" w:rsidRPr="00BB68FB">
        <w:rPr>
          <w:rFonts w:cs="Arial"/>
          <w:color w:val="000000" w:themeColor="text1"/>
          <w:szCs w:val="20"/>
        </w:rPr>
        <w:t xml:space="preserve">JN </w:t>
      </w:r>
      <w:r w:rsidR="00B56D9D" w:rsidRPr="00BB68FB">
        <w:rPr>
          <w:color w:val="000000" w:themeColor="text1"/>
        </w:rPr>
        <w:t xml:space="preserve">na spletnem naslovu </w:t>
      </w:r>
      <w:hyperlink r:id="rId18" w:history="1">
        <w:r w:rsidR="00B56D9D">
          <w:rPr>
            <w:rStyle w:val="Hiperpovezava"/>
            <w:rFonts w:cs="Arial"/>
            <w:szCs w:val="20"/>
          </w:rPr>
          <w:t>https://ejn.gov.si/</w:t>
        </w:r>
      </w:hyperlink>
      <w:r w:rsidR="00B56D9D" w:rsidRPr="00ED31FA">
        <w:rPr>
          <w:rFonts w:cs="Arial"/>
          <w:szCs w:val="20"/>
        </w:rPr>
        <w:t xml:space="preserve">. </w:t>
      </w:r>
    </w:p>
    <w:p w14:paraId="0314DB6B" w14:textId="5D0C1A2C" w:rsidR="00B56D9D" w:rsidRDefault="00B56D9D" w:rsidP="00B56D9D">
      <w:pPr>
        <w:jc w:val="both"/>
      </w:pPr>
    </w:p>
    <w:p w14:paraId="18DD7FA6" w14:textId="11315A46" w:rsidR="00B044AC" w:rsidRPr="00E956FD" w:rsidRDefault="00B044AC" w:rsidP="00B044AC">
      <w:pPr>
        <w:tabs>
          <w:tab w:val="num" w:pos="0"/>
        </w:tabs>
        <w:jc w:val="both"/>
        <w:rPr>
          <w:rFonts w:cs="Arial"/>
        </w:rPr>
      </w:pPr>
      <w:r w:rsidRPr="00E956FD">
        <w:rPr>
          <w:rFonts w:cs="Arial"/>
        </w:rPr>
        <w:t xml:space="preserve">Odpiranje </w:t>
      </w:r>
      <w:r w:rsidR="00762793">
        <w:rPr>
          <w:rFonts w:cs="Arial"/>
        </w:rPr>
        <w:t>ponudb</w:t>
      </w:r>
      <w:r w:rsidRPr="00E956FD">
        <w:rPr>
          <w:rFonts w:cs="Arial"/>
        </w:rPr>
        <w:t xml:space="preserve"> bo potekalo avtomatično v informacijskem sistemu e-JN, </w:t>
      </w:r>
      <w:r w:rsidRPr="00E956FD">
        <w:rPr>
          <w:rFonts w:cs="Arial"/>
          <w:b/>
        </w:rPr>
        <w:t>na datum in uro, ki je navedena v objavi javnega naročila na portalu javnih naročil</w:t>
      </w:r>
      <w:r w:rsidRPr="00E956FD">
        <w:rPr>
          <w:rFonts w:cs="Arial"/>
        </w:rPr>
        <w:t xml:space="preserve">, na spletnem naslovu </w:t>
      </w:r>
      <w:hyperlink r:id="rId19" w:history="1">
        <w:r w:rsidRPr="00E956FD">
          <w:rPr>
            <w:rStyle w:val="Hiperpovezava"/>
            <w:rFonts w:cs="Arial"/>
          </w:rPr>
          <w:t>https://ejn.gov.si/eJN2</w:t>
        </w:r>
      </w:hyperlink>
      <w:r w:rsidRPr="00E956FD">
        <w:rPr>
          <w:rFonts w:cs="Arial"/>
        </w:rPr>
        <w:t xml:space="preserve">. </w:t>
      </w:r>
    </w:p>
    <w:p w14:paraId="7862E23E" w14:textId="77777777" w:rsidR="00B044AC" w:rsidRDefault="00B044AC" w:rsidP="00B56D9D">
      <w:pPr>
        <w:jc w:val="both"/>
      </w:pPr>
    </w:p>
    <w:p w14:paraId="317D691E" w14:textId="7F0DC323" w:rsidR="00B56D9D" w:rsidRPr="00B7105F" w:rsidRDefault="00B56D9D" w:rsidP="00B56D9D">
      <w:pPr>
        <w:tabs>
          <w:tab w:val="num" w:pos="0"/>
        </w:tabs>
        <w:jc w:val="both"/>
        <w:rPr>
          <w:rFonts w:cs="Arial"/>
        </w:rPr>
      </w:pPr>
      <w:r w:rsidRPr="00FB6E52">
        <w:t xml:space="preserve">Odpiranje poteka tako, da sistem e-JN </w:t>
      </w:r>
      <w:r>
        <w:t>samodejno</w:t>
      </w:r>
      <w:r w:rsidRPr="00FB6E52">
        <w:t xml:space="preserve"> </w:t>
      </w:r>
      <w:r>
        <w:t>prikaže</w:t>
      </w:r>
      <w:r w:rsidRPr="00FB6E52">
        <w:t xml:space="preserve"> podatke o ponudniku,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r w:rsidRPr="00B7105F">
        <w:rPr>
          <w:rFonts w:cs="Arial"/>
        </w:rPr>
        <w:t>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F7CB239" w:rsidR="006F310D" w:rsidRPr="006F047F" w:rsidRDefault="006F310D" w:rsidP="009746D7">
      <w:pPr>
        <w:widowControl w:val="0"/>
        <w:numPr>
          <w:ilvl w:val="1"/>
          <w:numId w:val="1"/>
        </w:numPr>
        <w:ind w:left="432"/>
        <w:jc w:val="both"/>
        <w:rPr>
          <w:rFonts w:cs="Arial"/>
          <w:b/>
        </w:rPr>
      </w:pPr>
      <w:r w:rsidRPr="006F047F">
        <w:rPr>
          <w:rFonts w:cs="Arial"/>
          <w:b/>
        </w:rPr>
        <w:t xml:space="preserve">VELJAVNOST </w:t>
      </w:r>
      <w:r w:rsidR="006F047F" w:rsidRPr="006F047F">
        <w:rPr>
          <w:rFonts w:cs="Arial"/>
          <w:b/>
        </w:rPr>
        <w:t>PRIJAVE</w:t>
      </w:r>
      <w:r w:rsidRPr="006F047F">
        <w:rPr>
          <w:rFonts w:cs="Arial"/>
          <w:b/>
        </w:rPr>
        <w:t>:</w:t>
      </w:r>
    </w:p>
    <w:p w14:paraId="7D1315B5" w14:textId="39700F21" w:rsidR="00C75026" w:rsidRPr="002961E2" w:rsidRDefault="006F047F" w:rsidP="00C75026">
      <w:pPr>
        <w:pStyle w:val="Odstavekseznama"/>
        <w:tabs>
          <w:tab w:val="num" w:pos="0"/>
        </w:tabs>
        <w:spacing w:line="240" w:lineRule="auto"/>
        <w:ind w:left="0"/>
        <w:rPr>
          <w:rFonts w:ascii="Arial" w:hAnsi="Arial" w:cs="Arial"/>
        </w:rPr>
      </w:pPr>
      <w:r w:rsidRPr="002961E2">
        <w:rPr>
          <w:rFonts w:ascii="Arial" w:hAnsi="Arial" w:cs="Arial"/>
        </w:rPr>
        <w:t>Prijava</w:t>
      </w:r>
      <w:r w:rsidR="00C75026" w:rsidRPr="002961E2">
        <w:rPr>
          <w:rFonts w:ascii="Arial" w:hAnsi="Arial" w:cs="Arial"/>
        </w:rPr>
        <w:t xml:space="preserve"> je veljavna </w:t>
      </w:r>
      <w:r w:rsidR="00C75026" w:rsidRPr="002961E2">
        <w:rPr>
          <w:rFonts w:ascii="Arial" w:hAnsi="Arial" w:cs="Arial"/>
          <w:b/>
        </w:rPr>
        <w:t>do datuma, navedenega v objavi javnega naročila na portalu javnih naročil</w:t>
      </w:r>
      <w:r w:rsidR="00C75026" w:rsidRPr="002961E2">
        <w:rPr>
          <w:rFonts w:ascii="Arial" w:hAnsi="Arial" w:cs="Arial"/>
        </w:rPr>
        <w:t>.</w:t>
      </w:r>
    </w:p>
    <w:p w14:paraId="36BB84D4" w14:textId="367C1166" w:rsidR="00C75026" w:rsidRPr="006F047F" w:rsidRDefault="00C75026" w:rsidP="00C75026">
      <w:pPr>
        <w:pStyle w:val="Odstavekseznama"/>
        <w:tabs>
          <w:tab w:val="num" w:pos="0"/>
        </w:tabs>
        <w:spacing w:line="240" w:lineRule="auto"/>
        <w:ind w:left="0"/>
        <w:rPr>
          <w:rFonts w:ascii="Arial" w:hAnsi="Arial" w:cs="Arial"/>
        </w:rPr>
      </w:pPr>
      <w:r w:rsidRPr="002961E2">
        <w:rPr>
          <w:rFonts w:ascii="Arial" w:hAnsi="Arial" w:cs="Arial"/>
        </w:rPr>
        <w:t>Naročnik lahko pisno pozove ponudnika, da podaljša</w:t>
      </w:r>
      <w:r w:rsidR="006F047F" w:rsidRPr="002961E2">
        <w:rPr>
          <w:rFonts w:ascii="Arial" w:hAnsi="Arial" w:cs="Arial"/>
        </w:rPr>
        <w:t xml:space="preserve"> </w:t>
      </w:r>
      <w:r w:rsidRPr="002961E2">
        <w:rPr>
          <w:rFonts w:ascii="Arial" w:hAnsi="Arial" w:cs="Arial"/>
        </w:rPr>
        <w:t xml:space="preserve">rok veljavnosti </w:t>
      </w:r>
      <w:r w:rsidR="006F047F" w:rsidRPr="002961E2">
        <w:rPr>
          <w:rFonts w:ascii="Arial" w:hAnsi="Arial" w:cs="Arial"/>
        </w:rPr>
        <w:t xml:space="preserve">prijave </w:t>
      </w:r>
      <w:r w:rsidRPr="002961E2">
        <w:rPr>
          <w:rFonts w:ascii="Arial" w:hAnsi="Arial" w:cs="Arial"/>
        </w:rPr>
        <w:t>in sicer za obdobje, ki ga določi naročnik, v pisnem pozivu.</w:t>
      </w:r>
      <w:r w:rsidRPr="006F047F">
        <w:rPr>
          <w:rFonts w:ascii="Arial" w:hAnsi="Arial" w:cs="Arial"/>
        </w:rPr>
        <w:t xml:space="preserve"> </w:t>
      </w:r>
    </w:p>
    <w:p w14:paraId="3309B3F5" w14:textId="0D169225" w:rsidR="00AC4CD0" w:rsidRPr="00E23945" w:rsidRDefault="00AC4CD0" w:rsidP="00C75026">
      <w:pPr>
        <w:pStyle w:val="Odstavekseznama"/>
        <w:tabs>
          <w:tab w:val="num" w:pos="0"/>
        </w:tabs>
        <w:spacing w:line="240" w:lineRule="auto"/>
        <w:ind w:left="0"/>
        <w:rPr>
          <w:rFonts w:ascii="Arial" w:hAnsi="Arial" w:cs="Arial"/>
        </w:rPr>
      </w:pPr>
    </w:p>
    <w:p w14:paraId="33702A3F" w14:textId="35364FFB" w:rsidR="00EB04B0" w:rsidRPr="00160AF7" w:rsidRDefault="00160AF7" w:rsidP="009746D7">
      <w:pPr>
        <w:widowControl w:val="0"/>
        <w:numPr>
          <w:ilvl w:val="0"/>
          <w:numId w:val="1"/>
        </w:numPr>
        <w:jc w:val="both"/>
        <w:rPr>
          <w:rFonts w:cs="Arial"/>
          <w:b/>
        </w:rPr>
      </w:pPr>
      <w:r w:rsidRPr="00160AF7">
        <w:rPr>
          <w:rFonts w:cs="Arial"/>
          <w:b/>
        </w:rPr>
        <w:t>SPREMEMBE RAZPISNE DOKUMENTACIJE</w:t>
      </w:r>
      <w:r w:rsidR="006F047F">
        <w:rPr>
          <w:rFonts w:cs="Arial"/>
          <w:b/>
        </w:rPr>
        <w:t xml:space="preserve"> DO ROKA ZA ODDAJO PRIJAV</w:t>
      </w:r>
      <w:r w:rsidR="00AA5261">
        <w:rPr>
          <w:rFonts w:cs="Arial"/>
          <w:b/>
        </w:rPr>
        <w:t xml:space="preserve"> (PRVA (1) FAZA POSTOPKA)</w:t>
      </w:r>
      <w:r w:rsidR="001248E5">
        <w:rPr>
          <w:rFonts w:cs="Arial"/>
          <w:b/>
        </w:rPr>
        <w:t>:</w:t>
      </w:r>
    </w:p>
    <w:p w14:paraId="1AAC1A52" w14:textId="5F7C90D4" w:rsidR="00C75026" w:rsidRPr="00E222FF" w:rsidRDefault="00C75026" w:rsidP="00C75026">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6F047F">
        <w:rPr>
          <w:rFonts w:cs="Arial"/>
          <w:lang w:val="sl-SI"/>
        </w:rPr>
        <w:t>prijav</w:t>
      </w:r>
      <w:r w:rsidRPr="00E222FF">
        <w:rPr>
          <w:rFonts w:cs="Arial"/>
          <w:lang w:val="sl-SI"/>
        </w:rPr>
        <w:t xml:space="preserve">, spremeni in dopolni razpisno dokumentacijo. Spremembe in dopolnitve razpisne dokumentacije bo naročnik objavil preko portala javnih naročil. Naročnik bo po potrebi podaljšal rok za oddajo </w:t>
      </w:r>
      <w:r w:rsidR="006F047F">
        <w:rPr>
          <w:rFonts w:cs="Arial"/>
          <w:lang w:val="sl-SI"/>
        </w:rPr>
        <w:t>prijav</w:t>
      </w:r>
      <w:r w:rsidRPr="00E222FF">
        <w:rPr>
          <w:rFonts w:cs="Arial"/>
          <w:lang w:val="sl-SI"/>
        </w:rPr>
        <w:t xml:space="preserve"> in v tem primeru se pravice in obveznosti naročnika ter </w:t>
      </w:r>
      <w:r w:rsidR="006F047F">
        <w:rPr>
          <w:rFonts w:cs="Arial"/>
          <w:lang w:val="sl-SI"/>
        </w:rPr>
        <w:t>kandidatov</w:t>
      </w:r>
      <w:r w:rsidRPr="00E222FF">
        <w:rPr>
          <w:rFonts w:cs="Arial"/>
          <w:lang w:val="sl-SI"/>
        </w:rPr>
        <w:t xml:space="preserve"> vežejo na nove roke, ki posledično izhajajo iz podaljšanega roka za oddajo </w:t>
      </w:r>
      <w:r w:rsidR="006F047F">
        <w:rPr>
          <w:rFonts w:cs="Arial"/>
          <w:lang w:val="sl-SI"/>
        </w:rPr>
        <w:t>prijav</w:t>
      </w:r>
      <w:r w:rsidRPr="00E222FF">
        <w:rPr>
          <w:rFonts w:cs="Arial"/>
          <w:lang w:val="sl-SI"/>
        </w:rPr>
        <w:t>.</w:t>
      </w:r>
    </w:p>
    <w:p w14:paraId="577A81D9" w14:textId="77777777" w:rsidR="00C75026" w:rsidRPr="001F067E" w:rsidRDefault="00C75026" w:rsidP="00C75026">
      <w:pPr>
        <w:pStyle w:val="Telobesedila"/>
        <w:tabs>
          <w:tab w:val="num" w:pos="0"/>
        </w:tabs>
        <w:spacing w:after="0"/>
        <w:jc w:val="both"/>
      </w:pPr>
    </w:p>
    <w:p w14:paraId="11D4354E" w14:textId="756C34D2" w:rsidR="00C75026" w:rsidRDefault="00C75026" w:rsidP="00C75026">
      <w:pPr>
        <w:pStyle w:val="Telobesedila"/>
        <w:tabs>
          <w:tab w:val="num" w:pos="0"/>
        </w:tabs>
        <w:spacing w:after="0"/>
        <w:jc w:val="both"/>
      </w:pPr>
      <w:r w:rsidRPr="001F067E">
        <w:t xml:space="preserve">Tovrstne spremembe in dopolnitve bo naročnik izdal v obliki </w:t>
      </w:r>
      <w:r w:rsidR="00966F6E" w:rsidRPr="001F067E">
        <w:rPr>
          <w:lang w:val="sl-SI"/>
        </w:rPr>
        <w:t>sprememb obstoječe razpisne dokumentacije</w:t>
      </w:r>
      <w:r w:rsidR="00195156">
        <w:rPr>
          <w:lang w:val="sl-SI"/>
        </w:rPr>
        <w:t xml:space="preserve">. </w:t>
      </w:r>
      <w:r w:rsidRPr="001F067E">
        <w:t>Vs</w:t>
      </w:r>
      <w:r w:rsidR="00966F6E" w:rsidRPr="001F067E">
        <w:rPr>
          <w:lang w:val="sl-SI"/>
        </w:rPr>
        <w:t xml:space="preserve">e spremembe </w:t>
      </w:r>
      <w:r w:rsidRPr="001F067E">
        <w:t>k razpisni dokumentaciji postane</w:t>
      </w:r>
      <w:r w:rsidR="00966F6E" w:rsidRPr="001F067E">
        <w:rPr>
          <w:lang w:val="sl-SI"/>
        </w:rPr>
        <w:t>jo</w:t>
      </w:r>
      <w:r w:rsidRPr="001F067E">
        <w:t xml:space="preserve"> sestavni del razpisne dokumentacije. Kot del razpisne dokumentacije </w:t>
      </w:r>
      <w:r w:rsidRPr="00E222FF">
        <w:t>štejejo tudi vprašanja in odgovori, objavljeni na portalu javnih naročil.</w:t>
      </w:r>
    </w:p>
    <w:p w14:paraId="67DB9628" w14:textId="77777777" w:rsidR="00966F6E" w:rsidRPr="00442472" w:rsidRDefault="00966F6E" w:rsidP="00C75026">
      <w:pPr>
        <w:pStyle w:val="Telobesedila"/>
        <w:tabs>
          <w:tab w:val="num" w:pos="0"/>
        </w:tabs>
        <w:spacing w:after="0"/>
        <w:jc w:val="both"/>
        <w:rPr>
          <w:rFonts w:cs="Arial"/>
          <w:lang w:val="sl-SI"/>
        </w:rPr>
      </w:pPr>
    </w:p>
    <w:p w14:paraId="142505A4" w14:textId="204C828F" w:rsidR="00B95263" w:rsidRPr="006E39E6" w:rsidRDefault="00B95263" w:rsidP="009746D7">
      <w:pPr>
        <w:widowControl w:val="0"/>
        <w:numPr>
          <w:ilvl w:val="0"/>
          <w:numId w:val="1"/>
        </w:numPr>
        <w:jc w:val="both"/>
        <w:rPr>
          <w:rFonts w:cs="Arial"/>
          <w:b/>
        </w:rPr>
      </w:pPr>
      <w:r w:rsidRPr="006E39E6">
        <w:rPr>
          <w:rFonts w:cs="Arial"/>
          <w:b/>
        </w:rPr>
        <w:t>PREDRAČUN</w:t>
      </w:r>
      <w:r w:rsidR="00966F6E">
        <w:rPr>
          <w:rFonts w:cs="Arial"/>
          <w:b/>
        </w:rPr>
        <w:t xml:space="preserve"> IN CENE</w:t>
      </w:r>
      <w:r w:rsidR="008A2B9C" w:rsidRPr="006E39E6">
        <w:rPr>
          <w:rFonts w:cs="Arial"/>
          <w:b/>
        </w:rPr>
        <w:t>:</w:t>
      </w:r>
    </w:p>
    <w:p w14:paraId="44CB5176" w14:textId="64E3AF78" w:rsidR="006E39E6" w:rsidRPr="006E39E6" w:rsidRDefault="006E39E6" w:rsidP="008D0B75">
      <w:pPr>
        <w:tabs>
          <w:tab w:val="num" w:pos="0"/>
          <w:tab w:val="left" w:pos="910"/>
        </w:tabs>
        <w:jc w:val="both"/>
        <w:rPr>
          <w:rFonts w:cs="Arial"/>
        </w:rPr>
      </w:pPr>
      <w:r w:rsidRPr="006E39E6">
        <w:rPr>
          <w:rFonts w:cs="Arial"/>
        </w:rPr>
        <w:t xml:space="preserve">Obrazec Predračun (OBR – 2.19) ponudniki (kandidati, ki so bili uvrščeni v katalog ponudnikov) predložijo v drugi (2) fazi postopka, </w:t>
      </w:r>
      <w:r w:rsidR="00460E04">
        <w:rPr>
          <w:rFonts w:cs="Arial"/>
        </w:rPr>
        <w:t>v kateri</w:t>
      </w:r>
      <w:r w:rsidRPr="006E39E6">
        <w:rPr>
          <w:rFonts w:cs="Arial"/>
        </w:rPr>
        <w:t xml:space="preserve"> bo naročnik oddajal posamezna naročila. </w:t>
      </w:r>
      <w:r w:rsidR="00460E04" w:rsidRPr="0070037D">
        <w:rPr>
          <w:rFonts w:cs="Arial"/>
        </w:rPr>
        <w:t xml:space="preserve">Ponudnik ne sme spreminjati vsebine </w:t>
      </w:r>
      <w:r w:rsidR="00460E04">
        <w:rPr>
          <w:rFonts w:cs="Arial"/>
        </w:rPr>
        <w:t xml:space="preserve">obrazca </w:t>
      </w:r>
      <w:r w:rsidR="00460E04" w:rsidRPr="0070037D">
        <w:rPr>
          <w:rFonts w:cs="Arial"/>
        </w:rPr>
        <w:t>predračuna.</w:t>
      </w:r>
    </w:p>
    <w:p w14:paraId="0818F25F" w14:textId="77777777" w:rsidR="006E39E6" w:rsidRDefault="006E39E6" w:rsidP="008D0B75">
      <w:pPr>
        <w:tabs>
          <w:tab w:val="num" w:pos="0"/>
          <w:tab w:val="left" w:pos="910"/>
        </w:tabs>
        <w:jc w:val="both"/>
        <w:rPr>
          <w:rFonts w:cs="Arial"/>
          <w:highlight w:val="yellow"/>
        </w:rPr>
      </w:pPr>
    </w:p>
    <w:p w14:paraId="50997AE0" w14:textId="109EBB9B" w:rsidR="00150DDD" w:rsidRPr="0070037D" w:rsidRDefault="00150DDD" w:rsidP="00150DDD">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ob upoštevanju razpisne dokumentacije in njenih pripadajočih del</w:t>
      </w:r>
      <w:r w:rsidR="00B234EB">
        <w:rPr>
          <w:rFonts w:cs="Arial"/>
        </w:rPr>
        <w:t>ov</w:t>
      </w:r>
      <w:r>
        <w:rPr>
          <w:rFonts w:cs="Arial"/>
        </w:rPr>
        <w:t xml:space="preserve"> iz prve (1) faze in druge (2) faze postopka</w:t>
      </w:r>
      <w:r w:rsidRPr="0070037D">
        <w:rPr>
          <w:rFonts w:cs="Arial"/>
        </w:rPr>
        <w:t xml:space="preserve">. </w:t>
      </w:r>
    </w:p>
    <w:p w14:paraId="1F6A58AD" w14:textId="77777777" w:rsidR="00B7105F" w:rsidRDefault="00B7105F" w:rsidP="00150DDD">
      <w:pPr>
        <w:tabs>
          <w:tab w:val="left" w:pos="910"/>
        </w:tabs>
        <w:jc w:val="both"/>
        <w:rPr>
          <w:rFonts w:cs="Arial"/>
        </w:rPr>
      </w:pPr>
    </w:p>
    <w:p w14:paraId="2B0BCB74" w14:textId="325B157E" w:rsidR="00150DDD" w:rsidRPr="0070037D" w:rsidRDefault="00150DDD" w:rsidP="00150DDD">
      <w:pPr>
        <w:tabs>
          <w:tab w:val="left" w:pos="910"/>
        </w:tabs>
        <w:jc w:val="both"/>
        <w:rPr>
          <w:rFonts w:cs="Arial"/>
        </w:rPr>
      </w:pPr>
      <w:r w:rsidRPr="0070037D">
        <w:rPr>
          <w:rFonts w:cs="Arial"/>
        </w:rPr>
        <w:t>V kolikor ponudnik vpiše ceno</w:t>
      </w:r>
      <w:r>
        <w:rPr>
          <w:rFonts w:cs="Arial"/>
        </w:rPr>
        <w:t xml:space="preserve"> na EUR/</w:t>
      </w:r>
      <w:r w:rsidR="00F75C43">
        <w:rPr>
          <w:rFonts w:cs="Arial"/>
        </w:rPr>
        <w:t>l</w:t>
      </w:r>
      <w:r w:rsidR="005364B9">
        <w:rPr>
          <w:rFonts w:cs="Arial"/>
        </w:rPr>
        <w:t xml:space="preserve"> (oz. </w:t>
      </w:r>
      <w:r w:rsidR="00F75C43">
        <w:rPr>
          <w:rFonts w:cs="Arial"/>
        </w:rPr>
        <w:t xml:space="preserve">kg, </w:t>
      </w:r>
      <w:r w:rsidR="005364B9">
        <w:rPr>
          <w:rFonts w:cs="Arial"/>
        </w:rPr>
        <w:t xml:space="preserve">kos, </w:t>
      </w:r>
      <w:proofErr w:type="spellStart"/>
      <w:r w:rsidR="005364B9">
        <w:rPr>
          <w:rFonts w:cs="Arial"/>
        </w:rPr>
        <w:t>tm</w:t>
      </w:r>
      <w:proofErr w:type="spellEnd"/>
      <w:r w:rsidR="005364B9">
        <w:rPr>
          <w:rFonts w:cs="Arial"/>
        </w:rPr>
        <w:t xml:space="preserve">, </w:t>
      </w:r>
      <w:proofErr w:type="spellStart"/>
      <w:r w:rsidR="005364B9">
        <w:rPr>
          <w:rFonts w:cs="Arial"/>
        </w:rPr>
        <w:t>kpl</w:t>
      </w:r>
      <w:proofErr w:type="spellEnd"/>
      <w:r w:rsidR="005364B9">
        <w:rPr>
          <w:rFonts w:cs="Arial"/>
        </w:rPr>
        <w:t xml:space="preserve">) </w:t>
      </w:r>
      <w:r>
        <w:rPr>
          <w:rFonts w:cs="Arial"/>
        </w:rPr>
        <w:t xml:space="preserve">brez DDV </w:t>
      </w:r>
      <w:r w:rsidRPr="0070037D">
        <w:rPr>
          <w:rFonts w:cs="Arial"/>
        </w:rPr>
        <w:t xml:space="preserve">nič (0) EUR ali znak »/« ali postavko pusti prazno, se šteje, da </w:t>
      </w:r>
      <w:r w:rsidR="002961E2" w:rsidRPr="0070037D">
        <w:rPr>
          <w:rFonts w:cs="Arial"/>
        </w:rPr>
        <w:t xml:space="preserve">postavko </w:t>
      </w:r>
      <w:r w:rsidRPr="0070037D">
        <w:rPr>
          <w:rFonts w:cs="Arial"/>
        </w:rPr>
        <w:t xml:space="preserve">ponuja brezplačno. </w:t>
      </w:r>
    </w:p>
    <w:p w14:paraId="7E88E014" w14:textId="77777777" w:rsidR="00150DDD" w:rsidRDefault="00150DDD" w:rsidP="00150DDD">
      <w:pPr>
        <w:tabs>
          <w:tab w:val="num" w:pos="0"/>
          <w:tab w:val="left" w:pos="910"/>
        </w:tabs>
        <w:jc w:val="both"/>
        <w:rPr>
          <w:rFonts w:cs="Arial"/>
        </w:rPr>
      </w:pPr>
    </w:p>
    <w:p w14:paraId="67FB202A" w14:textId="1A3A096F" w:rsidR="00150DDD" w:rsidRPr="00747092" w:rsidRDefault="00150DDD" w:rsidP="00150DDD">
      <w:pPr>
        <w:tabs>
          <w:tab w:val="num" w:pos="0"/>
          <w:tab w:val="left" w:pos="910"/>
        </w:tabs>
        <w:jc w:val="both"/>
        <w:rPr>
          <w:rFonts w:cs="Arial"/>
        </w:rPr>
      </w:pPr>
      <w:r w:rsidRPr="00747092">
        <w:rPr>
          <w:rFonts w:cs="Arial"/>
        </w:rPr>
        <w:lastRenderedPageBreak/>
        <w:t xml:space="preserve">Cene na enoto </w:t>
      </w:r>
      <w:r w:rsidR="00804252">
        <w:rPr>
          <w:rFonts w:cs="Arial"/>
        </w:rPr>
        <w:t>v EUR</w:t>
      </w:r>
      <w:r>
        <w:rPr>
          <w:rFonts w:cs="Arial"/>
        </w:rPr>
        <w:t xml:space="preserve"> </w:t>
      </w:r>
      <w:r w:rsidRPr="00747092">
        <w:rPr>
          <w:rFonts w:cs="Arial"/>
        </w:rPr>
        <w:t>brez DDV</w:t>
      </w:r>
      <w:r w:rsidR="00804252">
        <w:rPr>
          <w:rFonts w:cs="Arial"/>
        </w:rPr>
        <w:t xml:space="preserve"> na obrazcu</w:t>
      </w:r>
      <w:r>
        <w:rPr>
          <w:rFonts w:cs="Arial"/>
        </w:rPr>
        <w:t xml:space="preserve"> OBR – 2.19 (Predračun) </w:t>
      </w:r>
      <w:r w:rsidRPr="00747092">
        <w:rPr>
          <w:rFonts w:cs="Arial"/>
        </w:rPr>
        <w:t xml:space="preserve">so fiksne za celotno obdobje trajanja </w:t>
      </w:r>
      <w:r w:rsidR="005902C4">
        <w:rPr>
          <w:rFonts w:cs="Arial"/>
        </w:rPr>
        <w:t xml:space="preserve">vsakega </w:t>
      </w:r>
      <w:r>
        <w:rPr>
          <w:rFonts w:cs="Arial"/>
        </w:rPr>
        <w:t xml:space="preserve">posameznega </w:t>
      </w:r>
      <w:r w:rsidRPr="00747092">
        <w:rPr>
          <w:rFonts w:cs="Arial"/>
        </w:rPr>
        <w:t xml:space="preserve">naročila (do prenehanja veljavnosti </w:t>
      </w:r>
      <w:r w:rsidR="00CC6606">
        <w:rPr>
          <w:rFonts w:cs="Arial"/>
        </w:rPr>
        <w:t xml:space="preserve">posamezne </w:t>
      </w:r>
      <w:r w:rsidRPr="00747092">
        <w:rPr>
          <w:rFonts w:cs="Arial"/>
        </w:rPr>
        <w:t>pogodbe) in vključujejo vse stroške, povezane z realizacijo predmeta javnega naročila.</w:t>
      </w:r>
      <w:r>
        <w:rPr>
          <w:rFonts w:cs="Arial"/>
        </w:rPr>
        <w:t xml:space="preserve"> </w:t>
      </w:r>
    </w:p>
    <w:p w14:paraId="280DDAAE" w14:textId="77777777" w:rsidR="00150DDD" w:rsidRPr="00747092" w:rsidRDefault="00150DDD" w:rsidP="00150DDD">
      <w:pPr>
        <w:tabs>
          <w:tab w:val="num" w:pos="0"/>
          <w:tab w:val="left" w:pos="910"/>
        </w:tabs>
        <w:rPr>
          <w:rFonts w:cs="Arial"/>
        </w:rPr>
      </w:pPr>
    </w:p>
    <w:p w14:paraId="35E2D77C" w14:textId="61C5095B" w:rsidR="00150DDD" w:rsidRPr="00CC6606" w:rsidRDefault="00150DDD" w:rsidP="00150DDD">
      <w:pPr>
        <w:tabs>
          <w:tab w:val="num" w:pos="0"/>
          <w:tab w:val="left" w:pos="910"/>
        </w:tabs>
        <w:jc w:val="both"/>
        <w:rPr>
          <w:rFonts w:cs="Arial"/>
        </w:rPr>
      </w:pPr>
      <w:r w:rsidRPr="00CC6606">
        <w:rPr>
          <w:rFonts w:cs="Arial"/>
        </w:rPr>
        <w:t>Ponudnik v informacijski sistem e-JN v razdelek »Predračun« naloži izpolnjen obrazec »</w:t>
      </w:r>
      <w:r w:rsidR="00ED365E" w:rsidRPr="00CC6606">
        <w:rPr>
          <w:rFonts w:cs="Arial"/>
        </w:rPr>
        <w:t>Predračun – OBR – 2.19</w:t>
      </w:r>
      <w:r w:rsidRPr="00CC6606">
        <w:rPr>
          <w:rFonts w:cs="Arial"/>
        </w:rPr>
        <w:t xml:space="preserve">« v </w:t>
      </w:r>
      <w:proofErr w:type="spellStart"/>
      <w:r w:rsidRPr="00CC6606">
        <w:rPr>
          <w:rFonts w:cs="Arial"/>
        </w:rPr>
        <w:t>pdf</w:t>
      </w:r>
      <w:proofErr w:type="spellEnd"/>
      <w:r w:rsidRPr="00CC6606">
        <w:rPr>
          <w:rFonts w:cs="Arial"/>
        </w:rPr>
        <w:t xml:space="preserve">. datoteki, ki bo dostopen na javnem odpiranju ponudb. Obrazec »Predračun – OBR – 2.19« pa naloži v </w:t>
      </w:r>
      <w:proofErr w:type="spellStart"/>
      <w:r w:rsidRPr="00CC6606">
        <w:rPr>
          <w:rFonts w:cs="Arial"/>
        </w:rPr>
        <w:t>xls</w:t>
      </w:r>
      <w:proofErr w:type="spellEnd"/>
      <w:r w:rsidRPr="00CC6606">
        <w:rPr>
          <w:rFonts w:cs="Arial"/>
        </w:rPr>
        <w:t xml:space="preserve">. datoteki v razdelek »Drugi dokumenti«. </w:t>
      </w:r>
    </w:p>
    <w:p w14:paraId="298742EA" w14:textId="77777777" w:rsidR="00C75026" w:rsidRDefault="00C75026" w:rsidP="00C75026">
      <w:pPr>
        <w:tabs>
          <w:tab w:val="num" w:pos="0"/>
        </w:tabs>
        <w:jc w:val="both"/>
        <w:rPr>
          <w:rFonts w:cs="Arial"/>
        </w:rPr>
      </w:pPr>
    </w:p>
    <w:p w14:paraId="2B032593" w14:textId="2967CB9D" w:rsidR="004952F1" w:rsidRPr="00654304" w:rsidRDefault="00542A59" w:rsidP="009746D7">
      <w:pPr>
        <w:widowControl w:val="0"/>
        <w:numPr>
          <w:ilvl w:val="0"/>
          <w:numId w:val="1"/>
        </w:numPr>
        <w:jc w:val="both"/>
        <w:rPr>
          <w:rFonts w:cs="Arial"/>
          <w:b/>
        </w:rPr>
      </w:pPr>
      <w:r w:rsidRPr="00654304">
        <w:rPr>
          <w:rFonts w:cs="Arial"/>
          <w:b/>
        </w:rPr>
        <w:t>ODPRAVA NAPAK IN POMANJKLJIVOSTI V</w:t>
      </w:r>
      <w:r w:rsidR="00B7105F">
        <w:rPr>
          <w:rFonts w:cs="Arial"/>
          <w:b/>
        </w:rPr>
        <w:t xml:space="preserve"> </w:t>
      </w:r>
      <w:r w:rsidR="006F047F">
        <w:rPr>
          <w:rFonts w:cs="Arial"/>
          <w:b/>
        </w:rPr>
        <w:t>PRIJAVI</w:t>
      </w:r>
      <w:r w:rsidR="00BE1D1A">
        <w:rPr>
          <w:rFonts w:cs="Arial"/>
          <w:b/>
        </w:rPr>
        <w:t xml:space="preserve"> </w:t>
      </w:r>
      <w:r w:rsidR="006F047F">
        <w:rPr>
          <w:rFonts w:cs="Arial"/>
          <w:b/>
        </w:rPr>
        <w:t>/</w:t>
      </w:r>
      <w:r w:rsidR="00BE1D1A">
        <w:rPr>
          <w:rFonts w:cs="Arial"/>
          <w:b/>
        </w:rPr>
        <w:t xml:space="preserve"> </w:t>
      </w:r>
      <w:r w:rsidRPr="00654304">
        <w:rPr>
          <w:rFonts w:cs="Arial"/>
          <w:b/>
        </w:rPr>
        <w:t>PONUDBI</w:t>
      </w:r>
      <w:r w:rsidR="004952F1" w:rsidRPr="00654304">
        <w:rPr>
          <w:rFonts w:cs="Arial"/>
          <w:b/>
        </w:rPr>
        <w:t>:</w:t>
      </w:r>
    </w:p>
    <w:p w14:paraId="4A750B74" w14:textId="3B25F2FB" w:rsidR="00C75026" w:rsidRPr="00654304" w:rsidRDefault="00C75026" w:rsidP="00C75026">
      <w:pPr>
        <w:tabs>
          <w:tab w:val="num" w:pos="0"/>
        </w:tabs>
        <w:jc w:val="both"/>
        <w:rPr>
          <w:rFonts w:cs="Arial"/>
        </w:rPr>
      </w:pPr>
      <w:r w:rsidRPr="00654304">
        <w:rPr>
          <w:rFonts w:cs="Arial"/>
        </w:rPr>
        <w:t xml:space="preserve">V primeru, da bo naročnik pri preverjanju </w:t>
      </w:r>
      <w:r w:rsidR="006F047F">
        <w:rPr>
          <w:rFonts w:cs="Arial"/>
        </w:rPr>
        <w:t>prijave/</w:t>
      </w:r>
      <w:r w:rsidRPr="00654304">
        <w:rPr>
          <w:rFonts w:cs="Arial"/>
        </w:rPr>
        <w:t xml:space="preserve">ponudbe menil, da so določene informacije ali dokumentacija, predložena v </w:t>
      </w:r>
      <w:r w:rsidR="006F047F">
        <w:rPr>
          <w:rFonts w:cs="Arial"/>
        </w:rPr>
        <w:t>prijavi/</w:t>
      </w:r>
      <w:r w:rsidRPr="00654304">
        <w:rPr>
          <w:rFonts w:cs="Arial"/>
        </w:rPr>
        <w:t xml:space="preserve">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 o javnem naročanju – ZJN-3 (Uradn</w:t>
      </w:r>
      <w:r w:rsidR="00460DB7">
        <w:rPr>
          <w:rFonts w:cs="Arial"/>
        </w:rPr>
        <w:t xml:space="preserve">i list RS, št. 91/2015, 14/2018, </w:t>
      </w:r>
      <w:r w:rsidR="00D03B50">
        <w:rPr>
          <w:rFonts w:cs="Arial"/>
        </w:rPr>
        <w:t>121/</w:t>
      </w:r>
      <w:r w:rsidR="00E70B94">
        <w:rPr>
          <w:rFonts w:cs="Arial"/>
        </w:rPr>
        <w:t>20</w:t>
      </w:r>
      <w:r w:rsidR="00D03B50">
        <w:rPr>
          <w:rFonts w:cs="Arial"/>
        </w:rPr>
        <w:t>21</w:t>
      </w:r>
      <w:r w:rsidR="00E70B94">
        <w:rPr>
          <w:rFonts w:cs="Arial"/>
        </w:rPr>
        <w:t>,</w:t>
      </w:r>
      <w:r w:rsidR="00460DB7">
        <w:rPr>
          <w:rFonts w:cs="Arial"/>
        </w:rPr>
        <w:t xml:space="preserve"> 10/</w:t>
      </w:r>
      <w:r w:rsidR="00E70B94">
        <w:rPr>
          <w:rFonts w:cs="Arial"/>
        </w:rPr>
        <w:t>20</w:t>
      </w:r>
      <w:r w:rsidR="00460DB7">
        <w:rPr>
          <w:rFonts w:cs="Arial"/>
        </w:rPr>
        <w:t>22</w:t>
      </w:r>
      <w:r w:rsidR="00E70B94">
        <w:rPr>
          <w:rFonts w:cs="Arial"/>
        </w:rPr>
        <w:t>, 28/2023 in 88/2023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6574598E" w:rsidR="00C75026" w:rsidRDefault="006F047F" w:rsidP="00C75026">
      <w:pPr>
        <w:tabs>
          <w:tab w:val="num" w:pos="0"/>
        </w:tabs>
        <w:jc w:val="both"/>
        <w:rPr>
          <w:rFonts w:cs="Arial"/>
        </w:rPr>
      </w:pPr>
      <w:r>
        <w:rPr>
          <w:rFonts w:cs="Arial"/>
        </w:rPr>
        <w:t>Kandidat/p</w:t>
      </w:r>
      <w:r w:rsidR="00C75026" w:rsidRPr="00654304">
        <w:rPr>
          <w:rFonts w:cs="Arial"/>
        </w:rPr>
        <w:t xml:space="preserve">onudnik mora pri podajanju dopolnitev, popravkov, sprememb ali pojasnil njegove </w:t>
      </w:r>
      <w:r>
        <w:rPr>
          <w:rFonts w:cs="Arial"/>
        </w:rPr>
        <w:t>prijave/</w:t>
      </w:r>
      <w:r w:rsidR="00C75026" w:rsidRPr="00654304">
        <w:rPr>
          <w:rFonts w:cs="Arial"/>
        </w:rPr>
        <w:t>ponudbe upoštevati omejitve iz 89. člena ZJN-3.</w:t>
      </w:r>
    </w:p>
    <w:p w14:paraId="05E22519" w14:textId="77777777" w:rsidR="00C75026" w:rsidRDefault="00C75026" w:rsidP="00C75026">
      <w:pPr>
        <w:tabs>
          <w:tab w:val="num" w:pos="0"/>
        </w:tabs>
        <w:jc w:val="both"/>
        <w:rPr>
          <w:rFonts w:cs="Arial"/>
        </w:rPr>
      </w:pPr>
    </w:p>
    <w:p w14:paraId="54C6C276" w14:textId="72B1A216" w:rsidR="00D60E3E" w:rsidRPr="00654304" w:rsidRDefault="00D60E3E" w:rsidP="00D60E3E">
      <w:pPr>
        <w:tabs>
          <w:tab w:val="num" w:pos="0"/>
        </w:tabs>
        <w:jc w:val="both"/>
        <w:rPr>
          <w:rFonts w:cs="Arial"/>
        </w:rPr>
      </w:pPr>
      <w:r w:rsidRPr="0055720E">
        <w:rPr>
          <w:rFonts w:cs="Arial"/>
        </w:rPr>
        <w:t xml:space="preserve">Komunikacija med naročnikom in </w:t>
      </w:r>
      <w:r w:rsidR="006F047F">
        <w:rPr>
          <w:rFonts w:cs="Arial"/>
        </w:rPr>
        <w:t>kandidatom/</w:t>
      </w:r>
      <w:r w:rsidRPr="0055720E">
        <w:rPr>
          <w:rFonts w:cs="Arial"/>
        </w:rPr>
        <w:t xml:space="preserve">ponudnikom, v zvezi z dopolnitvami, popravki, spremembami ali pojasnili </w:t>
      </w:r>
      <w:r w:rsidR="006F047F">
        <w:rPr>
          <w:rFonts w:cs="Arial"/>
        </w:rPr>
        <w:t>prijave/</w:t>
      </w:r>
      <w:r w:rsidRPr="0055720E">
        <w:rPr>
          <w:rFonts w:cs="Arial"/>
        </w:rPr>
        <w:t>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692CACF5" w14:textId="4C2647F8" w:rsidR="006F047F" w:rsidRPr="006F047F" w:rsidRDefault="00B23891" w:rsidP="009746D7">
      <w:pPr>
        <w:widowControl w:val="0"/>
        <w:numPr>
          <w:ilvl w:val="0"/>
          <w:numId w:val="1"/>
        </w:numPr>
        <w:jc w:val="both"/>
        <w:rPr>
          <w:rFonts w:cs="Arial"/>
        </w:rPr>
      </w:pPr>
      <w:r w:rsidRPr="006F047F">
        <w:rPr>
          <w:rFonts w:cs="Arial"/>
          <w:b/>
        </w:rPr>
        <w:t>MERILO ZA IZBOR NAJUGODNEJŠEGA PONUDNIKA</w:t>
      </w:r>
      <w:r w:rsidR="006F047F" w:rsidRPr="006F047F">
        <w:rPr>
          <w:rFonts w:cs="Arial"/>
          <w:b/>
        </w:rPr>
        <w:t xml:space="preserve"> – </w:t>
      </w:r>
      <w:r w:rsidR="00D97B9F">
        <w:rPr>
          <w:rFonts w:cs="Arial"/>
          <w:b/>
        </w:rPr>
        <w:t>DRUGA (</w:t>
      </w:r>
      <w:r w:rsidR="00D97B9F" w:rsidRPr="006F047F">
        <w:rPr>
          <w:rFonts w:cs="Arial"/>
          <w:b/>
        </w:rPr>
        <w:t>2</w:t>
      </w:r>
      <w:r w:rsidR="00D97B9F">
        <w:rPr>
          <w:rFonts w:cs="Arial"/>
          <w:b/>
        </w:rPr>
        <w:t>)</w:t>
      </w:r>
      <w:r w:rsidR="00D97B9F" w:rsidRPr="006F047F">
        <w:rPr>
          <w:rFonts w:cs="Arial"/>
          <w:b/>
        </w:rPr>
        <w:t xml:space="preserve"> FAZA POSTOPKA</w:t>
      </w:r>
      <w:r w:rsidRPr="006F047F">
        <w:rPr>
          <w:rFonts w:cs="Arial"/>
          <w:b/>
        </w:rPr>
        <w:t>:</w:t>
      </w:r>
      <w:r w:rsidR="00BD745F" w:rsidRPr="006F047F">
        <w:rPr>
          <w:rFonts w:cs="Arial"/>
          <w:b/>
        </w:rPr>
        <w:t xml:space="preserve"> </w:t>
      </w:r>
      <w:bookmarkStart w:id="6" w:name="_Toc336851763"/>
      <w:bookmarkStart w:id="7" w:name="_Toc336851811"/>
      <w:bookmarkStart w:id="8" w:name="_Toc509692084"/>
    </w:p>
    <w:p w14:paraId="30C07FC0" w14:textId="30ACB977" w:rsidR="00657AB7" w:rsidRDefault="00657AB7" w:rsidP="006F047F">
      <w:pPr>
        <w:widowControl w:val="0"/>
        <w:jc w:val="both"/>
        <w:rPr>
          <w:rFonts w:cs="Arial"/>
        </w:rPr>
      </w:pPr>
      <w:r w:rsidRPr="001F067E">
        <w:rPr>
          <w:rFonts w:cs="Arial"/>
        </w:rPr>
        <w:t>Merilo za izbor ponudbe in oddajo posameznega naročila bo določeno v drugi (2) fazi postopka v vsakokratnem povabilu ponudnikom.</w:t>
      </w:r>
    </w:p>
    <w:p w14:paraId="497B924A" w14:textId="77777777" w:rsidR="00657AB7" w:rsidRDefault="00657AB7" w:rsidP="006F047F">
      <w:pPr>
        <w:widowControl w:val="0"/>
        <w:jc w:val="both"/>
        <w:rPr>
          <w:rFonts w:cs="Arial"/>
        </w:rPr>
      </w:pPr>
    </w:p>
    <w:p w14:paraId="5EF306E0" w14:textId="63F1ACB5" w:rsidR="00287AA8" w:rsidRPr="001F067E" w:rsidRDefault="00D60E3E" w:rsidP="006F047F">
      <w:pPr>
        <w:widowControl w:val="0"/>
        <w:jc w:val="both"/>
        <w:rPr>
          <w:rFonts w:cs="Arial"/>
        </w:rPr>
      </w:pPr>
      <w:r w:rsidRPr="006F047F">
        <w:rPr>
          <w:rFonts w:cs="Arial"/>
        </w:rPr>
        <w:t xml:space="preserve">Naročnik bo oddal naročilo in sklenil pogodbo </w:t>
      </w:r>
      <w:r w:rsidR="00287AA8">
        <w:rPr>
          <w:rFonts w:cs="Arial"/>
        </w:rPr>
        <w:t xml:space="preserve">za </w:t>
      </w:r>
      <w:r w:rsidR="005902C4">
        <w:rPr>
          <w:rFonts w:cs="Arial"/>
        </w:rPr>
        <w:t xml:space="preserve">vsako </w:t>
      </w:r>
      <w:r w:rsidR="00287AA8">
        <w:rPr>
          <w:rFonts w:cs="Arial"/>
        </w:rPr>
        <w:t>posamezno naročilo s tistim ponudnikom, ki bo v d</w:t>
      </w:r>
      <w:bookmarkStart w:id="9" w:name="_GoBack"/>
      <w:bookmarkEnd w:id="9"/>
      <w:r w:rsidR="00287AA8">
        <w:rPr>
          <w:rFonts w:cs="Arial"/>
        </w:rPr>
        <w:t xml:space="preserve">rugi (2) fazi postopka glede na merilo za izbor najugodnejšega ponudnika </w:t>
      </w:r>
      <w:r w:rsidR="00287AA8" w:rsidRPr="001F067E">
        <w:rPr>
          <w:rFonts w:cs="Arial"/>
        </w:rPr>
        <w:t xml:space="preserve">predložil </w:t>
      </w:r>
      <w:r w:rsidR="000631AB">
        <w:rPr>
          <w:rFonts w:cs="Arial"/>
        </w:rPr>
        <w:t xml:space="preserve">ekonomsko </w:t>
      </w:r>
      <w:r w:rsidR="00287AA8" w:rsidRPr="001F067E">
        <w:rPr>
          <w:rFonts w:cs="Arial"/>
        </w:rPr>
        <w:t xml:space="preserve">najugodnejšo ponudbo. </w:t>
      </w:r>
    </w:p>
    <w:p w14:paraId="54088282" w14:textId="200B227C" w:rsidR="00287AA8" w:rsidRDefault="00287AA8" w:rsidP="006F047F">
      <w:pPr>
        <w:widowControl w:val="0"/>
        <w:jc w:val="both"/>
        <w:rPr>
          <w:rFonts w:cs="Arial"/>
        </w:rPr>
      </w:pPr>
    </w:p>
    <w:p w14:paraId="01D3EBB5" w14:textId="1FC802A9" w:rsidR="00A940FB" w:rsidRDefault="008E0BAD" w:rsidP="006F047F">
      <w:pPr>
        <w:widowControl w:val="0"/>
        <w:jc w:val="both"/>
        <w:rPr>
          <w:rFonts w:cs="Arial"/>
        </w:rPr>
      </w:pPr>
      <w:r>
        <w:rPr>
          <w:rFonts w:cs="Arial"/>
        </w:rPr>
        <w:t>Za nakup goriv</w:t>
      </w:r>
      <w:r w:rsidRPr="00376DB0">
        <w:rPr>
          <w:rFonts w:cs="Arial"/>
        </w:rPr>
        <w:t xml:space="preserve"> </w:t>
      </w:r>
      <w:r>
        <w:rPr>
          <w:rFonts w:cs="Arial"/>
        </w:rPr>
        <w:t>bo n</w:t>
      </w:r>
      <w:r w:rsidRPr="00376DB0">
        <w:rPr>
          <w:rFonts w:cs="Arial"/>
        </w:rPr>
        <w:t>aročnik izbral ponudbo</w:t>
      </w:r>
      <w:r>
        <w:rPr>
          <w:rFonts w:cs="Arial"/>
        </w:rPr>
        <w:t xml:space="preserve"> ponudnika, ki bo ponudil </w:t>
      </w:r>
      <w:r w:rsidR="00A940FB" w:rsidRPr="002A6FB8">
        <w:rPr>
          <w:rFonts w:cs="Arial"/>
          <w:bCs/>
          <w:iCs/>
        </w:rPr>
        <w:t>najnižj</w:t>
      </w:r>
      <w:r>
        <w:rPr>
          <w:rFonts w:cs="Arial"/>
          <w:bCs/>
          <w:iCs/>
        </w:rPr>
        <w:t>o</w:t>
      </w:r>
      <w:r w:rsidR="00A940FB" w:rsidRPr="002A6FB8">
        <w:rPr>
          <w:rFonts w:cs="Arial"/>
          <w:bCs/>
          <w:iCs/>
        </w:rPr>
        <w:t xml:space="preserve"> skupn</w:t>
      </w:r>
      <w:r>
        <w:rPr>
          <w:rFonts w:cs="Arial"/>
          <w:bCs/>
          <w:iCs/>
        </w:rPr>
        <w:t>o</w:t>
      </w:r>
      <w:r w:rsidR="00A940FB" w:rsidRPr="002A6FB8">
        <w:rPr>
          <w:rFonts w:cs="Arial"/>
          <w:bCs/>
          <w:iCs/>
        </w:rPr>
        <w:t xml:space="preserve"> ponudben</w:t>
      </w:r>
      <w:r>
        <w:rPr>
          <w:rFonts w:cs="Arial"/>
          <w:bCs/>
          <w:iCs/>
        </w:rPr>
        <w:t>o</w:t>
      </w:r>
      <w:r w:rsidR="00A940FB" w:rsidRPr="002A6FB8">
        <w:rPr>
          <w:rFonts w:cs="Arial"/>
          <w:bCs/>
          <w:iCs/>
        </w:rPr>
        <w:t xml:space="preserve"> vrednost v</w:t>
      </w:r>
      <w:r w:rsidR="00A940FB" w:rsidRPr="002A6FB8">
        <w:rPr>
          <w:rFonts w:cs="Arial"/>
        </w:rPr>
        <w:t xml:space="preserve"> </w:t>
      </w:r>
      <w:r w:rsidR="00A940FB" w:rsidRPr="002A6FB8">
        <w:rPr>
          <w:rFonts w:cs="Arial"/>
          <w:bCs/>
          <w:iCs/>
        </w:rPr>
        <w:t>EUR brez DDV</w:t>
      </w:r>
      <w:r w:rsidR="00657AB7">
        <w:rPr>
          <w:rFonts w:cs="Arial"/>
          <w:bCs/>
          <w:iCs/>
        </w:rPr>
        <w:t xml:space="preserve">. </w:t>
      </w:r>
      <w:r>
        <w:rPr>
          <w:rFonts w:cs="Arial"/>
        </w:rPr>
        <w:t>Za obnavljanje goriv (prodajo in nakup) bo n</w:t>
      </w:r>
      <w:r w:rsidRPr="00376DB0">
        <w:rPr>
          <w:rFonts w:cs="Arial"/>
        </w:rPr>
        <w:t>aročnik izbral ponudbo, pri kateri bo razlika med prodajno ceno (cena, ki jo ponudnik ponudi za dobavo blaga) in odkupno ceno (cena, po kateri ponudnik odkupi blago naročnika), najmanjša.</w:t>
      </w:r>
    </w:p>
    <w:p w14:paraId="10FC5B06" w14:textId="77777777" w:rsidR="00657AB7" w:rsidRPr="001F067E" w:rsidRDefault="00657AB7" w:rsidP="006F047F">
      <w:pPr>
        <w:widowControl w:val="0"/>
        <w:jc w:val="both"/>
        <w:rPr>
          <w:rFonts w:cs="Arial"/>
        </w:rPr>
      </w:pPr>
    </w:p>
    <w:p w14:paraId="5F1103BD" w14:textId="571ADC5E" w:rsidR="00D97B9F" w:rsidRPr="001F067E" w:rsidRDefault="00986A03" w:rsidP="00986A03">
      <w:pPr>
        <w:widowControl w:val="0"/>
        <w:jc w:val="both"/>
        <w:rPr>
          <w:rFonts w:cs="Arial"/>
        </w:rPr>
      </w:pPr>
      <w:r w:rsidRPr="001F067E">
        <w:rPr>
          <w:rFonts w:cs="Arial"/>
        </w:rPr>
        <w:t>N</w:t>
      </w:r>
      <w:r w:rsidR="00D97B9F" w:rsidRPr="001F067E">
        <w:rPr>
          <w:rFonts w:cs="Arial"/>
        </w:rPr>
        <w:t xml:space="preserve">aročnik si pridržuje pravico, da lahko </w:t>
      </w:r>
      <w:r w:rsidRPr="001F067E">
        <w:rPr>
          <w:rFonts w:cs="Arial"/>
        </w:rPr>
        <w:t xml:space="preserve">vsakokrat </w:t>
      </w:r>
      <w:r w:rsidR="00D97B9F" w:rsidRPr="001F067E">
        <w:rPr>
          <w:rFonts w:cs="Arial"/>
        </w:rPr>
        <w:t>oblikuje drugačno merilo za izbor najugodnejšega ponudnika.</w:t>
      </w:r>
    </w:p>
    <w:p w14:paraId="33442862" w14:textId="77777777" w:rsidR="00DB1E31" w:rsidRPr="00606E6D" w:rsidRDefault="00DB1E31" w:rsidP="00E21E24">
      <w:pPr>
        <w:jc w:val="both"/>
        <w:rPr>
          <w:rFonts w:cs="Arial"/>
        </w:rPr>
      </w:pPr>
    </w:p>
    <w:p w14:paraId="2B0FB4D0" w14:textId="55C0B876" w:rsidR="006F310D" w:rsidRPr="008058DD" w:rsidRDefault="006F310D" w:rsidP="009746D7">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5EF5E0B2" w14:textId="77777777" w:rsidR="00323635" w:rsidRPr="00323635" w:rsidRDefault="00323635" w:rsidP="009746D7">
      <w:pPr>
        <w:pStyle w:val="Odstavekseznama"/>
        <w:widowControl w:val="0"/>
        <w:numPr>
          <w:ilvl w:val="0"/>
          <w:numId w:val="13"/>
        </w:numPr>
        <w:spacing w:line="240" w:lineRule="auto"/>
        <w:rPr>
          <w:rFonts w:ascii="Arial" w:hAnsi="Arial" w:cs="Arial"/>
          <w:b/>
        </w:rPr>
      </w:pPr>
      <w:r w:rsidRPr="00323635">
        <w:rPr>
          <w:rFonts w:ascii="Arial" w:hAnsi="Arial" w:cs="Arial"/>
          <w:b/>
        </w:rPr>
        <w:t xml:space="preserve">PRVA (1) FAZA: </w:t>
      </w:r>
    </w:p>
    <w:p w14:paraId="0DC581A7" w14:textId="221144D4" w:rsidR="00323635" w:rsidRPr="00F25818" w:rsidRDefault="00323635" w:rsidP="00323635">
      <w:pPr>
        <w:tabs>
          <w:tab w:val="num" w:pos="0"/>
        </w:tabs>
        <w:jc w:val="both"/>
        <w:rPr>
          <w:rFonts w:cs="Arial"/>
        </w:rPr>
      </w:pPr>
      <w:r>
        <w:rPr>
          <w:rFonts w:cs="Arial"/>
        </w:rPr>
        <w:t xml:space="preserve">Naročnik bo </w:t>
      </w:r>
      <w:r w:rsidR="000631AB">
        <w:rPr>
          <w:rFonts w:cs="Arial"/>
        </w:rPr>
        <w:t xml:space="preserve">po </w:t>
      </w:r>
      <w:r>
        <w:rPr>
          <w:rFonts w:cs="Arial"/>
        </w:rPr>
        <w:t>pregledu vseh prijav, prejetih do roka za oddajo prijav, objavil odločitev o uvrstitvi/</w:t>
      </w:r>
      <w:proofErr w:type="spellStart"/>
      <w:r>
        <w:rPr>
          <w:rFonts w:cs="Arial"/>
        </w:rPr>
        <w:t>neuvrstitvi</w:t>
      </w:r>
      <w:proofErr w:type="spellEnd"/>
      <w:r>
        <w:rPr>
          <w:rFonts w:cs="Arial"/>
        </w:rPr>
        <w:t xml:space="preserve"> kandidatov v katalog ponudnikov. Odločitev bo naročnik objavil na portalu javnih naročil. </w:t>
      </w:r>
      <w:r w:rsidRPr="00F25818">
        <w:rPr>
          <w:rFonts w:cs="Arial"/>
        </w:rPr>
        <w:t>Odločitev se šteje za vročeno z dnem objave na portalu javnih naročil.</w:t>
      </w:r>
    </w:p>
    <w:p w14:paraId="5B93B7CD" w14:textId="77777777" w:rsidR="00323635" w:rsidRDefault="00323635" w:rsidP="00323635">
      <w:pPr>
        <w:widowControl w:val="0"/>
        <w:jc w:val="both"/>
        <w:rPr>
          <w:rFonts w:cs="Arial"/>
        </w:rPr>
      </w:pPr>
    </w:p>
    <w:p w14:paraId="70B7F7DA" w14:textId="2E5EA9D1" w:rsidR="00323635" w:rsidRDefault="00323635" w:rsidP="00323635">
      <w:pPr>
        <w:widowControl w:val="0"/>
        <w:jc w:val="both"/>
        <w:rPr>
          <w:rFonts w:cs="Arial"/>
        </w:rPr>
      </w:pPr>
      <w:r w:rsidRPr="006C5B68">
        <w:rPr>
          <w:rFonts w:cs="Arial"/>
        </w:rPr>
        <w:t>Ne glede na izid postopka</w:t>
      </w:r>
      <w:r w:rsidR="000C5679">
        <w:rPr>
          <w:rFonts w:cs="Arial"/>
        </w:rPr>
        <w:t>,</w:t>
      </w:r>
      <w:r w:rsidRPr="006C5B68">
        <w:rPr>
          <w:rFonts w:cs="Arial"/>
        </w:rPr>
        <w:t xml:space="preserve"> </w:t>
      </w:r>
      <w:r>
        <w:rPr>
          <w:rFonts w:cs="Arial"/>
        </w:rPr>
        <w:t>kandidat</w:t>
      </w:r>
      <w:r w:rsidRPr="006C5B68">
        <w:rPr>
          <w:rFonts w:cs="Arial"/>
        </w:rPr>
        <w:t xml:space="preserve"> ni upravičen do povrnitve stroškov v zvezi s pripravo </w:t>
      </w:r>
      <w:r>
        <w:rPr>
          <w:rFonts w:cs="Arial"/>
        </w:rPr>
        <w:t>prijave</w:t>
      </w:r>
      <w:r w:rsidRPr="006C5B68">
        <w:rPr>
          <w:rFonts w:cs="Arial"/>
        </w:rPr>
        <w:t>.</w:t>
      </w:r>
    </w:p>
    <w:p w14:paraId="27F772D6" w14:textId="5AFD41B9" w:rsidR="00323635" w:rsidRDefault="00323635" w:rsidP="00323635">
      <w:pPr>
        <w:widowControl w:val="0"/>
        <w:jc w:val="both"/>
        <w:rPr>
          <w:rFonts w:cs="Arial"/>
        </w:rPr>
      </w:pPr>
    </w:p>
    <w:p w14:paraId="40CF4913" w14:textId="57DD7B28" w:rsidR="00323635" w:rsidRDefault="00323635" w:rsidP="00323635">
      <w:pPr>
        <w:widowControl w:val="0"/>
        <w:jc w:val="both"/>
        <w:rPr>
          <w:rFonts w:cs="Arial"/>
        </w:rPr>
      </w:pPr>
      <w:r>
        <w:rPr>
          <w:rFonts w:cs="Arial"/>
        </w:rPr>
        <w:t xml:space="preserve">V primeru, da bo naročnik </w:t>
      </w:r>
      <w:r w:rsidR="00986A03">
        <w:rPr>
          <w:rFonts w:cs="Arial"/>
        </w:rPr>
        <w:t>v času trajanja DNS prejel dodatne</w:t>
      </w:r>
      <w:r>
        <w:rPr>
          <w:rFonts w:cs="Arial"/>
        </w:rPr>
        <w:t xml:space="preserve"> prijave,</w:t>
      </w:r>
      <w:r w:rsidR="00986A03">
        <w:rPr>
          <w:rFonts w:cs="Arial"/>
        </w:rPr>
        <w:t xml:space="preserve"> bo naročnik po pregledu </w:t>
      </w:r>
      <w:r>
        <w:rPr>
          <w:rFonts w:cs="Arial"/>
        </w:rPr>
        <w:t>dodatnih prijav, na portalu javnih naročil objavil odločitev o uvrstitvi/</w:t>
      </w:r>
      <w:proofErr w:type="spellStart"/>
      <w:r>
        <w:rPr>
          <w:rFonts w:cs="Arial"/>
        </w:rPr>
        <w:t>neuvrstitvi</w:t>
      </w:r>
      <w:proofErr w:type="spellEnd"/>
      <w:r>
        <w:rPr>
          <w:rFonts w:cs="Arial"/>
        </w:rPr>
        <w:t xml:space="preserve"> </w:t>
      </w:r>
      <w:r w:rsidR="00986A03">
        <w:rPr>
          <w:rFonts w:cs="Arial"/>
        </w:rPr>
        <w:t>dodatnih</w:t>
      </w:r>
      <w:r>
        <w:rPr>
          <w:rFonts w:cs="Arial"/>
        </w:rPr>
        <w:t xml:space="preserve"> kandidatov v katalog ponudnikov. </w:t>
      </w:r>
    </w:p>
    <w:p w14:paraId="4966B742" w14:textId="3C84ED39" w:rsidR="00323635" w:rsidRDefault="00323635" w:rsidP="00F25818">
      <w:pPr>
        <w:tabs>
          <w:tab w:val="num" w:pos="0"/>
        </w:tabs>
        <w:jc w:val="both"/>
        <w:rPr>
          <w:rFonts w:cs="Arial"/>
        </w:rPr>
      </w:pPr>
    </w:p>
    <w:p w14:paraId="528D6CD6" w14:textId="16953260" w:rsidR="00657AB7" w:rsidRDefault="00657AB7" w:rsidP="00F25818">
      <w:pPr>
        <w:tabs>
          <w:tab w:val="num" w:pos="0"/>
        </w:tabs>
        <w:jc w:val="both"/>
        <w:rPr>
          <w:rFonts w:cs="Arial"/>
        </w:rPr>
      </w:pPr>
    </w:p>
    <w:p w14:paraId="74BA3E2D" w14:textId="77777777" w:rsidR="00657AB7" w:rsidRDefault="00657AB7" w:rsidP="00F25818">
      <w:pPr>
        <w:tabs>
          <w:tab w:val="num" w:pos="0"/>
        </w:tabs>
        <w:jc w:val="both"/>
        <w:rPr>
          <w:rFonts w:cs="Arial"/>
        </w:rPr>
      </w:pPr>
    </w:p>
    <w:p w14:paraId="3BE97903" w14:textId="77777777" w:rsidR="00323635" w:rsidRPr="00B56D9D" w:rsidRDefault="00323635" w:rsidP="009746D7">
      <w:pPr>
        <w:pStyle w:val="Odstavekseznama"/>
        <w:widowControl w:val="0"/>
        <w:numPr>
          <w:ilvl w:val="0"/>
          <w:numId w:val="13"/>
        </w:numPr>
        <w:spacing w:line="240" w:lineRule="auto"/>
        <w:rPr>
          <w:rFonts w:ascii="Arial" w:hAnsi="Arial" w:cs="Arial"/>
          <w:b/>
        </w:rPr>
      </w:pPr>
      <w:r w:rsidRPr="00B56D9D">
        <w:rPr>
          <w:rFonts w:ascii="Arial" w:hAnsi="Arial" w:cs="Arial"/>
          <w:b/>
        </w:rPr>
        <w:lastRenderedPageBreak/>
        <w:t xml:space="preserve">DRUGA (2) FAZA: </w:t>
      </w:r>
    </w:p>
    <w:p w14:paraId="5315B6CA" w14:textId="65CEF5EC" w:rsidR="00F25818" w:rsidRDefault="00F25818" w:rsidP="00F25818">
      <w:pPr>
        <w:tabs>
          <w:tab w:val="num" w:pos="0"/>
        </w:tabs>
        <w:jc w:val="both"/>
        <w:rPr>
          <w:rFonts w:cs="Arial"/>
        </w:rPr>
      </w:pPr>
      <w:r w:rsidRPr="00F25818">
        <w:rPr>
          <w:rFonts w:cs="Arial"/>
        </w:rPr>
        <w:t>Naročnik bo sprejeto odločitev o oddaji</w:t>
      </w:r>
      <w:r w:rsidR="00D97B9F">
        <w:rPr>
          <w:rFonts w:cs="Arial"/>
        </w:rPr>
        <w:t xml:space="preserve"> </w:t>
      </w:r>
      <w:r w:rsidRPr="00F25818">
        <w:rPr>
          <w:rFonts w:cs="Arial"/>
        </w:rPr>
        <w:t>/</w:t>
      </w:r>
      <w:r w:rsidR="00D97B9F">
        <w:rPr>
          <w:rFonts w:cs="Arial"/>
        </w:rPr>
        <w:t xml:space="preserve"> </w:t>
      </w:r>
      <w:proofErr w:type="spellStart"/>
      <w:r w:rsidRPr="00F25818">
        <w:rPr>
          <w:rFonts w:cs="Arial"/>
        </w:rPr>
        <w:t>neoddaji</w:t>
      </w:r>
      <w:proofErr w:type="spellEnd"/>
      <w:r w:rsidRPr="00F25818">
        <w:rPr>
          <w:rFonts w:cs="Arial"/>
        </w:rPr>
        <w:t xml:space="preserve"> </w:t>
      </w:r>
      <w:r w:rsidR="00713287">
        <w:rPr>
          <w:rFonts w:cs="Arial"/>
        </w:rPr>
        <w:t>posamez</w:t>
      </w:r>
      <w:r w:rsidR="008C7566">
        <w:rPr>
          <w:rFonts w:cs="Arial"/>
        </w:rPr>
        <w:t xml:space="preserve">nega </w:t>
      </w:r>
      <w:r w:rsidRPr="00F25818">
        <w:rPr>
          <w:rFonts w:cs="Arial"/>
        </w:rPr>
        <w:t>naročila objavil na portalu javnih naročil. Odločitev se šteje za vročeno z dnem objave na portalu javnih naročil.</w:t>
      </w:r>
      <w:r w:rsidR="00B7105F">
        <w:rPr>
          <w:rFonts w:cs="Arial"/>
        </w:rPr>
        <w:t xml:space="preserve"> </w:t>
      </w:r>
    </w:p>
    <w:p w14:paraId="28E44C28" w14:textId="594A69E1" w:rsidR="008C7566" w:rsidRDefault="008C7566" w:rsidP="00F25818">
      <w:pPr>
        <w:tabs>
          <w:tab w:val="num" w:pos="0"/>
        </w:tabs>
        <w:jc w:val="both"/>
        <w:rPr>
          <w:rFonts w:cs="Arial"/>
        </w:rPr>
      </w:pPr>
    </w:p>
    <w:p w14:paraId="37DBC3D0" w14:textId="41E9E110" w:rsidR="00F02655" w:rsidRDefault="00F02655" w:rsidP="00F02655">
      <w:pPr>
        <w:widowControl w:val="0"/>
        <w:jc w:val="both"/>
        <w:rPr>
          <w:rFonts w:cs="Arial"/>
        </w:rPr>
      </w:pPr>
      <w:r w:rsidRPr="006C5B68">
        <w:rPr>
          <w:rFonts w:cs="Arial"/>
        </w:rPr>
        <w:t xml:space="preserve">Ne glede na izid postopka ponudnik ni upravičen do povrnitve stroškov v zvezi s pripravo </w:t>
      </w:r>
      <w:r w:rsidR="008C7566">
        <w:rPr>
          <w:rFonts w:cs="Arial"/>
        </w:rPr>
        <w:t xml:space="preserve">posamezne </w:t>
      </w:r>
      <w:r w:rsidRPr="006C5B68">
        <w:rPr>
          <w:rFonts w:cs="Arial"/>
        </w:rPr>
        <w:t>ponudbe.</w:t>
      </w:r>
    </w:p>
    <w:p w14:paraId="446C05F1" w14:textId="77777777" w:rsidR="00986A03" w:rsidRDefault="00986A03" w:rsidP="00F02655">
      <w:pPr>
        <w:widowControl w:val="0"/>
        <w:jc w:val="both"/>
        <w:rPr>
          <w:rFonts w:cs="Arial"/>
        </w:rPr>
      </w:pPr>
    </w:p>
    <w:p w14:paraId="1DD5944E" w14:textId="0BAEA595" w:rsidR="006F310D" w:rsidRPr="001F067E" w:rsidRDefault="00986A03" w:rsidP="00986A03">
      <w:pPr>
        <w:widowControl w:val="0"/>
        <w:numPr>
          <w:ilvl w:val="0"/>
          <w:numId w:val="1"/>
        </w:numPr>
        <w:jc w:val="both"/>
        <w:rPr>
          <w:rFonts w:cs="Arial"/>
          <w:b/>
        </w:rPr>
      </w:pPr>
      <w:r w:rsidRPr="001F067E">
        <w:rPr>
          <w:rFonts w:cs="Arial"/>
          <w:b/>
        </w:rPr>
        <w:t>FINANČNA ZAVAROVANJA</w:t>
      </w:r>
      <w:r w:rsidR="00B47708">
        <w:rPr>
          <w:rFonts w:cs="Arial"/>
          <w:b/>
        </w:rPr>
        <w:t xml:space="preserve"> - </w:t>
      </w:r>
      <w:r w:rsidR="00B47708" w:rsidRPr="00B47708">
        <w:rPr>
          <w:rFonts w:cs="Arial"/>
          <w:b/>
        </w:rPr>
        <w:t>DRUGA (2) FAZA POSTOPKA</w:t>
      </w:r>
    </w:p>
    <w:p w14:paraId="0CCEBD16" w14:textId="7891F6FE" w:rsidR="00195156" w:rsidRPr="00B47708" w:rsidRDefault="00195156" w:rsidP="00195156">
      <w:pPr>
        <w:widowControl w:val="0"/>
        <w:jc w:val="both"/>
        <w:rPr>
          <w:rFonts w:cs="Arial"/>
        </w:rPr>
      </w:pPr>
      <w:r>
        <w:rPr>
          <w:rFonts w:cs="Arial"/>
        </w:rPr>
        <w:t xml:space="preserve">Ponudnik bo </w:t>
      </w:r>
      <w:r w:rsidR="00B47708">
        <w:rPr>
          <w:rFonts w:cs="Arial"/>
        </w:rPr>
        <w:t xml:space="preserve">moral </w:t>
      </w:r>
      <w:r>
        <w:rPr>
          <w:rFonts w:cs="Arial"/>
        </w:rPr>
        <w:t>v ponudbeni dokumentaciji v drugi (2) fazi predloži</w:t>
      </w:r>
      <w:r w:rsidR="00941056">
        <w:rPr>
          <w:rFonts w:cs="Arial"/>
        </w:rPr>
        <w:t>ti</w:t>
      </w:r>
      <w:r>
        <w:rPr>
          <w:rFonts w:cs="Arial"/>
        </w:rPr>
        <w:t xml:space="preserve"> </w:t>
      </w:r>
      <w:r>
        <w:rPr>
          <w:rFonts w:cs="Arial"/>
          <w:b/>
        </w:rPr>
        <w:t xml:space="preserve">finančno zavarovanje za resnost ponudbe, </w:t>
      </w:r>
      <w:r>
        <w:rPr>
          <w:rFonts w:cs="Arial"/>
        </w:rPr>
        <w:t>v višini</w:t>
      </w:r>
      <w:r w:rsidR="00B47708">
        <w:rPr>
          <w:rFonts w:cs="Arial"/>
          <w:b/>
        </w:rPr>
        <w:t xml:space="preserve">, </w:t>
      </w:r>
      <w:r w:rsidR="00B47708" w:rsidRPr="00B47708">
        <w:rPr>
          <w:rFonts w:cs="Arial"/>
        </w:rPr>
        <w:t>ki jo bo ob vsakem posameznem naročilu določil naročnik</w:t>
      </w:r>
      <w:r w:rsidRPr="00B47708">
        <w:rPr>
          <w:rFonts w:cs="Arial"/>
        </w:rPr>
        <w:t>.</w:t>
      </w:r>
    </w:p>
    <w:p w14:paraId="7238B2E1" w14:textId="77777777" w:rsidR="00195156" w:rsidRDefault="00195156" w:rsidP="00195156">
      <w:pPr>
        <w:jc w:val="both"/>
        <w:rPr>
          <w:rFonts w:cs="Arial"/>
        </w:rPr>
      </w:pPr>
    </w:p>
    <w:p w14:paraId="0433634B" w14:textId="77777777" w:rsidR="00195156" w:rsidRPr="00E23945" w:rsidRDefault="00195156" w:rsidP="00195156">
      <w:pPr>
        <w:jc w:val="both"/>
        <w:rPr>
          <w:rFonts w:cs="Arial"/>
        </w:rPr>
      </w:pPr>
      <w:r w:rsidRPr="661967C0">
        <w:rPr>
          <w:rFonts w:cs="Arial"/>
        </w:rPr>
        <w:t xml:space="preserve">Finančno zavarovanje za resnost ponudbe mora veljati </w:t>
      </w:r>
      <w:r w:rsidRPr="00AB13AF">
        <w:rPr>
          <w:rFonts w:cs="Arial"/>
          <w:b/>
          <w:u w:val="single"/>
        </w:rPr>
        <w:t xml:space="preserve">najmanj 10 </w:t>
      </w:r>
      <w:r>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Pr>
          <w:rFonts w:cs="Arial"/>
        </w:rPr>
        <w:t xml:space="preserve">lahko </w:t>
      </w:r>
      <w:r w:rsidRPr="661967C0">
        <w:rPr>
          <w:rFonts w:cs="Arial"/>
        </w:rPr>
        <w:t xml:space="preserve">predloži v </w:t>
      </w:r>
      <w:r>
        <w:rPr>
          <w:rFonts w:cs="Arial"/>
        </w:rPr>
        <w:t>eni izmed naslednjih oblik</w:t>
      </w:r>
      <w:r w:rsidRPr="661967C0">
        <w:rPr>
          <w:rFonts w:cs="Arial"/>
        </w:rPr>
        <w:t xml:space="preserve">: </w:t>
      </w:r>
    </w:p>
    <w:p w14:paraId="4274E9F8" w14:textId="77777777" w:rsidR="00195156" w:rsidRPr="00AF2C4B" w:rsidRDefault="00195156" w:rsidP="00195156">
      <w:pPr>
        <w:pStyle w:val="Odstavekseznama"/>
        <w:numPr>
          <w:ilvl w:val="0"/>
          <w:numId w:val="18"/>
        </w:numPr>
        <w:spacing w:line="240" w:lineRule="auto"/>
        <w:rPr>
          <w:rFonts w:ascii="Arial" w:hAnsi="Arial" w:cs="Arial"/>
          <w:i/>
          <w:sz w:val="18"/>
          <w:szCs w:val="18"/>
        </w:rPr>
      </w:pPr>
      <w:r w:rsidRPr="00AF2C4B">
        <w:rPr>
          <w:rFonts w:ascii="Arial" w:hAnsi="Arial" w:cs="Arial"/>
        </w:rPr>
        <w:t xml:space="preserve">bančna garancija banke </w:t>
      </w:r>
      <w:r>
        <w:rPr>
          <w:rFonts w:ascii="Arial" w:hAnsi="Arial" w:cs="Arial"/>
        </w:rPr>
        <w:t>s sedežem v EU ali</w:t>
      </w:r>
    </w:p>
    <w:p w14:paraId="1A40B200" w14:textId="77777777" w:rsidR="00195156" w:rsidRPr="00E23945" w:rsidRDefault="00195156" w:rsidP="00195156">
      <w:pPr>
        <w:pStyle w:val="Odstavekseznama"/>
        <w:numPr>
          <w:ilvl w:val="0"/>
          <w:numId w:val="18"/>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Pr>
          <w:rFonts w:ascii="Arial" w:hAnsi="Arial" w:cs="Arial"/>
        </w:rPr>
        <w:t xml:space="preserve"> s sedežem v EU</w:t>
      </w:r>
    </w:p>
    <w:p w14:paraId="3EF97AD9" w14:textId="77777777" w:rsidR="00195156" w:rsidRPr="00E23945" w:rsidRDefault="00195156" w:rsidP="00195156">
      <w:pPr>
        <w:jc w:val="both"/>
        <w:rPr>
          <w:rFonts w:cs="Arial"/>
        </w:rPr>
      </w:pPr>
      <w:r w:rsidRPr="00E23945">
        <w:rPr>
          <w:rFonts w:cs="Arial"/>
        </w:rPr>
        <w:t>v skladu s priloženim vzorcem.</w:t>
      </w:r>
    </w:p>
    <w:p w14:paraId="03EAB04D" w14:textId="77777777" w:rsidR="00195156" w:rsidRDefault="00195156" w:rsidP="00195156">
      <w:pPr>
        <w:pStyle w:val="Telobesedila"/>
        <w:tabs>
          <w:tab w:val="num" w:pos="0"/>
        </w:tabs>
        <w:spacing w:after="0"/>
        <w:jc w:val="both"/>
        <w:rPr>
          <w:rFonts w:cs="Arial"/>
          <w:strike/>
          <w:lang w:val="sl-SI"/>
        </w:rPr>
      </w:pPr>
    </w:p>
    <w:p w14:paraId="5D7A28CD" w14:textId="77777777" w:rsidR="00195156" w:rsidRPr="002B267F" w:rsidRDefault="00195156" w:rsidP="00195156">
      <w:pPr>
        <w:pStyle w:val="Telobesedila"/>
        <w:tabs>
          <w:tab w:val="num" w:pos="0"/>
        </w:tabs>
        <w:spacing w:after="0"/>
        <w:jc w:val="both"/>
        <w:rPr>
          <w:rFonts w:cs="Arial"/>
        </w:rPr>
      </w:pPr>
      <w:r w:rsidRPr="002B267F">
        <w:rPr>
          <w:rFonts w:cs="Arial"/>
        </w:rPr>
        <w:t>Naročnik bo zavarovanje za resnost ponudbe unovčil v naslednjih primerih:</w:t>
      </w:r>
    </w:p>
    <w:p w14:paraId="327C2E78" w14:textId="77777777" w:rsidR="00195156" w:rsidRPr="002B267F" w:rsidRDefault="00195156" w:rsidP="00195156">
      <w:pPr>
        <w:pStyle w:val="Telobesedila"/>
        <w:numPr>
          <w:ilvl w:val="0"/>
          <w:numId w:val="17"/>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610F7DF2" w14:textId="77777777" w:rsidR="00195156" w:rsidRDefault="00195156" w:rsidP="00195156">
      <w:pPr>
        <w:pStyle w:val="Telobesedila"/>
        <w:numPr>
          <w:ilvl w:val="0"/>
          <w:numId w:val="17"/>
        </w:numPr>
        <w:tabs>
          <w:tab w:val="num" w:pos="0"/>
        </w:tabs>
        <w:spacing w:after="0"/>
        <w:jc w:val="both"/>
        <w:rPr>
          <w:rFonts w:cs="Arial"/>
        </w:rPr>
      </w:pPr>
      <w:bookmarkStart w:id="10" w:name="_Hlk103341030"/>
      <w:r w:rsidRPr="002B267F">
        <w:rPr>
          <w:rFonts w:cs="Arial"/>
        </w:rPr>
        <w:t>če ponudnik na poziv naročnika ne bo podpisal pogodbe ali</w:t>
      </w:r>
    </w:p>
    <w:p w14:paraId="2A5F8A47" w14:textId="77777777" w:rsidR="00195156" w:rsidRPr="00E37066" w:rsidRDefault="00195156" w:rsidP="00195156">
      <w:pPr>
        <w:pStyle w:val="Telobesedila"/>
        <w:numPr>
          <w:ilvl w:val="0"/>
          <w:numId w:val="17"/>
        </w:numPr>
        <w:tabs>
          <w:tab w:val="num" w:pos="0"/>
        </w:tabs>
        <w:spacing w:after="0"/>
        <w:jc w:val="both"/>
        <w:rPr>
          <w:rFonts w:cs="Arial"/>
        </w:rPr>
      </w:pPr>
      <w:r w:rsidRPr="00E37066">
        <w:rPr>
          <w:rFonts w:cs="Arial"/>
        </w:rPr>
        <w:t>če ponudnik ne bo predložil zavarovanja za dobro izvedbo pogodbenih obveznosti v skladu s pogoji naročila.</w:t>
      </w:r>
    </w:p>
    <w:bookmarkEnd w:id="10"/>
    <w:p w14:paraId="2E4885B5" w14:textId="77777777" w:rsidR="00195156" w:rsidRDefault="00195156" w:rsidP="00195156">
      <w:pPr>
        <w:pStyle w:val="Telobesedila"/>
        <w:spacing w:after="0"/>
        <w:jc w:val="both"/>
        <w:rPr>
          <w:rFonts w:cs="Arial"/>
        </w:rPr>
      </w:pPr>
      <w:r w:rsidRPr="002B267F" w:rsidDel="002D2CC0">
        <w:rPr>
          <w:rFonts w:cs="Arial"/>
        </w:rPr>
        <w:t xml:space="preserve"> </w:t>
      </w:r>
    </w:p>
    <w:p w14:paraId="2F3E4846" w14:textId="77777777" w:rsidR="00195156" w:rsidRPr="008E047C" w:rsidRDefault="00195156" w:rsidP="00195156">
      <w:pPr>
        <w:pStyle w:val="Telobesedila"/>
        <w:spacing w:after="0"/>
        <w:jc w:val="both"/>
        <w:rPr>
          <w:rFonts w:cs="Arial"/>
        </w:rPr>
      </w:pPr>
      <w:bookmarkStart w:id="11" w:name="_Hlk103341047"/>
      <w:r w:rsidRPr="008E047C">
        <w:rPr>
          <w:rFonts w:cs="Arial"/>
        </w:rPr>
        <w:t xml:space="preserve">V primeru, da bi finančno zavarovanje za resnost ponudbe poteklo pred obojestranskim podpisom pogodbe oz. pred nastopom veljavnosti pogodbe, je izbrani ponudnik na zahtevo naročnika </w:t>
      </w:r>
      <w:r w:rsidRPr="002B267F">
        <w:rPr>
          <w:rFonts w:cs="Arial"/>
        </w:rPr>
        <w:t xml:space="preserve">dolžan </w:t>
      </w:r>
      <w:r w:rsidRPr="008E047C">
        <w:rPr>
          <w:rFonts w:cs="Arial"/>
        </w:rPr>
        <w:t xml:space="preserve">podaljšati veljavnost ponudbe in </w:t>
      </w:r>
      <w:r w:rsidRPr="002B267F">
        <w:rPr>
          <w:rFonts w:cs="Arial"/>
        </w:rPr>
        <w:t>predložiti podaljšanje finančnega zavarovanja ali predložiti novo finančno zavarovanje</w:t>
      </w:r>
      <w:r w:rsidRPr="008E047C">
        <w:rPr>
          <w:rFonts w:cs="Arial"/>
        </w:rPr>
        <w:t xml:space="preserve"> za resnost ponudbe</w:t>
      </w:r>
      <w:r w:rsidRPr="002B267F">
        <w:rPr>
          <w:rFonts w:cs="Arial"/>
        </w:rPr>
        <w:t xml:space="preserve">, </w:t>
      </w:r>
      <w:r w:rsidRPr="008E047C">
        <w:rPr>
          <w:rFonts w:cs="Arial"/>
        </w:rPr>
        <w:t xml:space="preserve">in sicer z veljavnostjo, ki je </w:t>
      </w:r>
      <w:r w:rsidRPr="002B267F">
        <w:rPr>
          <w:rFonts w:cs="Arial"/>
        </w:rPr>
        <w:t>objektivn</w:t>
      </w:r>
      <w:r w:rsidRPr="008E047C">
        <w:rPr>
          <w:rFonts w:cs="Arial"/>
        </w:rPr>
        <w:t>o potrebna, da se pogodba sklene oz. da postane pogodba veljavna</w:t>
      </w:r>
      <w:r w:rsidRPr="002B267F">
        <w:rPr>
          <w:rFonts w:cs="Arial"/>
        </w:rPr>
        <w:t>.</w:t>
      </w:r>
      <w:r w:rsidRPr="008E047C">
        <w:rPr>
          <w:rFonts w:cs="Arial"/>
        </w:rPr>
        <w:t xml:space="preserve"> Če izbrani ponudnik na poziv naročnika podaljšanja ne predloži, naročnik unovči predhodno dano zavarovanje.</w:t>
      </w:r>
    </w:p>
    <w:bookmarkEnd w:id="11"/>
    <w:p w14:paraId="03675EE7" w14:textId="77777777" w:rsidR="00195156" w:rsidRDefault="00195156" w:rsidP="00195156">
      <w:pPr>
        <w:pStyle w:val="Telobesedila"/>
        <w:tabs>
          <w:tab w:val="num" w:pos="0"/>
        </w:tabs>
        <w:spacing w:after="0"/>
        <w:jc w:val="both"/>
        <w:rPr>
          <w:rFonts w:cs="Arial"/>
          <w:strike/>
          <w:lang w:val="sl-SI"/>
        </w:rPr>
      </w:pPr>
    </w:p>
    <w:p w14:paraId="2FB0839C" w14:textId="77777777" w:rsidR="00195156" w:rsidRPr="002B267F" w:rsidRDefault="00195156" w:rsidP="00195156">
      <w:pPr>
        <w:pStyle w:val="Telobesedila"/>
        <w:tabs>
          <w:tab w:val="num" w:pos="0"/>
        </w:tabs>
        <w:spacing w:after="0"/>
        <w:jc w:val="both"/>
        <w:rPr>
          <w:rFonts w:cs="Arial"/>
          <w:lang w:val="sl-SI"/>
        </w:rPr>
      </w:pPr>
      <w:bookmarkStart w:id="1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1B5BA49" w14:textId="77777777" w:rsidR="00195156" w:rsidRPr="002B267F" w:rsidRDefault="00195156" w:rsidP="00195156">
      <w:pPr>
        <w:pStyle w:val="Telobesedila"/>
        <w:tabs>
          <w:tab w:val="num" w:pos="0"/>
        </w:tabs>
        <w:spacing w:after="0"/>
        <w:jc w:val="both"/>
        <w:rPr>
          <w:rFonts w:cs="Arial"/>
        </w:rPr>
      </w:pPr>
    </w:p>
    <w:p w14:paraId="53B8485A" w14:textId="77777777" w:rsidR="00195156" w:rsidRPr="002B267F" w:rsidRDefault="00195156" w:rsidP="0019515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2"/>
    <w:p w14:paraId="5FBC899F" w14:textId="77777777" w:rsidR="00195156" w:rsidRPr="002B267F" w:rsidRDefault="00195156" w:rsidP="00195156">
      <w:pPr>
        <w:pStyle w:val="Telobesedila"/>
        <w:spacing w:after="0"/>
        <w:jc w:val="both"/>
        <w:rPr>
          <w:rFonts w:cs="Arial"/>
          <w:lang w:val="sl-SI"/>
        </w:rPr>
      </w:pPr>
    </w:p>
    <w:p w14:paraId="5EF88C4D" w14:textId="77777777" w:rsidR="00195156" w:rsidRPr="002B267F" w:rsidRDefault="00195156" w:rsidP="0019515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002B4343" w14:textId="77777777" w:rsidR="00195156" w:rsidRPr="002B267F" w:rsidRDefault="00195156" w:rsidP="00195156">
      <w:pPr>
        <w:widowControl w:val="0"/>
        <w:jc w:val="both"/>
        <w:rPr>
          <w:rFonts w:cs="Arial"/>
          <w:b/>
          <w:i/>
          <w:strike/>
          <w:lang w:val="x-none" w:eastAsia="x-none"/>
        </w:rPr>
      </w:pPr>
    </w:p>
    <w:p w14:paraId="16C01A4A" w14:textId="77777777" w:rsidR="00195156" w:rsidRPr="00A7169C" w:rsidRDefault="00195156" w:rsidP="00195156">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4AFAD38B" w14:textId="0449FA5F" w:rsidR="00986A03" w:rsidRPr="001F067E" w:rsidRDefault="00986A03" w:rsidP="001F067E">
      <w:pPr>
        <w:tabs>
          <w:tab w:val="num" w:pos="0"/>
        </w:tabs>
        <w:jc w:val="both"/>
        <w:rPr>
          <w:rFonts w:cs="Arial"/>
        </w:rPr>
      </w:pPr>
    </w:p>
    <w:p w14:paraId="35DE0DA0" w14:textId="385A71EC" w:rsidR="009D0533" w:rsidRPr="00B47708" w:rsidRDefault="009D0533" w:rsidP="00B47708">
      <w:pPr>
        <w:widowControl w:val="0"/>
        <w:numPr>
          <w:ilvl w:val="0"/>
          <w:numId w:val="1"/>
        </w:numPr>
        <w:jc w:val="both"/>
        <w:rPr>
          <w:rFonts w:cs="Arial"/>
          <w:b/>
        </w:rPr>
      </w:pPr>
      <w:r w:rsidRPr="00B47708">
        <w:rPr>
          <w:rFonts w:cs="Arial"/>
          <w:b/>
        </w:rPr>
        <w:t xml:space="preserve">SKLENITEV POGODBE Z IZBRANIM </w:t>
      </w:r>
      <w:r w:rsidR="0077719B" w:rsidRPr="00B47708">
        <w:rPr>
          <w:rFonts w:cs="Arial"/>
          <w:b/>
        </w:rPr>
        <w:t>PONUDNIKOM</w:t>
      </w:r>
      <w:r w:rsidR="004D17F9" w:rsidRPr="00B47708">
        <w:rPr>
          <w:rFonts w:cs="Arial"/>
          <w:b/>
        </w:rPr>
        <w:t>: DRUGA (2) FAZA POSTOPKA</w:t>
      </w:r>
    </w:p>
    <w:p w14:paraId="5B3CBCDA" w14:textId="350461EA" w:rsidR="008C7566" w:rsidRPr="001F067E" w:rsidRDefault="00F25818" w:rsidP="00F02655">
      <w:pPr>
        <w:widowControl w:val="0"/>
        <w:jc w:val="both"/>
        <w:rPr>
          <w:rFonts w:cs="Arial"/>
        </w:rPr>
      </w:pPr>
      <w:r w:rsidRPr="00F25818">
        <w:rPr>
          <w:rFonts w:cs="Arial"/>
        </w:rPr>
        <w:t xml:space="preserve">Po </w:t>
      </w:r>
      <w:r w:rsidR="00B3154D">
        <w:rPr>
          <w:rFonts w:cs="Arial"/>
        </w:rPr>
        <w:t>pravnomočnosti</w:t>
      </w:r>
      <w:r w:rsidRPr="00F25818">
        <w:rPr>
          <w:rFonts w:cs="Arial"/>
        </w:rPr>
        <w:t xml:space="preserve"> odločitve o oddaji </w:t>
      </w:r>
      <w:r w:rsidR="008C7566">
        <w:rPr>
          <w:rFonts w:cs="Arial"/>
        </w:rPr>
        <w:t xml:space="preserve">posameznega </w:t>
      </w:r>
      <w:r w:rsidR="000C5679">
        <w:rPr>
          <w:rFonts w:cs="Arial"/>
        </w:rPr>
        <w:t xml:space="preserve">javnega </w:t>
      </w:r>
      <w:r w:rsidRPr="00F25818">
        <w:rPr>
          <w:rFonts w:cs="Arial"/>
        </w:rPr>
        <w:t xml:space="preserve">naročila, bo naročnik pozval ponudnika k podpisu pogodbe. Ta mora k podpisu pristopiti v roku, ki ga v pisnem pozivu določi </w:t>
      </w:r>
      <w:r w:rsidRPr="00385504">
        <w:rPr>
          <w:rFonts w:cs="Arial"/>
        </w:rPr>
        <w:t>naročnik. V primeru, da iz</w:t>
      </w:r>
      <w:r w:rsidR="00DB1E31" w:rsidRPr="00385504">
        <w:rPr>
          <w:rFonts w:cs="Arial"/>
        </w:rPr>
        <w:t>brani iz</w:t>
      </w:r>
      <w:r w:rsidRPr="00385504">
        <w:rPr>
          <w:rFonts w:cs="Arial"/>
        </w:rPr>
        <w:t>vajalec v danem roku ne podpiše pogodbe, bo naročnik postopal v skladu s 112. členom ZJN-3</w:t>
      </w:r>
      <w:r w:rsidR="00AC5AA9" w:rsidRPr="00385504">
        <w:rPr>
          <w:rFonts w:cs="Arial"/>
        </w:rPr>
        <w:t xml:space="preserve"> in</w:t>
      </w:r>
      <w:r w:rsidRPr="00385504">
        <w:rPr>
          <w:rFonts w:cs="Arial"/>
        </w:rPr>
        <w:t xml:space="preserve"> </w:t>
      </w:r>
      <w:r w:rsidR="008C7566" w:rsidRPr="00385504">
        <w:rPr>
          <w:rFonts w:cs="Arial"/>
        </w:rPr>
        <w:t>ponovil postopek oddaje po</w:t>
      </w:r>
      <w:r w:rsidR="00AC5AA9" w:rsidRPr="00385504">
        <w:rPr>
          <w:rFonts w:cs="Arial"/>
        </w:rPr>
        <w:t xml:space="preserve">nudb (druga (2) faza </w:t>
      </w:r>
      <w:r w:rsidR="00AC5AA9" w:rsidRPr="00385504">
        <w:rPr>
          <w:rFonts w:cs="Arial"/>
        </w:rPr>
        <w:lastRenderedPageBreak/>
        <w:t xml:space="preserve">postopka) ter unovčil </w:t>
      </w:r>
      <w:r w:rsidR="00385504" w:rsidRPr="00385504">
        <w:rPr>
          <w:rFonts w:cs="Arial"/>
        </w:rPr>
        <w:t>zavarovanje za resnost ponudbe</w:t>
      </w:r>
      <w:r w:rsidR="00AC5AA9" w:rsidRPr="00385504">
        <w:rPr>
          <w:rFonts w:cs="Arial"/>
        </w:rPr>
        <w:t>.</w:t>
      </w:r>
    </w:p>
    <w:p w14:paraId="36A38A6C" w14:textId="77777777" w:rsidR="001C4E34" w:rsidRPr="00BF0411" w:rsidRDefault="001C4E34" w:rsidP="008C7566">
      <w:pPr>
        <w:jc w:val="both"/>
        <w:rPr>
          <w:rFonts w:cs="Arial"/>
        </w:rPr>
      </w:pPr>
    </w:p>
    <w:p w14:paraId="0BD78EF6" w14:textId="53336602" w:rsidR="008C7566" w:rsidRPr="00BF0411" w:rsidRDefault="008C7566" w:rsidP="008C7566">
      <w:pPr>
        <w:jc w:val="both"/>
        <w:rPr>
          <w:rFonts w:cs="Arial"/>
        </w:rPr>
      </w:pPr>
      <w:r w:rsidRPr="00BF0411">
        <w:rPr>
          <w:rFonts w:cs="Arial"/>
        </w:rPr>
        <w:t xml:space="preserve">V skladu s šestim odstavkom 14. člena </w:t>
      </w:r>
      <w:proofErr w:type="spellStart"/>
      <w:r w:rsidRPr="00BF0411">
        <w:rPr>
          <w:rFonts w:cs="Arial"/>
        </w:rPr>
        <w:t>ZIntPK</w:t>
      </w:r>
      <w:proofErr w:type="spellEnd"/>
      <w:r w:rsidRPr="00BF0411">
        <w:rPr>
          <w:rFonts w:cs="Arial"/>
        </w:rPr>
        <w:t xml:space="preserve"> je izbrani ponudnik dolžan na poziv naročnika, pred podpisom pogodbe, predložiti izjavo ali podatke o udeležbi fizičnih in pravnih oseb v lastništvu izbranega ponudnika, ter o gospodarskih subjektih</w:t>
      </w:r>
      <w:r w:rsidR="00EB2A61" w:rsidRPr="00BF0411">
        <w:rPr>
          <w:rFonts w:cs="Arial"/>
        </w:rPr>
        <w:t>,</w:t>
      </w:r>
      <w:r w:rsidRPr="00BF0411">
        <w:rPr>
          <w:rFonts w:cs="Arial"/>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r w:rsidR="00BF0411" w:rsidRPr="00BF0411">
        <w:rPr>
          <w:rFonts w:cs="Arial"/>
        </w:rPr>
        <w:t xml:space="preserve"> (Izjava o udeležbi fizičnih in pravnih oseb v lastništvu sodelujočega podjetja (OBR – 2.09)</w:t>
      </w:r>
      <w:r w:rsidRPr="00BF0411">
        <w:rPr>
          <w:rFonts w:cs="Arial"/>
        </w:rPr>
        <w:t>.</w:t>
      </w:r>
    </w:p>
    <w:p w14:paraId="070037F4" w14:textId="75C01583" w:rsidR="008C7566" w:rsidRDefault="008C7566" w:rsidP="00F02655">
      <w:pPr>
        <w:widowControl w:val="0"/>
        <w:jc w:val="both"/>
        <w:rPr>
          <w:rFonts w:cs="Arial"/>
        </w:rPr>
      </w:pPr>
    </w:p>
    <w:p w14:paraId="650640FE" w14:textId="77777777" w:rsidR="0086617F" w:rsidRDefault="0086617F" w:rsidP="00F02655">
      <w:pPr>
        <w:widowControl w:val="0"/>
        <w:jc w:val="both"/>
        <w:rPr>
          <w:rFonts w:cs="Arial"/>
        </w:rPr>
      </w:pPr>
    </w:p>
    <w:p w14:paraId="516ECA8A" w14:textId="77777777" w:rsidR="006F310D" w:rsidRPr="008C6275" w:rsidRDefault="006F310D" w:rsidP="009746D7">
      <w:pPr>
        <w:widowControl w:val="0"/>
        <w:numPr>
          <w:ilvl w:val="0"/>
          <w:numId w:val="1"/>
        </w:numPr>
        <w:jc w:val="both"/>
        <w:rPr>
          <w:rFonts w:cs="Arial"/>
          <w:b/>
        </w:rPr>
      </w:pPr>
      <w:r>
        <w:rPr>
          <w:rFonts w:cs="Arial"/>
          <w:b/>
        </w:rPr>
        <w:t>POSLOVNA SKRIVNOST</w:t>
      </w:r>
      <w:r w:rsidRPr="00160AF7">
        <w:rPr>
          <w:rFonts w:cs="Arial"/>
          <w:b/>
        </w:rPr>
        <w:t>:</w:t>
      </w:r>
    </w:p>
    <w:p w14:paraId="4B5538B7" w14:textId="7D891D1E" w:rsidR="00F02655" w:rsidRPr="00160AF7" w:rsidRDefault="007832B0" w:rsidP="00F02655">
      <w:pPr>
        <w:pStyle w:val="1"/>
        <w:rPr>
          <w:rFonts w:ascii="Arial" w:hAnsi="Arial" w:cs="Arial"/>
          <w:i w:val="0"/>
          <w:color w:val="auto"/>
          <w:sz w:val="22"/>
          <w:szCs w:val="22"/>
        </w:rPr>
      </w:pPr>
      <w:r>
        <w:rPr>
          <w:rFonts w:ascii="Arial" w:hAnsi="Arial" w:cs="Arial"/>
          <w:i w:val="0"/>
          <w:color w:val="auto"/>
          <w:sz w:val="22"/>
          <w:szCs w:val="22"/>
        </w:rPr>
        <w:t>Kandidat/</w:t>
      </w:r>
      <w:r w:rsidR="00F02655" w:rsidRPr="00160AF7">
        <w:rPr>
          <w:rFonts w:ascii="Arial" w:hAnsi="Arial" w:cs="Arial"/>
          <w:i w:val="0"/>
          <w:color w:val="auto"/>
          <w:sz w:val="22"/>
          <w:szCs w:val="22"/>
        </w:rPr>
        <w:t xml:space="preserve">Ponudnik je dolžan v ponudbi jasno označiti listine, ki jih šteje za poslovno skrivnost. Le tako se bodo kot take tudi obravnavale. V nasprotnem primeru naročnik ni odgovoren za njihovo razkritje. Podatkov, ki pa so po zakonu javni, </w:t>
      </w:r>
      <w:r>
        <w:rPr>
          <w:rFonts w:ascii="Arial" w:hAnsi="Arial" w:cs="Arial"/>
          <w:i w:val="0"/>
          <w:color w:val="auto"/>
          <w:sz w:val="22"/>
          <w:szCs w:val="22"/>
        </w:rPr>
        <w:t>kandidat/</w:t>
      </w:r>
      <w:r w:rsidR="00F02655" w:rsidRPr="00160AF7">
        <w:rPr>
          <w:rFonts w:ascii="Arial" w:hAnsi="Arial" w:cs="Arial"/>
          <w:i w:val="0"/>
          <w:color w:val="auto"/>
          <w:sz w:val="22"/>
          <w:szCs w:val="22"/>
        </w:rPr>
        <w:t>ponudnik ne sme označiti kot poslovn</w:t>
      </w:r>
      <w:r w:rsidR="002D05FE">
        <w:rPr>
          <w:rFonts w:ascii="Arial" w:hAnsi="Arial" w:cs="Arial"/>
          <w:i w:val="0"/>
          <w:color w:val="auto"/>
          <w:sz w:val="22"/>
          <w:szCs w:val="22"/>
        </w:rPr>
        <w:t>a</w:t>
      </w:r>
      <w:r w:rsidR="00F02655"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9746D7">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33CF0E1B" w:rsidR="00F02655" w:rsidRDefault="007832B0" w:rsidP="00F02655">
      <w:pPr>
        <w:pStyle w:val="1"/>
        <w:rPr>
          <w:rFonts w:ascii="Arial" w:hAnsi="Arial" w:cs="Arial"/>
          <w:i w:val="0"/>
          <w:color w:val="auto"/>
          <w:sz w:val="22"/>
          <w:szCs w:val="22"/>
        </w:rPr>
      </w:pPr>
      <w:r>
        <w:rPr>
          <w:rFonts w:ascii="Arial" w:hAnsi="Arial" w:cs="Arial"/>
          <w:i w:val="0"/>
          <w:color w:val="auto"/>
          <w:sz w:val="22"/>
          <w:szCs w:val="22"/>
        </w:rPr>
        <w:t>Kandidat/p</w:t>
      </w:r>
      <w:r w:rsidR="00E251FE">
        <w:rPr>
          <w:rFonts w:ascii="Arial" w:hAnsi="Arial" w:cs="Arial"/>
          <w:i w:val="0"/>
          <w:color w:val="auto"/>
          <w:sz w:val="22"/>
          <w:szCs w:val="22"/>
        </w:rPr>
        <w:t xml:space="preserve">onudnik in kasneje </w:t>
      </w:r>
      <w:r w:rsidR="00EB2A61">
        <w:rPr>
          <w:rFonts w:ascii="Arial" w:hAnsi="Arial" w:cs="Arial"/>
          <w:i w:val="0"/>
          <w:color w:val="auto"/>
          <w:sz w:val="22"/>
          <w:szCs w:val="22"/>
        </w:rPr>
        <w:t xml:space="preserve">izvajalec </w:t>
      </w:r>
      <w:r w:rsidR="00E251FE">
        <w:rPr>
          <w:rFonts w:ascii="Arial" w:hAnsi="Arial" w:cs="Arial"/>
          <w:i w:val="0"/>
          <w:color w:val="auto"/>
          <w:sz w:val="22"/>
          <w:szCs w:val="22"/>
        </w:rPr>
        <w:t xml:space="preserve">mora </w:t>
      </w:r>
      <w:r w:rsidR="00F02655" w:rsidRPr="00160AF7">
        <w:rPr>
          <w:rFonts w:ascii="Arial" w:hAnsi="Arial" w:cs="Arial"/>
          <w:i w:val="0"/>
          <w:color w:val="auto"/>
          <w:sz w:val="22"/>
          <w:szCs w:val="22"/>
        </w:rPr>
        <w:t>vse v postopku oddaje javnega naročila pridobljene podatke varovati k</w:t>
      </w:r>
      <w:r w:rsidR="00E251FE">
        <w:rPr>
          <w:rFonts w:ascii="Arial" w:hAnsi="Arial" w:cs="Arial"/>
          <w:i w:val="0"/>
          <w:color w:val="auto"/>
          <w:sz w:val="22"/>
          <w:szCs w:val="22"/>
        </w:rPr>
        <w:t xml:space="preserve">ot poslovno skrivnost. </w:t>
      </w:r>
      <w:r>
        <w:rPr>
          <w:rFonts w:ascii="Arial" w:hAnsi="Arial" w:cs="Arial"/>
          <w:i w:val="0"/>
          <w:color w:val="auto"/>
          <w:sz w:val="22"/>
          <w:szCs w:val="22"/>
        </w:rPr>
        <w:t>Kandidat/p</w:t>
      </w:r>
      <w:r w:rsidR="00E251FE">
        <w:rPr>
          <w:rFonts w:ascii="Arial" w:hAnsi="Arial" w:cs="Arial"/>
          <w:i w:val="0"/>
          <w:color w:val="auto"/>
          <w:sz w:val="22"/>
          <w:szCs w:val="22"/>
        </w:rPr>
        <w:t>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486EC772" w:rsidR="00782465" w:rsidRPr="008058DD" w:rsidRDefault="008058DD" w:rsidP="009746D7">
      <w:pPr>
        <w:widowControl w:val="0"/>
        <w:numPr>
          <w:ilvl w:val="0"/>
          <w:numId w:val="1"/>
        </w:numPr>
        <w:jc w:val="both"/>
        <w:rPr>
          <w:rFonts w:cs="Arial"/>
          <w:b/>
        </w:rPr>
      </w:pPr>
      <w:bookmarkStart w:id="13" w:name="_Toc336851761"/>
      <w:bookmarkStart w:id="14" w:name="_Toc336851809"/>
      <w:bookmarkStart w:id="15" w:name="_Toc509692085"/>
      <w:r w:rsidRPr="008058DD">
        <w:rPr>
          <w:rFonts w:cs="Arial"/>
          <w:b/>
        </w:rPr>
        <w:t xml:space="preserve">ODSTOP OD IZVEDBE </w:t>
      </w:r>
      <w:r w:rsidR="007832B0">
        <w:rPr>
          <w:rFonts w:cs="Arial"/>
          <w:b/>
        </w:rPr>
        <w:t xml:space="preserve">POSAMEZNEGA </w:t>
      </w:r>
      <w:r w:rsidRPr="008058DD">
        <w:rPr>
          <w:rFonts w:cs="Arial"/>
          <w:b/>
        </w:rPr>
        <w:t>NAROČILA</w:t>
      </w:r>
      <w:bookmarkEnd w:id="13"/>
      <w:bookmarkEnd w:id="14"/>
      <w:bookmarkEnd w:id="15"/>
      <w:r w:rsidR="007832B0">
        <w:rPr>
          <w:rFonts w:cs="Arial"/>
          <w:b/>
        </w:rPr>
        <w:t xml:space="preserve"> - </w:t>
      </w:r>
      <w:r w:rsidR="00DB1E31">
        <w:rPr>
          <w:rFonts w:cs="Arial"/>
          <w:b/>
        </w:rPr>
        <w:t>DRUGA (2) FAZA POSTOPKA</w:t>
      </w:r>
      <w:r w:rsidR="003E0A68">
        <w:rPr>
          <w:rFonts w:cs="Arial"/>
          <w:b/>
        </w:rPr>
        <w:t>:</w:t>
      </w:r>
    </w:p>
    <w:p w14:paraId="0BF392DC" w14:textId="6329FD09" w:rsidR="00B234EB" w:rsidRDefault="007832B0" w:rsidP="00B234EB">
      <w:pPr>
        <w:tabs>
          <w:tab w:val="num" w:pos="0"/>
        </w:tabs>
        <w:jc w:val="both"/>
        <w:rPr>
          <w:rFonts w:cs="Arial"/>
        </w:rPr>
      </w:pPr>
      <w:r w:rsidRPr="007832B0">
        <w:rPr>
          <w:rFonts w:cs="Arial"/>
        </w:rPr>
        <w:t xml:space="preserve">Naročnik lahko na podlagi osmega odstavka 90. člena ZJN-3 po sprejemu odločitve o oddaji posameznega naročila do sklenitve pogodbe odstopi od izvedbe posameznega naročila iz utemeljenih razlogov, da predmeta javnega naročila ne potrebuje več ali da zanj nima zagotovljenih sredstev ali da se pri naročniku pojavi utemeljen sum, da je bila ali bi lahko bila vsebina pogodbe za posamezno naročilo posledica storjenega kaznivega dejanja ali da so nastale druge izredne okoliščine, na katere naročnik ni mogel vplivati in jih predvideti ter zaradi katerih je postala izvedba javnega naročila z izbranim ponudnikom nemogoča. </w:t>
      </w:r>
      <w:r w:rsidR="00B234EB">
        <w:rPr>
          <w:rFonts w:cs="Arial"/>
        </w:rPr>
        <w:t xml:space="preserve">V primeru, da naročnik odstopi od izvedbe </w:t>
      </w:r>
      <w:r w:rsidR="00707056">
        <w:rPr>
          <w:rFonts w:cs="Arial"/>
        </w:rPr>
        <w:t xml:space="preserve">posameznega </w:t>
      </w:r>
      <w:r w:rsidR="00B234EB">
        <w:rPr>
          <w:rFonts w:cs="Arial"/>
        </w:rPr>
        <w:t xml:space="preserve">naročila in z izbranim ponudnikom ne sklene pogodbe o izvedbi naročila, bo naročnik o svoji odločitvi in o razlogih odstopa pisno obvestil ponudnike. </w:t>
      </w:r>
    </w:p>
    <w:p w14:paraId="5CAC31B9" w14:textId="3251ECBB" w:rsidR="00782465" w:rsidRDefault="00782465" w:rsidP="00B234EB">
      <w:pPr>
        <w:tabs>
          <w:tab w:val="num" w:pos="0"/>
        </w:tabs>
        <w:jc w:val="both"/>
        <w:rPr>
          <w:rFonts w:cs="Arial"/>
        </w:rPr>
      </w:pPr>
    </w:p>
    <w:p w14:paraId="1DBC507E" w14:textId="6E20DAED" w:rsidR="003E0A68" w:rsidRPr="0029533A" w:rsidRDefault="003E0A68" w:rsidP="009746D7">
      <w:pPr>
        <w:widowControl w:val="0"/>
        <w:numPr>
          <w:ilvl w:val="0"/>
          <w:numId w:val="1"/>
        </w:numPr>
        <w:jc w:val="both"/>
        <w:rPr>
          <w:rFonts w:cs="Arial"/>
          <w:b/>
        </w:rPr>
      </w:pPr>
      <w:r w:rsidRPr="0029533A">
        <w:rPr>
          <w:rFonts w:cs="Arial"/>
          <w:b/>
        </w:rPr>
        <w:t>REVIZIJA</w:t>
      </w:r>
      <w:r w:rsidR="005D3146" w:rsidRPr="0029533A">
        <w:rPr>
          <w:rFonts w:cs="Arial"/>
          <w:b/>
        </w:rPr>
        <w:t xml:space="preserve"> – PRVA (1) FAZA POSTOPKA</w:t>
      </w:r>
      <w:r w:rsidRPr="0029533A">
        <w:rPr>
          <w:rFonts w:cs="Arial"/>
          <w:b/>
        </w:rPr>
        <w:t>:</w:t>
      </w:r>
    </w:p>
    <w:p w14:paraId="36D53B4B" w14:textId="60FE21F0" w:rsidR="00F02655" w:rsidRPr="0029533A" w:rsidRDefault="00F02655" w:rsidP="00F02655">
      <w:pPr>
        <w:jc w:val="both"/>
        <w:rPr>
          <w:rFonts w:cs="Arial"/>
          <w:lang w:eastAsia="zh-CN"/>
        </w:rPr>
      </w:pPr>
      <w:r w:rsidRPr="0029533A">
        <w:rPr>
          <w:rFonts w:cs="Arial"/>
          <w:lang w:eastAsia="zh-CN"/>
        </w:rPr>
        <w:t>Zahtevek za revizijo lahko v skladu z Zakonom o pravnem varstvu v postopkih javnega naročanja - ZPVPJN (Uradni list RS, št. 43/11, 60/11-ZTP-D, 63/13, 90/14 – ZDU-1l, 60/17 in 72/19</w:t>
      </w:r>
      <w:r w:rsidR="00E606B5" w:rsidRPr="0029533A">
        <w:rPr>
          <w:rFonts w:cs="Arial"/>
          <w:lang w:eastAsia="zh-CN"/>
        </w:rPr>
        <w:t>)</w:t>
      </w:r>
      <w:r w:rsidRPr="0029533A">
        <w:rPr>
          <w:rFonts w:cs="Arial"/>
          <w:lang w:eastAsia="zh-CN"/>
        </w:rPr>
        <w:t xml:space="preserve"> vloži vsaka oseba, ki ima ali je imela interes za dodelitev javnega naročila in ji je ali bi ji lahko z domnevno kršitvijo nastala škoda.</w:t>
      </w:r>
    </w:p>
    <w:p w14:paraId="07098AFF" w14:textId="77777777" w:rsidR="004A44AB" w:rsidRPr="0029533A" w:rsidRDefault="004A44AB" w:rsidP="00E21E24">
      <w:pPr>
        <w:jc w:val="both"/>
        <w:rPr>
          <w:rFonts w:cs="Arial"/>
          <w:lang w:eastAsia="zh-CN"/>
        </w:rPr>
      </w:pPr>
    </w:p>
    <w:p w14:paraId="142608D2" w14:textId="658C3F48" w:rsidR="004A44AB" w:rsidRPr="0029533A" w:rsidRDefault="004A44AB" w:rsidP="00E21E24">
      <w:pPr>
        <w:jc w:val="both"/>
        <w:rPr>
          <w:rFonts w:cs="Arial"/>
          <w:lang w:eastAsia="zh-CN"/>
        </w:rPr>
      </w:pPr>
      <w:r w:rsidRPr="0029533A">
        <w:rPr>
          <w:rFonts w:cs="Arial"/>
          <w:lang w:eastAsia="zh-CN"/>
        </w:rPr>
        <w:t xml:space="preserve">Zahtevek za revizijo, ki se nanaša na vsebino objave, povabilo k oddaji </w:t>
      </w:r>
      <w:r w:rsidR="005D3146" w:rsidRPr="0029533A">
        <w:rPr>
          <w:rFonts w:cs="Arial"/>
          <w:lang w:eastAsia="zh-CN"/>
        </w:rPr>
        <w:t>prijave</w:t>
      </w:r>
      <w:r w:rsidRPr="0029533A">
        <w:rPr>
          <w:rFonts w:cs="Arial"/>
          <w:lang w:eastAsia="zh-CN"/>
        </w:rPr>
        <w:t xml:space="preserve"> ali razpisno dokumentacijo, se vloži v desetih delovnih dneh od dneva objave obvestila o naročilu ali prejema povabila k oddaji </w:t>
      </w:r>
      <w:r w:rsidR="005D3146" w:rsidRPr="0029533A">
        <w:rPr>
          <w:rFonts w:cs="Arial"/>
          <w:lang w:eastAsia="zh-CN"/>
        </w:rPr>
        <w:t>prijave</w:t>
      </w:r>
      <w:r w:rsidRPr="0029533A">
        <w:rPr>
          <w:rFonts w:cs="Arial"/>
          <w:lang w:eastAsia="zh-CN"/>
        </w:rPr>
        <w:t xml:space="preserve">. </w:t>
      </w:r>
    </w:p>
    <w:p w14:paraId="122D0BE7" w14:textId="77777777" w:rsidR="004A44AB" w:rsidRPr="0029533A" w:rsidRDefault="004A44AB" w:rsidP="00E21E24">
      <w:pPr>
        <w:jc w:val="both"/>
        <w:rPr>
          <w:rFonts w:cs="Arial"/>
          <w:lang w:eastAsia="zh-CN"/>
        </w:rPr>
      </w:pPr>
    </w:p>
    <w:p w14:paraId="652E4574" w14:textId="5849CD0C" w:rsidR="004A44AB" w:rsidRPr="0029533A" w:rsidRDefault="004A44AB" w:rsidP="00E21E24">
      <w:pPr>
        <w:jc w:val="both"/>
        <w:rPr>
          <w:rFonts w:cs="Arial"/>
          <w:lang w:eastAsia="zh-CN"/>
        </w:rPr>
      </w:pPr>
      <w:r w:rsidRPr="0029533A">
        <w:rPr>
          <w:rFonts w:cs="Arial"/>
          <w:lang w:eastAsia="zh-CN"/>
        </w:rPr>
        <w:t xml:space="preserve">Kadar naročnik spremeni ali dopolni navedbe v objavi, povabilu k oddaji </w:t>
      </w:r>
      <w:r w:rsidR="005D3146" w:rsidRPr="0029533A">
        <w:rPr>
          <w:rFonts w:cs="Arial"/>
          <w:lang w:eastAsia="zh-CN"/>
        </w:rPr>
        <w:t>prijave</w:t>
      </w:r>
      <w:r w:rsidRPr="0029533A">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w:t>
      </w:r>
      <w:r w:rsidR="005D3146" w:rsidRPr="0029533A">
        <w:rPr>
          <w:rFonts w:cs="Arial"/>
          <w:lang w:eastAsia="zh-CN"/>
        </w:rPr>
        <w:t>prijave</w:t>
      </w:r>
      <w:r w:rsidRPr="0029533A">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w:t>
      </w:r>
      <w:r w:rsidR="00606E6D" w:rsidRPr="0029533A">
        <w:rPr>
          <w:rFonts w:cs="Arial"/>
          <w:lang w:eastAsia="zh-CN"/>
        </w:rPr>
        <w:t>kandidata</w:t>
      </w:r>
      <w:r w:rsidRPr="0029533A">
        <w:rPr>
          <w:rFonts w:cs="Arial"/>
          <w:lang w:eastAsia="zh-CN"/>
        </w:rPr>
        <w:t>.</w:t>
      </w:r>
    </w:p>
    <w:p w14:paraId="1005EE3B" w14:textId="4E9105A1" w:rsidR="005D3146" w:rsidRPr="0029533A" w:rsidRDefault="005D3146" w:rsidP="00E21E24">
      <w:pPr>
        <w:jc w:val="both"/>
        <w:rPr>
          <w:rFonts w:cs="Arial"/>
          <w:lang w:eastAsia="zh-CN"/>
        </w:rPr>
      </w:pPr>
    </w:p>
    <w:p w14:paraId="2C91D42C" w14:textId="3471E089" w:rsidR="005D3146" w:rsidRPr="0029533A" w:rsidRDefault="005D3146" w:rsidP="00E21E24">
      <w:pPr>
        <w:jc w:val="both"/>
        <w:rPr>
          <w:rFonts w:cs="Arial"/>
          <w:lang w:eastAsia="zh-CN"/>
        </w:rPr>
      </w:pPr>
      <w:r w:rsidRPr="0029533A">
        <w:rPr>
          <w:rFonts w:cs="Arial"/>
          <w:lang w:eastAsia="zh-CN"/>
        </w:rPr>
        <w:t xml:space="preserve">Vlagatelj po preteku roka, določenega za predložitev prijav, ne more navajati kršitev, ki so mu bile ali bi mu morale biti znane pred potekom roka navedenega v predhodnem odstavku, pa </w:t>
      </w:r>
      <w:r w:rsidRPr="0029533A">
        <w:rPr>
          <w:rFonts w:cs="Arial"/>
          <w:lang w:eastAsia="zh-CN"/>
        </w:rPr>
        <w:lastRenderedPageBreak/>
        <w:t>kljub temu ni vložil zahtevka za revizijo že pred potekom roka, določenega za predložitev prijav, razen v primerih, ko dokaže, da zatrjevanih kršitev objektivno ni bilo mogoče ugotoviti pred tem trenutkom.</w:t>
      </w:r>
    </w:p>
    <w:p w14:paraId="3B2B573F" w14:textId="77777777" w:rsidR="004A44AB" w:rsidRPr="0029533A" w:rsidRDefault="004A44AB" w:rsidP="00E21E24">
      <w:pPr>
        <w:jc w:val="both"/>
        <w:rPr>
          <w:rFonts w:cs="Arial"/>
          <w:lang w:eastAsia="zh-CN"/>
        </w:rPr>
      </w:pPr>
    </w:p>
    <w:p w14:paraId="3666570C" w14:textId="7868933D" w:rsidR="00360E2B" w:rsidRPr="0029533A" w:rsidRDefault="004A44AB" w:rsidP="00E21E24">
      <w:pPr>
        <w:pStyle w:val="Telobesedila"/>
        <w:tabs>
          <w:tab w:val="num" w:pos="0"/>
        </w:tabs>
        <w:spacing w:after="0"/>
        <w:jc w:val="both"/>
        <w:rPr>
          <w:rFonts w:cs="Arial"/>
          <w:bCs/>
          <w:iCs/>
          <w:lang w:val="sl-SI"/>
        </w:rPr>
      </w:pPr>
      <w:r w:rsidRPr="0029533A">
        <w:rPr>
          <w:rFonts w:cs="Arial"/>
          <w:bCs/>
          <w:iCs/>
          <w:lang w:val="sl-SI"/>
        </w:rPr>
        <w:t xml:space="preserve">Taksa se plača </w:t>
      </w:r>
      <w:r w:rsidR="00360E2B" w:rsidRPr="0029533A">
        <w:rPr>
          <w:rFonts w:cs="Arial"/>
          <w:bCs/>
          <w:iCs/>
          <w:lang w:val="sl-SI"/>
        </w:rPr>
        <w:t>v višini, ki jo določa 71. člen ZPVPJN</w:t>
      </w:r>
      <w:r w:rsidRPr="0029533A">
        <w:rPr>
          <w:rFonts w:cs="Arial"/>
          <w:bCs/>
          <w:iCs/>
          <w:lang w:val="sl-SI"/>
        </w:rPr>
        <w:t>.</w:t>
      </w:r>
    </w:p>
    <w:p w14:paraId="27FB7A3E" w14:textId="77777777" w:rsidR="00360E2B" w:rsidRPr="0029533A" w:rsidRDefault="00360E2B" w:rsidP="00E21E24">
      <w:pPr>
        <w:pStyle w:val="Telobesedila"/>
        <w:spacing w:after="0"/>
        <w:jc w:val="both"/>
        <w:rPr>
          <w:rFonts w:cs="Arial"/>
          <w:bCs/>
          <w:iCs/>
          <w:lang w:val="sl-SI"/>
        </w:rPr>
      </w:pPr>
    </w:p>
    <w:p w14:paraId="53040563" w14:textId="55869B2A" w:rsidR="00360E2B" w:rsidRPr="0029533A" w:rsidRDefault="00360E2B" w:rsidP="00E21E24">
      <w:pPr>
        <w:pStyle w:val="Telobesedila"/>
        <w:spacing w:after="0"/>
        <w:jc w:val="both"/>
        <w:rPr>
          <w:rFonts w:cs="Arial"/>
          <w:bCs/>
          <w:iCs/>
          <w:lang w:val="sl-SI"/>
        </w:rPr>
      </w:pPr>
      <w:r w:rsidRPr="0029533A">
        <w:rPr>
          <w:rFonts w:cs="Arial"/>
          <w:bCs/>
          <w:iCs/>
          <w:lang w:val="sl-SI"/>
        </w:rPr>
        <w:t>Podatki za plačilo takse:</w:t>
      </w:r>
    </w:p>
    <w:p w14:paraId="5E1F96E3" w14:textId="063AEABA" w:rsidR="00360E2B" w:rsidRPr="0029533A" w:rsidRDefault="00360E2B" w:rsidP="009746D7">
      <w:pPr>
        <w:pStyle w:val="Telobesedila"/>
        <w:numPr>
          <w:ilvl w:val="0"/>
          <w:numId w:val="4"/>
        </w:numPr>
        <w:spacing w:after="0"/>
        <w:ind w:left="360"/>
        <w:jc w:val="both"/>
        <w:rPr>
          <w:rFonts w:cs="Arial"/>
          <w:bCs/>
          <w:iCs/>
          <w:lang w:val="sl-SI"/>
        </w:rPr>
      </w:pPr>
      <w:r w:rsidRPr="0029533A">
        <w:rPr>
          <w:rFonts w:cs="Arial"/>
          <w:bCs/>
          <w:iCs/>
          <w:lang w:val="sl-SI"/>
        </w:rPr>
        <w:t>Transakcijski račun: SI56 0110 0100 0358 802</w:t>
      </w:r>
    </w:p>
    <w:p w14:paraId="154A0F3B" w14:textId="3D164225" w:rsidR="00360E2B" w:rsidRPr="0029533A" w:rsidRDefault="00360E2B" w:rsidP="009746D7">
      <w:pPr>
        <w:pStyle w:val="Telobesedila"/>
        <w:numPr>
          <w:ilvl w:val="0"/>
          <w:numId w:val="4"/>
        </w:numPr>
        <w:spacing w:after="0"/>
        <w:ind w:left="360"/>
        <w:jc w:val="both"/>
        <w:rPr>
          <w:rFonts w:cs="Arial"/>
          <w:bCs/>
          <w:iCs/>
          <w:lang w:val="sl-SI"/>
        </w:rPr>
      </w:pPr>
      <w:r w:rsidRPr="0029533A">
        <w:rPr>
          <w:rFonts w:cs="Arial"/>
          <w:bCs/>
          <w:iCs/>
          <w:lang w:val="sl-SI"/>
        </w:rPr>
        <w:t>Odprt pri: Banka Slovenije, Slovenska 35, 1505 Ljubljana, Slovenija</w:t>
      </w:r>
    </w:p>
    <w:p w14:paraId="3C248962" w14:textId="5E624D92" w:rsidR="00360E2B" w:rsidRPr="0029533A" w:rsidRDefault="00360E2B" w:rsidP="009746D7">
      <w:pPr>
        <w:pStyle w:val="Telobesedila"/>
        <w:numPr>
          <w:ilvl w:val="0"/>
          <w:numId w:val="4"/>
        </w:numPr>
        <w:spacing w:after="0"/>
        <w:ind w:left="360"/>
        <w:jc w:val="both"/>
        <w:rPr>
          <w:rFonts w:cs="Arial"/>
          <w:bCs/>
          <w:iCs/>
          <w:lang w:val="sl-SI"/>
        </w:rPr>
      </w:pPr>
      <w:r w:rsidRPr="0029533A">
        <w:rPr>
          <w:rFonts w:cs="Arial"/>
          <w:bCs/>
          <w:iCs/>
          <w:lang w:val="sl-SI"/>
        </w:rPr>
        <w:t>SWIFT KODA: BSLJSI2X</w:t>
      </w:r>
    </w:p>
    <w:p w14:paraId="720CE4F2" w14:textId="6D83A8F7" w:rsidR="00360E2B" w:rsidRPr="0029533A" w:rsidRDefault="00360E2B" w:rsidP="009746D7">
      <w:pPr>
        <w:pStyle w:val="Telobesedila"/>
        <w:numPr>
          <w:ilvl w:val="0"/>
          <w:numId w:val="4"/>
        </w:numPr>
        <w:spacing w:after="0"/>
        <w:ind w:left="360"/>
        <w:jc w:val="both"/>
        <w:rPr>
          <w:rFonts w:cs="Arial"/>
          <w:bCs/>
          <w:iCs/>
          <w:lang w:val="sl-SI"/>
        </w:rPr>
      </w:pPr>
      <w:r w:rsidRPr="0029533A">
        <w:rPr>
          <w:rFonts w:cs="Arial"/>
          <w:bCs/>
          <w:iCs/>
          <w:lang w:val="sl-SI"/>
        </w:rPr>
        <w:t>IBAN: SI56011001000358802</w:t>
      </w:r>
    </w:p>
    <w:p w14:paraId="697472B5" w14:textId="37B6802A" w:rsidR="004A44AB" w:rsidRPr="0029533A" w:rsidRDefault="00360E2B" w:rsidP="009746D7">
      <w:pPr>
        <w:pStyle w:val="Telobesedila"/>
        <w:numPr>
          <w:ilvl w:val="0"/>
          <w:numId w:val="4"/>
        </w:numPr>
        <w:spacing w:after="0"/>
        <w:ind w:left="360"/>
        <w:jc w:val="both"/>
        <w:rPr>
          <w:rFonts w:cs="Arial"/>
          <w:bCs/>
          <w:i/>
          <w:iCs/>
          <w:lang w:val="sl-SI"/>
        </w:rPr>
      </w:pPr>
      <w:r w:rsidRPr="0029533A">
        <w:rPr>
          <w:rFonts w:cs="Arial"/>
          <w:bCs/>
          <w:iCs/>
          <w:lang w:val="sl-SI"/>
        </w:rPr>
        <w:t>Referenca: 11 6110-7111290-XXXXXXLL</w:t>
      </w:r>
      <w:r w:rsidR="00CC39B6" w:rsidRPr="0029533A">
        <w:rPr>
          <w:rFonts w:cs="Arial"/>
          <w:bCs/>
          <w:i/>
          <w:iCs/>
          <w:lang w:val="sl-SI"/>
        </w:rPr>
        <w:t>/navede se št. objave obvestila o javnem naročilu/</w:t>
      </w:r>
    </w:p>
    <w:p w14:paraId="590E77A2" w14:textId="31940286" w:rsidR="00D55749" w:rsidRDefault="008E45CE" w:rsidP="00E21E24">
      <w:pPr>
        <w:pStyle w:val="Telobesedila"/>
        <w:tabs>
          <w:tab w:val="num" w:pos="0"/>
        </w:tabs>
        <w:spacing w:after="0"/>
        <w:jc w:val="both"/>
        <w:rPr>
          <w:rFonts w:cs="Arial"/>
          <w:bCs/>
          <w:iCs/>
          <w:lang w:val="sl-SI"/>
        </w:rPr>
      </w:pPr>
      <w:r w:rsidRPr="0029533A">
        <w:rPr>
          <w:rFonts w:cs="Arial"/>
          <w:bCs/>
          <w:iCs/>
          <w:lang w:val="sl-SI"/>
        </w:rPr>
        <w:t>Zahtevek za revizijo se vloži preko portala e-Revizija.</w:t>
      </w:r>
      <w:r w:rsidRPr="00D55749">
        <w:rPr>
          <w:rFonts w:cs="Arial"/>
          <w:bCs/>
          <w:iCs/>
          <w:lang w:val="sl-SI"/>
        </w:rPr>
        <w:t xml:space="preserve">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9746D7">
      <w:pPr>
        <w:widowControl w:val="0"/>
        <w:numPr>
          <w:ilvl w:val="0"/>
          <w:numId w:val="1"/>
        </w:numPr>
        <w:jc w:val="both"/>
        <w:rPr>
          <w:rFonts w:cs="Arial"/>
          <w:b/>
        </w:rPr>
      </w:pPr>
      <w:r w:rsidRPr="00160AF7">
        <w:rPr>
          <w:rFonts w:cs="Arial"/>
          <w:b/>
        </w:rPr>
        <w:t>POSEBNA OBVESTILA / OPOZORILA:</w:t>
      </w:r>
    </w:p>
    <w:p w14:paraId="7E1BF7BC" w14:textId="4D541DAA" w:rsidR="00A12EB1" w:rsidRPr="00457A79" w:rsidRDefault="00A12EB1" w:rsidP="00A12EB1">
      <w:pPr>
        <w:widowControl w:val="0"/>
        <w:jc w:val="both"/>
        <w:rPr>
          <w:rFonts w:cs="Arial"/>
          <w:b/>
        </w:rPr>
      </w:pPr>
      <w:r w:rsidRPr="00457A79">
        <w:rPr>
          <w:rFonts w:cs="Arial"/>
        </w:rPr>
        <w:t xml:space="preserve">Zahteve naročnika v zvezi z izvedbo predmetnega javnega naročila so zajete </w:t>
      </w:r>
      <w:r w:rsidR="00DB1E31" w:rsidRPr="00457A79">
        <w:rPr>
          <w:rFonts w:cs="Arial"/>
        </w:rPr>
        <w:t xml:space="preserve">tudi </w:t>
      </w:r>
      <w:r w:rsidRPr="00457A79">
        <w:rPr>
          <w:rFonts w:cs="Arial"/>
        </w:rPr>
        <w:t xml:space="preserve">v </w:t>
      </w:r>
      <w:r w:rsidR="00ED365E">
        <w:rPr>
          <w:rFonts w:cs="Arial"/>
        </w:rPr>
        <w:t>vzorcu oz. osnutku</w:t>
      </w:r>
      <w:r w:rsidRPr="00457A79">
        <w:rPr>
          <w:rFonts w:cs="Arial"/>
        </w:rPr>
        <w:t xml:space="preserve"> pogodbe OBR – 2.17, ki je sestavni del </w:t>
      </w:r>
      <w:r>
        <w:rPr>
          <w:rFonts w:cs="Arial"/>
        </w:rPr>
        <w:t xml:space="preserve">razpisne dokumentacije. Naročnik si pridržuje v drugi (2) fazi postopka do spremembe </w:t>
      </w:r>
      <w:r w:rsidR="000C5679">
        <w:rPr>
          <w:rFonts w:cs="Arial"/>
        </w:rPr>
        <w:t xml:space="preserve">oz. dopolnitve </w:t>
      </w:r>
      <w:r w:rsidR="00ED365E">
        <w:rPr>
          <w:rFonts w:cs="Arial"/>
        </w:rPr>
        <w:t>osnutka</w:t>
      </w:r>
      <w:r>
        <w:rPr>
          <w:rFonts w:cs="Arial"/>
        </w:rPr>
        <w:t xml:space="preserve"> pogodbe</w:t>
      </w:r>
      <w:r w:rsidRPr="00457A79">
        <w:rPr>
          <w:rFonts w:cs="Arial"/>
        </w:rPr>
        <w:t>.</w:t>
      </w:r>
    </w:p>
    <w:p w14:paraId="11FBE4BB" w14:textId="77777777" w:rsidR="00A12EB1" w:rsidRDefault="00A12EB1" w:rsidP="00A12EB1">
      <w:pPr>
        <w:widowControl w:val="0"/>
        <w:jc w:val="both"/>
        <w:rPr>
          <w:rFonts w:cs="Arial"/>
        </w:rPr>
      </w:pPr>
    </w:p>
    <w:p w14:paraId="0782901C" w14:textId="3E76B263" w:rsidR="00A12EB1" w:rsidRDefault="00606E6D" w:rsidP="00A12EB1">
      <w:pPr>
        <w:widowControl w:val="0"/>
        <w:jc w:val="both"/>
        <w:rPr>
          <w:rFonts w:cs="Arial"/>
        </w:rPr>
      </w:pPr>
      <w:r>
        <w:rPr>
          <w:rFonts w:cs="Arial"/>
        </w:rPr>
        <w:t>Kandidat</w:t>
      </w:r>
      <w:r w:rsidR="00A12EB1" w:rsidRPr="006C5B68">
        <w:rPr>
          <w:rFonts w:cs="Arial"/>
        </w:rPr>
        <w:t xml:space="preserve">, ki odda </w:t>
      </w:r>
      <w:r w:rsidR="00A12EB1">
        <w:rPr>
          <w:rFonts w:cs="Arial"/>
        </w:rPr>
        <w:t>prijavo</w:t>
      </w:r>
      <w:r w:rsidR="00A12EB1" w:rsidRPr="006C5B68">
        <w:rPr>
          <w:rFonts w:cs="Arial"/>
        </w:rPr>
        <w:t xml:space="preserve">, pod kazensko in materialno odgovornostjo jamči, da so vsi podatki in dokumenti, podani v </w:t>
      </w:r>
      <w:r w:rsidR="00A12EB1">
        <w:rPr>
          <w:rFonts w:cs="Arial"/>
        </w:rPr>
        <w:t>prijavi</w:t>
      </w:r>
      <w:r w:rsidR="00A12EB1" w:rsidRPr="006C5B68">
        <w:rPr>
          <w:rFonts w:cs="Arial"/>
        </w:rPr>
        <w:t xml:space="preserve">, resnični, in da priložena dokumentacija ustreza originalu. V nasprotnem primeru </w:t>
      </w:r>
      <w:r w:rsidR="00A12EB1">
        <w:rPr>
          <w:rFonts w:cs="Arial"/>
        </w:rPr>
        <w:t>kandidat</w:t>
      </w:r>
      <w:r w:rsidR="00A12EB1" w:rsidRPr="006C5B68">
        <w:rPr>
          <w:rFonts w:cs="Arial"/>
        </w:rPr>
        <w:t xml:space="preserve"> naročniku odgovarja za vso škodo, ki mu je nastala.</w:t>
      </w:r>
    </w:p>
    <w:sectPr w:rsidR="00A12EB1" w:rsidSect="00001218">
      <w:headerReference w:type="default" r:id="rId20"/>
      <w:footerReference w:type="default" r:id="rId21"/>
      <w:headerReference w:type="first" r:id="rId22"/>
      <w:footerReference w:type="first" r:id="rId2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6A18" w16cex:dateUtc="2022-04-20T09:16:00Z"/>
  <w16cex:commentExtensible w16cex:durableId="261104DA" w16cex:dateUtc="2022-04-25T09:30:00Z"/>
  <w16cex:commentExtensible w16cex:durableId="26113D23" w16cex:dateUtc="2022-04-25T13:30:00Z"/>
  <w16cex:commentExtensible w16cex:durableId="2611057E" w16cex:dateUtc="2022-04-25T09:33:00Z"/>
  <w16cex:commentExtensible w16cex:durableId="26113D27" w16cex:dateUtc="2022-04-25T13:30:00Z"/>
  <w16cex:commentExtensible w16cex:durableId="26110764" w16cex:dateUtc="2022-04-25T09:41:00Z"/>
  <w16cex:commentExtensible w16cex:durableId="26113D62" w16cex:dateUtc="2022-04-25T13:31:00Z"/>
  <w16cex:commentExtensible w16cex:durableId="261244D2" w16cex:dateUtc="2022-04-26T08:15:00Z"/>
  <w16cex:commentExtensible w16cex:durableId="260A58CF" w16cex:dateUtc="2022-04-20T08:02:00Z"/>
  <w16cex:commentExtensible w16cex:durableId="261108A0" w16cex:dateUtc="2022-04-25T09:46:00Z"/>
  <w16cex:commentExtensible w16cex:durableId="26113E91" w16cex:dateUtc="2022-04-25T13:36:00Z"/>
  <w16cex:commentExtensible w16cex:durableId="2612452A" w16cex:dateUtc="2022-04-26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5877F" w14:textId="77777777" w:rsidR="00D65708" w:rsidRDefault="00D65708">
      <w:r>
        <w:separator/>
      </w:r>
    </w:p>
  </w:endnote>
  <w:endnote w:type="continuationSeparator" w:id="0">
    <w:p w14:paraId="1A3C757E" w14:textId="77777777" w:rsidR="00D65708" w:rsidRDefault="00D65708">
      <w:r>
        <w:continuationSeparator/>
      </w:r>
    </w:p>
  </w:endnote>
  <w:endnote w:type="continuationNotice" w:id="1">
    <w:p w14:paraId="2F9443BF" w14:textId="77777777" w:rsidR="00D65708" w:rsidRDefault="00D65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71724835" w:rsidR="00D65708" w:rsidRPr="00001218" w:rsidRDefault="00D65708"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D65708" w:rsidRPr="00A1445A" w14:paraId="0D83BC5A" w14:textId="77777777" w:rsidTr="00A1445A">
      <w:tc>
        <w:tcPr>
          <w:tcW w:w="4605" w:type="dxa"/>
          <w:shd w:val="clear" w:color="auto" w:fill="auto"/>
        </w:tcPr>
        <w:p w14:paraId="5F134AB7" w14:textId="78CE0A8F" w:rsidR="00D65708" w:rsidRPr="005A785E" w:rsidRDefault="00D65708" w:rsidP="002618E0">
          <w:pPr>
            <w:rPr>
              <w:noProof/>
            </w:rPr>
          </w:pPr>
        </w:p>
      </w:tc>
      <w:tc>
        <w:tcPr>
          <w:tcW w:w="4605" w:type="dxa"/>
          <w:shd w:val="clear" w:color="auto" w:fill="auto"/>
        </w:tcPr>
        <w:p w14:paraId="02262C72" w14:textId="43441207" w:rsidR="00D65708" w:rsidRPr="00A1445A" w:rsidRDefault="00D65708"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9</w:t>
          </w:r>
          <w:r w:rsidRPr="00A1445A">
            <w:rPr>
              <w:rStyle w:val="tevilkastrani"/>
              <w:rFonts w:cs="Arial"/>
            </w:rPr>
            <w:fldChar w:fldCharType="end"/>
          </w:r>
        </w:p>
      </w:tc>
    </w:tr>
  </w:tbl>
  <w:p w14:paraId="11DD7F40" w14:textId="77777777" w:rsidR="00D65708" w:rsidRPr="00FC6CF0" w:rsidRDefault="00D65708">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0A51E" w14:textId="77777777" w:rsidR="00D65708" w:rsidRDefault="00D65708">
      <w:r>
        <w:separator/>
      </w:r>
    </w:p>
  </w:footnote>
  <w:footnote w:type="continuationSeparator" w:id="0">
    <w:p w14:paraId="5F58C009" w14:textId="77777777" w:rsidR="00D65708" w:rsidRDefault="00D65708">
      <w:r>
        <w:continuationSeparator/>
      </w:r>
    </w:p>
  </w:footnote>
  <w:footnote w:type="continuationNotice" w:id="1">
    <w:p w14:paraId="2FB2AE65" w14:textId="77777777" w:rsidR="00D65708" w:rsidRDefault="00D657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65708" w14:paraId="012B7E2C" w14:textId="77777777" w:rsidTr="002F05FA">
      <w:tc>
        <w:tcPr>
          <w:tcW w:w="3020" w:type="dxa"/>
        </w:tcPr>
        <w:p w14:paraId="65BFEAAE" w14:textId="4EA09254" w:rsidR="00D65708" w:rsidRDefault="00D65708" w:rsidP="002F05FA">
          <w:pPr>
            <w:ind w:left="-115"/>
          </w:pPr>
        </w:p>
      </w:tc>
      <w:tc>
        <w:tcPr>
          <w:tcW w:w="3020" w:type="dxa"/>
        </w:tcPr>
        <w:p w14:paraId="6B9C10F7" w14:textId="76F52FAF" w:rsidR="00D65708" w:rsidRDefault="00D65708" w:rsidP="002F05FA">
          <w:pPr>
            <w:jc w:val="center"/>
          </w:pPr>
        </w:p>
      </w:tc>
      <w:tc>
        <w:tcPr>
          <w:tcW w:w="3020" w:type="dxa"/>
        </w:tcPr>
        <w:p w14:paraId="6D764AE6" w14:textId="680565DB" w:rsidR="00D65708" w:rsidRDefault="00D65708" w:rsidP="002F05FA">
          <w:pPr>
            <w:ind w:right="-115"/>
            <w:jc w:val="right"/>
          </w:pPr>
        </w:p>
      </w:tc>
    </w:tr>
  </w:tbl>
  <w:p w14:paraId="1C1622EF" w14:textId="7844E5CE" w:rsidR="00D65708" w:rsidRDefault="00D657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65708" w:rsidRPr="00A1445A" w14:paraId="13D88D74" w14:textId="77777777" w:rsidTr="00A04B00">
      <w:tc>
        <w:tcPr>
          <w:tcW w:w="4039" w:type="dxa"/>
          <w:tcBorders>
            <w:bottom w:val="single" w:sz="4" w:space="0" w:color="auto"/>
          </w:tcBorders>
          <w:shd w:val="clear" w:color="auto" w:fill="auto"/>
        </w:tcPr>
        <w:p w14:paraId="5A9F1F73" w14:textId="77777777" w:rsidR="00D65708" w:rsidRPr="00A04B00" w:rsidRDefault="00D65708" w:rsidP="00A04B00">
          <w:pPr>
            <w:ind w:right="6"/>
            <w:rPr>
              <w:rFonts w:cs="Arial"/>
              <w:b/>
              <w:color w:val="000000"/>
            </w:rPr>
          </w:pPr>
          <w:r w:rsidRPr="00A04B00">
            <w:rPr>
              <w:rFonts w:cs="Arial"/>
              <w:b/>
              <w:color w:val="000000"/>
            </w:rPr>
            <w:t>Zavod Republike Slovenije</w:t>
          </w:r>
        </w:p>
        <w:p w14:paraId="258654CC" w14:textId="77777777" w:rsidR="00D65708" w:rsidRPr="00A04B00" w:rsidRDefault="00D65708" w:rsidP="00A04B00">
          <w:pPr>
            <w:ind w:right="6"/>
            <w:rPr>
              <w:rFonts w:cs="Arial"/>
              <w:b/>
              <w:color w:val="000000"/>
            </w:rPr>
          </w:pPr>
          <w:r w:rsidRPr="00A04B00">
            <w:rPr>
              <w:rFonts w:cs="Arial"/>
              <w:b/>
              <w:color w:val="000000"/>
            </w:rPr>
            <w:t>za blagovne rezerve</w:t>
          </w:r>
        </w:p>
        <w:p w14:paraId="2D6FDDAB" w14:textId="77777777" w:rsidR="00D65708" w:rsidRPr="00A04B00" w:rsidRDefault="00D65708" w:rsidP="00A04B00">
          <w:pPr>
            <w:ind w:right="6"/>
            <w:rPr>
              <w:rFonts w:cs="Arial"/>
              <w:color w:val="000000"/>
              <w:spacing w:val="-2"/>
            </w:rPr>
          </w:pPr>
        </w:p>
        <w:p w14:paraId="3797AE81" w14:textId="77777777" w:rsidR="00D65708" w:rsidRPr="00C0552D" w:rsidRDefault="00D65708"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D65708" w:rsidRPr="00C0552D" w:rsidRDefault="00D65708"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D65708" w:rsidRPr="00A1445A" w:rsidRDefault="00D65708"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D65708" w:rsidRPr="00A1445A" w:rsidRDefault="00D65708"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D65708" w:rsidRPr="00A1445A" w:rsidRDefault="00D65708"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D65708" w:rsidRDefault="00D65708"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D65708" w:rsidRPr="00A1445A" w:rsidRDefault="00D65708" w:rsidP="00A04B00">
          <w:pPr>
            <w:tabs>
              <w:tab w:val="left" w:pos="1309"/>
            </w:tabs>
            <w:rPr>
              <w:rFonts w:cs="Arial"/>
              <w:color w:val="000000"/>
              <w:sz w:val="20"/>
              <w:szCs w:val="20"/>
            </w:rPr>
          </w:pPr>
        </w:p>
      </w:tc>
    </w:tr>
    <w:tr w:rsidR="00D65708" w:rsidRPr="00D25C18" w14:paraId="22E2EDF1" w14:textId="77777777" w:rsidTr="00A04B00">
      <w:tc>
        <w:tcPr>
          <w:tcW w:w="4039" w:type="dxa"/>
          <w:tcBorders>
            <w:top w:val="single" w:sz="4" w:space="0" w:color="auto"/>
          </w:tcBorders>
          <w:shd w:val="clear" w:color="auto" w:fill="auto"/>
        </w:tcPr>
        <w:p w14:paraId="75B74C37" w14:textId="40D071FE" w:rsidR="00D65708" w:rsidRPr="0019099D" w:rsidRDefault="00D65708" w:rsidP="009834B1">
          <w:pPr>
            <w:ind w:right="6"/>
            <w:jc w:val="both"/>
            <w:rPr>
              <w:rFonts w:cs="Arial"/>
              <w:color w:val="000000"/>
              <w:sz w:val="16"/>
              <w:szCs w:val="16"/>
            </w:rPr>
          </w:pPr>
          <w:r>
            <w:rPr>
              <w:rFonts w:cs="Arial"/>
              <w:color w:val="000000"/>
              <w:sz w:val="16"/>
              <w:szCs w:val="16"/>
            </w:rPr>
            <w:t>OMEJENI POSTOPEK Z VZPOSTAVITVIJO DNS</w:t>
          </w:r>
        </w:p>
      </w:tc>
      <w:tc>
        <w:tcPr>
          <w:tcW w:w="1418" w:type="dxa"/>
          <w:tcBorders>
            <w:top w:val="single" w:sz="4" w:space="0" w:color="auto"/>
          </w:tcBorders>
          <w:shd w:val="clear" w:color="auto" w:fill="auto"/>
        </w:tcPr>
        <w:p w14:paraId="13F3D936" w14:textId="77777777" w:rsidR="00D65708" w:rsidRPr="00D25C18" w:rsidRDefault="00D65708"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D65708" w:rsidRPr="00D25C18" w:rsidRDefault="00D65708" w:rsidP="00845B39">
          <w:pPr>
            <w:jc w:val="right"/>
            <w:rPr>
              <w:rFonts w:cs="Arial"/>
              <w:sz w:val="16"/>
              <w:szCs w:val="16"/>
            </w:rPr>
          </w:pPr>
          <w:r w:rsidRPr="00D25C18">
            <w:rPr>
              <w:rFonts w:cs="Arial"/>
              <w:sz w:val="16"/>
              <w:szCs w:val="16"/>
            </w:rPr>
            <w:t>OBR – 2.02</w:t>
          </w:r>
        </w:p>
      </w:tc>
    </w:tr>
  </w:tbl>
  <w:p w14:paraId="76CEF7A9" w14:textId="77777777" w:rsidR="00D65708" w:rsidRPr="00FC6CF0" w:rsidRDefault="00D65708" w:rsidP="00001218">
    <w:pPr>
      <w:pStyle w:val="Glava"/>
      <w:rPr>
        <w:rFonts w:cs="Arial"/>
        <w:sz w:val="2"/>
        <w:szCs w:val="2"/>
      </w:rPr>
    </w:pPr>
  </w:p>
  <w:p w14:paraId="7D0008AD" w14:textId="77777777" w:rsidR="00D65708" w:rsidRPr="00FC6CF0" w:rsidRDefault="00D65708">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F6C93"/>
    <w:multiLevelType w:val="hybridMultilevel"/>
    <w:tmpl w:val="0878687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7F00B1"/>
    <w:multiLevelType w:val="hybridMultilevel"/>
    <w:tmpl w:val="54C6A30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90B73"/>
    <w:multiLevelType w:val="hybridMultilevel"/>
    <w:tmpl w:val="0DA8316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3D00C2"/>
    <w:multiLevelType w:val="hybridMultilevel"/>
    <w:tmpl w:val="29144BD6"/>
    <w:lvl w:ilvl="0" w:tplc="90C09DE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25284A"/>
    <w:multiLevelType w:val="hybridMultilevel"/>
    <w:tmpl w:val="5584146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DF4C4B"/>
    <w:multiLevelType w:val="hybridMultilevel"/>
    <w:tmpl w:val="836C3E8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6A76151"/>
    <w:multiLevelType w:val="hybridMultilevel"/>
    <w:tmpl w:val="6FEC31A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A8677E7"/>
    <w:multiLevelType w:val="hybridMultilevel"/>
    <w:tmpl w:val="879E1A64"/>
    <w:lvl w:ilvl="0" w:tplc="82683C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614CFC"/>
    <w:multiLevelType w:val="hybridMultilevel"/>
    <w:tmpl w:val="29F027D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CF23F9"/>
    <w:multiLevelType w:val="hybridMultilevel"/>
    <w:tmpl w:val="036818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548370B"/>
    <w:multiLevelType w:val="hybridMultilevel"/>
    <w:tmpl w:val="AF2CDE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760980"/>
    <w:multiLevelType w:val="hybridMultilevel"/>
    <w:tmpl w:val="1472D62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6"/>
  </w:num>
  <w:num w:numId="2">
    <w:abstractNumId w:val="3"/>
  </w:num>
  <w:num w:numId="3">
    <w:abstractNumId w:val="0"/>
  </w:num>
  <w:num w:numId="4">
    <w:abstractNumId w:val="5"/>
  </w:num>
  <w:num w:numId="5">
    <w:abstractNumId w:val="17"/>
  </w:num>
  <w:num w:numId="6">
    <w:abstractNumId w:val="2"/>
  </w:num>
  <w:num w:numId="7">
    <w:abstractNumId w:val="1"/>
  </w:num>
  <w:num w:numId="8">
    <w:abstractNumId w:val="8"/>
  </w:num>
  <w:num w:numId="9">
    <w:abstractNumId w:val="12"/>
  </w:num>
  <w:num w:numId="10">
    <w:abstractNumId w:val="15"/>
  </w:num>
  <w:num w:numId="11">
    <w:abstractNumId w:val="9"/>
  </w:num>
  <w:num w:numId="12">
    <w:abstractNumId w:val="13"/>
  </w:num>
  <w:num w:numId="13">
    <w:abstractNumId w:val="4"/>
  </w:num>
  <w:num w:numId="14">
    <w:abstractNumId w:val="7"/>
  </w:num>
  <w:num w:numId="15">
    <w:abstractNumId w:val="10"/>
  </w:num>
  <w:num w:numId="16">
    <w:abstractNumId w:val="6"/>
  </w:num>
  <w:num w:numId="17">
    <w:abstractNumId w:val="14"/>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5D07"/>
    <w:rsid w:val="00013313"/>
    <w:rsid w:val="00013B00"/>
    <w:rsid w:val="000147BD"/>
    <w:rsid w:val="00015B5A"/>
    <w:rsid w:val="00016F85"/>
    <w:rsid w:val="00017613"/>
    <w:rsid w:val="0002016B"/>
    <w:rsid w:val="00021833"/>
    <w:rsid w:val="00026D4F"/>
    <w:rsid w:val="00031EB0"/>
    <w:rsid w:val="00036A6D"/>
    <w:rsid w:val="00037460"/>
    <w:rsid w:val="0004037D"/>
    <w:rsid w:val="000412BC"/>
    <w:rsid w:val="00041EB9"/>
    <w:rsid w:val="000422A7"/>
    <w:rsid w:val="00042D0E"/>
    <w:rsid w:val="00045FC8"/>
    <w:rsid w:val="00046BE4"/>
    <w:rsid w:val="00046CE2"/>
    <w:rsid w:val="0005065F"/>
    <w:rsid w:val="00053FBA"/>
    <w:rsid w:val="0005479D"/>
    <w:rsid w:val="00055885"/>
    <w:rsid w:val="000576FB"/>
    <w:rsid w:val="0005774E"/>
    <w:rsid w:val="00061DAA"/>
    <w:rsid w:val="00063012"/>
    <w:rsid w:val="000631AB"/>
    <w:rsid w:val="00064D97"/>
    <w:rsid w:val="00067E1F"/>
    <w:rsid w:val="00070AA5"/>
    <w:rsid w:val="00074E6A"/>
    <w:rsid w:val="000840FA"/>
    <w:rsid w:val="00087BF9"/>
    <w:rsid w:val="00087BFC"/>
    <w:rsid w:val="0009528C"/>
    <w:rsid w:val="00096243"/>
    <w:rsid w:val="00096BE4"/>
    <w:rsid w:val="000A2154"/>
    <w:rsid w:val="000A26BC"/>
    <w:rsid w:val="000A2FB2"/>
    <w:rsid w:val="000A5647"/>
    <w:rsid w:val="000B023A"/>
    <w:rsid w:val="000B3AA1"/>
    <w:rsid w:val="000B7C8E"/>
    <w:rsid w:val="000C23A5"/>
    <w:rsid w:val="000C4583"/>
    <w:rsid w:val="000C55ED"/>
    <w:rsid w:val="000C5679"/>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2434"/>
    <w:rsid w:val="0012394F"/>
    <w:rsid w:val="001248E5"/>
    <w:rsid w:val="0012533E"/>
    <w:rsid w:val="00125C2C"/>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DDD"/>
    <w:rsid w:val="00150FDE"/>
    <w:rsid w:val="00152264"/>
    <w:rsid w:val="00153CE5"/>
    <w:rsid w:val="0015768F"/>
    <w:rsid w:val="00160AF7"/>
    <w:rsid w:val="00162F0B"/>
    <w:rsid w:val="001633CD"/>
    <w:rsid w:val="00163850"/>
    <w:rsid w:val="00164184"/>
    <w:rsid w:val="001645A8"/>
    <w:rsid w:val="00166414"/>
    <w:rsid w:val="00166430"/>
    <w:rsid w:val="0016676D"/>
    <w:rsid w:val="001713C1"/>
    <w:rsid w:val="001717EC"/>
    <w:rsid w:val="0017296F"/>
    <w:rsid w:val="0017490A"/>
    <w:rsid w:val="00174BFE"/>
    <w:rsid w:val="00176896"/>
    <w:rsid w:val="00177383"/>
    <w:rsid w:val="00180FD8"/>
    <w:rsid w:val="00181E29"/>
    <w:rsid w:val="00183318"/>
    <w:rsid w:val="0018430D"/>
    <w:rsid w:val="001843D0"/>
    <w:rsid w:val="001875E5"/>
    <w:rsid w:val="0019099D"/>
    <w:rsid w:val="00191CE2"/>
    <w:rsid w:val="00195156"/>
    <w:rsid w:val="001962A2"/>
    <w:rsid w:val="001A192F"/>
    <w:rsid w:val="001A357A"/>
    <w:rsid w:val="001A483E"/>
    <w:rsid w:val="001A6D46"/>
    <w:rsid w:val="001A7BD0"/>
    <w:rsid w:val="001B1DE8"/>
    <w:rsid w:val="001B2188"/>
    <w:rsid w:val="001B723E"/>
    <w:rsid w:val="001C01B9"/>
    <w:rsid w:val="001C4076"/>
    <w:rsid w:val="001C4E34"/>
    <w:rsid w:val="001C4F9D"/>
    <w:rsid w:val="001C5D9E"/>
    <w:rsid w:val="001C6F83"/>
    <w:rsid w:val="001C7BB4"/>
    <w:rsid w:val="001D08A3"/>
    <w:rsid w:val="001D091D"/>
    <w:rsid w:val="001D16E0"/>
    <w:rsid w:val="001D292C"/>
    <w:rsid w:val="001D680C"/>
    <w:rsid w:val="001D694D"/>
    <w:rsid w:val="001D6F56"/>
    <w:rsid w:val="001E0240"/>
    <w:rsid w:val="001E3446"/>
    <w:rsid w:val="001E621A"/>
    <w:rsid w:val="001F067E"/>
    <w:rsid w:val="001F0C75"/>
    <w:rsid w:val="001F2554"/>
    <w:rsid w:val="001F5DE6"/>
    <w:rsid w:val="001F6DF4"/>
    <w:rsid w:val="001F6F0F"/>
    <w:rsid w:val="0020233B"/>
    <w:rsid w:val="00206840"/>
    <w:rsid w:val="00210790"/>
    <w:rsid w:val="00211F83"/>
    <w:rsid w:val="00214656"/>
    <w:rsid w:val="00214739"/>
    <w:rsid w:val="002154BF"/>
    <w:rsid w:val="0021715C"/>
    <w:rsid w:val="00222E0A"/>
    <w:rsid w:val="00226E84"/>
    <w:rsid w:val="00227189"/>
    <w:rsid w:val="00227FB0"/>
    <w:rsid w:val="00230FC0"/>
    <w:rsid w:val="00231CFA"/>
    <w:rsid w:val="002334BB"/>
    <w:rsid w:val="0023376C"/>
    <w:rsid w:val="00234364"/>
    <w:rsid w:val="00235312"/>
    <w:rsid w:val="00235C87"/>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87AA8"/>
    <w:rsid w:val="0029326D"/>
    <w:rsid w:val="0029533A"/>
    <w:rsid w:val="002961E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9E6"/>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34B4"/>
    <w:rsid w:val="002F3C20"/>
    <w:rsid w:val="002F68A9"/>
    <w:rsid w:val="002F7734"/>
    <w:rsid w:val="00301033"/>
    <w:rsid w:val="00301716"/>
    <w:rsid w:val="00302EA6"/>
    <w:rsid w:val="003049A0"/>
    <w:rsid w:val="00311C0C"/>
    <w:rsid w:val="00313A4D"/>
    <w:rsid w:val="00315EE6"/>
    <w:rsid w:val="00321347"/>
    <w:rsid w:val="00323635"/>
    <w:rsid w:val="00324785"/>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476AB"/>
    <w:rsid w:val="0035043A"/>
    <w:rsid w:val="00353ECB"/>
    <w:rsid w:val="0035533B"/>
    <w:rsid w:val="00360E2B"/>
    <w:rsid w:val="00361335"/>
    <w:rsid w:val="00367250"/>
    <w:rsid w:val="00367E16"/>
    <w:rsid w:val="00370866"/>
    <w:rsid w:val="003717BD"/>
    <w:rsid w:val="0037231D"/>
    <w:rsid w:val="00374FC4"/>
    <w:rsid w:val="00375067"/>
    <w:rsid w:val="00385504"/>
    <w:rsid w:val="00390235"/>
    <w:rsid w:val="003902D2"/>
    <w:rsid w:val="00390C94"/>
    <w:rsid w:val="00395B61"/>
    <w:rsid w:val="003B36FC"/>
    <w:rsid w:val="003B4F2B"/>
    <w:rsid w:val="003B72E2"/>
    <w:rsid w:val="003C0950"/>
    <w:rsid w:val="003C0B6A"/>
    <w:rsid w:val="003C1639"/>
    <w:rsid w:val="003C485B"/>
    <w:rsid w:val="003C65CD"/>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17941"/>
    <w:rsid w:val="004219AA"/>
    <w:rsid w:val="0042534D"/>
    <w:rsid w:val="004265D5"/>
    <w:rsid w:val="00431B54"/>
    <w:rsid w:val="00432AD7"/>
    <w:rsid w:val="00432BF5"/>
    <w:rsid w:val="0043532D"/>
    <w:rsid w:val="004355A5"/>
    <w:rsid w:val="00436D00"/>
    <w:rsid w:val="00440864"/>
    <w:rsid w:val="00445049"/>
    <w:rsid w:val="0044767C"/>
    <w:rsid w:val="004502CF"/>
    <w:rsid w:val="00450747"/>
    <w:rsid w:val="00452677"/>
    <w:rsid w:val="004527D6"/>
    <w:rsid w:val="004539F1"/>
    <w:rsid w:val="00455EB9"/>
    <w:rsid w:val="0045632E"/>
    <w:rsid w:val="004563F3"/>
    <w:rsid w:val="004565F9"/>
    <w:rsid w:val="00456FED"/>
    <w:rsid w:val="00460DB7"/>
    <w:rsid w:val="00460E04"/>
    <w:rsid w:val="0046470C"/>
    <w:rsid w:val="0046619E"/>
    <w:rsid w:val="00467DAB"/>
    <w:rsid w:val="00470982"/>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5A6"/>
    <w:rsid w:val="004B4F86"/>
    <w:rsid w:val="004B5ECC"/>
    <w:rsid w:val="004C1A91"/>
    <w:rsid w:val="004C7110"/>
    <w:rsid w:val="004D17F9"/>
    <w:rsid w:val="004D32E0"/>
    <w:rsid w:val="004D3641"/>
    <w:rsid w:val="004D3B32"/>
    <w:rsid w:val="004D6715"/>
    <w:rsid w:val="004D6B75"/>
    <w:rsid w:val="004D6E5D"/>
    <w:rsid w:val="004D7A47"/>
    <w:rsid w:val="004E14C6"/>
    <w:rsid w:val="004E2AD2"/>
    <w:rsid w:val="004E6E19"/>
    <w:rsid w:val="004E7EDB"/>
    <w:rsid w:val="004F2856"/>
    <w:rsid w:val="004F47A4"/>
    <w:rsid w:val="004F5965"/>
    <w:rsid w:val="004F6EA3"/>
    <w:rsid w:val="004F7C1C"/>
    <w:rsid w:val="00500875"/>
    <w:rsid w:val="005038A5"/>
    <w:rsid w:val="00506E35"/>
    <w:rsid w:val="00511D4E"/>
    <w:rsid w:val="005131D8"/>
    <w:rsid w:val="0051397F"/>
    <w:rsid w:val="005169DF"/>
    <w:rsid w:val="00516AEE"/>
    <w:rsid w:val="00516E34"/>
    <w:rsid w:val="0051745B"/>
    <w:rsid w:val="00520A5A"/>
    <w:rsid w:val="0052105F"/>
    <w:rsid w:val="005250A8"/>
    <w:rsid w:val="005255EB"/>
    <w:rsid w:val="005271D8"/>
    <w:rsid w:val="00527BD1"/>
    <w:rsid w:val="00530F80"/>
    <w:rsid w:val="005316C0"/>
    <w:rsid w:val="00532F1A"/>
    <w:rsid w:val="0053448C"/>
    <w:rsid w:val="005364B9"/>
    <w:rsid w:val="00537001"/>
    <w:rsid w:val="00537377"/>
    <w:rsid w:val="00537622"/>
    <w:rsid w:val="005404D4"/>
    <w:rsid w:val="00542A59"/>
    <w:rsid w:val="0055081C"/>
    <w:rsid w:val="005526AA"/>
    <w:rsid w:val="005530B2"/>
    <w:rsid w:val="00555DE9"/>
    <w:rsid w:val="0056020F"/>
    <w:rsid w:val="005608A6"/>
    <w:rsid w:val="00561D45"/>
    <w:rsid w:val="005724B4"/>
    <w:rsid w:val="00572581"/>
    <w:rsid w:val="00574741"/>
    <w:rsid w:val="00574BA2"/>
    <w:rsid w:val="005753D9"/>
    <w:rsid w:val="00580C08"/>
    <w:rsid w:val="00581199"/>
    <w:rsid w:val="00582EE2"/>
    <w:rsid w:val="0058399F"/>
    <w:rsid w:val="00584076"/>
    <w:rsid w:val="005902C4"/>
    <w:rsid w:val="00592DFB"/>
    <w:rsid w:val="00594276"/>
    <w:rsid w:val="0059442E"/>
    <w:rsid w:val="005A340A"/>
    <w:rsid w:val="005A6537"/>
    <w:rsid w:val="005A735F"/>
    <w:rsid w:val="005A785E"/>
    <w:rsid w:val="005B253B"/>
    <w:rsid w:val="005B3910"/>
    <w:rsid w:val="005B3B19"/>
    <w:rsid w:val="005B3ECA"/>
    <w:rsid w:val="005B4E3F"/>
    <w:rsid w:val="005C1F0D"/>
    <w:rsid w:val="005C2EF6"/>
    <w:rsid w:val="005C4C41"/>
    <w:rsid w:val="005C560A"/>
    <w:rsid w:val="005C5D67"/>
    <w:rsid w:val="005C71B5"/>
    <w:rsid w:val="005C73CA"/>
    <w:rsid w:val="005C7E8F"/>
    <w:rsid w:val="005D3146"/>
    <w:rsid w:val="005D35D8"/>
    <w:rsid w:val="005D4A6A"/>
    <w:rsid w:val="005D598A"/>
    <w:rsid w:val="005D5C6A"/>
    <w:rsid w:val="005D7E01"/>
    <w:rsid w:val="005E2DAD"/>
    <w:rsid w:val="005E2DE5"/>
    <w:rsid w:val="005E3A19"/>
    <w:rsid w:val="005E5996"/>
    <w:rsid w:val="005E6D69"/>
    <w:rsid w:val="005F1763"/>
    <w:rsid w:val="005F18A6"/>
    <w:rsid w:val="005F25A4"/>
    <w:rsid w:val="005F4CB1"/>
    <w:rsid w:val="005F58EA"/>
    <w:rsid w:val="005F59D5"/>
    <w:rsid w:val="005F638A"/>
    <w:rsid w:val="005F751D"/>
    <w:rsid w:val="005F7BAC"/>
    <w:rsid w:val="0060046D"/>
    <w:rsid w:val="00604E42"/>
    <w:rsid w:val="00606E6D"/>
    <w:rsid w:val="00607B88"/>
    <w:rsid w:val="006110C9"/>
    <w:rsid w:val="0061133D"/>
    <w:rsid w:val="00612663"/>
    <w:rsid w:val="00614C46"/>
    <w:rsid w:val="006163B7"/>
    <w:rsid w:val="00616E38"/>
    <w:rsid w:val="00622C7B"/>
    <w:rsid w:val="00623BF5"/>
    <w:rsid w:val="00623D52"/>
    <w:rsid w:val="00630CB4"/>
    <w:rsid w:val="006315C1"/>
    <w:rsid w:val="006342A3"/>
    <w:rsid w:val="006349AE"/>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57AB7"/>
    <w:rsid w:val="00662D8F"/>
    <w:rsid w:val="0066332D"/>
    <w:rsid w:val="00670878"/>
    <w:rsid w:val="00670A28"/>
    <w:rsid w:val="00670D1D"/>
    <w:rsid w:val="0068175D"/>
    <w:rsid w:val="00682328"/>
    <w:rsid w:val="00683B6D"/>
    <w:rsid w:val="00683F31"/>
    <w:rsid w:val="00684CF9"/>
    <w:rsid w:val="00687C31"/>
    <w:rsid w:val="00691B1D"/>
    <w:rsid w:val="006A11B6"/>
    <w:rsid w:val="006A5C81"/>
    <w:rsid w:val="006A605C"/>
    <w:rsid w:val="006A733E"/>
    <w:rsid w:val="006B047F"/>
    <w:rsid w:val="006B0962"/>
    <w:rsid w:val="006B702E"/>
    <w:rsid w:val="006C1696"/>
    <w:rsid w:val="006C2E55"/>
    <w:rsid w:val="006C5B68"/>
    <w:rsid w:val="006D155F"/>
    <w:rsid w:val="006D3364"/>
    <w:rsid w:val="006D33BC"/>
    <w:rsid w:val="006D3FD9"/>
    <w:rsid w:val="006D533A"/>
    <w:rsid w:val="006D59F7"/>
    <w:rsid w:val="006D5F18"/>
    <w:rsid w:val="006D6360"/>
    <w:rsid w:val="006D72BE"/>
    <w:rsid w:val="006E2FF0"/>
    <w:rsid w:val="006E377F"/>
    <w:rsid w:val="006E39E6"/>
    <w:rsid w:val="006E3AC4"/>
    <w:rsid w:val="006E5BB0"/>
    <w:rsid w:val="006F047F"/>
    <w:rsid w:val="006F1D9E"/>
    <w:rsid w:val="006F310D"/>
    <w:rsid w:val="006F4261"/>
    <w:rsid w:val="006F44F5"/>
    <w:rsid w:val="006F631A"/>
    <w:rsid w:val="006F7434"/>
    <w:rsid w:val="006F758E"/>
    <w:rsid w:val="00702F52"/>
    <w:rsid w:val="007033C0"/>
    <w:rsid w:val="0070373E"/>
    <w:rsid w:val="0070409A"/>
    <w:rsid w:val="00704B26"/>
    <w:rsid w:val="0070574A"/>
    <w:rsid w:val="00705FAA"/>
    <w:rsid w:val="007061F2"/>
    <w:rsid w:val="00707056"/>
    <w:rsid w:val="00713287"/>
    <w:rsid w:val="007135C3"/>
    <w:rsid w:val="00716534"/>
    <w:rsid w:val="00722D6A"/>
    <w:rsid w:val="00724F2B"/>
    <w:rsid w:val="00726E90"/>
    <w:rsid w:val="0073163D"/>
    <w:rsid w:val="0073175C"/>
    <w:rsid w:val="00732926"/>
    <w:rsid w:val="0073347B"/>
    <w:rsid w:val="007345D8"/>
    <w:rsid w:val="00741092"/>
    <w:rsid w:val="00741DF3"/>
    <w:rsid w:val="00742D2A"/>
    <w:rsid w:val="00743912"/>
    <w:rsid w:val="00743D3F"/>
    <w:rsid w:val="007511A5"/>
    <w:rsid w:val="0075150E"/>
    <w:rsid w:val="00753DF6"/>
    <w:rsid w:val="00754001"/>
    <w:rsid w:val="0076015B"/>
    <w:rsid w:val="00762793"/>
    <w:rsid w:val="007633F1"/>
    <w:rsid w:val="00764F75"/>
    <w:rsid w:val="00767A5A"/>
    <w:rsid w:val="00772C21"/>
    <w:rsid w:val="00773BF2"/>
    <w:rsid w:val="0077618F"/>
    <w:rsid w:val="0077719B"/>
    <w:rsid w:val="00777C48"/>
    <w:rsid w:val="00780396"/>
    <w:rsid w:val="00782465"/>
    <w:rsid w:val="0078319E"/>
    <w:rsid w:val="007832B0"/>
    <w:rsid w:val="00783525"/>
    <w:rsid w:val="00785DB9"/>
    <w:rsid w:val="00786951"/>
    <w:rsid w:val="00795647"/>
    <w:rsid w:val="007974C3"/>
    <w:rsid w:val="007A05C9"/>
    <w:rsid w:val="007A6CDC"/>
    <w:rsid w:val="007B1177"/>
    <w:rsid w:val="007B4A4E"/>
    <w:rsid w:val="007C4238"/>
    <w:rsid w:val="007C63A6"/>
    <w:rsid w:val="007D2965"/>
    <w:rsid w:val="007D3007"/>
    <w:rsid w:val="007D302C"/>
    <w:rsid w:val="007D4174"/>
    <w:rsid w:val="007D4B00"/>
    <w:rsid w:val="007D6C82"/>
    <w:rsid w:val="007E0866"/>
    <w:rsid w:val="007E1091"/>
    <w:rsid w:val="007E31E3"/>
    <w:rsid w:val="007E5AA9"/>
    <w:rsid w:val="007E5B39"/>
    <w:rsid w:val="007E7FAA"/>
    <w:rsid w:val="007F3757"/>
    <w:rsid w:val="007F410D"/>
    <w:rsid w:val="007F4AC2"/>
    <w:rsid w:val="007F75A7"/>
    <w:rsid w:val="00801BB7"/>
    <w:rsid w:val="00804252"/>
    <w:rsid w:val="008058DD"/>
    <w:rsid w:val="00812320"/>
    <w:rsid w:val="00812CE2"/>
    <w:rsid w:val="008155E7"/>
    <w:rsid w:val="00817FA7"/>
    <w:rsid w:val="00822517"/>
    <w:rsid w:val="00823304"/>
    <w:rsid w:val="00824D1D"/>
    <w:rsid w:val="008258C7"/>
    <w:rsid w:val="008268EB"/>
    <w:rsid w:val="008301DB"/>
    <w:rsid w:val="00833AC6"/>
    <w:rsid w:val="00834062"/>
    <w:rsid w:val="00834BEE"/>
    <w:rsid w:val="00836302"/>
    <w:rsid w:val="00840C25"/>
    <w:rsid w:val="00841982"/>
    <w:rsid w:val="00843739"/>
    <w:rsid w:val="00844501"/>
    <w:rsid w:val="008445E3"/>
    <w:rsid w:val="00845B39"/>
    <w:rsid w:val="00847017"/>
    <w:rsid w:val="0085342C"/>
    <w:rsid w:val="00853D5C"/>
    <w:rsid w:val="0085464E"/>
    <w:rsid w:val="008548B5"/>
    <w:rsid w:val="00854F7F"/>
    <w:rsid w:val="008558EC"/>
    <w:rsid w:val="008559D1"/>
    <w:rsid w:val="0086174B"/>
    <w:rsid w:val="008621A2"/>
    <w:rsid w:val="008635D9"/>
    <w:rsid w:val="00863F34"/>
    <w:rsid w:val="008641AA"/>
    <w:rsid w:val="0086511D"/>
    <w:rsid w:val="0086617F"/>
    <w:rsid w:val="00866E25"/>
    <w:rsid w:val="008702EC"/>
    <w:rsid w:val="00870D7B"/>
    <w:rsid w:val="00871D03"/>
    <w:rsid w:val="00873537"/>
    <w:rsid w:val="00876ABE"/>
    <w:rsid w:val="00882006"/>
    <w:rsid w:val="00892827"/>
    <w:rsid w:val="00892833"/>
    <w:rsid w:val="00894BB6"/>
    <w:rsid w:val="00895E2B"/>
    <w:rsid w:val="00895F3B"/>
    <w:rsid w:val="008A2B9C"/>
    <w:rsid w:val="008A7365"/>
    <w:rsid w:val="008A757F"/>
    <w:rsid w:val="008A7774"/>
    <w:rsid w:val="008B06CD"/>
    <w:rsid w:val="008B2383"/>
    <w:rsid w:val="008B25C9"/>
    <w:rsid w:val="008B32D5"/>
    <w:rsid w:val="008B52DF"/>
    <w:rsid w:val="008B5F17"/>
    <w:rsid w:val="008B6294"/>
    <w:rsid w:val="008B756C"/>
    <w:rsid w:val="008C2AC2"/>
    <w:rsid w:val="008C2EFB"/>
    <w:rsid w:val="008C6275"/>
    <w:rsid w:val="008C6836"/>
    <w:rsid w:val="008C7566"/>
    <w:rsid w:val="008D074C"/>
    <w:rsid w:val="008D0A7A"/>
    <w:rsid w:val="008D0B75"/>
    <w:rsid w:val="008D2DC3"/>
    <w:rsid w:val="008D6DCE"/>
    <w:rsid w:val="008E0BAD"/>
    <w:rsid w:val="008E3A90"/>
    <w:rsid w:val="008E3FF2"/>
    <w:rsid w:val="008E4004"/>
    <w:rsid w:val="008E45CE"/>
    <w:rsid w:val="008E4799"/>
    <w:rsid w:val="008E4CFE"/>
    <w:rsid w:val="008E5856"/>
    <w:rsid w:val="008E5E88"/>
    <w:rsid w:val="008E64FA"/>
    <w:rsid w:val="008E7B3B"/>
    <w:rsid w:val="008F0279"/>
    <w:rsid w:val="008F3E2F"/>
    <w:rsid w:val="008F4724"/>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AA9"/>
    <w:rsid w:val="00927D3B"/>
    <w:rsid w:val="00932AF3"/>
    <w:rsid w:val="00941056"/>
    <w:rsid w:val="009412E1"/>
    <w:rsid w:val="00945B2B"/>
    <w:rsid w:val="00946104"/>
    <w:rsid w:val="00946D84"/>
    <w:rsid w:val="00950A20"/>
    <w:rsid w:val="009514DD"/>
    <w:rsid w:val="0095198A"/>
    <w:rsid w:val="00952EC6"/>
    <w:rsid w:val="00953938"/>
    <w:rsid w:val="00955CFE"/>
    <w:rsid w:val="00961B1B"/>
    <w:rsid w:val="00961FC5"/>
    <w:rsid w:val="00961FEF"/>
    <w:rsid w:val="00963AD8"/>
    <w:rsid w:val="0096431A"/>
    <w:rsid w:val="0096439E"/>
    <w:rsid w:val="00965BB4"/>
    <w:rsid w:val="00966F6E"/>
    <w:rsid w:val="00967CC6"/>
    <w:rsid w:val="00970F1C"/>
    <w:rsid w:val="009746D7"/>
    <w:rsid w:val="009760F3"/>
    <w:rsid w:val="009763B7"/>
    <w:rsid w:val="00976ABF"/>
    <w:rsid w:val="009808EA"/>
    <w:rsid w:val="00980DD4"/>
    <w:rsid w:val="009826F1"/>
    <w:rsid w:val="0098348B"/>
    <w:rsid w:val="009834B1"/>
    <w:rsid w:val="00985C78"/>
    <w:rsid w:val="00986257"/>
    <w:rsid w:val="00986A03"/>
    <w:rsid w:val="00986ABB"/>
    <w:rsid w:val="00991B40"/>
    <w:rsid w:val="009922D1"/>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2F3D"/>
    <w:rsid w:val="009C582A"/>
    <w:rsid w:val="009C5AA6"/>
    <w:rsid w:val="009C5D39"/>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865"/>
    <w:rsid w:val="009E7F0C"/>
    <w:rsid w:val="009F0952"/>
    <w:rsid w:val="009F1D80"/>
    <w:rsid w:val="009F7129"/>
    <w:rsid w:val="009F7784"/>
    <w:rsid w:val="009F7A02"/>
    <w:rsid w:val="00A04A2D"/>
    <w:rsid w:val="00A04B00"/>
    <w:rsid w:val="00A06994"/>
    <w:rsid w:val="00A11E7B"/>
    <w:rsid w:val="00A12EB1"/>
    <w:rsid w:val="00A1445A"/>
    <w:rsid w:val="00A16837"/>
    <w:rsid w:val="00A20595"/>
    <w:rsid w:val="00A20F9A"/>
    <w:rsid w:val="00A22650"/>
    <w:rsid w:val="00A23327"/>
    <w:rsid w:val="00A24587"/>
    <w:rsid w:val="00A3063E"/>
    <w:rsid w:val="00A33BB7"/>
    <w:rsid w:val="00A33BE0"/>
    <w:rsid w:val="00A36807"/>
    <w:rsid w:val="00A43D02"/>
    <w:rsid w:val="00A4465B"/>
    <w:rsid w:val="00A464FC"/>
    <w:rsid w:val="00A50001"/>
    <w:rsid w:val="00A508F3"/>
    <w:rsid w:val="00A515E0"/>
    <w:rsid w:val="00A5427E"/>
    <w:rsid w:val="00A54465"/>
    <w:rsid w:val="00A57325"/>
    <w:rsid w:val="00A57BB0"/>
    <w:rsid w:val="00A65603"/>
    <w:rsid w:val="00A65C2E"/>
    <w:rsid w:val="00A65E98"/>
    <w:rsid w:val="00A67641"/>
    <w:rsid w:val="00A708D1"/>
    <w:rsid w:val="00A7104C"/>
    <w:rsid w:val="00A73ADB"/>
    <w:rsid w:val="00A73CBD"/>
    <w:rsid w:val="00A75802"/>
    <w:rsid w:val="00A75807"/>
    <w:rsid w:val="00A806C1"/>
    <w:rsid w:val="00A83E62"/>
    <w:rsid w:val="00A90972"/>
    <w:rsid w:val="00A90BF4"/>
    <w:rsid w:val="00A92149"/>
    <w:rsid w:val="00A9238A"/>
    <w:rsid w:val="00A93032"/>
    <w:rsid w:val="00A940FB"/>
    <w:rsid w:val="00AA133A"/>
    <w:rsid w:val="00AA2C97"/>
    <w:rsid w:val="00AA2F1C"/>
    <w:rsid w:val="00AA392D"/>
    <w:rsid w:val="00AA3D64"/>
    <w:rsid w:val="00AA421D"/>
    <w:rsid w:val="00AA5261"/>
    <w:rsid w:val="00AB0784"/>
    <w:rsid w:val="00AB13AF"/>
    <w:rsid w:val="00AB1522"/>
    <w:rsid w:val="00AB3346"/>
    <w:rsid w:val="00AB3CB4"/>
    <w:rsid w:val="00AB4674"/>
    <w:rsid w:val="00AB71D3"/>
    <w:rsid w:val="00AC4CD0"/>
    <w:rsid w:val="00AC54D9"/>
    <w:rsid w:val="00AC5AA9"/>
    <w:rsid w:val="00AC6E6C"/>
    <w:rsid w:val="00AC707C"/>
    <w:rsid w:val="00AC72E5"/>
    <w:rsid w:val="00AD1167"/>
    <w:rsid w:val="00AD25FD"/>
    <w:rsid w:val="00AD26DC"/>
    <w:rsid w:val="00AD3618"/>
    <w:rsid w:val="00AD7054"/>
    <w:rsid w:val="00AD7633"/>
    <w:rsid w:val="00AF0AD6"/>
    <w:rsid w:val="00AF0DB1"/>
    <w:rsid w:val="00AF1C5A"/>
    <w:rsid w:val="00AF2C4B"/>
    <w:rsid w:val="00AF325C"/>
    <w:rsid w:val="00AF3317"/>
    <w:rsid w:val="00AF37E1"/>
    <w:rsid w:val="00AF4D4C"/>
    <w:rsid w:val="00AF5411"/>
    <w:rsid w:val="00AF5C42"/>
    <w:rsid w:val="00AF793F"/>
    <w:rsid w:val="00B02023"/>
    <w:rsid w:val="00B021F9"/>
    <w:rsid w:val="00B03F35"/>
    <w:rsid w:val="00B044AC"/>
    <w:rsid w:val="00B07ADB"/>
    <w:rsid w:val="00B1139B"/>
    <w:rsid w:val="00B16E6F"/>
    <w:rsid w:val="00B16F2C"/>
    <w:rsid w:val="00B20066"/>
    <w:rsid w:val="00B20079"/>
    <w:rsid w:val="00B200E4"/>
    <w:rsid w:val="00B20557"/>
    <w:rsid w:val="00B2138D"/>
    <w:rsid w:val="00B22A01"/>
    <w:rsid w:val="00B234EB"/>
    <w:rsid w:val="00B23891"/>
    <w:rsid w:val="00B25312"/>
    <w:rsid w:val="00B26132"/>
    <w:rsid w:val="00B2757C"/>
    <w:rsid w:val="00B3154D"/>
    <w:rsid w:val="00B32A8A"/>
    <w:rsid w:val="00B36D12"/>
    <w:rsid w:val="00B40314"/>
    <w:rsid w:val="00B415E2"/>
    <w:rsid w:val="00B4256F"/>
    <w:rsid w:val="00B44F55"/>
    <w:rsid w:val="00B46FF6"/>
    <w:rsid w:val="00B47708"/>
    <w:rsid w:val="00B528B4"/>
    <w:rsid w:val="00B52BF2"/>
    <w:rsid w:val="00B5369B"/>
    <w:rsid w:val="00B538F5"/>
    <w:rsid w:val="00B54BC4"/>
    <w:rsid w:val="00B54C09"/>
    <w:rsid w:val="00B559AC"/>
    <w:rsid w:val="00B56D9D"/>
    <w:rsid w:val="00B574B3"/>
    <w:rsid w:val="00B603D8"/>
    <w:rsid w:val="00B60B88"/>
    <w:rsid w:val="00B61205"/>
    <w:rsid w:val="00B62271"/>
    <w:rsid w:val="00B6248A"/>
    <w:rsid w:val="00B63540"/>
    <w:rsid w:val="00B639F6"/>
    <w:rsid w:val="00B6449E"/>
    <w:rsid w:val="00B65B5A"/>
    <w:rsid w:val="00B661E3"/>
    <w:rsid w:val="00B66692"/>
    <w:rsid w:val="00B70847"/>
    <w:rsid w:val="00B7105F"/>
    <w:rsid w:val="00B738D2"/>
    <w:rsid w:val="00B81D82"/>
    <w:rsid w:val="00B84E8D"/>
    <w:rsid w:val="00B86392"/>
    <w:rsid w:val="00B9309E"/>
    <w:rsid w:val="00B930C3"/>
    <w:rsid w:val="00B95263"/>
    <w:rsid w:val="00B95FBF"/>
    <w:rsid w:val="00BA04EE"/>
    <w:rsid w:val="00BA0C29"/>
    <w:rsid w:val="00BA2C4A"/>
    <w:rsid w:val="00BA5501"/>
    <w:rsid w:val="00BA5DD1"/>
    <w:rsid w:val="00BA60CC"/>
    <w:rsid w:val="00BB3939"/>
    <w:rsid w:val="00BB586C"/>
    <w:rsid w:val="00BB5AF4"/>
    <w:rsid w:val="00BC00ED"/>
    <w:rsid w:val="00BC0CC3"/>
    <w:rsid w:val="00BC2412"/>
    <w:rsid w:val="00BC29DD"/>
    <w:rsid w:val="00BD4AEF"/>
    <w:rsid w:val="00BD5B95"/>
    <w:rsid w:val="00BD745F"/>
    <w:rsid w:val="00BE1D1A"/>
    <w:rsid w:val="00BE3569"/>
    <w:rsid w:val="00BE6219"/>
    <w:rsid w:val="00BE655C"/>
    <w:rsid w:val="00BE6AEE"/>
    <w:rsid w:val="00BF0411"/>
    <w:rsid w:val="00BF2192"/>
    <w:rsid w:val="00BF482D"/>
    <w:rsid w:val="00BF78A7"/>
    <w:rsid w:val="00C01A5B"/>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1CF4"/>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3BB"/>
    <w:rsid w:val="00C71713"/>
    <w:rsid w:val="00C719EB"/>
    <w:rsid w:val="00C74415"/>
    <w:rsid w:val="00C75026"/>
    <w:rsid w:val="00C7694D"/>
    <w:rsid w:val="00C82B34"/>
    <w:rsid w:val="00C82BE4"/>
    <w:rsid w:val="00C83E7B"/>
    <w:rsid w:val="00C84123"/>
    <w:rsid w:val="00C85C77"/>
    <w:rsid w:val="00C92D80"/>
    <w:rsid w:val="00C9303D"/>
    <w:rsid w:val="00C937C3"/>
    <w:rsid w:val="00C9531D"/>
    <w:rsid w:val="00C97729"/>
    <w:rsid w:val="00CA13DA"/>
    <w:rsid w:val="00CA36CD"/>
    <w:rsid w:val="00CA4372"/>
    <w:rsid w:val="00CA787B"/>
    <w:rsid w:val="00CB008E"/>
    <w:rsid w:val="00CB0D95"/>
    <w:rsid w:val="00CB1F82"/>
    <w:rsid w:val="00CB452A"/>
    <w:rsid w:val="00CB4E47"/>
    <w:rsid w:val="00CC24DD"/>
    <w:rsid w:val="00CC39B6"/>
    <w:rsid w:val="00CC6606"/>
    <w:rsid w:val="00CC6678"/>
    <w:rsid w:val="00CC6F4E"/>
    <w:rsid w:val="00CD0390"/>
    <w:rsid w:val="00CD06ED"/>
    <w:rsid w:val="00CD29F4"/>
    <w:rsid w:val="00CD52D5"/>
    <w:rsid w:val="00CD53DD"/>
    <w:rsid w:val="00CD61B2"/>
    <w:rsid w:val="00CD66E3"/>
    <w:rsid w:val="00CD68A9"/>
    <w:rsid w:val="00CD7808"/>
    <w:rsid w:val="00CE12A9"/>
    <w:rsid w:val="00CE1BCF"/>
    <w:rsid w:val="00CE4217"/>
    <w:rsid w:val="00CE751D"/>
    <w:rsid w:val="00CF12FC"/>
    <w:rsid w:val="00CF7251"/>
    <w:rsid w:val="00D007AC"/>
    <w:rsid w:val="00D01B31"/>
    <w:rsid w:val="00D03B50"/>
    <w:rsid w:val="00D05C1E"/>
    <w:rsid w:val="00D06278"/>
    <w:rsid w:val="00D06638"/>
    <w:rsid w:val="00D14F49"/>
    <w:rsid w:val="00D16590"/>
    <w:rsid w:val="00D21157"/>
    <w:rsid w:val="00D228F2"/>
    <w:rsid w:val="00D22BC5"/>
    <w:rsid w:val="00D2343D"/>
    <w:rsid w:val="00D24887"/>
    <w:rsid w:val="00D25C18"/>
    <w:rsid w:val="00D25D8D"/>
    <w:rsid w:val="00D278D4"/>
    <w:rsid w:val="00D30ED0"/>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708"/>
    <w:rsid w:val="00D65A94"/>
    <w:rsid w:val="00D661F5"/>
    <w:rsid w:val="00D674B8"/>
    <w:rsid w:val="00D679E2"/>
    <w:rsid w:val="00D707B4"/>
    <w:rsid w:val="00D71333"/>
    <w:rsid w:val="00D71424"/>
    <w:rsid w:val="00D71D3C"/>
    <w:rsid w:val="00D7309B"/>
    <w:rsid w:val="00D75BBD"/>
    <w:rsid w:val="00D776B3"/>
    <w:rsid w:val="00D77837"/>
    <w:rsid w:val="00D77C8B"/>
    <w:rsid w:val="00D81B38"/>
    <w:rsid w:val="00D8275B"/>
    <w:rsid w:val="00D83E17"/>
    <w:rsid w:val="00D84490"/>
    <w:rsid w:val="00D906A3"/>
    <w:rsid w:val="00D92A3B"/>
    <w:rsid w:val="00D92C6A"/>
    <w:rsid w:val="00D941BD"/>
    <w:rsid w:val="00D94249"/>
    <w:rsid w:val="00D95A90"/>
    <w:rsid w:val="00D97B9F"/>
    <w:rsid w:val="00DA0B86"/>
    <w:rsid w:val="00DA787A"/>
    <w:rsid w:val="00DA7EA2"/>
    <w:rsid w:val="00DB0346"/>
    <w:rsid w:val="00DB0C8D"/>
    <w:rsid w:val="00DB1E31"/>
    <w:rsid w:val="00DB2B42"/>
    <w:rsid w:val="00DB3E61"/>
    <w:rsid w:val="00DB5169"/>
    <w:rsid w:val="00DB6E36"/>
    <w:rsid w:val="00DC2ED2"/>
    <w:rsid w:val="00DD0017"/>
    <w:rsid w:val="00DD0A64"/>
    <w:rsid w:val="00DD2483"/>
    <w:rsid w:val="00DD5068"/>
    <w:rsid w:val="00DD6DD3"/>
    <w:rsid w:val="00DE4734"/>
    <w:rsid w:val="00DE4F10"/>
    <w:rsid w:val="00DE7BB3"/>
    <w:rsid w:val="00DF0CD2"/>
    <w:rsid w:val="00DF116B"/>
    <w:rsid w:val="00DF139F"/>
    <w:rsid w:val="00DF3D50"/>
    <w:rsid w:val="00DF4664"/>
    <w:rsid w:val="00DF5517"/>
    <w:rsid w:val="00DF6538"/>
    <w:rsid w:val="00E00022"/>
    <w:rsid w:val="00E0033A"/>
    <w:rsid w:val="00E00397"/>
    <w:rsid w:val="00E02016"/>
    <w:rsid w:val="00E029F3"/>
    <w:rsid w:val="00E02C2C"/>
    <w:rsid w:val="00E02F1C"/>
    <w:rsid w:val="00E0340C"/>
    <w:rsid w:val="00E050C4"/>
    <w:rsid w:val="00E0763C"/>
    <w:rsid w:val="00E108C0"/>
    <w:rsid w:val="00E14CE6"/>
    <w:rsid w:val="00E213DC"/>
    <w:rsid w:val="00E21E24"/>
    <w:rsid w:val="00E222FF"/>
    <w:rsid w:val="00E23945"/>
    <w:rsid w:val="00E23FAD"/>
    <w:rsid w:val="00E248C1"/>
    <w:rsid w:val="00E251FE"/>
    <w:rsid w:val="00E267D4"/>
    <w:rsid w:val="00E26830"/>
    <w:rsid w:val="00E303C1"/>
    <w:rsid w:val="00E3300C"/>
    <w:rsid w:val="00E371DC"/>
    <w:rsid w:val="00E43C3D"/>
    <w:rsid w:val="00E455A1"/>
    <w:rsid w:val="00E45B74"/>
    <w:rsid w:val="00E54375"/>
    <w:rsid w:val="00E550C0"/>
    <w:rsid w:val="00E55D6C"/>
    <w:rsid w:val="00E606B5"/>
    <w:rsid w:val="00E61921"/>
    <w:rsid w:val="00E626DA"/>
    <w:rsid w:val="00E62E7D"/>
    <w:rsid w:val="00E676C3"/>
    <w:rsid w:val="00E70B94"/>
    <w:rsid w:val="00E718A5"/>
    <w:rsid w:val="00E749F2"/>
    <w:rsid w:val="00E768A3"/>
    <w:rsid w:val="00E84B46"/>
    <w:rsid w:val="00E902A1"/>
    <w:rsid w:val="00E910A4"/>
    <w:rsid w:val="00E91AEF"/>
    <w:rsid w:val="00E9327F"/>
    <w:rsid w:val="00E932C8"/>
    <w:rsid w:val="00E956FD"/>
    <w:rsid w:val="00E95B73"/>
    <w:rsid w:val="00E9600A"/>
    <w:rsid w:val="00E96E51"/>
    <w:rsid w:val="00EA7B9C"/>
    <w:rsid w:val="00EB04B0"/>
    <w:rsid w:val="00EB0AC0"/>
    <w:rsid w:val="00EB0DA9"/>
    <w:rsid w:val="00EB1062"/>
    <w:rsid w:val="00EB20FF"/>
    <w:rsid w:val="00EB2A61"/>
    <w:rsid w:val="00EC43F0"/>
    <w:rsid w:val="00ED18E0"/>
    <w:rsid w:val="00ED365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16E8F"/>
    <w:rsid w:val="00F21B47"/>
    <w:rsid w:val="00F25818"/>
    <w:rsid w:val="00F267C9"/>
    <w:rsid w:val="00F27435"/>
    <w:rsid w:val="00F27E00"/>
    <w:rsid w:val="00F30DD5"/>
    <w:rsid w:val="00F36001"/>
    <w:rsid w:val="00F37C68"/>
    <w:rsid w:val="00F41599"/>
    <w:rsid w:val="00F41606"/>
    <w:rsid w:val="00F42EA0"/>
    <w:rsid w:val="00F505B8"/>
    <w:rsid w:val="00F5174B"/>
    <w:rsid w:val="00F51F53"/>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75C43"/>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D7031"/>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erazreenaomemba2">
    <w:name w:val="Nerazrešena omemba2"/>
    <w:basedOn w:val="Privzetapisavaodstavka"/>
    <w:uiPriority w:val="99"/>
    <w:semiHidden/>
    <w:unhideWhenUsed/>
    <w:rsid w:val="00153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2824E3-E641-4A3F-AD13-FDD9E3F79BEF}">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099AAD9-A40D-4717-BA84-4481875FE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C63C90F2-0BCC-4758-848D-02E94913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3270</TotalTime>
  <Pages>9</Pages>
  <Words>3682</Words>
  <Characters>21861</Characters>
  <Application>Microsoft Office Word</Application>
  <DocSecurity>0</DocSecurity>
  <Lines>182</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102</cp:revision>
  <cp:lastPrinted>2024-07-17T10:54:00Z</cp:lastPrinted>
  <dcterms:created xsi:type="dcterms:W3CDTF">2021-11-11T10:35:00Z</dcterms:created>
  <dcterms:modified xsi:type="dcterms:W3CDTF">2024-07-22T08:18:00Z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