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1239DCD4" w:rsidR="006D1220" w:rsidRDefault="006D1220" w:rsidP="00A72B5B">
      <w:pPr>
        <w:tabs>
          <w:tab w:val="left" w:pos="993"/>
          <w:tab w:val="left" w:pos="1134"/>
        </w:tabs>
        <w:rPr>
          <w:rFonts w:cs="Arial"/>
        </w:rPr>
      </w:pPr>
      <w:r w:rsidRPr="001078F9">
        <w:rPr>
          <w:rFonts w:cs="Arial"/>
        </w:rPr>
        <w:t xml:space="preserve">Številka: </w:t>
      </w:r>
      <w:r w:rsidR="009A7285">
        <w:rPr>
          <w:rFonts w:cs="Arial"/>
        </w:rPr>
        <w:t>4302-0128/2024-</w:t>
      </w:r>
      <w:r w:rsidR="00655B91">
        <w:rPr>
          <w:rFonts w:cs="Arial"/>
        </w:rPr>
        <w:t>2</w:t>
      </w:r>
    </w:p>
    <w:p w14:paraId="45422474" w14:textId="67FADA61"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9A7285">
        <w:rPr>
          <w:rFonts w:cs="Arial"/>
        </w:rPr>
        <w:t xml:space="preserve"> 2024-243</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BACEFE2" w14:textId="77777777" w:rsidR="00566A28" w:rsidRPr="001248E5" w:rsidRDefault="00566A28" w:rsidP="00566A28">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47B67E1" w14:textId="77777777" w:rsidR="00566A28" w:rsidRPr="001248E5" w:rsidRDefault="00566A28" w:rsidP="00566A28">
      <w:pPr>
        <w:pStyle w:val="Telobesedila"/>
        <w:tabs>
          <w:tab w:val="num" w:pos="0"/>
        </w:tabs>
        <w:spacing w:after="0"/>
        <w:jc w:val="both"/>
        <w:rPr>
          <w:rFonts w:cs="Arial"/>
        </w:rPr>
      </w:pPr>
    </w:p>
    <w:p w14:paraId="0D4CCDC0" w14:textId="77777777" w:rsidR="00566A28" w:rsidRPr="001248E5" w:rsidRDefault="00566A28" w:rsidP="00566A28">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00566A28">
      <w:pPr>
        <w:pStyle w:val="Telobesedila"/>
        <w:tabs>
          <w:tab w:val="num" w:pos="0"/>
        </w:tabs>
        <w:spacing w:after="0"/>
        <w:jc w:val="both"/>
        <w:rPr>
          <w:rFonts w:cs="Arial"/>
        </w:rPr>
      </w:pPr>
    </w:p>
    <w:p w14:paraId="3A439B6A" w14:textId="77777777" w:rsidR="00566A28" w:rsidRPr="001078F9" w:rsidRDefault="00566A28" w:rsidP="00566A28">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4EADFBC3" w14:textId="77777777" w:rsidR="00566A28" w:rsidRPr="001078F9" w:rsidRDefault="00566A28" w:rsidP="00566A28">
      <w:pPr>
        <w:pStyle w:val="Telobesedila"/>
        <w:tabs>
          <w:tab w:val="num" w:pos="0"/>
        </w:tabs>
        <w:spacing w:after="0"/>
        <w:jc w:val="both"/>
        <w:rPr>
          <w:rFonts w:cs="Arial"/>
        </w:rPr>
      </w:pPr>
    </w:p>
    <w:p w14:paraId="03A041E8" w14:textId="77777777" w:rsidR="00566A28" w:rsidRDefault="00566A28" w:rsidP="00566A28">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360D217F" w14:textId="77777777" w:rsidR="00566A28" w:rsidRDefault="00566A28" w:rsidP="00566A28">
      <w:pPr>
        <w:jc w:val="both"/>
        <w:rPr>
          <w:rFonts w:cs="Arial"/>
        </w:rPr>
      </w:pPr>
    </w:p>
    <w:p w14:paraId="30CAD22A" w14:textId="77777777" w:rsidR="00566A28" w:rsidRPr="001078F9" w:rsidRDefault="00566A28" w:rsidP="00566A28">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00566A28">
      <w:pPr>
        <w:jc w:val="both"/>
        <w:rPr>
          <w:rFonts w:cs="Arial"/>
        </w:rPr>
      </w:pPr>
    </w:p>
    <w:p w14:paraId="013975DD" w14:textId="77777777" w:rsidR="00566A28" w:rsidRPr="00160AF7" w:rsidRDefault="00566A28" w:rsidP="00566A28">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146B53F6" w14:textId="77777777" w:rsidR="00566A28" w:rsidRDefault="00566A28" w:rsidP="00566A28">
      <w:pPr>
        <w:tabs>
          <w:tab w:val="num" w:pos="0"/>
        </w:tabs>
        <w:jc w:val="both"/>
        <w:rPr>
          <w:rFonts w:cs="Arial"/>
        </w:rPr>
      </w:pPr>
    </w:p>
    <w:p w14:paraId="7480D271" w14:textId="77777777" w:rsidR="00566A28" w:rsidRPr="00467C8E" w:rsidRDefault="00566A28" w:rsidP="00566A28">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0D1628BC" w14:textId="77777777" w:rsidR="00566A28" w:rsidRDefault="00566A28" w:rsidP="00566A28">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262570EA" w14:textId="5FC1C4C1" w:rsidR="00566A28" w:rsidRDefault="00566A28" w:rsidP="00566A28">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9A7285">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056998D4" w14:textId="77777777" w:rsidR="00566A28" w:rsidRDefault="00566A28" w:rsidP="00566A28">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F18ABFF" w14:textId="77777777" w:rsidR="00566A28" w:rsidRPr="00160AF7" w:rsidRDefault="00566A28" w:rsidP="00566A28">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851AB9D" w14:textId="77777777" w:rsidR="00566A28" w:rsidRDefault="00566A28" w:rsidP="00566A28">
      <w:pPr>
        <w:widowControl w:val="0"/>
        <w:numPr>
          <w:ilvl w:val="0"/>
          <w:numId w:val="2"/>
        </w:numPr>
        <w:ind w:left="360"/>
        <w:rPr>
          <w:rFonts w:cs="Arial"/>
          <w:b/>
        </w:rPr>
      </w:pPr>
      <w:r w:rsidRPr="003E6F52">
        <w:rPr>
          <w:rFonts w:cs="Arial"/>
          <w:b/>
        </w:rPr>
        <w:t>RAZLOGI ZA IZKLJUČITEV:</w:t>
      </w:r>
    </w:p>
    <w:p w14:paraId="60316712" w14:textId="77777777" w:rsidR="00566A28" w:rsidRPr="00160AF7" w:rsidRDefault="00566A28" w:rsidP="00566A28">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624C10DA" w14:textId="77777777" w:rsidR="00566A28" w:rsidRPr="00E91AEF" w:rsidRDefault="00566A28" w:rsidP="00566A28">
      <w:pPr>
        <w:tabs>
          <w:tab w:val="num" w:pos="0"/>
        </w:tabs>
        <w:jc w:val="both"/>
        <w:rPr>
          <w:rFonts w:cs="Arial"/>
        </w:rPr>
      </w:pPr>
    </w:p>
    <w:p w14:paraId="1B2F69F1"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kazenskimi obsodbami</w:t>
      </w:r>
    </w:p>
    <w:p w14:paraId="050007DD" w14:textId="77777777" w:rsidR="00566A28" w:rsidRPr="005526AA" w:rsidRDefault="00566A28" w:rsidP="00566A28">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D3A5D6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731F555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141A121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734152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341D5AF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5381DC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34DB70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616E24F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598DBA4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2D31054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4CA32398"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299952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7A05126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2FA0FB8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4DDE1D5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D19893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37B3178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6C9A16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E693C8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56446F6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1A7259E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2FEE943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6EB97B9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5CC6453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3D5B0DC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692D46BD"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8FFB5A0"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54E783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50A717C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548A98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3F9B7CC6"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B0E99A3"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0A28D6A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BBFE011"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6B03E1BC"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0EF7E94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57BD058F"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098B24B5"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3A0BDA7E"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73C9EA17"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242657CA"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6E02955B" w14:textId="77777777" w:rsidR="00566A28" w:rsidRPr="005526AA"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7428AE01" w14:textId="77777777" w:rsidR="00566A28" w:rsidRDefault="00566A28" w:rsidP="00566A28">
      <w:pPr>
        <w:pStyle w:val="Telobesedila"/>
        <w:numPr>
          <w:ilvl w:val="0"/>
          <w:numId w:val="27"/>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57A85692" w14:textId="77777777" w:rsidR="00566A28" w:rsidRDefault="00566A28" w:rsidP="00566A28">
      <w:pPr>
        <w:pStyle w:val="Telobesedila"/>
        <w:spacing w:after="0"/>
        <w:ind w:left="360"/>
        <w:jc w:val="both"/>
        <w:rPr>
          <w:rFonts w:eastAsia="Calibri" w:cs="Arial"/>
          <w:lang w:eastAsia="en-US"/>
        </w:rPr>
      </w:pPr>
    </w:p>
    <w:p w14:paraId="700E02C4" w14:textId="77777777" w:rsidR="00566A28" w:rsidRDefault="00566A28" w:rsidP="00566A28">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00566A28">
      <w:pPr>
        <w:pStyle w:val="Telobesedila"/>
        <w:spacing w:after="0"/>
        <w:ind w:left="360"/>
        <w:jc w:val="both"/>
        <w:rPr>
          <w:rFonts w:eastAsia="Calibri" w:cs="Arial"/>
          <w:lang w:eastAsia="en-US"/>
        </w:rPr>
      </w:pPr>
    </w:p>
    <w:p w14:paraId="12B8AC41" w14:textId="7D94146E" w:rsidR="00566A28" w:rsidRDefault="00566A28" w:rsidP="00566A28">
      <w:pPr>
        <w:tabs>
          <w:tab w:val="num" w:pos="0"/>
        </w:tabs>
        <w:ind w:left="360"/>
        <w:jc w:val="both"/>
        <w:rPr>
          <w:rFonts w:cs="Arial"/>
          <w:b/>
          <w:i/>
        </w:rPr>
      </w:pPr>
      <w:r>
        <w:rPr>
          <w:rFonts w:cs="Arial"/>
        </w:rPr>
        <w:t xml:space="preserve">DOKAZILO: </w:t>
      </w:r>
      <w:r w:rsidR="006318FA">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51B4FA80" w14:textId="77777777" w:rsidR="00566A28" w:rsidRDefault="00566A28" w:rsidP="00566A28">
      <w:pPr>
        <w:tabs>
          <w:tab w:val="num" w:pos="0"/>
        </w:tabs>
        <w:ind w:left="360"/>
        <w:jc w:val="both"/>
        <w:rPr>
          <w:rFonts w:cs="Arial"/>
        </w:rPr>
      </w:pPr>
    </w:p>
    <w:p w14:paraId="26FAE5E1" w14:textId="77777777" w:rsidR="00566A28" w:rsidRDefault="00566A28" w:rsidP="00566A28">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p>
    <w:p w14:paraId="0251B95D" w14:textId="77777777" w:rsidR="00566A28" w:rsidRPr="00D64CBF" w:rsidRDefault="00566A28" w:rsidP="00566A28">
      <w:pPr>
        <w:tabs>
          <w:tab w:val="num" w:pos="0"/>
        </w:tabs>
        <w:ind w:left="360"/>
        <w:jc w:val="both"/>
        <w:rPr>
          <w:rFonts w:cs="Arial"/>
          <w:b/>
          <w:i/>
        </w:rPr>
      </w:pPr>
    </w:p>
    <w:p w14:paraId="1440E959" w14:textId="77777777" w:rsidR="00566A28" w:rsidRDefault="00566A28" w:rsidP="00566A28">
      <w:pPr>
        <w:tabs>
          <w:tab w:val="num" w:pos="0"/>
          <w:tab w:val="left" w:pos="887"/>
        </w:tabs>
        <w:ind w:left="357"/>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1944B688" w14:textId="77777777" w:rsidR="00566A28" w:rsidRDefault="00566A28" w:rsidP="00566A28">
      <w:pPr>
        <w:tabs>
          <w:tab w:val="num" w:pos="0"/>
          <w:tab w:val="left" w:pos="887"/>
        </w:tabs>
        <w:ind w:left="357"/>
        <w:jc w:val="both"/>
        <w:rPr>
          <w:rFonts w:cs="Arial"/>
        </w:rPr>
      </w:pPr>
    </w:p>
    <w:p w14:paraId="7C1B368D" w14:textId="77777777" w:rsidR="00566A28" w:rsidRPr="00A80EC5" w:rsidRDefault="00566A28" w:rsidP="00566A28">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00566A28">
      <w:pPr>
        <w:tabs>
          <w:tab w:val="left" w:pos="887"/>
        </w:tabs>
        <w:jc w:val="both"/>
        <w:rPr>
          <w:rFonts w:cs="Arial"/>
        </w:rPr>
      </w:pPr>
    </w:p>
    <w:p w14:paraId="57D89F09"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2C5A03D2" w14:textId="77777777" w:rsidR="00566A28" w:rsidRDefault="00566A28" w:rsidP="00566A28">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14516A2E" w14:textId="77777777" w:rsidR="00566A28" w:rsidRDefault="00566A28" w:rsidP="00566A28">
      <w:pPr>
        <w:pStyle w:val="Telobesedila"/>
        <w:spacing w:after="0"/>
        <w:ind w:left="360"/>
        <w:jc w:val="both"/>
        <w:rPr>
          <w:rFonts w:eastAsia="Calibri" w:cs="Arial"/>
          <w:lang w:eastAsia="en-US"/>
        </w:rPr>
      </w:pPr>
    </w:p>
    <w:p w14:paraId="126326DA" w14:textId="77777777" w:rsidR="00566A28" w:rsidRPr="003B7609" w:rsidRDefault="00566A28" w:rsidP="00566A28">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00D63F42" w14:textId="77777777" w:rsidR="00566A28" w:rsidRDefault="00566A28" w:rsidP="00566A28">
      <w:pPr>
        <w:pStyle w:val="Telobesedila"/>
        <w:tabs>
          <w:tab w:val="num" w:pos="0"/>
        </w:tabs>
        <w:spacing w:after="0"/>
        <w:ind w:left="360"/>
        <w:jc w:val="both"/>
        <w:rPr>
          <w:rFonts w:eastAsia="Calibri" w:cs="Arial"/>
          <w:lang w:eastAsia="en-US"/>
        </w:rPr>
      </w:pPr>
    </w:p>
    <w:p w14:paraId="36457416" w14:textId="6E851543" w:rsidR="00566A28" w:rsidRDefault="00566A28" w:rsidP="00566A28">
      <w:pPr>
        <w:tabs>
          <w:tab w:val="num" w:pos="0"/>
        </w:tabs>
        <w:ind w:left="360"/>
        <w:jc w:val="both"/>
        <w:rPr>
          <w:rFonts w:cs="Arial"/>
          <w:b/>
          <w:i/>
        </w:rPr>
      </w:pPr>
      <w:r>
        <w:rPr>
          <w:rFonts w:cs="Arial"/>
        </w:rPr>
        <w:lastRenderedPageBreak/>
        <w:t xml:space="preserve">DOKAZILO: </w:t>
      </w:r>
      <w:r w:rsidR="006318FA">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218330CF" w14:textId="77777777" w:rsidR="00566A28" w:rsidRDefault="00566A28" w:rsidP="00566A28">
      <w:pPr>
        <w:tabs>
          <w:tab w:val="num" w:pos="0"/>
        </w:tabs>
        <w:ind w:left="360"/>
        <w:jc w:val="both"/>
        <w:rPr>
          <w:rFonts w:cs="Arial"/>
          <w:b/>
          <w:i/>
        </w:rPr>
      </w:pPr>
    </w:p>
    <w:p w14:paraId="40F438B6" w14:textId="3F7A8FBA"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BE89C39" w14:textId="5E107B3D" w:rsidR="009A7285" w:rsidRDefault="009A7285" w:rsidP="00566A28">
      <w:pPr>
        <w:tabs>
          <w:tab w:val="num" w:pos="0"/>
        </w:tabs>
        <w:ind w:left="360"/>
        <w:jc w:val="both"/>
        <w:rPr>
          <w:rFonts w:cs="Arial"/>
        </w:rPr>
      </w:pPr>
    </w:p>
    <w:p w14:paraId="3954AFEC" w14:textId="4320AEF9" w:rsidR="009A7285" w:rsidRPr="006E78BD"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74306AD7" w14:textId="77777777" w:rsidR="00566A28" w:rsidRDefault="00566A28" w:rsidP="00566A28">
      <w:pPr>
        <w:tabs>
          <w:tab w:val="num" w:pos="0"/>
          <w:tab w:val="left" w:pos="887"/>
        </w:tabs>
        <w:jc w:val="both"/>
        <w:rPr>
          <w:rFonts w:cs="Arial"/>
        </w:rPr>
      </w:pPr>
    </w:p>
    <w:p w14:paraId="007FBA50" w14:textId="77777777" w:rsidR="00566A28" w:rsidRPr="00160AF7" w:rsidRDefault="00566A28" w:rsidP="00566A28">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3F1B3A72" w14:textId="6FE4011C" w:rsidR="00566A28" w:rsidRDefault="00566A28" w:rsidP="00566A28">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w:t>
      </w:r>
      <w:r w:rsidR="009A7285">
        <w:rPr>
          <w:rFonts w:eastAsia="Calibri" w:cs="Arial"/>
          <w:lang w:eastAsia="en-US"/>
        </w:rPr>
        <w:t xml:space="preserve"> z enakimi pravnimi posledicami.</w:t>
      </w:r>
    </w:p>
    <w:p w14:paraId="539D0C7F" w14:textId="77777777" w:rsidR="00566A28" w:rsidRPr="005526AA" w:rsidRDefault="00566A28" w:rsidP="00566A28">
      <w:pPr>
        <w:pStyle w:val="Telobesedila"/>
        <w:spacing w:after="0"/>
        <w:ind w:left="360"/>
        <w:jc w:val="both"/>
        <w:rPr>
          <w:rFonts w:eastAsia="Calibri" w:cs="Arial"/>
          <w:lang w:eastAsia="en-US"/>
        </w:rPr>
      </w:pPr>
    </w:p>
    <w:p w14:paraId="4AF54E9C" w14:textId="3E9917D8" w:rsidR="00566A28" w:rsidRDefault="00566A28" w:rsidP="00566A28">
      <w:pPr>
        <w:pStyle w:val="Telobesedila2"/>
        <w:spacing w:after="0" w:line="240" w:lineRule="auto"/>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3FD594C8" w14:textId="77777777" w:rsidR="00566A28" w:rsidRDefault="00566A28" w:rsidP="00566A28">
      <w:pPr>
        <w:pStyle w:val="Telobesedila2"/>
        <w:spacing w:after="0" w:line="240" w:lineRule="auto"/>
        <w:ind w:left="357"/>
        <w:jc w:val="both"/>
        <w:rPr>
          <w:rFonts w:cs="Arial"/>
          <w:b/>
          <w:i/>
        </w:rPr>
      </w:pPr>
    </w:p>
    <w:p w14:paraId="7FB99BE3" w14:textId="251747E5" w:rsidR="00566A28" w:rsidRDefault="00566A28" w:rsidP="00566A28">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92DE5B3" w14:textId="12495C4D" w:rsidR="009A7285" w:rsidRDefault="009A7285" w:rsidP="00566A28">
      <w:pPr>
        <w:tabs>
          <w:tab w:val="num" w:pos="0"/>
        </w:tabs>
        <w:ind w:left="360"/>
        <w:jc w:val="both"/>
        <w:rPr>
          <w:rFonts w:cs="Arial"/>
        </w:rPr>
      </w:pPr>
    </w:p>
    <w:p w14:paraId="2366C04E" w14:textId="3FB26164" w:rsidR="009A7285" w:rsidRPr="006E78BD" w:rsidRDefault="009A7285" w:rsidP="009A7285">
      <w:pPr>
        <w:tabs>
          <w:tab w:val="left" w:pos="887"/>
        </w:tabs>
        <w:ind w:left="360"/>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E9E4E80" w14:textId="77777777" w:rsidR="00566A28" w:rsidRPr="005A340A" w:rsidRDefault="00566A28" w:rsidP="00566A28">
      <w:pPr>
        <w:pStyle w:val="Telobesedila2"/>
        <w:tabs>
          <w:tab w:val="num" w:pos="0"/>
        </w:tabs>
        <w:spacing w:after="0" w:line="240" w:lineRule="auto"/>
        <w:jc w:val="both"/>
        <w:rPr>
          <w:rFonts w:cs="Arial"/>
        </w:rPr>
      </w:pPr>
    </w:p>
    <w:p w14:paraId="6A3641DD" w14:textId="77777777" w:rsidR="00566A28" w:rsidRPr="001E17C1" w:rsidRDefault="00566A28" w:rsidP="00566A28">
      <w:pPr>
        <w:pStyle w:val="Telobesedila"/>
        <w:numPr>
          <w:ilvl w:val="0"/>
          <w:numId w:val="3"/>
        </w:numPr>
        <w:spacing w:after="0"/>
        <w:ind w:left="360"/>
        <w:jc w:val="both"/>
        <w:rPr>
          <w:rFonts w:cs="Arial"/>
          <w:b/>
        </w:rPr>
      </w:pPr>
      <w:r w:rsidRPr="001E17C1">
        <w:rPr>
          <w:rFonts w:cs="Arial"/>
          <w:b/>
        </w:rPr>
        <w:t>Nacionalni razlogi za izključitev</w:t>
      </w:r>
    </w:p>
    <w:p w14:paraId="3E89B26C" w14:textId="77777777" w:rsidR="00566A28" w:rsidRDefault="00566A28" w:rsidP="00566A28">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00566A28">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35EFE3F" w14:textId="77777777" w:rsidR="00566A28" w:rsidRDefault="00566A28" w:rsidP="00566A28">
      <w:pPr>
        <w:pStyle w:val="Telobesedila"/>
        <w:spacing w:after="0"/>
        <w:jc w:val="both"/>
        <w:rPr>
          <w:rFonts w:cs="Arial"/>
        </w:rPr>
      </w:pPr>
    </w:p>
    <w:p w14:paraId="7E4CA481" w14:textId="730D2076" w:rsidR="00566A28" w:rsidRDefault="00566A28" w:rsidP="00566A28">
      <w:pPr>
        <w:pStyle w:val="Telobesedila"/>
        <w:spacing w:after="0"/>
        <w:ind w:left="357"/>
        <w:jc w:val="both"/>
        <w:rPr>
          <w:rFonts w:cs="Arial"/>
          <w:b/>
          <w:i/>
        </w:rPr>
      </w:pPr>
      <w:r>
        <w:rPr>
          <w:rFonts w:cs="Arial"/>
        </w:rPr>
        <w:t xml:space="preserve">DOKAZILO: </w:t>
      </w:r>
      <w:r w:rsidR="006318FA">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5D4FDF19" w14:textId="77777777" w:rsidR="00566A28" w:rsidRDefault="00566A28" w:rsidP="00566A28">
      <w:pPr>
        <w:pStyle w:val="Telobesedila"/>
        <w:spacing w:after="0"/>
        <w:ind w:left="357"/>
        <w:jc w:val="both"/>
        <w:rPr>
          <w:rFonts w:cs="Arial"/>
          <w:b/>
          <w:i/>
        </w:rPr>
      </w:pPr>
    </w:p>
    <w:p w14:paraId="5C2EB432" w14:textId="725D0DF1" w:rsidR="00566A28" w:rsidRDefault="00566A28" w:rsidP="00566A28">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76ECB81B" w14:textId="037B45B4" w:rsidR="009A7285" w:rsidRDefault="009A7285" w:rsidP="00566A28">
      <w:pPr>
        <w:tabs>
          <w:tab w:val="num" w:pos="0"/>
        </w:tabs>
        <w:ind w:left="360"/>
        <w:jc w:val="both"/>
        <w:rPr>
          <w:rFonts w:cs="Arial"/>
        </w:rPr>
      </w:pPr>
    </w:p>
    <w:p w14:paraId="2DC6C509" w14:textId="77777777" w:rsidR="009A7285"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6C3D482" w14:textId="2DA89495" w:rsidR="00566A28" w:rsidRDefault="00566A28" w:rsidP="009A7285">
      <w:pPr>
        <w:tabs>
          <w:tab w:val="num" w:pos="0"/>
        </w:tabs>
        <w:ind w:left="360"/>
        <w:jc w:val="both"/>
        <w:rPr>
          <w:rFonts w:cs="Arial"/>
        </w:rPr>
      </w:pPr>
    </w:p>
    <w:p w14:paraId="21BC39BF" w14:textId="77777777" w:rsidR="00566A28" w:rsidRPr="00EC15E5" w:rsidRDefault="00566A28" w:rsidP="00566A28">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lastRenderedPageBreak/>
        <w:t xml:space="preserve">Razlog za izključitev iz </w:t>
      </w:r>
      <w:r w:rsidRPr="00EC15E5">
        <w:rPr>
          <w:rFonts w:ascii="Arial" w:eastAsia="Times New Roman" w:hAnsi="Arial" w:cs="Arial"/>
          <w:b/>
          <w:iCs/>
          <w:lang w:eastAsia="sl-SI"/>
        </w:rPr>
        <w:t>5k člena UREDBE SVETA (EU) 2022/576</w:t>
      </w:r>
    </w:p>
    <w:p w14:paraId="4D0028E8" w14:textId="77777777" w:rsidR="00566A28" w:rsidRDefault="00566A28" w:rsidP="00566A28">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76D84C2C"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62EF3456" w14:textId="77777777" w:rsidR="00566A28" w:rsidRPr="00EC15E5"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DB7A6EE" w14:textId="3F818566" w:rsidR="00566A28" w:rsidRDefault="00566A28" w:rsidP="00566A28">
      <w:pPr>
        <w:pStyle w:val="Odstavekseznama"/>
        <w:numPr>
          <w:ilvl w:val="0"/>
          <w:numId w:val="28"/>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66E768E1" w14:textId="722EC493" w:rsidR="009A7285" w:rsidRDefault="009A7285" w:rsidP="009A7285">
      <w:pPr>
        <w:tabs>
          <w:tab w:val="left" w:pos="887"/>
        </w:tabs>
      </w:pPr>
    </w:p>
    <w:p w14:paraId="14A82340" w14:textId="77777777" w:rsidR="009A7285" w:rsidRPr="001030DB" w:rsidRDefault="009A7285" w:rsidP="009A7285">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115CF969" w14:textId="77777777" w:rsidR="009A7285" w:rsidRDefault="009A7285" w:rsidP="009A7285">
      <w:pPr>
        <w:tabs>
          <w:tab w:val="num" w:pos="0"/>
          <w:tab w:val="left" w:pos="887"/>
        </w:tabs>
        <w:jc w:val="both"/>
        <w:rPr>
          <w:rFonts w:cs="Arial"/>
        </w:rPr>
      </w:pPr>
    </w:p>
    <w:p w14:paraId="36D8FC99" w14:textId="77777777" w:rsidR="009A7285" w:rsidRDefault="009A7285" w:rsidP="009A7285">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3D5F500D" w14:textId="77777777" w:rsidR="009A7285" w:rsidRDefault="009A7285" w:rsidP="009A7285">
      <w:pPr>
        <w:tabs>
          <w:tab w:val="left" w:pos="887"/>
        </w:tabs>
        <w:ind w:left="357"/>
        <w:jc w:val="both"/>
        <w:rPr>
          <w:rFonts w:cs="Arial"/>
        </w:rPr>
      </w:pPr>
    </w:p>
    <w:p w14:paraId="07381E29" w14:textId="22236B76" w:rsidR="009A7285" w:rsidRPr="009A7285" w:rsidRDefault="009A7285" w:rsidP="009A7285">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bookmarkEnd w:id="0"/>
    <w:p w14:paraId="598BAA36" w14:textId="77777777" w:rsidR="00566A28" w:rsidRDefault="00566A28" w:rsidP="00566A28">
      <w:pPr>
        <w:tabs>
          <w:tab w:val="num" w:pos="0"/>
          <w:tab w:val="left" w:pos="887"/>
        </w:tabs>
        <w:jc w:val="both"/>
        <w:rPr>
          <w:rFonts w:cs="Arial"/>
        </w:rPr>
      </w:pPr>
    </w:p>
    <w:p w14:paraId="5E0DCAD5" w14:textId="686E9C59" w:rsidR="00566A28" w:rsidRDefault="00566A28" w:rsidP="00566A28">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7DE47725" w:rsidR="00933473" w:rsidRDefault="00933473" w:rsidP="00A72B5B">
      <w:pPr>
        <w:tabs>
          <w:tab w:val="num" w:pos="0"/>
          <w:tab w:val="left" w:pos="887"/>
        </w:tabs>
        <w:jc w:val="both"/>
        <w:rPr>
          <w:rFonts w:cs="Arial"/>
        </w:rPr>
      </w:pPr>
    </w:p>
    <w:p w14:paraId="40BBC598" w14:textId="77777777" w:rsidR="009A7285" w:rsidRPr="004D32E0" w:rsidRDefault="009A7285" w:rsidP="00A72B5B">
      <w:pPr>
        <w:tabs>
          <w:tab w:val="num" w:pos="0"/>
          <w:tab w:val="left" w:pos="887"/>
        </w:tabs>
        <w:jc w:val="both"/>
        <w:rPr>
          <w:rFonts w:cs="Arial"/>
        </w:rPr>
      </w:pPr>
    </w:p>
    <w:p w14:paraId="5366195C" w14:textId="2102E170" w:rsidR="00933473" w:rsidRPr="009A7285" w:rsidRDefault="00933473" w:rsidP="00820905">
      <w:pPr>
        <w:widowControl w:val="0"/>
        <w:numPr>
          <w:ilvl w:val="0"/>
          <w:numId w:val="2"/>
        </w:numPr>
        <w:tabs>
          <w:tab w:val="num" w:pos="0"/>
        </w:tabs>
        <w:ind w:left="360"/>
        <w:jc w:val="both"/>
        <w:rPr>
          <w:rFonts w:cs="Arial"/>
          <w:b/>
        </w:rPr>
      </w:pPr>
      <w:r w:rsidRPr="009A7285">
        <w:rPr>
          <w:rFonts w:cs="Arial"/>
          <w:b/>
          <w:bCs/>
        </w:rPr>
        <w:t>P</w:t>
      </w:r>
      <w:r w:rsidR="001E102E" w:rsidRPr="009A7285">
        <w:rPr>
          <w:rFonts w:cs="Arial"/>
          <w:b/>
          <w:bCs/>
        </w:rPr>
        <w:t>OGOJI ZA SODELOVANJE</w:t>
      </w:r>
      <w:r w:rsidRPr="009A7285">
        <w:rPr>
          <w:rFonts w:cs="Arial"/>
          <w:b/>
          <w:bCs/>
        </w:rPr>
        <w:t>:</w:t>
      </w:r>
      <w:r w:rsidR="00BD37EA" w:rsidRPr="009A7285">
        <w:rPr>
          <w:rFonts w:cs="Arial"/>
          <w:i/>
          <w:iCs/>
          <w:color w:val="FF0000"/>
        </w:rPr>
        <w:t xml:space="preserve"> </w:t>
      </w:r>
    </w:p>
    <w:p w14:paraId="068F4694" w14:textId="77777777" w:rsidR="009A7285" w:rsidRPr="009A7285" w:rsidRDefault="009A7285" w:rsidP="009A7285">
      <w:pPr>
        <w:widowControl w:val="0"/>
        <w:tabs>
          <w:tab w:val="num" w:pos="0"/>
        </w:tabs>
        <w:ind w:left="360"/>
        <w:jc w:val="both"/>
        <w:rPr>
          <w:rFonts w:cs="Arial"/>
          <w:b/>
        </w:rPr>
      </w:pPr>
    </w:p>
    <w:p w14:paraId="7F25E4D8" w14:textId="77777777" w:rsidR="00566A28" w:rsidRPr="00160AF7" w:rsidRDefault="00566A28" w:rsidP="00566A28">
      <w:pPr>
        <w:pStyle w:val="Telobesedila"/>
        <w:numPr>
          <w:ilvl w:val="0"/>
          <w:numId w:val="4"/>
        </w:numPr>
        <w:spacing w:after="0"/>
        <w:ind w:left="360"/>
        <w:jc w:val="both"/>
        <w:rPr>
          <w:rFonts w:cs="Arial"/>
          <w:b/>
        </w:rPr>
      </w:pPr>
      <w:bookmarkStart w:id="1" w:name="_Toc526152249"/>
      <w:bookmarkStart w:id="2" w:name="_Toc336851749"/>
      <w:bookmarkStart w:id="3" w:name="_Toc336851797"/>
      <w:bookmarkStart w:id="4" w:name="_Toc509692061"/>
      <w:r>
        <w:rPr>
          <w:rFonts w:cs="Arial"/>
          <w:b/>
        </w:rPr>
        <w:t>Ustreznost</w:t>
      </w:r>
    </w:p>
    <w:p w14:paraId="6BC93418" w14:textId="77777777" w:rsidR="00566A28" w:rsidRDefault="00566A28" w:rsidP="00566A28">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20E05FDA" w14:textId="77777777" w:rsidR="00566A28" w:rsidRDefault="00566A28" w:rsidP="00566A28">
      <w:pPr>
        <w:widowControl w:val="0"/>
        <w:jc w:val="both"/>
        <w:rPr>
          <w:rFonts w:cs="Arial"/>
          <w:color w:val="000000"/>
        </w:rPr>
      </w:pPr>
    </w:p>
    <w:p w14:paraId="5AC9EDA9" w14:textId="2BF08692" w:rsidR="00566A28" w:rsidRPr="009A7285" w:rsidRDefault="00566A28" w:rsidP="00566A28">
      <w:pPr>
        <w:widowControl w:val="0"/>
        <w:ind w:left="360"/>
        <w:jc w:val="both"/>
        <w:rPr>
          <w:rFonts w:cs="Arial"/>
        </w:rPr>
      </w:pPr>
      <w:r w:rsidRPr="009A7285">
        <w:rPr>
          <w:rFonts w:cs="Arial"/>
        </w:rPr>
        <w:t xml:space="preserve">Pogoj mora izpolnjevati ponudnik, v primeru da ponudnik nastopa s sodelujočim podjetjem (soponudnik ali podizvajalec), pa mora pogoj prav tako izpolnjevati sodelujoče podjetje (soponudnik ali podizvajalec). </w:t>
      </w:r>
    </w:p>
    <w:p w14:paraId="0FAF4078" w14:textId="77777777" w:rsidR="00566A28" w:rsidRPr="0036029A" w:rsidRDefault="00566A28" w:rsidP="00566A28">
      <w:pPr>
        <w:ind w:left="360"/>
        <w:jc w:val="both"/>
        <w:rPr>
          <w:rFonts w:eastAsia="Arial" w:cs="Arial"/>
          <w:color w:val="A6A6A6" w:themeColor="background1" w:themeShade="A6"/>
        </w:rPr>
      </w:pPr>
    </w:p>
    <w:p w14:paraId="5148E76D" w14:textId="7A032795" w:rsidR="00566A28" w:rsidRPr="00D226DB" w:rsidRDefault="00566A28" w:rsidP="00566A28">
      <w:pPr>
        <w:ind w:left="360"/>
        <w:jc w:val="both"/>
        <w:rPr>
          <w:rFonts w:eastAsia="Arial" w:cs="Arial"/>
          <w:b/>
        </w:rPr>
      </w:pPr>
      <w:r w:rsidRPr="00D226DB">
        <w:rPr>
          <w:rFonts w:eastAsia="Arial" w:cs="Arial"/>
        </w:rPr>
        <w:t>DOKAZILO:</w:t>
      </w:r>
      <w:r w:rsidRPr="00D226DB">
        <w:t xml:space="preserve"> </w:t>
      </w:r>
      <w:r w:rsidR="006318FA" w:rsidRPr="00D226DB">
        <w:rPr>
          <w:rFonts w:eastAsia="Arial" w:cs="Arial"/>
          <w:b/>
          <w:i/>
        </w:rPr>
        <w:t>O</w:t>
      </w:r>
      <w:r w:rsidRPr="00D226DB">
        <w:rPr>
          <w:rFonts w:eastAsia="Arial" w:cs="Arial"/>
          <w:b/>
          <w:i/>
        </w:rPr>
        <w:t>brazec ESPD (v »Del IV: Pogoji za sodelovanje</w:t>
      </w:r>
      <w:r w:rsidRPr="00D226DB">
        <w:rPr>
          <w:rFonts w:cs="Arial"/>
          <w:b/>
          <w:i/>
        </w:rPr>
        <w:t>, Oddelek A: Ustreznost«</w:t>
      </w:r>
      <w:r w:rsidRPr="00D226DB">
        <w:rPr>
          <w:rFonts w:eastAsia="Arial" w:cs="Arial"/>
          <w:b/>
          <w:i/>
        </w:rPr>
        <w:t>) s strani vseh sodelujočih podjetij (ponudnik, soponudnik, podizvajalec)</w:t>
      </w:r>
      <w:r w:rsidRPr="00D226DB">
        <w:rPr>
          <w:rFonts w:eastAsia="Arial" w:cs="Arial"/>
          <w:b/>
        </w:rPr>
        <w:t xml:space="preserve">. </w:t>
      </w:r>
    </w:p>
    <w:p w14:paraId="06003F54" w14:textId="08D60BD5" w:rsidR="0096041F" w:rsidRDefault="0096041F" w:rsidP="00566A28">
      <w:pPr>
        <w:ind w:left="360"/>
        <w:jc w:val="both"/>
        <w:rPr>
          <w:rFonts w:eastAsia="Arial" w:cs="Arial"/>
          <w:b/>
        </w:rPr>
      </w:pPr>
    </w:p>
    <w:p w14:paraId="5B3E9F5D" w14:textId="77777777" w:rsidR="0096041F" w:rsidRPr="0096041F" w:rsidRDefault="0096041F" w:rsidP="0096041F">
      <w:pPr>
        <w:tabs>
          <w:tab w:val="num" w:pos="0"/>
        </w:tabs>
        <w:ind w:left="360"/>
        <w:jc w:val="both"/>
        <w:rPr>
          <w:rFonts w:cs="Arial"/>
        </w:rPr>
      </w:pPr>
      <w:r w:rsidRPr="0096041F">
        <w:rPr>
          <w:rFonts w:cs="Arial"/>
        </w:rPr>
        <w:lastRenderedPageBreak/>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0096041F">
      <w:pPr>
        <w:tabs>
          <w:tab w:val="num" w:pos="0"/>
        </w:tabs>
        <w:ind w:left="360"/>
        <w:jc w:val="both"/>
        <w:rPr>
          <w:rFonts w:cs="Arial"/>
        </w:rPr>
      </w:pPr>
    </w:p>
    <w:p w14:paraId="1690AB6B" w14:textId="4CD7E4B6" w:rsidR="0096041F" w:rsidRPr="0096041F" w:rsidRDefault="0096041F" w:rsidP="0096041F">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00566A28">
      <w:pPr>
        <w:ind w:left="360"/>
        <w:jc w:val="both"/>
        <w:rPr>
          <w:rFonts w:cs="Arial"/>
          <w:i/>
          <w:color w:val="A6A6A6" w:themeColor="background1" w:themeShade="A6"/>
          <w:sz w:val="18"/>
          <w:szCs w:val="18"/>
        </w:rPr>
      </w:pPr>
    </w:p>
    <w:p w14:paraId="7ACE0257" w14:textId="25CF7D3B" w:rsidR="00566A28" w:rsidRPr="00D226DB" w:rsidRDefault="00566A28" w:rsidP="00511FC5">
      <w:pPr>
        <w:pStyle w:val="Odstavekseznama"/>
        <w:numPr>
          <w:ilvl w:val="0"/>
          <w:numId w:val="4"/>
        </w:numPr>
        <w:spacing w:line="240" w:lineRule="auto"/>
        <w:ind w:left="284" w:hanging="284"/>
        <w:rPr>
          <w:rFonts w:ascii="Arial" w:eastAsia="Arial" w:hAnsi="Arial" w:cs="Arial"/>
          <w:i/>
          <w:color w:val="A6A6A6" w:themeColor="background1" w:themeShade="A6"/>
          <w:sz w:val="18"/>
          <w:szCs w:val="18"/>
        </w:rPr>
      </w:pPr>
      <w:r w:rsidRPr="00D226DB">
        <w:rPr>
          <w:rFonts w:ascii="Arial" w:hAnsi="Arial" w:cs="Arial"/>
          <w:b/>
        </w:rPr>
        <w:t xml:space="preserve"> Ekonomski in finančni pogoj </w:t>
      </w:r>
    </w:p>
    <w:p w14:paraId="7CC3911B" w14:textId="77777777" w:rsidR="00D226DB" w:rsidRDefault="00D226DB" w:rsidP="00D226DB">
      <w:pPr>
        <w:rPr>
          <w:rFonts w:cs="Arial"/>
          <w:b/>
          <w:bCs/>
          <w:iCs/>
          <w:u w:val="single"/>
        </w:rPr>
      </w:pPr>
    </w:p>
    <w:p w14:paraId="47039EAA" w14:textId="77777777" w:rsidR="00D226DB" w:rsidRDefault="00566A28" w:rsidP="00D226DB">
      <w:pPr>
        <w:pStyle w:val="Odstavekseznama"/>
        <w:numPr>
          <w:ilvl w:val="0"/>
          <w:numId w:val="30"/>
        </w:numPr>
        <w:rPr>
          <w:rFonts w:ascii="Arial" w:hAnsi="Arial" w:cs="Arial"/>
          <w:b/>
          <w:bCs/>
          <w:iCs/>
          <w:u w:val="single"/>
        </w:rPr>
      </w:pPr>
      <w:r w:rsidRPr="00D226DB">
        <w:rPr>
          <w:rFonts w:ascii="Arial" w:hAnsi="Arial" w:cs="Arial"/>
          <w:b/>
          <w:bCs/>
          <w:iCs/>
          <w:u w:val="single"/>
        </w:rPr>
        <w:t>Zavarovalna dokumentacija</w:t>
      </w:r>
    </w:p>
    <w:p w14:paraId="7C8D0E3E" w14:textId="77777777" w:rsidR="00D226DB" w:rsidRDefault="00D226DB" w:rsidP="00D226DB">
      <w:pPr>
        <w:pStyle w:val="Odstavekseznama"/>
        <w:spacing w:line="240" w:lineRule="auto"/>
        <w:ind w:left="357"/>
        <w:rPr>
          <w:rFonts w:ascii="Arial" w:hAnsi="Arial" w:cs="Arial"/>
        </w:rPr>
      </w:pPr>
      <w:r w:rsidRPr="00FD65D0">
        <w:rPr>
          <w:rFonts w:ascii="Arial" w:hAnsi="Arial" w:cs="Arial"/>
        </w:rPr>
        <w:t xml:space="preserve">Izbrani ponudnik – izvajalec </w:t>
      </w:r>
      <w:r>
        <w:rPr>
          <w:rFonts w:ascii="Arial" w:hAnsi="Arial" w:cs="Arial"/>
        </w:rPr>
        <w:t xml:space="preserve">mora </w:t>
      </w:r>
      <w:r w:rsidRPr="00FD65D0">
        <w:rPr>
          <w:rFonts w:ascii="Arial" w:hAnsi="Arial" w:cs="Arial"/>
        </w:rPr>
        <w:t xml:space="preserve">predložiti zavarovalno dokumentacijo, </w:t>
      </w:r>
      <w:r>
        <w:rPr>
          <w:rFonts w:ascii="Arial" w:hAnsi="Arial" w:cs="Arial"/>
        </w:rPr>
        <w:t xml:space="preserve">kot je </w:t>
      </w:r>
      <w:r w:rsidRPr="00FD65D0">
        <w:rPr>
          <w:rFonts w:ascii="Arial" w:hAnsi="Arial" w:cs="Arial"/>
        </w:rPr>
        <w:t xml:space="preserve">določeno v osnutku pogodbe (obrazec OBR – 2.17), ki je del razpisne dokumentacije. </w:t>
      </w:r>
    </w:p>
    <w:p w14:paraId="535E3F9D" w14:textId="77777777" w:rsidR="00D226DB" w:rsidRDefault="00D226DB" w:rsidP="00D226DB">
      <w:pPr>
        <w:pStyle w:val="Odstavekseznama"/>
        <w:spacing w:line="240" w:lineRule="auto"/>
        <w:ind w:left="357"/>
        <w:rPr>
          <w:rFonts w:ascii="Arial" w:hAnsi="Arial" w:cs="Arial"/>
        </w:rPr>
      </w:pPr>
    </w:p>
    <w:p w14:paraId="47FA0E86" w14:textId="11967048" w:rsidR="00566A28" w:rsidRPr="00D226DB" w:rsidRDefault="00566A28" w:rsidP="00D226DB">
      <w:pPr>
        <w:pStyle w:val="Odstavekseznama"/>
        <w:spacing w:line="240" w:lineRule="auto"/>
        <w:ind w:left="357"/>
        <w:rPr>
          <w:rFonts w:ascii="Arial" w:hAnsi="Arial" w:cs="Arial"/>
        </w:rPr>
      </w:pPr>
      <w:r w:rsidRPr="00D226DB">
        <w:rPr>
          <w:rFonts w:ascii="Arial" w:hAnsi="Arial" w:cs="Arial"/>
        </w:rPr>
        <w:t xml:space="preserve">DOKAZILO: </w:t>
      </w:r>
      <w:r w:rsidRPr="00D226DB">
        <w:rPr>
          <w:rFonts w:ascii="Arial" w:hAnsi="Arial" w:cs="Arial"/>
          <w:b/>
          <w:i/>
        </w:rPr>
        <w:t>Obrazec OBR – 2.12</w:t>
      </w:r>
    </w:p>
    <w:p w14:paraId="5F0C129B" w14:textId="77777777" w:rsidR="00566A28" w:rsidRDefault="00566A28" w:rsidP="00566A28">
      <w:pPr>
        <w:pStyle w:val="Telobesedila2"/>
        <w:spacing w:after="0" w:line="240" w:lineRule="auto"/>
        <w:jc w:val="both"/>
        <w:rPr>
          <w:rFonts w:cs="Arial"/>
        </w:rPr>
      </w:pPr>
    </w:p>
    <w:p w14:paraId="448950A1" w14:textId="701C6770" w:rsidR="00566A28" w:rsidRPr="002130D3" w:rsidRDefault="00566A28" w:rsidP="00566A28">
      <w:pPr>
        <w:pStyle w:val="Telobesedila"/>
        <w:numPr>
          <w:ilvl w:val="0"/>
          <w:numId w:val="4"/>
        </w:numPr>
        <w:tabs>
          <w:tab w:val="num" w:pos="0"/>
        </w:tabs>
        <w:spacing w:after="0"/>
        <w:ind w:left="360"/>
        <w:jc w:val="both"/>
        <w:rPr>
          <w:rFonts w:cs="Arial"/>
          <w:b/>
        </w:rPr>
      </w:pPr>
      <w:r w:rsidRPr="002130D3">
        <w:rPr>
          <w:rFonts w:cs="Arial"/>
          <w:b/>
        </w:rPr>
        <w:t>Tehnična in strokovna sposobnost</w:t>
      </w:r>
      <w:r w:rsidRPr="00265677">
        <w:rPr>
          <w:rFonts w:cs="Arial"/>
          <w:b/>
          <w:color w:val="A6A6A6" w:themeColor="background1" w:themeShade="A6"/>
        </w:rPr>
        <w:t xml:space="preserve"> </w:t>
      </w:r>
    </w:p>
    <w:p w14:paraId="2A3BD7D1" w14:textId="77777777" w:rsidR="002130D3" w:rsidRPr="002130D3" w:rsidRDefault="002130D3" w:rsidP="002130D3">
      <w:pPr>
        <w:pStyle w:val="Telobesedila"/>
        <w:spacing w:after="0"/>
        <w:ind w:left="360"/>
        <w:jc w:val="both"/>
        <w:rPr>
          <w:rFonts w:cs="Arial"/>
          <w:b/>
        </w:rPr>
      </w:pPr>
    </w:p>
    <w:p w14:paraId="113FB73D" w14:textId="41167F4F" w:rsidR="006318FA" w:rsidRPr="00143043" w:rsidRDefault="006318FA" w:rsidP="006318FA">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5913AC99" w14:textId="650D8CC8" w:rsidR="00D226DB" w:rsidRPr="00AC633B" w:rsidRDefault="00D226DB" w:rsidP="00DA06BD">
      <w:pPr>
        <w:pStyle w:val="Odstavekseznama"/>
        <w:widowControl w:val="0"/>
        <w:numPr>
          <w:ilvl w:val="0"/>
          <w:numId w:val="31"/>
        </w:numPr>
        <w:spacing w:line="240" w:lineRule="auto"/>
        <w:ind w:hanging="357"/>
        <w:rPr>
          <w:rFonts w:ascii="Arial" w:hAnsi="Arial" w:cs="Arial"/>
        </w:rPr>
      </w:pPr>
      <w:r w:rsidRPr="00AC633B">
        <w:rPr>
          <w:rFonts w:ascii="Arial" w:hAnsi="Arial" w:cs="Arial"/>
        </w:rPr>
        <w:t>da je ponudnik v zadnjih petih (5) letih</w:t>
      </w:r>
      <w:r>
        <w:rPr>
          <w:rFonts w:ascii="Arial" w:hAnsi="Arial" w:cs="Arial"/>
        </w:rPr>
        <w:t>,</w:t>
      </w:r>
      <w:r w:rsidRPr="00AC633B">
        <w:rPr>
          <w:rFonts w:ascii="Arial" w:hAnsi="Arial" w:cs="Arial"/>
        </w:rPr>
        <w:t xml:space="preserve"> </w:t>
      </w:r>
      <w:r>
        <w:rPr>
          <w:rFonts w:ascii="Arial" w:hAnsi="Arial" w:cs="Arial"/>
        </w:rPr>
        <w:t>šteto od roka za oddajo ponudb</w:t>
      </w:r>
      <w:r w:rsidRPr="00AC633B">
        <w:rPr>
          <w:rFonts w:ascii="Arial" w:hAnsi="Arial" w:cs="Arial"/>
        </w:rPr>
        <w:t xml:space="preserve">, </w:t>
      </w:r>
      <w:r w:rsidRPr="00D226DB">
        <w:rPr>
          <w:rFonts w:ascii="Arial" w:hAnsi="Arial" w:cs="Arial"/>
          <w:u w:val="single"/>
        </w:rPr>
        <w:t>na območju EU</w:t>
      </w:r>
      <w:r>
        <w:rPr>
          <w:rFonts w:ascii="Arial" w:hAnsi="Arial" w:cs="Arial"/>
        </w:rPr>
        <w:t xml:space="preserve"> </w:t>
      </w:r>
      <w:r w:rsidRPr="00AC633B">
        <w:rPr>
          <w:rFonts w:ascii="Arial" w:hAnsi="Arial" w:cs="Arial"/>
        </w:rPr>
        <w:t xml:space="preserve">uspešno izvedel naslednje </w:t>
      </w:r>
      <w:r>
        <w:rPr>
          <w:rFonts w:ascii="Arial" w:hAnsi="Arial" w:cs="Arial"/>
        </w:rPr>
        <w:t>referenčne projekte</w:t>
      </w:r>
      <w:r w:rsidRPr="00AC633B">
        <w:rPr>
          <w:rFonts w:ascii="Arial" w:hAnsi="Arial" w:cs="Arial"/>
        </w:rPr>
        <w:t>:</w:t>
      </w:r>
    </w:p>
    <w:p w14:paraId="62D13E19" w14:textId="77777777"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eastAsia="MS Gothic" w:hAnsi="Arial" w:cs="Arial"/>
        </w:rPr>
        <w:t xml:space="preserve">najmanj štiri (4) kontrole pšenice. Vsaka posamezna kontrola pšenice je morala zajemati najmanj 500 ton pšenice;  </w:t>
      </w:r>
    </w:p>
    <w:p w14:paraId="10484117" w14:textId="6140CAB2"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hAnsi="Arial" w:cs="Arial"/>
        </w:rPr>
        <w:t>najmanj štiri (4) kontrole drugega živilskega blaga (</w:t>
      </w:r>
      <w:r w:rsidR="00952978">
        <w:rPr>
          <w:rFonts w:ascii="Arial" w:hAnsi="Arial" w:cs="Arial"/>
        </w:rPr>
        <w:t xml:space="preserve">npr.: </w:t>
      </w:r>
      <w:r w:rsidRPr="00961583">
        <w:rPr>
          <w:rFonts w:ascii="Arial" w:hAnsi="Arial" w:cs="Arial"/>
        </w:rPr>
        <w:t xml:space="preserve">sladkor, jedilno olje, sol). Vsaka posamezna kontrola drugega živilskega blaga je </w:t>
      </w:r>
      <w:r>
        <w:rPr>
          <w:rFonts w:ascii="Arial" w:hAnsi="Arial" w:cs="Arial"/>
        </w:rPr>
        <w:t>morala zajemati</w:t>
      </w:r>
      <w:r w:rsidRPr="00961583">
        <w:rPr>
          <w:rFonts w:ascii="Arial" w:hAnsi="Arial" w:cs="Arial"/>
        </w:rPr>
        <w:t xml:space="preserve"> najmanj 100 ton drugega živilskega blaga;</w:t>
      </w:r>
    </w:p>
    <w:p w14:paraId="3EF5DA6F" w14:textId="4298BDED"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hAnsi="Arial" w:cs="Arial"/>
        </w:rPr>
        <w:t>najmanj štiri (4) kontrole živih živali (</w:t>
      </w:r>
      <w:r w:rsidR="00952978">
        <w:rPr>
          <w:rFonts w:ascii="Arial" w:hAnsi="Arial" w:cs="Arial"/>
        </w:rPr>
        <w:t xml:space="preserve">npr.: </w:t>
      </w:r>
      <w:r w:rsidRPr="00961583">
        <w:rPr>
          <w:rFonts w:ascii="Arial" w:hAnsi="Arial" w:cs="Arial"/>
        </w:rPr>
        <w:t>MPG, prašiči, piščanci)</w:t>
      </w:r>
      <w:r w:rsidR="00952978">
        <w:rPr>
          <w:rFonts w:ascii="Arial" w:hAnsi="Arial" w:cs="Arial"/>
        </w:rPr>
        <w:t>. Vsaka posamezna kontrola živih</w:t>
      </w:r>
      <w:r w:rsidRPr="00961583">
        <w:rPr>
          <w:rFonts w:ascii="Arial" w:hAnsi="Arial" w:cs="Arial"/>
        </w:rPr>
        <w:t xml:space="preserve"> živali (</w:t>
      </w:r>
      <w:r w:rsidR="00952978">
        <w:rPr>
          <w:rFonts w:ascii="Arial" w:hAnsi="Arial" w:cs="Arial"/>
        </w:rPr>
        <w:t xml:space="preserve">npr.: </w:t>
      </w:r>
      <w:r w:rsidRPr="00961583">
        <w:rPr>
          <w:rFonts w:ascii="Arial" w:hAnsi="Arial" w:cs="Arial"/>
        </w:rPr>
        <w:t>MPG, prašiči, piščanci) je morala zajemati najmanj 20 živih živali;</w:t>
      </w:r>
    </w:p>
    <w:p w14:paraId="78C9AE4F" w14:textId="450439CD" w:rsidR="00D226DB" w:rsidRPr="00961583" w:rsidRDefault="00D226DB" w:rsidP="00DA06BD">
      <w:pPr>
        <w:pStyle w:val="Odstavekseznama"/>
        <w:widowControl w:val="0"/>
        <w:numPr>
          <w:ilvl w:val="0"/>
          <w:numId w:val="32"/>
        </w:numPr>
        <w:spacing w:line="240" w:lineRule="auto"/>
        <w:ind w:hanging="357"/>
        <w:rPr>
          <w:rFonts w:ascii="Arial" w:hAnsi="Arial" w:cs="Arial"/>
        </w:rPr>
      </w:pPr>
      <w:r w:rsidRPr="00961583">
        <w:rPr>
          <w:rFonts w:ascii="Arial" w:hAnsi="Arial" w:cs="Arial"/>
        </w:rPr>
        <w:t>najmanj štiri (4) kontrole naftnih derivatov (</w:t>
      </w:r>
      <w:r w:rsidR="00952978">
        <w:rPr>
          <w:rFonts w:ascii="Arial" w:hAnsi="Arial" w:cs="Arial"/>
        </w:rPr>
        <w:t xml:space="preserve">npr.: </w:t>
      </w:r>
      <w:r w:rsidRPr="00961583">
        <w:rPr>
          <w:rFonts w:ascii="Arial" w:hAnsi="Arial" w:cs="Arial"/>
        </w:rPr>
        <w:t>DG, KOEL, NMB95, JET A1). Vsaka posamezna kontrola naftnih derivatov je zajemala najmanj 1000 m³ naftnih derivatov;</w:t>
      </w:r>
    </w:p>
    <w:p w14:paraId="6C3112AB" w14:textId="77777777" w:rsidR="00D226DB" w:rsidRPr="007732B4" w:rsidRDefault="00D226DB" w:rsidP="00DA06BD">
      <w:pPr>
        <w:pStyle w:val="Odstavekseznama"/>
        <w:widowControl w:val="0"/>
        <w:numPr>
          <w:ilvl w:val="0"/>
          <w:numId w:val="32"/>
        </w:numPr>
        <w:spacing w:line="240" w:lineRule="auto"/>
        <w:ind w:hanging="357"/>
        <w:rPr>
          <w:rFonts w:ascii="Arial" w:hAnsi="Arial" w:cs="Arial"/>
        </w:rPr>
      </w:pPr>
      <w:r w:rsidRPr="007732B4">
        <w:rPr>
          <w:rFonts w:ascii="Arial" w:hAnsi="Arial" w:cs="Arial"/>
        </w:rPr>
        <w:t>najmanj štiri (4) kontrole zdravil (za humano medicino in veterino) ali medicinske pripomočke, katera vrednost zdravil ali medicinskih pripomočkov (blaga) pri posamezni kontroli je znašala najmanj 5.000,00 EUR brez DDV;</w:t>
      </w:r>
    </w:p>
    <w:p w14:paraId="31A621A2" w14:textId="7AF6F147" w:rsidR="00D226DB" w:rsidRPr="007732B4" w:rsidRDefault="00D226DB" w:rsidP="00DA06BD">
      <w:pPr>
        <w:pStyle w:val="Odstavekseznama"/>
        <w:widowControl w:val="0"/>
        <w:numPr>
          <w:ilvl w:val="0"/>
          <w:numId w:val="32"/>
        </w:numPr>
        <w:spacing w:line="240" w:lineRule="auto"/>
        <w:ind w:hanging="357"/>
        <w:rPr>
          <w:rFonts w:ascii="Arial" w:hAnsi="Arial" w:cs="Arial"/>
        </w:rPr>
      </w:pPr>
      <w:r w:rsidRPr="007732B4">
        <w:rPr>
          <w:rFonts w:ascii="Arial" w:hAnsi="Arial" w:cs="Arial"/>
        </w:rPr>
        <w:t>najmanj štiri (4) izvedene preglede skladnosti blaga z razpisnimi in zakonskimi pogoji s področja medicinskih pripomočkov in</w:t>
      </w:r>
      <w:r w:rsidR="00267F98">
        <w:rPr>
          <w:rFonts w:ascii="Arial" w:hAnsi="Arial" w:cs="Arial"/>
        </w:rPr>
        <w:t>/ali</w:t>
      </w:r>
      <w:r w:rsidRPr="007732B4">
        <w:rPr>
          <w:rFonts w:ascii="Arial" w:hAnsi="Arial" w:cs="Arial"/>
        </w:rPr>
        <w:t xml:space="preserve"> osebne zaščitne opreme, v nabavni vrednoti blaga najmanj 5.000 </w:t>
      </w:r>
      <w:r>
        <w:rPr>
          <w:rFonts w:ascii="Arial" w:hAnsi="Arial" w:cs="Arial"/>
        </w:rPr>
        <w:t>EUR brez DDV</w:t>
      </w:r>
      <w:r w:rsidRPr="007732B4">
        <w:rPr>
          <w:rFonts w:ascii="Arial" w:hAnsi="Arial" w:cs="Arial"/>
        </w:rPr>
        <w:t xml:space="preserve"> na posamezno kontrolo.</w:t>
      </w:r>
    </w:p>
    <w:p w14:paraId="2FCC8325" w14:textId="77777777" w:rsidR="00566A28" w:rsidRDefault="00566A28" w:rsidP="00566A28">
      <w:pPr>
        <w:ind w:left="360"/>
        <w:rPr>
          <w:rFonts w:cs="Arial"/>
          <w:i/>
        </w:rPr>
      </w:pPr>
    </w:p>
    <w:p w14:paraId="30A290A2" w14:textId="3B2E48EC" w:rsidR="00566A28" w:rsidRPr="00861763" w:rsidRDefault="00952978" w:rsidP="00566A28">
      <w:pPr>
        <w:ind w:left="357"/>
        <w:jc w:val="both"/>
        <w:rPr>
          <w:rFonts w:cs="Arial"/>
          <w:color w:val="A6A6A6" w:themeColor="background1" w:themeShade="A6"/>
        </w:rPr>
      </w:pPr>
      <w:r w:rsidRPr="00952978">
        <w:rPr>
          <w:rFonts w:eastAsia="MS Gothic" w:cs="Arial"/>
        </w:rPr>
        <w:t xml:space="preserve">Posamezni </w:t>
      </w:r>
      <w:r>
        <w:rPr>
          <w:rFonts w:cs="Arial"/>
        </w:rPr>
        <w:t>r</w:t>
      </w:r>
      <w:r w:rsidR="00566A28" w:rsidRPr="00952978">
        <w:rPr>
          <w:rFonts w:cs="Arial"/>
        </w:rPr>
        <w:t>eferenčni projekt ponudnik ustrezno navede v seznamu na obrazcu OBR –</w:t>
      </w:r>
      <w:r w:rsidR="00566A28">
        <w:rPr>
          <w:rFonts w:cs="Arial"/>
        </w:rPr>
        <w:t xml:space="preserve">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w:t>
      </w:r>
      <w:r w:rsidR="00CE5266">
        <w:rPr>
          <w:rFonts w:cs="Arial"/>
        </w:rPr>
        <w:t xml:space="preserve">polnjuje zgoraj navedeni pogoj </w:t>
      </w:r>
      <w:r w:rsidR="00566A28">
        <w:rPr>
          <w:rFonts w:cs="Arial"/>
        </w:rPr>
        <w:t>lahko naročnik od ponudnika zahteva predložitev dodatnih dokazil oz. le – te preveri pri predstavnikih referenčnih naročnikov.</w:t>
      </w:r>
      <w:r w:rsidR="00566A28">
        <w:rPr>
          <w:rFonts w:cs="Arial"/>
          <w:i/>
          <w:color w:val="BFBFBF" w:themeColor="background1" w:themeShade="BF"/>
          <w:sz w:val="18"/>
          <w:szCs w:val="18"/>
        </w:rPr>
        <w:t xml:space="preserve"> </w:t>
      </w:r>
      <w:r w:rsidR="00566A28">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67936154" w14:textId="77777777" w:rsidR="00566A28" w:rsidRPr="00745829" w:rsidRDefault="00566A28" w:rsidP="00566A28">
      <w:pPr>
        <w:widowControl w:val="0"/>
        <w:ind w:left="360"/>
        <w:jc w:val="both"/>
        <w:rPr>
          <w:rFonts w:cs="Arial"/>
        </w:rPr>
      </w:pPr>
    </w:p>
    <w:p w14:paraId="6858A74C" w14:textId="77777777" w:rsidR="002F0E65" w:rsidRDefault="002F0E65" w:rsidP="002F0E65">
      <w:pPr>
        <w:pStyle w:val="Pripombabesedilo"/>
        <w:ind w:left="357"/>
        <w:jc w:val="both"/>
        <w:rPr>
          <w:rFonts w:cs="Arial"/>
          <w:sz w:val="22"/>
          <w:szCs w:val="22"/>
        </w:rPr>
      </w:pPr>
      <w:r w:rsidRPr="00527213">
        <w:rPr>
          <w:rFonts w:cs="Arial"/>
          <w:sz w:val="22"/>
          <w:szCs w:val="22"/>
        </w:rPr>
        <w:lastRenderedPageBreak/>
        <w:t>En</w:t>
      </w:r>
      <w:r>
        <w:rPr>
          <w:rFonts w:cs="Arial"/>
          <w:sz w:val="22"/>
          <w:szCs w:val="22"/>
        </w:rPr>
        <w:t>a</w:t>
      </w:r>
      <w:r w:rsidRPr="00527213">
        <w:rPr>
          <w:rFonts w:cs="Arial"/>
          <w:sz w:val="22"/>
          <w:szCs w:val="22"/>
        </w:rPr>
        <w:t xml:space="preserve"> (1) referenčn</w:t>
      </w:r>
      <w:r>
        <w:rPr>
          <w:rFonts w:cs="Arial"/>
          <w:sz w:val="22"/>
          <w:szCs w:val="22"/>
        </w:rPr>
        <w:t>a</w:t>
      </w:r>
      <w:r w:rsidRPr="00527213">
        <w:rPr>
          <w:rFonts w:cs="Arial"/>
          <w:sz w:val="22"/>
          <w:szCs w:val="22"/>
        </w:rPr>
        <w:t xml:space="preserve"> </w:t>
      </w:r>
      <w:r>
        <w:rPr>
          <w:rFonts w:cs="Arial"/>
          <w:sz w:val="22"/>
          <w:szCs w:val="22"/>
        </w:rPr>
        <w:t>storitev</w:t>
      </w:r>
      <w:r w:rsidRPr="00527213">
        <w:rPr>
          <w:rFonts w:cs="Arial"/>
          <w:sz w:val="22"/>
          <w:szCs w:val="22"/>
        </w:rPr>
        <w:t xml:space="preserve"> mora biti izveden</w:t>
      </w:r>
      <w:r>
        <w:rPr>
          <w:rFonts w:cs="Arial"/>
          <w:sz w:val="22"/>
          <w:szCs w:val="22"/>
        </w:rPr>
        <w:t>a</w:t>
      </w:r>
      <w:r w:rsidRPr="00527213">
        <w:rPr>
          <w:rFonts w:cs="Arial"/>
          <w:sz w:val="22"/>
          <w:szCs w:val="22"/>
        </w:rPr>
        <w:t xml:space="preserve"> na podlagi ene (1) sklenjen</w:t>
      </w:r>
      <w:r>
        <w:rPr>
          <w:rFonts w:cs="Arial"/>
          <w:sz w:val="22"/>
          <w:szCs w:val="22"/>
        </w:rPr>
        <w:t>e p</w:t>
      </w:r>
      <w:r w:rsidRPr="00527213">
        <w:rPr>
          <w:rFonts w:cs="Arial"/>
          <w:sz w:val="22"/>
          <w:szCs w:val="22"/>
        </w:rPr>
        <w:t>ogodbe, naročilnice ipd.</w:t>
      </w:r>
      <w:r>
        <w:rPr>
          <w:rFonts w:cs="Arial"/>
          <w:sz w:val="22"/>
          <w:szCs w:val="22"/>
        </w:rPr>
        <w:t xml:space="preserve"> (seštevanje več pogodb, naročilnic ni dopustno). Naročnik bo pa kot ustrezno referenco upošteval, če je ponudnik po eni (1) sklenjeni pogodbi, naročilnici ipd. izvedel več ločenih oz. posameznih kontrol, pregledov, ipd. </w:t>
      </w:r>
    </w:p>
    <w:p w14:paraId="15DF7D7E" w14:textId="77777777" w:rsidR="00566A28" w:rsidRPr="00745829" w:rsidRDefault="00566A28" w:rsidP="00566A28">
      <w:pPr>
        <w:pStyle w:val="Pripombabesedilo"/>
        <w:ind w:left="357"/>
        <w:jc w:val="both"/>
        <w:rPr>
          <w:rFonts w:cs="Arial"/>
          <w:sz w:val="22"/>
          <w:szCs w:val="22"/>
        </w:rPr>
      </w:pPr>
    </w:p>
    <w:p w14:paraId="46C79FD9" w14:textId="77777777" w:rsidR="002F0E65" w:rsidRDefault="002F0E65" w:rsidP="002F0E65">
      <w:pPr>
        <w:pStyle w:val="Pripombabesedilo"/>
        <w:ind w:left="357"/>
        <w:jc w:val="both"/>
        <w:rPr>
          <w:rFonts w:cs="Arial"/>
          <w:sz w:val="22"/>
          <w:szCs w:val="22"/>
        </w:rPr>
      </w:pPr>
      <w:r>
        <w:rPr>
          <w:rFonts w:cs="Arial"/>
          <w:sz w:val="22"/>
          <w:szCs w:val="22"/>
        </w:rPr>
        <w:t xml:space="preserve">Ponudnik oz. sodelujoče podjetje ne more biti hkrati referenčni naročnik. Referenčni naročnik je končni investitor in je tretja (pravna) oseba, kar pomeni, da referenčne izjave ne more potrditi ponudnik sam sebi oz. sodelujočemu podjetju, niti mu ga ne more potrditi podizvajalec ali obratno. </w:t>
      </w:r>
    </w:p>
    <w:p w14:paraId="1707B10D" w14:textId="77777777" w:rsidR="00566A28" w:rsidRDefault="00566A28" w:rsidP="00566A28">
      <w:pPr>
        <w:pStyle w:val="Pripombabesedilo"/>
        <w:ind w:left="357"/>
        <w:jc w:val="both"/>
        <w:rPr>
          <w:rFonts w:cs="Arial"/>
          <w:sz w:val="22"/>
          <w:szCs w:val="22"/>
        </w:rPr>
      </w:pPr>
    </w:p>
    <w:p w14:paraId="103C61EA" w14:textId="77777777" w:rsidR="002F0E65" w:rsidRPr="00674CB4" w:rsidRDefault="002F0E65" w:rsidP="002F0E65">
      <w:pPr>
        <w:pStyle w:val="Pripombabesedilo"/>
        <w:ind w:left="357"/>
        <w:jc w:val="both"/>
        <w:rPr>
          <w:rFonts w:cs="Arial"/>
          <w:i/>
          <w:color w:val="BFBFBF" w:themeColor="background1" w:themeShade="BF"/>
          <w:sz w:val="18"/>
          <w:szCs w:val="18"/>
        </w:rPr>
      </w:pPr>
      <w:r w:rsidRPr="007F041F">
        <w:rPr>
          <w:rFonts w:cs="Arial"/>
          <w:sz w:val="22"/>
          <w:szCs w:val="22"/>
        </w:rPr>
        <w:t xml:space="preserve">Pogoj ponudnik izpolni </w:t>
      </w:r>
      <w:r>
        <w:rPr>
          <w:rFonts w:cs="Arial"/>
          <w:sz w:val="22"/>
          <w:szCs w:val="22"/>
        </w:rPr>
        <w:t>s soponudnikom</w:t>
      </w:r>
      <w:r w:rsidRPr="007F041F">
        <w:rPr>
          <w:rFonts w:cs="Arial"/>
          <w:sz w:val="22"/>
          <w:szCs w:val="22"/>
        </w:rPr>
        <w:t xml:space="preserve">. </w:t>
      </w:r>
      <w:r>
        <w:rPr>
          <w:rFonts w:cs="Arial"/>
          <w:sz w:val="22"/>
          <w:szCs w:val="22"/>
        </w:rPr>
        <w:t xml:space="preserve">V primeru, da ponudnik izpolnjuje pogoj s soponudnikom bo moral le – ta izvajati storitev po predmetnem javnem naročilu, in sicer tisto storitev s katero je izkazoval (s predložitvijo referenčne storitve) izpolnitev pogoja. </w:t>
      </w:r>
    </w:p>
    <w:p w14:paraId="6EC191B0" w14:textId="77777777" w:rsidR="00566A28" w:rsidRDefault="00566A28" w:rsidP="00566A28">
      <w:pPr>
        <w:pStyle w:val="Pripombabesedilo"/>
        <w:ind w:left="357"/>
        <w:jc w:val="both"/>
        <w:rPr>
          <w:rFonts w:cs="Arial"/>
          <w:sz w:val="22"/>
          <w:szCs w:val="22"/>
        </w:rPr>
      </w:pPr>
      <w:r w:rsidRPr="00203C2B">
        <w:rPr>
          <w:rFonts w:cs="Arial"/>
          <w:sz w:val="22"/>
          <w:szCs w:val="22"/>
        </w:rPr>
        <w:t xml:space="preserve"> </w:t>
      </w:r>
    </w:p>
    <w:p w14:paraId="3842A812" w14:textId="510975F5" w:rsidR="006318FA" w:rsidRPr="00745829" w:rsidRDefault="00566A28" w:rsidP="006318FA">
      <w:pPr>
        <w:widowControl w:val="0"/>
        <w:ind w:left="357"/>
        <w:jc w:val="both"/>
        <w:rPr>
          <w:rFonts w:cs="Arial"/>
          <w:b/>
          <w:i/>
        </w:rPr>
      </w:pPr>
      <w:r w:rsidRPr="00745829">
        <w:rPr>
          <w:rFonts w:cs="Arial"/>
        </w:rPr>
        <w:t xml:space="preserve">DOKAZILO: </w:t>
      </w:r>
      <w:r w:rsidR="006318FA" w:rsidRPr="00AF5191">
        <w:rPr>
          <w:rFonts w:cs="Arial"/>
          <w:b/>
          <w:i/>
        </w:rPr>
        <w:t>Obrazec</w:t>
      </w:r>
      <w:r w:rsidR="006318FA" w:rsidRPr="00AF5191">
        <w:rPr>
          <w:rFonts w:cs="Arial"/>
          <w:i/>
        </w:rPr>
        <w:t xml:space="preserve"> </w:t>
      </w:r>
      <w:r w:rsidR="006318FA" w:rsidRPr="00745829">
        <w:rPr>
          <w:rFonts w:cs="Arial"/>
          <w:b/>
          <w:i/>
        </w:rPr>
        <w:t>OBR – 2.10 in OBR – 2.10a</w:t>
      </w:r>
      <w:r w:rsidR="002F0E65">
        <w:rPr>
          <w:rFonts w:cs="Arial"/>
          <w:b/>
          <w:i/>
        </w:rPr>
        <w:t xml:space="preserve"> oz. izjava na drugem obrazcu </w:t>
      </w:r>
      <w:r w:rsidR="006318FA" w:rsidRPr="00745829">
        <w:rPr>
          <w:rFonts w:cs="Arial"/>
          <w:b/>
          <w:i/>
        </w:rPr>
        <w:t xml:space="preserve">ter obrazec ESPD </w:t>
      </w:r>
      <w:r w:rsidR="006318FA" w:rsidRPr="00946E4B">
        <w:rPr>
          <w:rFonts w:cs="Arial"/>
          <w:b/>
          <w:i/>
        </w:rPr>
        <w:t xml:space="preserve">(v »Del IV: Pogoji za sodelovanje, </w:t>
      </w:r>
      <w:r w:rsidR="006318FA">
        <w:rPr>
          <w:rFonts w:cs="Arial"/>
          <w:b/>
          <w:i/>
        </w:rPr>
        <w:t>Oddelek C: Tehnična in strokovna sposobnost, Za naročilo storitev: izvedba storitev določene vrste«</w:t>
      </w:r>
      <w:r w:rsidR="006318FA" w:rsidRPr="00946E4B">
        <w:rPr>
          <w:rFonts w:cs="Arial"/>
          <w:b/>
          <w:i/>
        </w:rPr>
        <w:t>)</w:t>
      </w:r>
      <w:r w:rsidR="006318FA">
        <w:rPr>
          <w:rFonts w:cs="Arial"/>
          <w:b/>
          <w:i/>
        </w:rPr>
        <w:t>.</w:t>
      </w:r>
    </w:p>
    <w:p w14:paraId="6C8D4350" w14:textId="3C8F2D68" w:rsidR="00566A28" w:rsidRPr="007023AD" w:rsidRDefault="00566A28" w:rsidP="002F0E65">
      <w:pPr>
        <w:widowControl w:val="0"/>
        <w:jc w:val="both"/>
        <w:rPr>
          <w:rFonts w:cs="Arial"/>
          <w:color w:val="A6A6A6" w:themeColor="background1" w:themeShade="A6"/>
        </w:rPr>
      </w:pPr>
    </w:p>
    <w:p w14:paraId="025C3B78" w14:textId="6599B233" w:rsidR="00566A28" w:rsidRDefault="00566A28" w:rsidP="00566A28">
      <w:pPr>
        <w:pStyle w:val="Odstavekseznama"/>
        <w:numPr>
          <w:ilvl w:val="0"/>
          <w:numId w:val="9"/>
        </w:numPr>
        <w:spacing w:line="240" w:lineRule="auto"/>
        <w:ind w:left="357" w:hanging="357"/>
        <w:rPr>
          <w:rFonts w:ascii="Arial" w:hAnsi="Arial" w:cs="Arial"/>
          <w:b/>
          <w:u w:val="single"/>
        </w:rPr>
      </w:pPr>
      <w:r w:rsidRPr="002F0E65">
        <w:rPr>
          <w:rFonts w:ascii="Arial" w:hAnsi="Arial" w:cs="Arial"/>
          <w:b/>
          <w:u w:val="single"/>
        </w:rPr>
        <w:t xml:space="preserve">Kadrovska sposobnost – usposobljenost kadra: </w:t>
      </w:r>
    </w:p>
    <w:p w14:paraId="2A93EEC1" w14:textId="77777777" w:rsidR="00F3686E" w:rsidRDefault="002F0E65" w:rsidP="00F3686E">
      <w:pPr>
        <w:pStyle w:val="Odstavekseznama"/>
        <w:spacing w:line="240" w:lineRule="auto"/>
        <w:ind w:left="357"/>
        <w:rPr>
          <w:rFonts w:ascii="Arial" w:hAnsi="Arial" w:cs="Arial"/>
        </w:rPr>
      </w:pPr>
      <w:r w:rsidRPr="002F0E65">
        <w:rPr>
          <w:rFonts w:ascii="Arial" w:hAnsi="Arial" w:cs="Arial"/>
        </w:rPr>
        <w:t>Ponudnik mora</w:t>
      </w:r>
      <w:r w:rsidR="001D2A2D">
        <w:rPr>
          <w:rFonts w:ascii="Arial" w:hAnsi="Arial" w:cs="Arial"/>
        </w:rPr>
        <w:t xml:space="preserve"> imeti</w:t>
      </w:r>
      <w:r w:rsidRPr="002F0E65">
        <w:rPr>
          <w:rFonts w:ascii="Arial" w:hAnsi="Arial" w:cs="Arial"/>
        </w:rPr>
        <w:t>:</w:t>
      </w:r>
    </w:p>
    <w:p w14:paraId="363279D6" w14:textId="77777777" w:rsidR="00F3686E" w:rsidRPr="00F3686E" w:rsidRDefault="002F0E65" w:rsidP="00F3686E">
      <w:pPr>
        <w:pStyle w:val="Odstavekseznama"/>
        <w:numPr>
          <w:ilvl w:val="0"/>
          <w:numId w:val="38"/>
        </w:numPr>
        <w:spacing w:line="240" w:lineRule="auto"/>
        <w:rPr>
          <w:rFonts w:ascii="Arial" w:hAnsi="Arial" w:cs="Arial"/>
        </w:rPr>
      </w:pPr>
      <w:r w:rsidRPr="00F3686E">
        <w:rPr>
          <w:rFonts w:ascii="Arial" w:eastAsia="MS Gothic" w:hAnsi="Arial" w:cs="Arial"/>
        </w:rPr>
        <w:t xml:space="preserve">na dan oddaje ponudbe ter ves čas trajanja predmetnega javnega naročila in ves čas trajanja pogodbe zaposlenih najmanj pet (5) oseb z najmanj 6. stopnjo (to so: višješolski programi (do 1994); višješolski strokovni programi; specializacija po višješolskih programih oz. visokošolski strokovni 1. bolonjska stopnja; visokošolski strokovni program oz. univerzitetni programi 1. bolonjska stopnja) kmetijske, živilske ali veterinarske smeri;  </w:t>
      </w:r>
    </w:p>
    <w:p w14:paraId="7DD90D0D" w14:textId="51E8D9AE" w:rsidR="002F0E65" w:rsidRPr="00F3686E" w:rsidRDefault="002F0E65" w:rsidP="00F3686E">
      <w:pPr>
        <w:pStyle w:val="Odstavekseznama"/>
        <w:numPr>
          <w:ilvl w:val="0"/>
          <w:numId w:val="38"/>
        </w:numPr>
        <w:spacing w:line="240" w:lineRule="auto"/>
        <w:rPr>
          <w:rFonts w:ascii="Arial" w:hAnsi="Arial" w:cs="Arial"/>
        </w:rPr>
      </w:pPr>
      <w:r w:rsidRPr="00F3686E">
        <w:rPr>
          <w:rFonts w:ascii="Arial" w:eastAsia="MS Gothic" w:hAnsi="Arial" w:cs="Arial"/>
        </w:rPr>
        <w:t xml:space="preserve">na dan oddaje ponudbe ter ves čas trajanja predmetnega javnega naročila in ves čas trajanja pogodbe zaposlene najmanj tri (3) osebe, ki imajo pridobljena ustrezna znanja s področja protieksplozijske zaščite. Skladno s 45. členom Pravilnika o protieksplozijski zaščiti (Ur. l. RS 41/2016 z morebitnimi spremembami) morajo imeti </w:t>
      </w:r>
      <w:r w:rsidR="001D2A2D" w:rsidRPr="00F3686E">
        <w:rPr>
          <w:rFonts w:ascii="Arial" w:eastAsia="MS Gothic" w:hAnsi="Arial" w:cs="Arial"/>
        </w:rPr>
        <w:t xml:space="preserve">najmanj tri (3) </w:t>
      </w:r>
      <w:r w:rsidRPr="00F3686E">
        <w:rPr>
          <w:rFonts w:ascii="Arial" w:eastAsia="MS Gothic" w:hAnsi="Arial" w:cs="Arial"/>
        </w:rPr>
        <w:t>osebe</w:t>
      </w:r>
      <w:r w:rsidR="001D2A2D" w:rsidRPr="00F3686E">
        <w:rPr>
          <w:rFonts w:ascii="Arial" w:eastAsia="MS Gothic" w:hAnsi="Arial" w:cs="Arial"/>
        </w:rPr>
        <w:t xml:space="preserve"> </w:t>
      </w:r>
      <w:r w:rsidRPr="00F3686E">
        <w:rPr>
          <w:rFonts w:ascii="Arial" w:eastAsia="MS Gothic" w:hAnsi="Arial" w:cs="Arial"/>
        </w:rPr>
        <w:t>pridobljen dokument o usposabljanju s področja protieksplozijske zaščite. Čas med posameznim preverjanjem usposobljenosti ne sme biti daljši od dveh let.</w:t>
      </w:r>
      <w:r w:rsidR="001D2A2D" w:rsidRPr="00F3686E">
        <w:rPr>
          <w:rFonts w:ascii="Arial" w:hAnsi="Arial" w:cs="Arial"/>
        </w:rPr>
        <w:t xml:space="preserve"> Dokument o usposobljenosti mora biti veljaven na rok oddaje ponudbe. Izbrani ponudnik mora zagotoviti, da nominiran strokovnjak razpolaga z veljavnim/aktualnim dokumentom o usposobljenosti tudi ves čas trajanja pogodbe.</w:t>
      </w:r>
    </w:p>
    <w:p w14:paraId="0AD69E5E" w14:textId="77777777" w:rsidR="002F0E65" w:rsidRDefault="002F0E65" w:rsidP="002F0E65">
      <w:pPr>
        <w:widowControl w:val="0"/>
        <w:ind w:left="357"/>
        <w:jc w:val="both"/>
        <w:rPr>
          <w:rFonts w:cs="Arial"/>
        </w:rPr>
      </w:pPr>
      <w:r>
        <w:rPr>
          <w:rFonts w:cs="Arial"/>
        </w:rPr>
        <w:t xml:space="preserve">Ponudnik mora imeti skupaj zaposlenih najmanj osem (8) oseb. </w:t>
      </w:r>
    </w:p>
    <w:p w14:paraId="1EE33532" w14:textId="77777777" w:rsidR="005A6C64" w:rsidRDefault="005A6C64" w:rsidP="005A6C64">
      <w:pPr>
        <w:pStyle w:val="tevilnatoka"/>
        <w:shd w:val="clear" w:color="auto" w:fill="FFFFFF"/>
        <w:spacing w:before="0" w:beforeAutospacing="0" w:after="0" w:afterAutospacing="0"/>
        <w:ind w:left="360"/>
        <w:jc w:val="both"/>
        <w:rPr>
          <w:rFonts w:ascii="Arial" w:hAnsi="Arial" w:cs="Arial"/>
          <w:sz w:val="22"/>
          <w:szCs w:val="22"/>
        </w:rPr>
      </w:pPr>
    </w:p>
    <w:p w14:paraId="3DEE7279" w14:textId="12032D08" w:rsidR="005A6C64" w:rsidRPr="007F041F" w:rsidRDefault="005A6C64" w:rsidP="005A6C64">
      <w:pPr>
        <w:pStyle w:val="tevilnatoka"/>
        <w:shd w:val="clear" w:color="auto" w:fill="FFFFFF"/>
        <w:spacing w:before="0" w:beforeAutospacing="0" w:after="0" w:afterAutospacing="0"/>
        <w:ind w:left="360"/>
        <w:jc w:val="both"/>
        <w:rPr>
          <w:rFonts w:ascii="Arial" w:hAnsi="Arial" w:cs="Arial"/>
          <w:sz w:val="22"/>
          <w:szCs w:val="22"/>
        </w:rPr>
      </w:pPr>
      <w:r w:rsidRPr="007F041F">
        <w:rPr>
          <w:rFonts w:ascii="Arial" w:hAnsi="Arial" w:cs="Arial"/>
          <w:sz w:val="22"/>
          <w:szCs w:val="22"/>
        </w:rPr>
        <w:t xml:space="preserve">Pogoj </w:t>
      </w:r>
      <w:r>
        <w:rPr>
          <w:rFonts w:ascii="Arial" w:hAnsi="Arial" w:cs="Arial"/>
          <w:sz w:val="22"/>
          <w:szCs w:val="22"/>
        </w:rPr>
        <w:t xml:space="preserve">lahko </w:t>
      </w:r>
      <w:r w:rsidRPr="007F041F">
        <w:rPr>
          <w:rFonts w:ascii="Arial" w:hAnsi="Arial" w:cs="Arial"/>
          <w:sz w:val="22"/>
          <w:szCs w:val="22"/>
        </w:rPr>
        <w:t xml:space="preserve">ponudnik izpolni </w:t>
      </w:r>
      <w:r>
        <w:rPr>
          <w:rFonts w:ascii="Arial" w:hAnsi="Arial" w:cs="Arial"/>
          <w:sz w:val="22"/>
          <w:szCs w:val="22"/>
        </w:rPr>
        <w:t>s soponudnikom.</w:t>
      </w:r>
      <w:r w:rsidRPr="007F041F">
        <w:rPr>
          <w:rFonts w:ascii="Arial" w:hAnsi="Arial" w:cs="Arial"/>
          <w:sz w:val="22"/>
          <w:szCs w:val="22"/>
        </w:rPr>
        <w:t xml:space="preserve"> </w:t>
      </w:r>
    </w:p>
    <w:p w14:paraId="4257595F" w14:textId="77777777" w:rsidR="00566A28" w:rsidRPr="005A0751" w:rsidRDefault="00566A28" w:rsidP="00566A28">
      <w:pPr>
        <w:pStyle w:val="tevilnatoka"/>
        <w:shd w:val="clear" w:color="auto" w:fill="FFFFFF"/>
        <w:spacing w:before="0" w:beforeAutospacing="0" w:after="0" w:afterAutospacing="0"/>
        <w:ind w:left="360"/>
        <w:jc w:val="both"/>
        <w:rPr>
          <w:rFonts w:ascii="Arial" w:hAnsi="Arial" w:cs="Arial"/>
          <w:color w:val="A6A6A6" w:themeColor="background1" w:themeShade="A6"/>
          <w:sz w:val="22"/>
          <w:szCs w:val="22"/>
        </w:rPr>
      </w:pPr>
    </w:p>
    <w:p w14:paraId="2C0C7A57" w14:textId="457DFE07" w:rsidR="00566A28" w:rsidRDefault="00566A28" w:rsidP="00566A28">
      <w:pPr>
        <w:pStyle w:val="tevilnatoka"/>
        <w:shd w:val="clear" w:color="auto" w:fill="FFFFFF"/>
        <w:spacing w:before="0" w:beforeAutospacing="0" w:after="0" w:afterAutospacing="0"/>
        <w:ind w:left="360"/>
        <w:jc w:val="both"/>
        <w:rPr>
          <w:rFonts w:ascii="Arial" w:hAnsi="Arial" w:cs="Arial"/>
          <w:b/>
          <w:i/>
          <w:sz w:val="22"/>
          <w:szCs w:val="22"/>
        </w:rPr>
      </w:pPr>
      <w:r w:rsidRPr="005A6C64">
        <w:rPr>
          <w:rFonts w:ascii="Arial" w:hAnsi="Arial" w:cs="Arial"/>
          <w:sz w:val="22"/>
          <w:szCs w:val="22"/>
        </w:rPr>
        <w:t xml:space="preserve">DOKAZILO: </w:t>
      </w:r>
      <w:r w:rsidR="006318FA" w:rsidRPr="005A6C64">
        <w:rPr>
          <w:rFonts w:ascii="Arial" w:hAnsi="Arial" w:cs="Arial"/>
          <w:b/>
          <w:i/>
          <w:sz w:val="22"/>
          <w:szCs w:val="22"/>
        </w:rPr>
        <w:t>O</w:t>
      </w:r>
      <w:r w:rsidRPr="005A6C64">
        <w:rPr>
          <w:rFonts w:ascii="Arial" w:hAnsi="Arial" w:cs="Arial"/>
          <w:b/>
          <w:i/>
          <w:sz w:val="22"/>
          <w:szCs w:val="22"/>
        </w:rPr>
        <w:t xml:space="preserve">brazec OBR </w:t>
      </w:r>
      <w:r w:rsidR="006318FA" w:rsidRPr="005A6C64">
        <w:rPr>
          <w:rFonts w:ascii="Arial" w:hAnsi="Arial" w:cs="Arial"/>
          <w:b/>
          <w:i/>
          <w:sz w:val="22"/>
          <w:szCs w:val="22"/>
        </w:rPr>
        <w:t>– 2</w:t>
      </w:r>
      <w:r w:rsidRPr="005A6C64">
        <w:rPr>
          <w:rFonts w:ascii="Arial" w:hAnsi="Arial" w:cs="Arial"/>
          <w:b/>
          <w:i/>
          <w:sz w:val="22"/>
          <w:szCs w:val="22"/>
        </w:rPr>
        <w:t>.12</w:t>
      </w:r>
      <w:r w:rsidRPr="005A6C64">
        <w:rPr>
          <w:rFonts w:ascii="Arial" w:hAnsi="Arial" w:cs="Arial"/>
          <w:sz w:val="22"/>
          <w:szCs w:val="22"/>
        </w:rPr>
        <w:t xml:space="preserve"> </w:t>
      </w:r>
      <w:r w:rsidRPr="005A6C64">
        <w:rPr>
          <w:rFonts w:ascii="Arial" w:hAnsi="Arial" w:cs="Arial"/>
          <w:b/>
          <w:i/>
          <w:sz w:val="22"/>
          <w:szCs w:val="22"/>
        </w:rPr>
        <w:t>in</w:t>
      </w:r>
      <w:r w:rsidRPr="005A6C64">
        <w:rPr>
          <w:rFonts w:ascii="Arial" w:hAnsi="Arial" w:cs="Arial"/>
          <w:sz w:val="22"/>
          <w:szCs w:val="22"/>
        </w:rPr>
        <w:t xml:space="preserve"> </w:t>
      </w:r>
      <w:r w:rsidR="006318FA" w:rsidRPr="005A6C64">
        <w:rPr>
          <w:rFonts w:ascii="Arial" w:hAnsi="Arial" w:cs="Arial"/>
          <w:b/>
          <w:i/>
          <w:sz w:val="22"/>
          <w:szCs w:val="22"/>
        </w:rPr>
        <w:t>o</w:t>
      </w:r>
      <w:r w:rsidRPr="005A6C64">
        <w:rPr>
          <w:rFonts w:ascii="Arial" w:hAnsi="Arial" w:cs="Arial"/>
          <w:b/>
          <w:i/>
          <w:sz w:val="22"/>
          <w:szCs w:val="22"/>
        </w:rPr>
        <w:t xml:space="preserve">brazec ESPD (v »Del IV: Pogoji za sodelovanje, Oddelek C. Tehnična in strokovna sposobnost, Izobrazba in strokovna usposobljenost«) </w:t>
      </w:r>
      <w:r w:rsidR="005A6C64">
        <w:rPr>
          <w:rFonts w:ascii="Arial" w:hAnsi="Arial" w:cs="Arial"/>
          <w:b/>
          <w:i/>
          <w:sz w:val="22"/>
          <w:szCs w:val="22"/>
        </w:rPr>
        <w:t>ter naslednja dokazila:</w:t>
      </w:r>
    </w:p>
    <w:p w14:paraId="4906B3A2" w14:textId="448CD741" w:rsidR="005A6C64" w:rsidRPr="00E8522F" w:rsidRDefault="005A6C64" w:rsidP="00810F03">
      <w:pPr>
        <w:pStyle w:val="Odstavekseznama"/>
        <w:widowControl w:val="0"/>
        <w:numPr>
          <w:ilvl w:val="0"/>
          <w:numId w:val="21"/>
        </w:numPr>
        <w:spacing w:line="240" w:lineRule="auto"/>
        <w:ind w:left="782" w:hanging="357"/>
        <w:rPr>
          <w:rFonts w:cs="Arial"/>
        </w:rPr>
      </w:pPr>
      <w:r w:rsidRPr="00EB47E5">
        <w:rPr>
          <w:rFonts w:ascii="Arial" w:hAnsi="Arial" w:cs="Arial"/>
        </w:rPr>
        <w:t>obrazec M1 in M3 (v primeru, da je bila narejena sprememba v obveznem socialnem zavarovanju) ali veljavno pogodbo o zaposlitvi</w:t>
      </w:r>
      <w:r w:rsidR="00810F03" w:rsidRPr="00810F03">
        <w:rPr>
          <w:rFonts w:ascii="Arial" w:hAnsi="Arial" w:cs="Arial"/>
        </w:rPr>
        <w:t xml:space="preserve"> </w:t>
      </w:r>
      <w:r w:rsidR="00810F03" w:rsidRPr="00EE01C6">
        <w:rPr>
          <w:rFonts w:ascii="Arial" w:hAnsi="Arial" w:cs="Arial"/>
        </w:rPr>
        <w:t>ali drugo ustrezno dokazilo</w:t>
      </w:r>
      <w:r>
        <w:rPr>
          <w:rFonts w:ascii="Arial" w:hAnsi="Arial" w:cs="Arial"/>
        </w:rPr>
        <w:t>;</w:t>
      </w:r>
    </w:p>
    <w:p w14:paraId="21263627" w14:textId="77777777" w:rsidR="005A6C64" w:rsidRPr="000B3963" w:rsidRDefault="005A6C64" w:rsidP="00810F03">
      <w:pPr>
        <w:pStyle w:val="Odstavekseznama"/>
        <w:widowControl w:val="0"/>
        <w:numPr>
          <w:ilvl w:val="0"/>
          <w:numId w:val="21"/>
        </w:numPr>
        <w:spacing w:line="240" w:lineRule="auto"/>
        <w:ind w:left="782" w:hanging="357"/>
        <w:rPr>
          <w:rFonts w:cs="Arial"/>
        </w:rPr>
      </w:pPr>
      <w:r>
        <w:rPr>
          <w:rFonts w:ascii="Arial" w:hAnsi="Arial" w:cs="Arial"/>
        </w:rPr>
        <w:t>potrdilo o zaključeni stopnji izobrazbe in smeri izobrazbe;</w:t>
      </w:r>
    </w:p>
    <w:p w14:paraId="51F84A03" w14:textId="6D081EC0" w:rsidR="005A6C64" w:rsidRPr="00810F03" w:rsidRDefault="005A6C64" w:rsidP="00810F03">
      <w:pPr>
        <w:pStyle w:val="Odstavekseznama"/>
        <w:widowControl w:val="0"/>
        <w:numPr>
          <w:ilvl w:val="0"/>
          <w:numId w:val="21"/>
        </w:numPr>
        <w:spacing w:line="240" w:lineRule="auto"/>
        <w:ind w:left="782" w:hanging="357"/>
        <w:rPr>
          <w:rFonts w:cs="Arial"/>
        </w:rPr>
      </w:pPr>
      <w:r>
        <w:rPr>
          <w:rFonts w:ascii="Arial" w:hAnsi="Arial" w:cs="Arial"/>
        </w:rPr>
        <w:t>veljavno potrdilo oz. dokument o usposobljenosti o protieksplozijski zaščiti, za posamezno osebo, ki je izdano skladno s 45. členom Pravilnika o protieksplozijski zaščiti</w:t>
      </w:r>
      <w:r w:rsidR="00810F03">
        <w:rPr>
          <w:rFonts w:ascii="Arial" w:hAnsi="Arial" w:cs="Arial"/>
        </w:rPr>
        <w:t>.</w:t>
      </w:r>
    </w:p>
    <w:p w14:paraId="6B909E76" w14:textId="04783DEA" w:rsidR="00810F03" w:rsidRDefault="00810F03" w:rsidP="00810F03">
      <w:pPr>
        <w:widowControl w:val="0"/>
        <w:ind w:left="425"/>
        <w:rPr>
          <w:rFonts w:cs="Arial"/>
        </w:rPr>
      </w:pPr>
    </w:p>
    <w:p w14:paraId="1700A1FE" w14:textId="77777777" w:rsid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bookmarkStart w:id="5" w:name="_Hlk107476052"/>
      <w:r>
        <w:rPr>
          <w:rFonts w:ascii="Arial" w:hAnsi="Arial" w:cs="Arial"/>
          <w:sz w:val="22"/>
          <w:szCs w:val="22"/>
        </w:rPr>
        <w:t xml:space="preserve">Kader, ki bo imel neposredni stik z naročnikom in z naročnikovimi partnerji, mora aktivno govoriti/pisati (aktivno znanje) slovenski jezik. Vsa pisna korespondenca (elektronska sporočila, dopisi, laboratorijska poročila, ipd.) z naročnikom in naročnikovimi partnerji mora potekati v slovenskem jeziku. </w:t>
      </w:r>
      <w:bookmarkEnd w:id="5"/>
      <w:r w:rsidRPr="008A7664">
        <w:rPr>
          <w:rFonts w:ascii="Arial" w:hAnsi="Arial" w:cs="Arial"/>
          <w:sz w:val="22"/>
          <w:szCs w:val="22"/>
        </w:rPr>
        <w:t xml:space="preserve">V primeru, da kader, ki bo imel neposredni stik z naročnikom in z naročnikovimi partnerji, ne bo znal aktivno govoriti/pisati slovenski jezik, naročnik z njim ne bo komuniciral ter si tudi pridržuje pravico, da od ponudnika zahteva zamenjavo </w:t>
      </w:r>
      <w:r w:rsidRPr="008A7664">
        <w:rPr>
          <w:rFonts w:ascii="Arial" w:hAnsi="Arial" w:cs="Arial"/>
          <w:sz w:val="22"/>
          <w:szCs w:val="22"/>
        </w:rPr>
        <w:lastRenderedPageBreak/>
        <w:t xml:space="preserve">kadra. V primeru, da bo kader, ki je izpolnjeval zahteve v zvezi s kadrovsko sposobnostjo iz razpisne dokumentacije, zamenjan, mora nov (nadomeščen) kader izpolnjevati te zahteve (kot zamenjan kader) v zvezi s kadrovsko sposobnostjo.  </w:t>
      </w:r>
    </w:p>
    <w:p w14:paraId="0E5358E2" w14:textId="77777777" w:rsid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p>
    <w:p w14:paraId="75BE1380" w14:textId="243FCC8D" w:rsidR="00566A28" w:rsidRPr="00810F03" w:rsidRDefault="00810F03" w:rsidP="00810F03">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navedeno v </w:t>
      </w:r>
      <w:r>
        <w:rPr>
          <w:rFonts w:ascii="Arial" w:hAnsi="Arial" w:cs="Arial"/>
          <w:sz w:val="22"/>
          <w:szCs w:val="22"/>
        </w:rPr>
        <w:t>predhodnem odstavku</w:t>
      </w:r>
      <w:r w:rsidRPr="004872BE">
        <w:rPr>
          <w:rFonts w:ascii="Arial" w:hAnsi="Arial" w:cs="Arial"/>
          <w:sz w:val="22"/>
          <w:szCs w:val="22"/>
        </w:rPr>
        <w:t xml:space="preserve"> zagotavljati ves čas trajanja predmetnega javnega naročila, in sicer od roka za oddajo ponudb do zaključka trajanja pogodbe. Ponudnik – izvajalec lahko usposobljeno osebo zamenja le s predhodnim soglasjem naročnika. V primeru le – te mora zamenjana u</w:t>
      </w:r>
      <w:r>
        <w:rPr>
          <w:rFonts w:ascii="Arial" w:hAnsi="Arial" w:cs="Arial"/>
          <w:sz w:val="22"/>
          <w:szCs w:val="22"/>
        </w:rPr>
        <w:t xml:space="preserve">sposobljena oseba izpolnjevati </w:t>
      </w:r>
      <w:r w:rsidRPr="004872BE">
        <w:rPr>
          <w:rFonts w:ascii="Arial" w:hAnsi="Arial" w:cs="Arial"/>
          <w:sz w:val="22"/>
          <w:szCs w:val="22"/>
        </w:rPr>
        <w:t xml:space="preserve">kadrovske sposobnosti iz </w:t>
      </w:r>
      <w:r>
        <w:rPr>
          <w:rFonts w:ascii="Arial" w:hAnsi="Arial" w:cs="Arial"/>
          <w:sz w:val="22"/>
          <w:szCs w:val="22"/>
        </w:rPr>
        <w:t>točke 2.C.b)</w:t>
      </w:r>
      <w:r w:rsidRPr="004872BE">
        <w:rPr>
          <w:rFonts w:ascii="Arial" w:hAnsi="Arial" w:cs="Arial"/>
          <w:sz w:val="22"/>
          <w:szCs w:val="22"/>
        </w:rPr>
        <w:t>. Naročnik si pridržuje pravico kadarkoli zahtevati zamenjavo usposobljene osebe brez pojasnila.</w:t>
      </w:r>
      <w:r w:rsidRPr="00A60282">
        <w:rPr>
          <w:rFonts w:ascii="Arial" w:hAnsi="Arial" w:cs="Arial"/>
          <w:sz w:val="22"/>
          <w:szCs w:val="22"/>
        </w:rPr>
        <w:t xml:space="preserve"> </w:t>
      </w:r>
    </w:p>
    <w:p w14:paraId="19B0C0E4" w14:textId="77777777" w:rsidR="00566A28" w:rsidRPr="0071123E" w:rsidRDefault="00566A28" w:rsidP="00566A28">
      <w:pPr>
        <w:pStyle w:val="tevilnatoka"/>
        <w:shd w:val="clear" w:color="auto" w:fill="FFFFFF"/>
        <w:spacing w:before="0" w:beforeAutospacing="0" w:after="0" w:afterAutospacing="0"/>
        <w:ind w:left="360"/>
        <w:jc w:val="both"/>
        <w:rPr>
          <w:rFonts w:ascii="Calibri" w:hAnsi="Calibri" w:cs="Arial"/>
          <w:color w:val="BFBFBF" w:themeColor="background1" w:themeShade="BF"/>
        </w:rPr>
      </w:pPr>
    </w:p>
    <w:p w14:paraId="2CE4B921" w14:textId="2AC0A413" w:rsidR="00566A28" w:rsidRPr="005A0751" w:rsidRDefault="00566A28" w:rsidP="00566A28">
      <w:pPr>
        <w:pStyle w:val="Odstavekseznama"/>
        <w:numPr>
          <w:ilvl w:val="0"/>
          <w:numId w:val="9"/>
        </w:numPr>
        <w:spacing w:line="240" w:lineRule="auto"/>
        <w:ind w:left="357" w:hanging="357"/>
        <w:rPr>
          <w:rFonts w:ascii="Arial" w:hAnsi="Arial" w:cs="Arial"/>
          <w:i/>
          <w:color w:val="A6A6A6" w:themeColor="background1" w:themeShade="A6"/>
          <w:sz w:val="18"/>
          <w:szCs w:val="18"/>
        </w:rPr>
      </w:pPr>
      <w:r w:rsidRPr="6BAB4BE4">
        <w:rPr>
          <w:rFonts w:ascii="Arial" w:hAnsi="Arial" w:cs="Arial"/>
          <w:b/>
          <w:bCs/>
          <w:u w:val="single"/>
        </w:rPr>
        <w:t>Tehnična sposobnost:</w:t>
      </w:r>
    </w:p>
    <w:p w14:paraId="25421F48" w14:textId="56BCBFCF" w:rsidR="00810F03" w:rsidRPr="006735F9" w:rsidRDefault="00810F03" w:rsidP="00810F03">
      <w:pPr>
        <w:pStyle w:val="Odstavekseznama"/>
        <w:widowControl w:val="0"/>
        <w:numPr>
          <w:ilvl w:val="0"/>
          <w:numId w:val="35"/>
        </w:numPr>
        <w:spacing w:line="240" w:lineRule="auto"/>
        <w:ind w:left="714" w:hanging="357"/>
        <w:rPr>
          <w:rFonts w:ascii="Arial" w:hAnsi="Arial" w:cs="Arial"/>
        </w:rPr>
      </w:pPr>
      <w:r w:rsidRPr="006735F9">
        <w:rPr>
          <w:rFonts w:ascii="Arial" w:eastAsia="MS Gothic" w:hAnsi="Arial" w:cs="Arial"/>
        </w:rPr>
        <w:t>da ponudnik na dan oddaje ponudbe ter ves čas trajanja predmetnega javnega naročila in pogodbe razpolaga z najmanj štirimi (4) kompleti lastne opreme za vzorčenje in analizo žit za določitev naslednjih parametrov: hektoliterska teža, proteini, vlaga, število padanja, primesi, ugotavljanje mikotoksina DON (pšenica), ugotavljanje mikotoksina aflatoksin;</w:t>
      </w:r>
    </w:p>
    <w:p w14:paraId="74B6C5A6" w14:textId="77777777" w:rsidR="00810F03" w:rsidRPr="000E56D7" w:rsidRDefault="00810F03" w:rsidP="00810F03">
      <w:pPr>
        <w:pStyle w:val="Odstavekseznama"/>
        <w:widowControl w:val="0"/>
        <w:numPr>
          <w:ilvl w:val="0"/>
          <w:numId w:val="35"/>
        </w:numPr>
        <w:spacing w:line="240" w:lineRule="auto"/>
        <w:ind w:left="714" w:hanging="357"/>
        <w:rPr>
          <w:rFonts w:ascii="Arial" w:hAnsi="Arial" w:cs="Arial"/>
        </w:rPr>
      </w:pPr>
      <w:r w:rsidRPr="006735F9">
        <w:rPr>
          <w:rFonts w:ascii="Arial" w:eastAsia="MS Gothic" w:hAnsi="Arial" w:cs="Arial"/>
        </w:rPr>
        <w:t>da ponudnik na dan oddaje ponudbe ter ves čas trajanja predmetnega javnega naročila in pogodbe razpolaga z najmanj štirimi (4) kompleti lastne merilne opreme za vzorčenje in količinske meritve naftnih derivatov</w:t>
      </w:r>
      <w:r>
        <w:rPr>
          <w:rFonts w:ascii="Arial" w:eastAsia="MS Gothic" w:hAnsi="Arial" w:cs="Arial"/>
        </w:rPr>
        <w:t>;</w:t>
      </w:r>
    </w:p>
    <w:p w14:paraId="22C96FDC" w14:textId="14CE8313" w:rsidR="00810F03" w:rsidRDefault="00810F03" w:rsidP="00810F03">
      <w:pPr>
        <w:pStyle w:val="Odstavekseznama"/>
        <w:widowControl w:val="0"/>
        <w:numPr>
          <w:ilvl w:val="0"/>
          <w:numId w:val="35"/>
        </w:numPr>
        <w:spacing w:line="240" w:lineRule="auto"/>
        <w:ind w:left="714" w:hanging="357"/>
        <w:rPr>
          <w:rFonts w:ascii="Arial" w:hAnsi="Arial" w:cs="Arial"/>
        </w:rPr>
      </w:pPr>
      <w:r w:rsidRPr="006735F9">
        <w:rPr>
          <w:rFonts w:ascii="Arial" w:eastAsia="MS Gothic" w:hAnsi="Arial" w:cs="Arial"/>
        </w:rPr>
        <w:t>da ponudnik na dan oddaje ponudbe ter ves čas trajanja predmetnega javnega naročila in pogodbe razpolaga z</w:t>
      </w:r>
      <w:r w:rsidRPr="000E56D7">
        <w:rPr>
          <w:rFonts w:ascii="Arial" w:hAnsi="Arial" w:cs="Arial"/>
        </w:rPr>
        <w:t xml:space="preserve"> najmanj </w:t>
      </w:r>
      <w:r>
        <w:rPr>
          <w:rFonts w:ascii="Arial" w:hAnsi="Arial" w:cs="Arial"/>
        </w:rPr>
        <w:t>enim (1)</w:t>
      </w:r>
      <w:r w:rsidRPr="000E56D7">
        <w:rPr>
          <w:rFonts w:ascii="Arial" w:hAnsi="Arial" w:cs="Arial"/>
        </w:rPr>
        <w:t xml:space="preserve"> kompletom za vzorčenj</w:t>
      </w:r>
      <w:r w:rsidR="00DA06BD">
        <w:rPr>
          <w:rFonts w:ascii="Arial" w:hAnsi="Arial" w:cs="Arial"/>
        </w:rPr>
        <w:t>e utekočinjenega naftnega plina;</w:t>
      </w:r>
    </w:p>
    <w:p w14:paraId="518736A2" w14:textId="35E6410D" w:rsidR="00DA06BD" w:rsidRPr="00DA06BD" w:rsidRDefault="00DA06BD" w:rsidP="00DA06BD">
      <w:pPr>
        <w:pStyle w:val="Odstavekseznama"/>
        <w:numPr>
          <w:ilvl w:val="0"/>
          <w:numId w:val="35"/>
        </w:numPr>
        <w:spacing w:line="240" w:lineRule="auto"/>
        <w:ind w:left="714" w:hanging="357"/>
        <w:rPr>
          <w:rFonts w:ascii="Arial" w:eastAsia="MS Gothic" w:hAnsi="Arial" w:cs="Arial"/>
        </w:rPr>
      </w:pPr>
      <w:r>
        <w:rPr>
          <w:rFonts w:ascii="Arial" w:eastAsia="MS Gothic" w:hAnsi="Arial" w:cs="Arial"/>
        </w:rPr>
        <w:t>da p</w:t>
      </w:r>
      <w:r w:rsidRPr="006735F9">
        <w:rPr>
          <w:rFonts w:ascii="Arial" w:eastAsia="MS Gothic" w:hAnsi="Arial" w:cs="Arial"/>
        </w:rPr>
        <w:t>onudnik – izvajalec ves čas trajanja pogodbe zagotavlja 24 urni odzivni čas od pisnega poziva s strani naročnika</w:t>
      </w:r>
      <w:r>
        <w:rPr>
          <w:rFonts w:ascii="Arial" w:eastAsia="MS Gothic" w:hAnsi="Arial" w:cs="Arial"/>
        </w:rPr>
        <w:t>.</w:t>
      </w:r>
      <w:r w:rsidRPr="006735F9">
        <w:rPr>
          <w:rFonts w:ascii="Arial" w:eastAsia="MS Gothic" w:hAnsi="Arial" w:cs="Arial"/>
        </w:rPr>
        <w:t xml:space="preserve"> </w:t>
      </w:r>
    </w:p>
    <w:p w14:paraId="24D51CD2" w14:textId="77777777" w:rsidR="00810F03" w:rsidRDefault="00810F03" w:rsidP="00810F03">
      <w:pPr>
        <w:widowControl w:val="0"/>
        <w:ind w:left="357"/>
        <w:rPr>
          <w:rFonts w:cs="Arial"/>
        </w:rPr>
      </w:pPr>
    </w:p>
    <w:p w14:paraId="1EBF6C39" w14:textId="5F5334F3" w:rsidR="00810F03" w:rsidRDefault="00810F03" w:rsidP="00810F03">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w:t>
      </w:r>
      <w:r>
        <w:rPr>
          <w:rFonts w:ascii="Arial" w:hAnsi="Arial" w:cs="Arial"/>
          <w:color w:val="000000" w:themeColor="text1"/>
          <w:sz w:val="22"/>
          <w:szCs w:val="22"/>
        </w:rPr>
        <w:t xml:space="preserve">iz </w:t>
      </w:r>
      <w:r w:rsidR="00DA06BD">
        <w:rPr>
          <w:rFonts w:ascii="Arial" w:hAnsi="Arial" w:cs="Arial"/>
          <w:color w:val="000000" w:themeColor="text1"/>
          <w:sz w:val="22"/>
          <w:szCs w:val="22"/>
        </w:rPr>
        <w:t>prve</w:t>
      </w:r>
      <w:r>
        <w:rPr>
          <w:rFonts w:ascii="Arial" w:hAnsi="Arial" w:cs="Arial"/>
          <w:color w:val="000000" w:themeColor="text1"/>
          <w:sz w:val="22"/>
          <w:szCs w:val="22"/>
        </w:rPr>
        <w:t xml:space="preserve">, </w:t>
      </w:r>
      <w:r w:rsidR="00DA06BD">
        <w:rPr>
          <w:rFonts w:ascii="Arial" w:hAnsi="Arial" w:cs="Arial"/>
          <w:color w:val="000000" w:themeColor="text1"/>
          <w:sz w:val="22"/>
          <w:szCs w:val="22"/>
        </w:rPr>
        <w:t>druge</w:t>
      </w:r>
      <w:r>
        <w:rPr>
          <w:rFonts w:ascii="Arial" w:hAnsi="Arial" w:cs="Arial"/>
          <w:color w:val="000000" w:themeColor="text1"/>
          <w:sz w:val="22"/>
          <w:szCs w:val="22"/>
        </w:rPr>
        <w:t xml:space="preserve"> </w:t>
      </w:r>
      <w:r w:rsidR="00DA06BD">
        <w:rPr>
          <w:rFonts w:ascii="Arial" w:hAnsi="Arial" w:cs="Arial"/>
          <w:color w:val="000000" w:themeColor="text1"/>
          <w:sz w:val="22"/>
          <w:szCs w:val="22"/>
        </w:rPr>
        <w:t>in tretje</w:t>
      </w:r>
      <w:r>
        <w:rPr>
          <w:rFonts w:ascii="Arial" w:hAnsi="Arial" w:cs="Arial"/>
          <w:color w:val="000000" w:themeColor="text1"/>
          <w:sz w:val="22"/>
          <w:szCs w:val="22"/>
        </w:rPr>
        <w:t xml:space="preserve"> alineje </w:t>
      </w:r>
      <w:r w:rsidRPr="005354E4">
        <w:rPr>
          <w:rFonts w:ascii="Arial" w:hAnsi="Arial" w:cs="Arial"/>
          <w:color w:val="000000" w:themeColor="text1"/>
          <w:sz w:val="22"/>
          <w:szCs w:val="22"/>
        </w:rPr>
        <w:t xml:space="preserve">lahko ponudnik izpolni s sodelujočim podjetjem (soponudnik </w:t>
      </w:r>
      <w:r>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p>
    <w:p w14:paraId="30A78892" w14:textId="77777777" w:rsidR="00810F03" w:rsidRPr="006735F9" w:rsidRDefault="00810F03" w:rsidP="00810F03">
      <w:pPr>
        <w:widowControl w:val="0"/>
        <w:ind w:left="357"/>
        <w:rPr>
          <w:rFonts w:cs="Arial"/>
        </w:rPr>
      </w:pPr>
    </w:p>
    <w:p w14:paraId="40D1B61A" w14:textId="77777777" w:rsidR="00DA06BD" w:rsidRDefault="00810F03" w:rsidP="00DA06BD">
      <w:pPr>
        <w:widowControl w:val="0"/>
        <w:ind w:left="357"/>
        <w:jc w:val="both"/>
        <w:rPr>
          <w:rFonts w:cs="Arial"/>
          <w:b/>
          <w:i/>
        </w:rPr>
      </w:pPr>
      <w:r w:rsidRPr="00946E4B">
        <w:rPr>
          <w:rFonts w:cs="Arial"/>
        </w:rPr>
        <w:t xml:space="preserve">DOKAZILO: </w:t>
      </w:r>
      <w:r w:rsidR="00DA06BD">
        <w:rPr>
          <w:rFonts w:cs="Arial"/>
          <w:b/>
          <w:i/>
        </w:rPr>
        <w:t>O</w:t>
      </w:r>
      <w:r w:rsidRPr="00946E4B">
        <w:rPr>
          <w:rFonts w:cs="Arial"/>
          <w:b/>
          <w:i/>
        </w:rPr>
        <w:t>brazec OBR – 2.1</w:t>
      </w:r>
      <w:r>
        <w:rPr>
          <w:rFonts w:cs="Arial"/>
          <w:b/>
          <w:i/>
        </w:rPr>
        <w:t xml:space="preserve">2 </w:t>
      </w:r>
      <w:r w:rsidRPr="006735F9">
        <w:rPr>
          <w:rFonts w:cs="Arial"/>
          <w:b/>
          <w:i/>
          <w:u w:val="single"/>
        </w:rPr>
        <w:t>in</w:t>
      </w:r>
      <w:r>
        <w:rPr>
          <w:rFonts w:cs="Arial"/>
          <w:b/>
          <w:i/>
        </w:rPr>
        <w:t xml:space="preserve"> naslednja dokazila:</w:t>
      </w:r>
    </w:p>
    <w:p w14:paraId="21463E30" w14:textId="77777777" w:rsidR="00DA06BD" w:rsidRPr="00DA06BD" w:rsidRDefault="00810F03" w:rsidP="00DA06BD">
      <w:pPr>
        <w:pStyle w:val="Odstavekseznama"/>
        <w:widowControl w:val="0"/>
        <w:numPr>
          <w:ilvl w:val="0"/>
          <w:numId w:val="37"/>
        </w:numPr>
        <w:spacing w:line="240" w:lineRule="auto"/>
        <w:ind w:left="714" w:hanging="357"/>
        <w:rPr>
          <w:rFonts w:ascii="Arial" w:hAnsi="Arial" w:cs="Arial"/>
          <w:b/>
          <w:i/>
        </w:rPr>
      </w:pPr>
      <w:r w:rsidRPr="00DA06BD">
        <w:rPr>
          <w:rFonts w:ascii="Arial" w:hAnsi="Arial" w:cs="Arial"/>
        </w:rPr>
        <w:t xml:space="preserve">izpis iz osnovnih sredstev ali katero drugo ustrezno dokazilo iz katerega bo razvidno, da ponudnik razpolaga </w:t>
      </w:r>
      <w:r w:rsidRPr="00DA06BD">
        <w:rPr>
          <w:rFonts w:ascii="Arial" w:eastAsia="MS Gothic" w:hAnsi="Arial" w:cs="Arial"/>
        </w:rPr>
        <w:t>z najmanj štirimi (4) kompleti lastne opreme za vzorčenje in analizo žit za določitev naslednjih parametrov: hektoliterska teža,  proteini, vlaga, število padanja, primesi, ugotavljanje mikotoksina DON (pšenica), ugotavljanje mikotoksina aflatoksin;</w:t>
      </w:r>
    </w:p>
    <w:p w14:paraId="351CEE38" w14:textId="77777777" w:rsidR="00DA06BD" w:rsidRPr="00DA06BD" w:rsidRDefault="00810F03" w:rsidP="00DA06BD">
      <w:pPr>
        <w:pStyle w:val="Odstavekseznama"/>
        <w:widowControl w:val="0"/>
        <w:numPr>
          <w:ilvl w:val="0"/>
          <w:numId w:val="37"/>
        </w:numPr>
        <w:spacing w:line="240" w:lineRule="auto"/>
        <w:ind w:left="714" w:hanging="357"/>
        <w:rPr>
          <w:rFonts w:ascii="Arial" w:hAnsi="Arial" w:cs="Arial"/>
          <w:b/>
          <w:i/>
        </w:rPr>
      </w:pPr>
      <w:r w:rsidRPr="00DA06BD">
        <w:rPr>
          <w:rFonts w:ascii="Arial" w:hAnsi="Arial" w:cs="Arial"/>
        </w:rPr>
        <w:t xml:space="preserve">izpis iz osnovnih sredstev ali katero drugo dokazilo iz katerega bo razvidno, da ponudnik </w:t>
      </w:r>
      <w:r w:rsidRPr="00DA06BD">
        <w:rPr>
          <w:rFonts w:ascii="Arial" w:eastAsia="MS Gothic" w:hAnsi="Arial" w:cs="Arial"/>
        </w:rPr>
        <w:t>razpolaga z najmanj štirimi (4) kompleti lastne merilne opreme za vzorčenje in količinske meritve naftnih derivatov;</w:t>
      </w:r>
    </w:p>
    <w:p w14:paraId="2A644AFF" w14:textId="72BA236F" w:rsidR="00DF5224" w:rsidRPr="00DA06BD" w:rsidRDefault="00810F03" w:rsidP="00DA06BD">
      <w:pPr>
        <w:pStyle w:val="Odstavekseznama"/>
        <w:widowControl w:val="0"/>
        <w:numPr>
          <w:ilvl w:val="0"/>
          <w:numId w:val="37"/>
        </w:numPr>
        <w:spacing w:line="240" w:lineRule="auto"/>
        <w:ind w:left="714" w:hanging="357"/>
        <w:rPr>
          <w:rFonts w:ascii="Arial" w:hAnsi="Arial" w:cs="Arial"/>
          <w:b/>
          <w:i/>
        </w:rPr>
      </w:pPr>
      <w:r w:rsidRPr="00DA06BD">
        <w:rPr>
          <w:rFonts w:ascii="Arial" w:hAnsi="Arial" w:cs="Arial"/>
        </w:rPr>
        <w:t xml:space="preserve">izpis iz osnovnih sredstev ali katero drugo dokazilo iz katerega bo razvidno, da ponudnik </w:t>
      </w:r>
      <w:r w:rsidRPr="00DA06BD">
        <w:rPr>
          <w:rFonts w:ascii="Arial" w:eastAsia="MS Gothic" w:hAnsi="Arial" w:cs="Arial"/>
        </w:rPr>
        <w:t xml:space="preserve">razpolaga z najmanj </w:t>
      </w:r>
      <w:r w:rsidRPr="00DA06BD">
        <w:rPr>
          <w:rFonts w:ascii="Arial" w:hAnsi="Arial" w:cs="Arial"/>
        </w:rPr>
        <w:t>enim (1) kompletom za vzorčenje utekočinjenega naftnega plina.</w:t>
      </w:r>
    </w:p>
    <w:p w14:paraId="5B9BD203" w14:textId="77777777" w:rsidR="00DF5224" w:rsidRPr="008A693A" w:rsidRDefault="00DF5224" w:rsidP="008A693A">
      <w:pPr>
        <w:widowControl w:val="0"/>
        <w:rPr>
          <w:rFonts w:cs="Arial"/>
          <w:color w:val="BFBFBF" w:themeColor="background1" w:themeShade="BF"/>
        </w:rPr>
      </w:pPr>
    </w:p>
    <w:bookmarkEnd w:id="1"/>
    <w:bookmarkEnd w:id="2"/>
    <w:bookmarkEnd w:id="3"/>
    <w:bookmarkEnd w:id="4"/>
    <w:p w14:paraId="35455264" w14:textId="7EE418D7" w:rsidR="00566A28" w:rsidRPr="00566A28" w:rsidRDefault="00566A28" w:rsidP="00566A28">
      <w:pPr>
        <w:widowControl w:val="0"/>
        <w:numPr>
          <w:ilvl w:val="0"/>
          <w:numId w:val="2"/>
        </w:numPr>
        <w:ind w:left="360"/>
        <w:rPr>
          <w:rFonts w:cs="Arial"/>
          <w:b/>
        </w:rPr>
      </w:pPr>
      <w:r w:rsidRPr="007B0111">
        <w:rPr>
          <w:rFonts w:cs="Arial"/>
          <w:b/>
        </w:rPr>
        <w:t xml:space="preserve">DRUGI POGOJI </w:t>
      </w:r>
    </w:p>
    <w:p w14:paraId="20C9E0F0" w14:textId="77777777" w:rsidR="00DA06BD" w:rsidRDefault="00DA06BD" w:rsidP="00DA06BD">
      <w:pPr>
        <w:pStyle w:val="Odstavekseznama"/>
        <w:numPr>
          <w:ilvl w:val="0"/>
          <w:numId w:val="7"/>
        </w:numPr>
        <w:tabs>
          <w:tab w:val="left" w:pos="142"/>
        </w:tabs>
        <w:spacing w:line="240" w:lineRule="auto"/>
        <w:rPr>
          <w:rFonts w:ascii="Arial" w:hAnsi="Arial" w:cs="Arial"/>
        </w:rPr>
      </w:pPr>
      <w:r>
        <w:rPr>
          <w:rFonts w:ascii="Arial" w:hAnsi="Arial" w:cs="Arial"/>
        </w:rPr>
        <w:t>Ponudniku v skladu s</w:t>
      </w:r>
      <w:r w:rsidRPr="00485947">
        <w:rPr>
          <w:rFonts w:ascii="Arial" w:hAnsi="Arial" w:cs="Arial"/>
        </w:rPr>
        <w:t xml:space="preserve"> 35. člen</w:t>
      </w:r>
      <w:r>
        <w:rPr>
          <w:rFonts w:ascii="Arial" w:hAnsi="Arial" w:cs="Arial"/>
        </w:rPr>
        <w:t>om</w:t>
      </w:r>
      <w:r w:rsidRPr="00485947">
        <w:rPr>
          <w:rFonts w:ascii="Arial" w:hAnsi="Arial" w:cs="Arial"/>
        </w:rPr>
        <w:t xml:space="preserve"> Zakona o integriteti in preprečevanju korupcije (</w:t>
      </w:r>
      <w:r w:rsidRPr="00092EB3">
        <w:rPr>
          <w:rFonts w:ascii="Arial" w:hAnsi="Arial" w:cs="Arial"/>
        </w:rPr>
        <w:t>Uradni list RS, št. 69/11 - uradno prečiščeno besedilo, 158/20, 3/22 - ZDeb, 16/23 - ZZPri</w:t>
      </w:r>
      <w:r w:rsidRPr="00485947">
        <w:rPr>
          <w:rFonts w:ascii="Arial" w:hAnsi="Arial" w:cs="Arial"/>
        </w:rPr>
        <w:t xml:space="preserve">)  </w:t>
      </w:r>
      <w:r>
        <w:rPr>
          <w:rFonts w:ascii="Arial" w:hAnsi="Arial" w:cs="Arial"/>
        </w:rPr>
        <w:t xml:space="preserve">ni </w:t>
      </w:r>
      <w:r w:rsidRPr="00485947">
        <w:rPr>
          <w:rFonts w:ascii="Arial" w:hAnsi="Arial" w:cs="Arial"/>
        </w:rPr>
        <w:t>prepovedano poslovanje z naročnikom.</w:t>
      </w:r>
    </w:p>
    <w:p w14:paraId="7BC729C1" w14:textId="77777777" w:rsidR="00DA06BD" w:rsidRDefault="00DA06BD" w:rsidP="00DA06BD">
      <w:pPr>
        <w:pStyle w:val="Odstavekseznama"/>
        <w:tabs>
          <w:tab w:val="left" w:pos="142"/>
        </w:tabs>
        <w:spacing w:line="240" w:lineRule="auto"/>
        <w:ind w:left="360"/>
        <w:rPr>
          <w:rFonts w:ascii="Arial" w:hAnsi="Arial" w:cs="Arial"/>
        </w:rPr>
      </w:pPr>
    </w:p>
    <w:p w14:paraId="2299D7C3" w14:textId="77777777" w:rsidR="00DA06BD" w:rsidRDefault="00DA06BD" w:rsidP="00DA06BD">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4B625ED5" w14:textId="2BE47FCE" w:rsidR="00566A28" w:rsidRDefault="00566A28" w:rsidP="00566A28">
      <w:pPr>
        <w:pStyle w:val="paragraph"/>
        <w:spacing w:before="0" w:beforeAutospacing="0" w:after="0" w:afterAutospacing="0"/>
        <w:ind w:left="360"/>
        <w:jc w:val="both"/>
        <w:textAlignment w:val="baseline"/>
        <w:rPr>
          <w:rFonts w:ascii="Arial" w:hAnsi="Arial" w:cs="Arial"/>
          <w:sz w:val="22"/>
          <w:szCs w:val="22"/>
        </w:rPr>
      </w:pPr>
    </w:p>
    <w:p w14:paraId="7807D467" w14:textId="5170920E" w:rsidR="00DA06BD" w:rsidRDefault="00DA06BD" w:rsidP="00566A28">
      <w:pPr>
        <w:pStyle w:val="paragraph"/>
        <w:spacing w:before="0" w:beforeAutospacing="0" w:after="0" w:afterAutospacing="0"/>
        <w:ind w:left="360"/>
        <w:jc w:val="both"/>
        <w:textAlignment w:val="baseline"/>
        <w:rPr>
          <w:rFonts w:ascii="Arial" w:hAnsi="Arial" w:cs="Arial"/>
          <w:sz w:val="22"/>
          <w:szCs w:val="22"/>
        </w:rPr>
      </w:pPr>
    </w:p>
    <w:p w14:paraId="669FFF78" w14:textId="316F7EDB" w:rsidR="00DA06BD" w:rsidRDefault="00DA06BD" w:rsidP="00566A28">
      <w:pPr>
        <w:pStyle w:val="paragraph"/>
        <w:spacing w:before="0" w:beforeAutospacing="0" w:after="0" w:afterAutospacing="0"/>
        <w:ind w:left="360"/>
        <w:jc w:val="both"/>
        <w:textAlignment w:val="baseline"/>
        <w:rPr>
          <w:rFonts w:ascii="Arial" w:hAnsi="Arial" w:cs="Arial"/>
          <w:sz w:val="22"/>
          <w:szCs w:val="22"/>
        </w:rPr>
      </w:pPr>
    </w:p>
    <w:p w14:paraId="1D625E85" w14:textId="03807202" w:rsidR="00904454" w:rsidRDefault="00904454" w:rsidP="00566A28">
      <w:pPr>
        <w:pStyle w:val="paragraph"/>
        <w:spacing w:before="0" w:beforeAutospacing="0" w:after="0" w:afterAutospacing="0"/>
        <w:ind w:left="360"/>
        <w:jc w:val="both"/>
        <w:textAlignment w:val="baseline"/>
        <w:rPr>
          <w:rFonts w:ascii="Arial" w:hAnsi="Arial" w:cs="Arial"/>
          <w:sz w:val="22"/>
          <w:szCs w:val="22"/>
        </w:rPr>
      </w:pPr>
    </w:p>
    <w:p w14:paraId="71A27B82" w14:textId="77777777" w:rsidR="00F377BE" w:rsidRDefault="00F377BE" w:rsidP="00566A28">
      <w:pPr>
        <w:pStyle w:val="paragraph"/>
        <w:spacing w:before="0" w:beforeAutospacing="0" w:after="0" w:afterAutospacing="0"/>
        <w:ind w:left="360"/>
        <w:jc w:val="both"/>
        <w:textAlignment w:val="baseline"/>
        <w:rPr>
          <w:rFonts w:ascii="Arial" w:hAnsi="Arial" w:cs="Arial"/>
          <w:sz w:val="22"/>
          <w:szCs w:val="22"/>
        </w:rPr>
      </w:pPr>
      <w:bookmarkStart w:id="6" w:name="_GoBack"/>
      <w:bookmarkEnd w:id="6"/>
    </w:p>
    <w:p w14:paraId="1F9BD6B4" w14:textId="77777777" w:rsidR="00DA06BD" w:rsidRPr="008A5D2F" w:rsidRDefault="00DA06BD" w:rsidP="00566A28">
      <w:pPr>
        <w:pStyle w:val="paragraph"/>
        <w:spacing w:before="0" w:beforeAutospacing="0" w:after="0" w:afterAutospacing="0"/>
        <w:ind w:left="360"/>
        <w:jc w:val="both"/>
        <w:textAlignment w:val="baseline"/>
        <w:rPr>
          <w:rFonts w:ascii="Arial" w:hAnsi="Arial" w:cs="Arial"/>
          <w:sz w:val="22"/>
          <w:szCs w:val="22"/>
        </w:rPr>
      </w:pPr>
    </w:p>
    <w:p w14:paraId="17DCE800" w14:textId="77777777" w:rsidR="00566A28" w:rsidRPr="00916EBB" w:rsidRDefault="00566A28" w:rsidP="00566A28">
      <w:pPr>
        <w:widowControl w:val="0"/>
        <w:jc w:val="both"/>
        <w:rPr>
          <w:rFonts w:cs="Arial"/>
          <w:b/>
        </w:rPr>
      </w:pPr>
      <w:r w:rsidRPr="00916EBB">
        <w:rPr>
          <w:rFonts w:cs="Arial"/>
          <w:b/>
        </w:rPr>
        <w:lastRenderedPageBreak/>
        <w:t xml:space="preserve">OBRAZEC »ESPD« </w:t>
      </w:r>
    </w:p>
    <w:p w14:paraId="10BCFA94" w14:textId="77777777" w:rsidR="00566A28" w:rsidRDefault="00566A28" w:rsidP="00566A28">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CE5CA8B" w14:textId="77777777" w:rsidR="00566A28" w:rsidRDefault="00566A28" w:rsidP="00566A28">
      <w:pPr>
        <w:jc w:val="both"/>
        <w:rPr>
          <w:rFonts w:cs="Arial"/>
          <w:szCs w:val="20"/>
        </w:rPr>
      </w:pPr>
    </w:p>
    <w:p w14:paraId="56981AF9" w14:textId="77777777" w:rsidR="00566A28" w:rsidRPr="00C56DAE" w:rsidRDefault="00566A28" w:rsidP="00566A28">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244FB28D" w14:textId="77777777" w:rsidR="00566A28" w:rsidRPr="00C56DAE" w:rsidRDefault="00566A28" w:rsidP="00566A28">
      <w:pPr>
        <w:jc w:val="both"/>
        <w:rPr>
          <w:rFonts w:cs="Arial"/>
          <w:szCs w:val="20"/>
        </w:rPr>
      </w:pPr>
    </w:p>
    <w:p w14:paraId="20819AE0" w14:textId="77777777" w:rsidR="00566A28" w:rsidRPr="00C56DAE" w:rsidRDefault="00566A28" w:rsidP="00566A28">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271F3A13"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403B54E" w14:textId="77777777" w:rsidR="00566A28" w:rsidRPr="00C56DAE" w:rsidRDefault="00566A28" w:rsidP="00566A28">
      <w:pPr>
        <w:pStyle w:val="ZADEVA"/>
        <w:numPr>
          <w:ilvl w:val="0"/>
          <w:numId w:val="29"/>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4D4F5956" w14:textId="77777777" w:rsidR="00566A28" w:rsidRPr="008976D2" w:rsidRDefault="00566A28" w:rsidP="00566A28">
      <w:pPr>
        <w:ind w:left="720"/>
        <w:jc w:val="both"/>
        <w:rPr>
          <w:rFonts w:cs="Arial"/>
        </w:rPr>
      </w:pPr>
    </w:p>
    <w:p w14:paraId="78231693" w14:textId="77777777" w:rsidR="00566A28" w:rsidRPr="00C56DAE" w:rsidRDefault="00566A28" w:rsidP="00566A28">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7525F98A" w14:textId="77777777" w:rsidR="00566A28" w:rsidRDefault="00566A28" w:rsidP="00566A28">
      <w:pPr>
        <w:jc w:val="both"/>
        <w:rPr>
          <w:rFonts w:cs="Arial"/>
          <w:szCs w:val="20"/>
        </w:rPr>
      </w:pPr>
    </w:p>
    <w:p w14:paraId="4CE311F4" w14:textId="77777777" w:rsidR="00566A28" w:rsidRDefault="00566A28" w:rsidP="00566A28">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3E3489FE" w14:textId="77777777" w:rsidR="00566A28" w:rsidRDefault="00566A28" w:rsidP="00566A28">
      <w:pPr>
        <w:widowControl w:val="0"/>
        <w:jc w:val="both"/>
        <w:rPr>
          <w:rFonts w:cs="Arial"/>
        </w:rPr>
      </w:pPr>
    </w:p>
    <w:p w14:paraId="009EB2A3" w14:textId="77777777" w:rsidR="00566A28" w:rsidRDefault="00566A28" w:rsidP="00566A28">
      <w:pPr>
        <w:widowControl w:val="0"/>
        <w:jc w:val="both"/>
        <w:rPr>
          <w:rFonts w:cs="Arial"/>
        </w:rPr>
      </w:pPr>
    </w:p>
    <w:p w14:paraId="4DE9F6F9" w14:textId="3B13FCCB" w:rsidR="00210A1A" w:rsidRDefault="00210A1A" w:rsidP="00566A28">
      <w:pPr>
        <w:widowControl w:val="0"/>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B7C51" w14:textId="77777777" w:rsidR="00B319D4" w:rsidRDefault="00B319D4">
      <w:r>
        <w:separator/>
      </w:r>
    </w:p>
  </w:endnote>
  <w:endnote w:type="continuationSeparator" w:id="0">
    <w:p w14:paraId="79753D15" w14:textId="77777777" w:rsidR="00B319D4" w:rsidRDefault="00B3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65EEFF90" w:rsidR="00370866" w:rsidRPr="00DA06BD" w:rsidRDefault="00370866"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DA06BD">
      <w:rPr>
        <w:rStyle w:val="tevilkastrani"/>
        <w:rFonts w:ascii="Arial" w:hAnsi="Arial" w:cs="Arial"/>
        <w:sz w:val="22"/>
        <w:szCs w:val="22"/>
      </w:rPr>
      <w:fldChar w:fldCharType="begin"/>
    </w:r>
    <w:r w:rsidRPr="00DA06BD">
      <w:rPr>
        <w:rStyle w:val="tevilkastrani"/>
        <w:rFonts w:ascii="Arial" w:hAnsi="Arial" w:cs="Arial"/>
        <w:sz w:val="22"/>
        <w:szCs w:val="22"/>
      </w:rPr>
      <w:instrText xml:space="preserve"> PAGE </w:instrText>
    </w:r>
    <w:r w:rsidRPr="00DA06BD">
      <w:rPr>
        <w:rStyle w:val="tevilkastrani"/>
        <w:rFonts w:ascii="Arial" w:hAnsi="Arial" w:cs="Arial"/>
        <w:sz w:val="22"/>
        <w:szCs w:val="22"/>
      </w:rPr>
      <w:fldChar w:fldCharType="separate"/>
    </w:r>
    <w:r w:rsidR="00F377BE">
      <w:rPr>
        <w:rStyle w:val="tevilkastrani"/>
        <w:rFonts w:ascii="Arial" w:hAnsi="Arial" w:cs="Arial"/>
        <w:noProof/>
        <w:sz w:val="22"/>
        <w:szCs w:val="22"/>
      </w:rPr>
      <w:t>9</w:t>
    </w:r>
    <w:r w:rsidRPr="00DA06BD">
      <w:rPr>
        <w:rStyle w:val="tevilkastrani"/>
        <w:rFonts w:ascii="Arial" w:hAnsi="Arial" w:cs="Arial"/>
        <w:sz w:val="22"/>
        <w:szCs w:val="22"/>
      </w:rPr>
      <w:fldChar w:fldCharType="end"/>
    </w:r>
    <w:r w:rsidRPr="00DA06BD">
      <w:rPr>
        <w:rStyle w:val="tevilkastrani"/>
        <w:rFonts w:ascii="Arial" w:hAnsi="Arial" w:cs="Arial"/>
        <w:sz w:val="22"/>
        <w:szCs w:val="22"/>
      </w:rPr>
      <w:t xml:space="preserve"> / </w:t>
    </w:r>
    <w:r w:rsidRPr="00DA06BD">
      <w:rPr>
        <w:rStyle w:val="tevilkastrani"/>
        <w:rFonts w:ascii="Arial" w:hAnsi="Arial" w:cs="Arial"/>
        <w:sz w:val="22"/>
        <w:szCs w:val="22"/>
      </w:rPr>
      <w:fldChar w:fldCharType="begin"/>
    </w:r>
    <w:r w:rsidRPr="00DA06BD">
      <w:rPr>
        <w:rStyle w:val="tevilkastrani"/>
        <w:rFonts w:ascii="Arial" w:hAnsi="Arial" w:cs="Arial"/>
        <w:sz w:val="22"/>
        <w:szCs w:val="22"/>
      </w:rPr>
      <w:instrText xml:space="preserve"> NUMPAGES </w:instrText>
    </w:r>
    <w:r w:rsidRPr="00DA06BD">
      <w:rPr>
        <w:rStyle w:val="tevilkastrani"/>
        <w:rFonts w:ascii="Arial" w:hAnsi="Arial" w:cs="Arial"/>
        <w:sz w:val="22"/>
        <w:szCs w:val="22"/>
      </w:rPr>
      <w:fldChar w:fldCharType="separate"/>
    </w:r>
    <w:r w:rsidR="00F377BE">
      <w:rPr>
        <w:rStyle w:val="tevilkastrani"/>
        <w:rFonts w:ascii="Arial" w:hAnsi="Arial" w:cs="Arial"/>
        <w:noProof/>
        <w:sz w:val="22"/>
        <w:szCs w:val="22"/>
      </w:rPr>
      <w:t>9</w:t>
    </w:r>
    <w:r w:rsidRPr="00DA06BD">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262DBB6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77B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77BE">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C0A70" w14:textId="77777777" w:rsidR="00B319D4" w:rsidRDefault="00B319D4">
      <w:r>
        <w:separator/>
      </w:r>
    </w:p>
  </w:footnote>
  <w:footnote w:type="continuationSeparator" w:id="0">
    <w:p w14:paraId="7A1DB106" w14:textId="77777777" w:rsidR="00B319D4" w:rsidRDefault="00B319D4">
      <w:r>
        <w:continuationSeparator/>
      </w:r>
    </w:p>
  </w:footnote>
  <w:footnote w:id="1">
    <w:p w14:paraId="7044E481" w14:textId="77777777" w:rsidR="00566A28" w:rsidRPr="008976D2" w:rsidRDefault="00566A28" w:rsidP="00566A28">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B00D1C"/>
    <w:multiLevelType w:val="hybridMultilevel"/>
    <w:tmpl w:val="2E922162"/>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96225B"/>
    <w:multiLevelType w:val="hybridMultilevel"/>
    <w:tmpl w:val="8FF6331E"/>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DE107A1"/>
    <w:multiLevelType w:val="hybridMultilevel"/>
    <w:tmpl w:val="B954765E"/>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0657CD"/>
    <w:multiLevelType w:val="hybridMultilevel"/>
    <w:tmpl w:val="56C2ADF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DA1C78"/>
    <w:multiLevelType w:val="hybridMultilevel"/>
    <w:tmpl w:val="3BC0C518"/>
    <w:lvl w:ilvl="0" w:tplc="ABE613F6">
      <w:start w:val="1"/>
      <w:numFmt w:val="bullet"/>
      <w:lvlText w:val=""/>
      <w:lvlJc w:val="left"/>
      <w:pPr>
        <w:ind w:left="644" w:hanging="360"/>
      </w:pPr>
      <w:rPr>
        <w:rFonts w:ascii="Symbol" w:hAnsi="Symbol" w:hint="default"/>
        <w:sz w:val="22"/>
        <w:szCs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2E6A4A1B"/>
    <w:multiLevelType w:val="hybridMultilevel"/>
    <w:tmpl w:val="7C54007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291" w:hanging="360"/>
      </w:pPr>
      <w:rPr>
        <w:i w:val="0"/>
        <w:color w:val="auto"/>
        <w:sz w:val="22"/>
        <w:szCs w:val="22"/>
      </w:rPr>
    </w:lvl>
    <w:lvl w:ilvl="1" w:tplc="04240019" w:tentative="1">
      <w:start w:val="1"/>
      <w:numFmt w:val="lowerLetter"/>
      <w:lvlText w:val="%2."/>
      <w:lvlJc w:val="left"/>
      <w:pPr>
        <w:ind w:left="1011" w:hanging="360"/>
      </w:pPr>
    </w:lvl>
    <w:lvl w:ilvl="2" w:tplc="0424001B" w:tentative="1">
      <w:start w:val="1"/>
      <w:numFmt w:val="lowerRoman"/>
      <w:lvlText w:val="%3."/>
      <w:lvlJc w:val="right"/>
      <w:pPr>
        <w:ind w:left="1731" w:hanging="180"/>
      </w:pPr>
    </w:lvl>
    <w:lvl w:ilvl="3" w:tplc="0424000F" w:tentative="1">
      <w:start w:val="1"/>
      <w:numFmt w:val="decimal"/>
      <w:lvlText w:val="%4."/>
      <w:lvlJc w:val="left"/>
      <w:pPr>
        <w:ind w:left="2451" w:hanging="360"/>
      </w:pPr>
    </w:lvl>
    <w:lvl w:ilvl="4" w:tplc="04240019" w:tentative="1">
      <w:start w:val="1"/>
      <w:numFmt w:val="lowerLetter"/>
      <w:lvlText w:val="%5."/>
      <w:lvlJc w:val="left"/>
      <w:pPr>
        <w:ind w:left="3171" w:hanging="360"/>
      </w:pPr>
    </w:lvl>
    <w:lvl w:ilvl="5" w:tplc="0424001B" w:tentative="1">
      <w:start w:val="1"/>
      <w:numFmt w:val="lowerRoman"/>
      <w:lvlText w:val="%6."/>
      <w:lvlJc w:val="right"/>
      <w:pPr>
        <w:ind w:left="3891" w:hanging="180"/>
      </w:pPr>
    </w:lvl>
    <w:lvl w:ilvl="6" w:tplc="0424000F" w:tentative="1">
      <w:start w:val="1"/>
      <w:numFmt w:val="decimal"/>
      <w:lvlText w:val="%7."/>
      <w:lvlJc w:val="left"/>
      <w:pPr>
        <w:ind w:left="4611" w:hanging="360"/>
      </w:pPr>
    </w:lvl>
    <w:lvl w:ilvl="7" w:tplc="04240019" w:tentative="1">
      <w:start w:val="1"/>
      <w:numFmt w:val="lowerLetter"/>
      <w:lvlText w:val="%8."/>
      <w:lvlJc w:val="left"/>
      <w:pPr>
        <w:ind w:left="5331" w:hanging="360"/>
      </w:pPr>
    </w:lvl>
    <w:lvl w:ilvl="8" w:tplc="0424001B" w:tentative="1">
      <w:start w:val="1"/>
      <w:numFmt w:val="lowerRoman"/>
      <w:lvlText w:val="%9."/>
      <w:lvlJc w:val="right"/>
      <w:pPr>
        <w:ind w:left="6051" w:hanging="180"/>
      </w:pPr>
    </w:lvl>
  </w:abstractNum>
  <w:abstractNum w:abstractNumId="2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7F107AD"/>
    <w:multiLevelType w:val="hybridMultilevel"/>
    <w:tmpl w:val="B0AE9260"/>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713DD8"/>
    <w:multiLevelType w:val="hybridMultilevel"/>
    <w:tmpl w:val="7EB44CB2"/>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792A08D2"/>
    <w:multiLevelType w:val="hybridMultilevel"/>
    <w:tmpl w:val="24CE3C6E"/>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5"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8"/>
  </w:num>
  <w:num w:numId="2">
    <w:abstractNumId w:val="19"/>
  </w:num>
  <w:num w:numId="3">
    <w:abstractNumId w:val="8"/>
  </w:num>
  <w:num w:numId="4">
    <w:abstractNumId w:val="28"/>
  </w:num>
  <w:num w:numId="5">
    <w:abstractNumId w:val="1"/>
  </w:num>
  <w:num w:numId="6">
    <w:abstractNumId w:val="23"/>
  </w:num>
  <w:num w:numId="7">
    <w:abstractNumId w:val="9"/>
  </w:num>
  <w:num w:numId="8">
    <w:abstractNumId w:val="27"/>
  </w:num>
  <w:num w:numId="9">
    <w:abstractNumId w:val="17"/>
  </w:num>
  <w:num w:numId="10">
    <w:abstractNumId w:val="33"/>
  </w:num>
  <w:num w:numId="11">
    <w:abstractNumId w:val="31"/>
  </w:num>
  <w:num w:numId="12">
    <w:abstractNumId w:val="7"/>
  </w:num>
  <w:num w:numId="13">
    <w:abstractNumId w:val="5"/>
  </w:num>
  <w:num w:numId="14">
    <w:abstractNumId w:val="20"/>
  </w:num>
  <w:num w:numId="15">
    <w:abstractNumId w:val="21"/>
  </w:num>
  <w:num w:numId="16">
    <w:abstractNumId w:val="26"/>
  </w:num>
  <w:num w:numId="17">
    <w:abstractNumId w:val="30"/>
  </w:num>
  <w:num w:numId="18">
    <w:abstractNumId w:val="36"/>
  </w:num>
  <w:num w:numId="19">
    <w:abstractNumId w:val="0"/>
  </w:num>
  <w:num w:numId="20">
    <w:abstractNumId w:val="16"/>
  </w:num>
  <w:num w:numId="21">
    <w:abstractNumId w:val="22"/>
  </w:num>
  <w:num w:numId="22">
    <w:abstractNumId w:val="35"/>
  </w:num>
  <w:num w:numId="23">
    <w:abstractNumId w:val="15"/>
  </w:num>
  <w:num w:numId="24">
    <w:abstractNumId w:val="14"/>
  </w:num>
  <w:num w:numId="25">
    <w:abstractNumId w:val="2"/>
  </w:num>
  <w:num w:numId="26">
    <w:abstractNumId w:val="37"/>
  </w:num>
  <w:num w:numId="27">
    <w:abstractNumId w:val="4"/>
  </w:num>
  <w:num w:numId="28">
    <w:abstractNumId w:val="24"/>
  </w:num>
  <w:num w:numId="29">
    <w:abstractNumId w:val="29"/>
  </w:num>
  <w:num w:numId="30">
    <w:abstractNumId w:val="11"/>
  </w:num>
  <w:num w:numId="31">
    <w:abstractNumId w:val="25"/>
  </w:num>
  <w:num w:numId="32">
    <w:abstractNumId w:val="13"/>
  </w:num>
  <w:num w:numId="33">
    <w:abstractNumId w:val="10"/>
  </w:num>
  <w:num w:numId="34">
    <w:abstractNumId w:val="12"/>
  </w:num>
  <w:num w:numId="35">
    <w:abstractNumId w:val="32"/>
  </w:num>
  <w:num w:numId="36">
    <w:abstractNumId w:val="6"/>
  </w:num>
  <w:num w:numId="37">
    <w:abstractNumId w:val="3"/>
  </w:num>
  <w:num w:numId="38">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61F0"/>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A192F"/>
    <w:rsid w:val="001A7BD0"/>
    <w:rsid w:val="001B5CB0"/>
    <w:rsid w:val="001C3750"/>
    <w:rsid w:val="001D16E0"/>
    <w:rsid w:val="001D2A2D"/>
    <w:rsid w:val="001D5773"/>
    <w:rsid w:val="001D694D"/>
    <w:rsid w:val="001E102E"/>
    <w:rsid w:val="001F346C"/>
    <w:rsid w:val="001F6F0F"/>
    <w:rsid w:val="0020233B"/>
    <w:rsid w:val="00203EA8"/>
    <w:rsid w:val="00210A1A"/>
    <w:rsid w:val="0021272F"/>
    <w:rsid w:val="002130D3"/>
    <w:rsid w:val="0021469A"/>
    <w:rsid w:val="002232A5"/>
    <w:rsid w:val="00227FB0"/>
    <w:rsid w:val="002301B4"/>
    <w:rsid w:val="00231CFA"/>
    <w:rsid w:val="00235E41"/>
    <w:rsid w:val="002375A0"/>
    <w:rsid w:val="002413BB"/>
    <w:rsid w:val="00241698"/>
    <w:rsid w:val="00246870"/>
    <w:rsid w:val="00251D3F"/>
    <w:rsid w:val="002553D8"/>
    <w:rsid w:val="002618E0"/>
    <w:rsid w:val="00267F98"/>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0E65"/>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7622"/>
    <w:rsid w:val="00552B64"/>
    <w:rsid w:val="005608A6"/>
    <w:rsid w:val="0056499C"/>
    <w:rsid w:val="00566A28"/>
    <w:rsid w:val="005724B4"/>
    <w:rsid w:val="005739FE"/>
    <w:rsid w:val="005753D9"/>
    <w:rsid w:val="0058399F"/>
    <w:rsid w:val="005966A4"/>
    <w:rsid w:val="005A6C64"/>
    <w:rsid w:val="005A785E"/>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15C1"/>
    <w:rsid w:val="006318FA"/>
    <w:rsid w:val="0065152F"/>
    <w:rsid w:val="00655B91"/>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2A0D"/>
    <w:rsid w:val="008031C8"/>
    <w:rsid w:val="00810F03"/>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FFD"/>
    <w:rsid w:val="008B25C9"/>
    <w:rsid w:val="008C2AC2"/>
    <w:rsid w:val="008C3485"/>
    <w:rsid w:val="008C678D"/>
    <w:rsid w:val="008C701A"/>
    <w:rsid w:val="008D0E57"/>
    <w:rsid w:val="008D6DCE"/>
    <w:rsid w:val="008E0345"/>
    <w:rsid w:val="008E64FA"/>
    <w:rsid w:val="008F2DEE"/>
    <w:rsid w:val="008F3E2F"/>
    <w:rsid w:val="00904454"/>
    <w:rsid w:val="00904A45"/>
    <w:rsid w:val="00913CF8"/>
    <w:rsid w:val="00916EBB"/>
    <w:rsid w:val="00917350"/>
    <w:rsid w:val="00933473"/>
    <w:rsid w:val="009410F7"/>
    <w:rsid w:val="00945B2B"/>
    <w:rsid w:val="00946104"/>
    <w:rsid w:val="00946E4B"/>
    <w:rsid w:val="009514DD"/>
    <w:rsid w:val="0095198A"/>
    <w:rsid w:val="00952978"/>
    <w:rsid w:val="00953938"/>
    <w:rsid w:val="009541B4"/>
    <w:rsid w:val="0096041F"/>
    <w:rsid w:val="00964024"/>
    <w:rsid w:val="00965967"/>
    <w:rsid w:val="00965BB4"/>
    <w:rsid w:val="009716E2"/>
    <w:rsid w:val="00983C5D"/>
    <w:rsid w:val="0098401B"/>
    <w:rsid w:val="00986964"/>
    <w:rsid w:val="00991F05"/>
    <w:rsid w:val="009962A9"/>
    <w:rsid w:val="009A46DA"/>
    <w:rsid w:val="009A7285"/>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A2F1C"/>
    <w:rsid w:val="00AB1522"/>
    <w:rsid w:val="00AB3346"/>
    <w:rsid w:val="00AB4674"/>
    <w:rsid w:val="00AC2AA3"/>
    <w:rsid w:val="00AC72E5"/>
    <w:rsid w:val="00AD3618"/>
    <w:rsid w:val="00AD427F"/>
    <w:rsid w:val="00AF0AD6"/>
    <w:rsid w:val="00AF4CD9"/>
    <w:rsid w:val="00AF5191"/>
    <w:rsid w:val="00AF7809"/>
    <w:rsid w:val="00B00322"/>
    <w:rsid w:val="00B021F9"/>
    <w:rsid w:val="00B064DA"/>
    <w:rsid w:val="00B16F2C"/>
    <w:rsid w:val="00B20079"/>
    <w:rsid w:val="00B200E4"/>
    <w:rsid w:val="00B26132"/>
    <w:rsid w:val="00B2757C"/>
    <w:rsid w:val="00B319D4"/>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C2FEF"/>
    <w:rsid w:val="00BD0103"/>
    <w:rsid w:val="00BD210B"/>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3180"/>
    <w:rsid w:val="00CE5266"/>
    <w:rsid w:val="00CF12FC"/>
    <w:rsid w:val="00CF26D5"/>
    <w:rsid w:val="00D05C1E"/>
    <w:rsid w:val="00D06278"/>
    <w:rsid w:val="00D1547E"/>
    <w:rsid w:val="00D1717C"/>
    <w:rsid w:val="00D20ADE"/>
    <w:rsid w:val="00D226DB"/>
    <w:rsid w:val="00D232FA"/>
    <w:rsid w:val="00D2343D"/>
    <w:rsid w:val="00D278D4"/>
    <w:rsid w:val="00D30502"/>
    <w:rsid w:val="00D32D07"/>
    <w:rsid w:val="00D33770"/>
    <w:rsid w:val="00D33DF1"/>
    <w:rsid w:val="00D4345D"/>
    <w:rsid w:val="00D44E9B"/>
    <w:rsid w:val="00D46A2E"/>
    <w:rsid w:val="00D579F3"/>
    <w:rsid w:val="00D62DDF"/>
    <w:rsid w:val="00D647BF"/>
    <w:rsid w:val="00D707B4"/>
    <w:rsid w:val="00D7309B"/>
    <w:rsid w:val="00D7388B"/>
    <w:rsid w:val="00D77C8B"/>
    <w:rsid w:val="00D8275B"/>
    <w:rsid w:val="00D83E17"/>
    <w:rsid w:val="00D84490"/>
    <w:rsid w:val="00D87E0D"/>
    <w:rsid w:val="00D90D4C"/>
    <w:rsid w:val="00D92C6A"/>
    <w:rsid w:val="00DA06BD"/>
    <w:rsid w:val="00DA0B86"/>
    <w:rsid w:val="00DA4DDD"/>
    <w:rsid w:val="00DB38C6"/>
    <w:rsid w:val="00DB3E61"/>
    <w:rsid w:val="00DC0402"/>
    <w:rsid w:val="00DC374C"/>
    <w:rsid w:val="00DF116B"/>
    <w:rsid w:val="00DF3D50"/>
    <w:rsid w:val="00DF5224"/>
    <w:rsid w:val="00DF5865"/>
    <w:rsid w:val="00E029F3"/>
    <w:rsid w:val="00E02C2C"/>
    <w:rsid w:val="00E0340C"/>
    <w:rsid w:val="00E04076"/>
    <w:rsid w:val="00E201BB"/>
    <w:rsid w:val="00E23A3F"/>
    <w:rsid w:val="00E3278A"/>
    <w:rsid w:val="00E3300C"/>
    <w:rsid w:val="00E374A8"/>
    <w:rsid w:val="00E43C3D"/>
    <w:rsid w:val="00E550C0"/>
    <w:rsid w:val="00E57AA1"/>
    <w:rsid w:val="00E6192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686E"/>
    <w:rsid w:val="00F375BF"/>
    <w:rsid w:val="00F377BE"/>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rsid w:val="00566A28"/>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00566A28"/>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2C1C6039-9C2F-4AD7-B03B-8FE215EA7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CA41CF-15DE-415E-8D79-9648EAC2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501</TotalTime>
  <Pages>9</Pages>
  <Words>4174</Words>
  <Characters>23794</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5</cp:revision>
  <cp:lastPrinted>2018-08-28T10:30:00Z</cp:lastPrinted>
  <dcterms:created xsi:type="dcterms:W3CDTF">2022-05-12T12:26:00Z</dcterms:created>
  <dcterms:modified xsi:type="dcterms:W3CDTF">2024-07-15T07:16:00Z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