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79A54656" w14:textId="700CE2FA" w:rsidR="00A436C9" w:rsidRDefault="00A436C9" w:rsidP="00A436C9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Številka: 4301-00</w:t>
      </w:r>
      <w:r w:rsidR="747B4EB4" w:rsidRPr="1CE53556">
        <w:rPr>
          <w:rFonts w:cs="Arial"/>
        </w:rPr>
        <w:t>87</w:t>
      </w:r>
      <w:r w:rsidRPr="1CE53556">
        <w:rPr>
          <w:rFonts w:cs="Arial"/>
        </w:rPr>
        <w:t>/2023</w:t>
      </w:r>
    </w:p>
    <w:p w14:paraId="54885BDC" w14:textId="5E2FEC8B" w:rsidR="00A436C9" w:rsidRDefault="00A436C9" w:rsidP="1CE53556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JN BR: 2023-</w:t>
      </w:r>
      <w:r w:rsidR="009A4678">
        <w:rPr>
          <w:rFonts w:cs="Arial"/>
        </w:rPr>
        <w:t>4</w:t>
      </w:r>
      <w:r w:rsidR="26CE5940" w:rsidRPr="1CE53556">
        <w:rPr>
          <w:rFonts w:cs="Arial"/>
        </w:rPr>
        <w:t>69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6FEF463E" w14:textId="77777777" w:rsidR="006329EC" w:rsidRPr="00382AE2" w:rsidRDefault="006329EC" w:rsidP="006329EC">
      <w:pPr>
        <w:jc w:val="both"/>
        <w:rPr>
          <w:rFonts w:cs="Arial"/>
          <w:b/>
        </w:rPr>
      </w:pPr>
      <w:r w:rsidRPr="00382AE2">
        <w:rPr>
          <w:rFonts w:cs="Arial"/>
          <w:b/>
        </w:rPr>
        <w:t xml:space="preserve">SKLOP 1: </w:t>
      </w:r>
      <w:r w:rsidRPr="00C75F70">
        <w:rPr>
          <w:rFonts w:cs="Arial"/>
          <w:b/>
        </w:rPr>
        <w:t>PRODAJA IN NAKUP (OBNAVLJANJE) ZAŠČITNIH PLAŠČEV ZA ENKRATNO UPORABO, 100.000 kos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543CFB52" w14:textId="5F5E9EAC" w:rsidR="001B4703" w:rsidRDefault="001B4703" w:rsidP="7903AA79">
      <w:pPr>
        <w:jc w:val="both"/>
        <w:rPr>
          <w:rFonts w:cs="Arial"/>
        </w:rPr>
      </w:pPr>
    </w:p>
    <w:p w14:paraId="5A2349A2" w14:textId="77777777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>SKLOP 2: PRODAJA IN NAKUP (OBNAVLJANJE) ZAŠČITNIH NAGLAVNIH POKRIVAL, 307.000 kos</w:t>
      </w:r>
    </w:p>
    <w:p w14:paraId="2030148F" w14:textId="77777777" w:rsidR="001D1171" w:rsidRDefault="001D1171" w:rsidP="001D1171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D1171" w14:paraId="7E4CF30B" w14:textId="77777777" w:rsidTr="00F00E3F">
        <w:trPr>
          <w:trHeight w:val="1281"/>
        </w:trPr>
        <w:tc>
          <w:tcPr>
            <w:tcW w:w="4481" w:type="dxa"/>
            <w:vAlign w:val="center"/>
          </w:tcPr>
          <w:p w14:paraId="6F916EB7" w14:textId="77777777" w:rsidR="001D1171" w:rsidRDefault="001D1171" w:rsidP="00F00E3F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3951483C" w14:textId="77777777" w:rsidR="001D1171" w:rsidRDefault="001D1171" w:rsidP="00F00E3F">
            <w:pPr>
              <w:jc w:val="both"/>
              <w:rPr>
                <w:rFonts w:cs="Arial"/>
              </w:rPr>
            </w:pPr>
          </w:p>
        </w:tc>
      </w:tr>
    </w:tbl>
    <w:p w14:paraId="6914F79C" w14:textId="77777777" w:rsidR="001D1171" w:rsidRDefault="001D1171" w:rsidP="001D1171">
      <w:pPr>
        <w:jc w:val="both"/>
        <w:rPr>
          <w:rFonts w:cs="Arial"/>
        </w:rPr>
      </w:pPr>
    </w:p>
    <w:p w14:paraId="6FEDB3F5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750D85CE" w14:textId="77777777" w:rsidR="006329EC" w:rsidRPr="00C75F70" w:rsidRDefault="006329EC" w:rsidP="006329EC">
      <w:pPr>
        <w:rPr>
          <w:rFonts w:cs="Arial"/>
          <w:b/>
        </w:rPr>
      </w:pPr>
      <w:r w:rsidRPr="00C75F70">
        <w:rPr>
          <w:rFonts w:cs="Arial"/>
          <w:b/>
        </w:rPr>
        <w:t>SKLOP 3: PRODAJA IN NAKUP (OBNAVLJANJE) ZAŠČITNIH NAGLAVNIH POKRIVAL, 198.000 kos</w:t>
      </w:r>
    </w:p>
    <w:p w14:paraId="4FF76223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681DB03F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607CC057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2CEBAB77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55FF4DAE" w14:textId="77777777" w:rsidR="006329EC" w:rsidRDefault="006329EC" w:rsidP="006329EC">
      <w:pPr>
        <w:jc w:val="both"/>
        <w:rPr>
          <w:rFonts w:cs="Arial"/>
        </w:rPr>
      </w:pPr>
    </w:p>
    <w:p w14:paraId="478A1AD9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5CB22B5D" w14:textId="77777777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>SKLOP 4: PRODAJA IN NAKUP (OBNAVLJANJE) MASK KIRURŠKIH TIP IIR - S TRAKOVI, 435.000 kos</w:t>
      </w:r>
    </w:p>
    <w:p w14:paraId="37F1A140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1B420A88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4BC3F488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3788EEE8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2E72F864" w14:textId="77777777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lastRenderedPageBreak/>
        <w:t>SKLOP 5: PRODAJA IN NAKUP (OBNAVLJANJE) LATEKS ROKAVIC, 819.000 kos</w:t>
      </w:r>
    </w:p>
    <w:p w14:paraId="6194BE40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2512E7B8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225385C7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793FF124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61503836" w14:textId="77777777" w:rsidR="006329EC" w:rsidRDefault="006329EC" w:rsidP="006329EC">
      <w:pPr>
        <w:jc w:val="both"/>
        <w:rPr>
          <w:rFonts w:cs="Arial"/>
        </w:rPr>
      </w:pPr>
    </w:p>
    <w:p w14:paraId="161ABE5B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6F2233F8" w14:textId="77777777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>SKLOP 6: PRODAJA IN NAKUP (OBNAVLJANJE) LATEKS ROKAVIC, 819.000 kos</w:t>
      </w:r>
    </w:p>
    <w:p w14:paraId="79B0DE32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354DE150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114914DC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3BB1F697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07C98778" w14:textId="77777777" w:rsidR="006329EC" w:rsidRDefault="006329EC" w:rsidP="006329EC">
      <w:pPr>
        <w:jc w:val="both"/>
        <w:rPr>
          <w:rFonts w:cs="Arial"/>
        </w:rPr>
      </w:pPr>
    </w:p>
    <w:p w14:paraId="3734AB85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5AB04172" w14:textId="3A43661D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 xml:space="preserve">SKLOP </w:t>
      </w:r>
      <w:r>
        <w:rPr>
          <w:rFonts w:cs="Arial"/>
          <w:b/>
        </w:rPr>
        <w:t>7</w:t>
      </w:r>
      <w:r w:rsidRPr="00C75F70">
        <w:rPr>
          <w:rFonts w:cs="Arial"/>
          <w:b/>
        </w:rPr>
        <w:t>: PRODAJA IN NAKUP (OBNAVLJANJE) LATEKS ROKAVIC, 819.000 kos</w:t>
      </w:r>
    </w:p>
    <w:p w14:paraId="1FFB8E66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574A2364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10929575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627C5808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523C902A" w14:textId="77777777" w:rsidR="006329EC" w:rsidRDefault="006329EC" w:rsidP="006329EC">
      <w:pPr>
        <w:jc w:val="both"/>
        <w:rPr>
          <w:rFonts w:cs="Arial"/>
        </w:rPr>
      </w:pPr>
    </w:p>
    <w:p w14:paraId="237B58BF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0BB19D87" w14:textId="4CAB90C5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 xml:space="preserve">SKLOP </w:t>
      </w:r>
      <w:r>
        <w:rPr>
          <w:rFonts w:cs="Arial"/>
          <w:b/>
        </w:rPr>
        <w:t>8</w:t>
      </w:r>
      <w:r w:rsidRPr="00C75F70">
        <w:rPr>
          <w:rFonts w:cs="Arial"/>
          <w:b/>
        </w:rPr>
        <w:t>: PRODAJA IN NAKUP (OBNAVLJANJE) LATEKS ROKAVIC, 819.000 kos</w:t>
      </w:r>
    </w:p>
    <w:p w14:paraId="00ADAE44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13912377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22031DA1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6C94626F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420A5416" w14:textId="77777777" w:rsidR="006329EC" w:rsidRDefault="006329EC" w:rsidP="006329EC">
      <w:pPr>
        <w:jc w:val="both"/>
        <w:rPr>
          <w:rFonts w:cs="Arial"/>
        </w:rPr>
      </w:pPr>
    </w:p>
    <w:p w14:paraId="34A1D31B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69E24C9C" w14:textId="77777777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>SKLOP 9: PRODAJA IN NAKUP (OBNAVLJANJE) LATEKS ROKAVIC, 23.000 kos</w:t>
      </w:r>
    </w:p>
    <w:p w14:paraId="7CC4B53E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364EF220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216A194A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7E58F8D5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0DAB7B16" w14:textId="77777777" w:rsidR="006329EC" w:rsidRDefault="006329EC" w:rsidP="006329EC">
      <w:pPr>
        <w:jc w:val="both"/>
        <w:rPr>
          <w:rFonts w:cs="Arial"/>
        </w:rPr>
      </w:pPr>
    </w:p>
    <w:p w14:paraId="29DA9C76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037B6878" w14:textId="6385D226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 xml:space="preserve">SKLOP </w:t>
      </w:r>
      <w:r>
        <w:rPr>
          <w:rFonts w:cs="Arial"/>
          <w:b/>
        </w:rPr>
        <w:t>10</w:t>
      </w:r>
      <w:bookmarkStart w:id="0" w:name="_GoBack"/>
      <w:bookmarkEnd w:id="0"/>
      <w:r w:rsidRPr="00C75F70">
        <w:rPr>
          <w:rFonts w:cs="Arial"/>
          <w:b/>
        </w:rPr>
        <w:t>: PRODAJA IN NAKUP (OBNAVLJANJE) LATEKS ROKAVIC, 2</w:t>
      </w:r>
      <w:r>
        <w:rPr>
          <w:rFonts w:cs="Arial"/>
          <w:b/>
        </w:rPr>
        <w:t>5</w:t>
      </w:r>
      <w:r w:rsidRPr="00C75F70">
        <w:rPr>
          <w:rFonts w:cs="Arial"/>
          <w:b/>
        </w:rPr>
        <w:t>.000 kos</w:t>
      </w:r>
    </w:p>
    <w:p w14:paraId="6C6B8A0B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4FC613B2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749BC9C5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17987B7C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7CEE70B9" w14:textId="77777777" w:rsidR="006329EC" w:rsidRDefault="006329EC" w:rsidP="006329EC">
      <w:pPr>
        <w:jc w:val="both"/>
        <w:rPr>
          <w:rFonts w:cs="Arial"/>
        </w:rPr>
      </w:pPr>
    </w:p>
    <w:p w14:paraId="235C9422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7B99EA1" w:rsidR="00C0552D" w:rsidRPr="000E02BD" w:rsidRDefault="001D1171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29EC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53244-0515-468E-A7B1-24A716A1E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3</Pages>
  <Words>221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2024-01-12T09:53:00Z</cp:lastPrinted>
  <dcterms:created xsi:type="dcterms:W3CDTF">2022-03-25T11:59:00Z</dcterms:created>
  <dcterms:modified xsi:type="dcterms:W3CDTF">2024-05-29T13:21:00Z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