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Toc107977739"/>
    <w:bookmarkStart w:id="1" w:name="_Toc108236739"/>
    <w:bookmarkStart w:id="2" w:name="_Toc68433762"/>
    <w:p w14:paraId="52AC2077" w14:textId="6228ABD7" w:rsidR="00700D7C" w:rsidRPr="006D5A40" w:rsidRDefault="00700D7C" w:rsidP="00700D7C">
      <w:pPr>
        <w:jc w:val="both"/>
        <w:rPr>
          <w:rFonts w:cs="Arial"/>
          <w:sz w:val="22"/>
          <w:szCs w:val="22"/>
          <w:lang w:val="sl-SI"/>
        </w:rPr>
      </w:pPr>
      <w:r w:rsidRPr="006D5A40">
        <w:rPr>
          <w:rFonts w:cs="Arial"/>
          <w:sz w:val="22"/>
          <w:szCs w:val="22"/>
          <w:lang w:val="sl-SI"/>
        </w:rPr>
        <w:fldChar w:fldCharType="begin"/>
      </w:r>
      <w:r w:rsidRPr="006D5A40">
        <w:rPr>
          <w:rFonts w:cs="Arial"/>
          <w:sz w:val="22"/>
          <w:szCs w:val="22"/>
          <w:lang w:val="sl-SI"/>
        </w:rPr>
        <w:instrText xml:space="preserve"> INDEX \e "</w:instrText>
      </w:r>
      <w:r w:rsidRPr="006D5A40">
        <w:rPr>
          <w:rFonts w:cs="Arial"/>
          <w:sz w:val="22"/>
          <w:szCs w:val="22"/>
          <w:lang w:val="sl-SI"/>
        </w:rPr>
        <w:tab/>
        <w:instrText xml:space="preserve">" \c "2" \z "1060" </w:instrText>
      </w:r>
      <w:r w:rsidRPr="006D5A40">
        <w:rPr>
          <w:rFonts w:cs="Arial"/>
          <w:sz w:val="22"/>
          <w:szCs w:val="22"/>
          <w:lang w:val="sl-SI"/>
        </w:rPr>
        <w:fldChar w:fldCharType="end"/>
      </w:r>
      <w:bookmarkEnd w:id="0"/>
      <w:bookmarkEnd w:id="1"/>
    </w:p>
    <w:p w14:paraId="37E90138" w14:textId="77777777" w:rsidR="004807FC" w:rsidRPr="006D5A40" w:rsidRDefault="004807FC" w:rsidP="00FC10C7">
      <w:pPr>
        <w:spacing w:line="240" w:lineRule="auto"/>
        <w:jc w:val="center"/>
        <w:rPr>
          <w:rFonts w:cs="Arial"/>
          <w:b/>
          <w:bCs/>
          <w:szCs w:val="20"/>
          <w:lang w:val="sl-SI"/>
        </w:rPr>
      </w:pPr>
    </w:p>
    <w:p w14:paraId="4A10A0EC" w14:textId="13156C50" w:rsidR="0084679B" w:rsidRPr="006D5A40" w:rsidRDefault="0084679B" w:rsidP="00FC10C7">
      <w:pPr>
        <w:spacing w:line="240" w:lineRule="auto"/>
        <w:jc w:val="center"/>
        <w:rPr>
          <w:rFonts w:cs="Arial"/>
          <w:b/>
          <w:sz w:val="24"/>
          <w:lang w:val="sl-SI"/>
        </w:rPr>
      </w:pPr>
      <w:r w:rsidRPr="006D5A40">
        <w:rPr>
          <w:rFonts w:cs="Arial"/>
          <w:b/>
          <w:bCs/>
          <w:szCs w:val="20"/>
          <w:lang w:val="sl-SI"/>
        </w:rPr>
        <w:t>P</w:t>
      </w:r>
      <w:r w:rsidR="0075144C" w:rsidRPr="006D5A40">
        <w:rPr>
          <w:rFonts w:cs="Arial"/>
          <w:b/>
          <w:bCs/>
          <w:szCs w:val="20"/>
          <w:lang w:val="sl-SI"/>
        </w:rPr>
        <w:t>REDRAČUN</w:t>
      </w:r>
      <w:r w:rsidRPr="006D5A40">
        <w:rPr>
          <w:rFonts w:cs="Arial"/>
          <w:b/>
          <w:bCs/>
          <w:szCs w:val="20"/>
          <w:lang w:val="sl-SI"/>
        </w:rPr>
        <w:t xml:space="preserve"> </w:t>
      </w:r>
      <w:r w:rsidR="000F34C5" w:rsidRPr="006D5A40">
        <w:rPr>
          <w:rFonts w:cs="Arial"/>
          <w:b/>
          <w:sz w:val="24"/>
          <w:lang w:val="sl-SI"/>
        </w:rPr>
        <w:t>ponudnika _______________________, št. ______________, z dne ______________,</w:t>
      </w:r>
    </w:p>
    <w:p w14:paraId="13D61311" w14:textId="77777777" w:rsidR="00284472" w:rsidRPr="006D5A40" w:rsidRDefault="00284472" w:rsidP="00284472">
      <w:pPr>
        <w:rPr>
          <w:rFonts w:cs="Arial"/>
          <w:color w:val="000000"/>
          <w:szCs w:val="20"/>
          <w:lang w:val="sl-SI"/>
        </w:rPr>
      </w:pPr>
    </w:p>
    <w:p w14:paraId="0D9AA9CA" w14:textId="0FC6697E" w:rsidR="00735657" w:rsidRPr="006D5A40" w:rsidRDefault="000F34C5" w:rsidP="00284472">
      <w:pPr>
        <w:jc w:val="both"/>
        <w:rPr>
          <w:rFonts w:cstheme="minorHAnsi"/>
          <w:b/>
          <w:bCs/>
          <w:sz w:val="30"/>
          <w:szCs w:val="30"/>
          <w:lang w:val="sl-SI"/>
        </w:rPr>
      </w:pPr>
      <w:r w:rsidRPr="006D5A40">
        <w:rPr>
          <w:rFonts w:cs="Arial"/>
          <w:color w:val="000000"/>
          <w:szCs w:val="20"/>
          <w:lang w:val="sl-SI"/>
        </w:rPr>
        <w:t>za</w:t>
      </w:r>
      <w:r w:rsidR="00735657" w:rsidRPr="006D5A40">
        <w:rPr>
          <w:rFonts w:cs="Arial"/>
          <w:color w:val="000000"/>
          <w:szCs w:val="20"/>
          <w:lang w:val="sl-SI"/>
        </w:rPr>
        <w:t xml:space="preserve"> javno naročilo</w:t>
      </w:r>
      <w:r w:rsidRPr="006D5A40">
        <w:rPr>
          <w:rFonts w:cs="Arial"/>
          <w:color w:val="000000"/>
          <w:szCs w:val="20"/>
          <w:lang w:val="sl-SI"/>
        </w:rPr>
        <w:t xml:space="preserve"> z oznako ODIRK-19/2024, katerega predmet je</w:t>
      </w:r>
      <w:r w:rsidR="00735657" w:rsidRPr="006D5A40">
        <w:rPr>
          <w:rFonts w:cs="Arial"/>
          <w:color w:val="000000"/>
          <w:szCs w:val="20"/>
          <w:lang w:val="sl-SI"/>
        </w:rPr>
        <w:t xml:space="preserve"> </w:t>
      </w:r>
      <w:r w:rsidRPr="006D5A40">
        <w:rPr>
          <w:rFonts w:cs="Arial"/>
          <w:color w:val="000000"/>
          <w:szCs w:val="20"/>
          <w:lang w:val="sl-SI"/>
        </w:rPr>
        <w:t>»</w:t>
      </w:r>
      <w:r w:rsidR="00735657" w:rsidRPr="006D5A40">
        <w:rPr>
          <w:rFonts w:cs="Arial"/>
          <w:b/>
          <w:bCs/>
          <w:color w:val="000000"/>
          <w:szCs w:val="20"/>
          <w:lang w:val="sl-SI"/>
        </w:rPr>
        <w:t>Priprava, oblikovanje in uporaba razvojnih rešitev na področju izbire in razvoja kadrov v organih državne uprave</w:t>
      </w:r>
      <w:r w:rsidRPr="006D5A40">
        <w:rPr>
          <w:rFonts w:cs="Arial"/>
          <w:b/>
          <w:bCs/>
          <w:color w:val="000000"/>
          <w:szCs w:val="20"/>
          <w:lang w:val="sl-SI"/>
        </w:rPr>
        <w:t>«</w:t>
      </w:r>
      <w:r w:rsidR="00735657" w:rsidRPr="006D5A40">
        <w:rPr>
          <w:rFonts w:cs="Arial"/>
          <w:color w:val="000000"/>
          <w:szCs w:val="20"/>
          <w:lang w:val="sl-SI"/>
        </w:rPr>
        <w:t xml:space="preserve"> </w:t>
      </w:r>
    </w:p>
    <w:p w14:paraId="774FC39F" w14:textId="545EC500" w:rsidR="0084679B" w:rsidRPr="006D5A40" w:rsidRDefault="0084679B" w:rsidP="00B37790">
      <w:pPr>
        <w:pStyle w:val="Navadensplet"/>
        <w:rPr>
          <w:rFonts w:ascii="Arial" w:hAnsi="Arial" w:cs="Arial"/>
          <w:sz w:val="20"/>
          <w:szCs w:val="20"/>
        </w:rPr>
      </w:pPr>
    </w:p>
    <w:tbl>
      <w:tblPr>
        <w:tblW w:w="12618" w:type="dxa"/>
        <w:tblInd w:w="27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"/>
        <w:gridCol w:w="2835"/>
        <w:gridCol w:w="1559"/>
        <w:gridCol w:w="1648"/>
        <w:gridCol w:w="1417"/>
        <w:gridCol w:w="1560"/>
        <w:gridCol w:w="1619"/>
        <w:gridCol w:w="1418"/>
      </w:tblGrid>
      <w:tr w:rsidR="007F3296" w:rsidRPr="006D5A40" w14:paraId="30C75276" w14:textId="77777777" w:rsidTr="004807FC">
        <w:trPr>
          <w:trHeight w:val="315"/>
        </w:trPr>
        <w:tc>
          <w:tcPr>
            <w:tcW w:w="562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51A652BF" w14:textId="77777777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Zap.</w:t>
            </w:r>
          </w:p>
          <w:p w14:paraId="14968049" w14:textId="1431B2D5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št.</w:t>
            </w:r>
          </w:p>
        </w:tc>
        <w:tc>
          <w:tcPr>
            <w:tcW w:w="2835" w:type="dxa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816EC" w14:textId="19896BFD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Storitev</w:t>
            </w:r>
          </w:p>
        </w:tc>
        <w:tc>
          <w:tcPr>
            <w:tcW w:w="1559" w:type="dxa"/>
            <w:tcBorders>
              <w:top w:val="single" w:sz="18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44D19" w14:textId="29ACB97B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Predvidena količina</w:t>
            </w:r>
          </w:p>
        </w:tc>
        <w:tc>
          <w:tcPr>
            <w:tcW w:w="1648" w:type="dxa"/>
            <w:tcBorders>
              <w:top w:val="single" w:sz="18" w:space="0" w:color="auto"/>
              <w:left w:val="nil"/>
              <w:bottom w:val="single" w:sz="18" w:space="0" w:color="auto"/>
              <w:right w:val="single" w:sz="4" w:space="0" w:color="auto"/>
            </w:tcBorders>
            <w:vAlign w:val="center"/>
          </w:tcPr>
          <w:p w14:paraId="69A0A413" w14:textId="4F36DCCC" w:rsidR="007F3296" w:rsidRPr="006D5A40" w:rsidRDefault="007F3296" w:rsidP="004807FC">
            <w:pPr>
              <w:spacing w:line="240" w:lineRule="auto"/>
              <w:ind w:left="-214" w:firstLine="214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Enota mere</w:t>
            </w:r>
          </w:p>
        </w:tc>
        <w:tc>
          <w:tcPr>
            <w:tcW w:w="1417" w:type="dxa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EB177" w14:textId="208AC252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Cena na enoto v EUR brez DDV</w:t>
            </w:r>
          </w:p>
        </w:tc>
        <w:tc>
          <w:tcPr>
            <w:tcW w:w="1560" w:type="dxa"/>
            <w:tcBorders>
              <w:top w:val="single" w:sz="18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B05F5" w14:textId="43ADE78F" w:rsidR="007F3296" w:rsidRPr="006D5A40" w:rsidRDefault="00DD546F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Cena za celotno količino v EUR brez DDV</w:t>
            </w:r>
          </w:p>
        </w:tc>
        <w:tc>
          <w:tcPr>
            <w:tcW w:w="1619" w:type="dxa"/>
            <w:tcBorders>
              <w:top w:val="single" w:sz="18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07F24" w14:textId="79B37E25" w:rsidR="00FC10C7" w:rsidRPr="006D5A40" w:rsidRDefault="00FC10C7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DDV</w:t>
            </w:r>
            <w:r w:rsidR="00EB1B84" w:rsidRPr="006D5A40">
              <w:rPr>
                <w:rFonts w:cs="Arial"/>
                <w:color w:val="000000"/>
                <w:szCs w:val="20"/>
                <w:lang w:val="sl-SI" w:eastAsia="sl-SI"/>
              </w:rPr>
              <w:t xml:space="preserve"> (v EUR)</w:t>
            </w:r>
            <w:r w:rsidR="004807FC" w:rsidRPr="006D5A40">
              <w:rPr>
                <w:rFonts w:cs="Arial"/>
                <w:color w:val="000000"/>
                <w:szCs w:val="20"/>
                <w:lang w:val="sl-SI" w:eastAsia="sl-SI"/>
              </w:rPr>
              <w:t xml:space="preserve"> za celotno količino</w:t>
            </w:r>
          </w:p>
        </w:tc>
        <w:tc>
          <w:tcPr>
            <w:tcW w:w="1418" w:type="dxa"/>
            <w:tcBorders>
              <w:top w:val="single" w:sz="18" w:space="0" w:color="auto"/>
              <w:left w:val="nil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center"/>
            <w:hideMark/>
          </w:tcPr>
          <w:p w14:paraId="228A5ABA" w14:textId="4967279F" w:rsidR="007F3296" w:rsidRPr="006D5A40" w:rsidRDefault="006E6B27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 xml:space="preserve">Cena za celotno količino v </w:t>
            </w:r>
            <w:r w:rsidR="007F3296" w:rsidRPr="006D5A40">
              <w:rPr>
                <w:rFonts w:cs="Arial"/>
                <w:color w:val="000000"/>
                <w:szCs w:val="20"/>
                <w:lang w:val="sl-SI" w:eastAsia="sl-SI"/>
              </w:rPr>
              <w:t>E</w:t>
            </w: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UR</w:t>
            </w:r>
            <w:r w:rsidR="007F3296" w:rsidRPr="006D5A40">
              <w:rPr>
                <w:rFonts w:cs="Arial"/>
                <w:color w:val="000000"/>
                <w:szCs w:val="20"/>
                <w:lang w:val="sl-SI" w:eastAsia="sl-SI"/>
              </w:rPr>
              <w:t xml:space="preserve"> z DDV</w:t>
            </w:r>
          </w:p>
        </w:tc>
      </w:tr>
      <w:tr w:rsidR="007F3296" w:rsidRPr="006D5A40" w14:paraId="468D74A0" w14:textId="77777777" w:rsidTr="004807FC">
        <w:trPr>
          <w:trHeight w:val="460"/>
        </w:trPr>
        <w:tc>
          <w:tcPr>
            <w:tcW w:w="562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BEAE0" w14:textId="16173167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1</w:t>
            </w:r>
          </w:p>
        </w:tc>
        <w:tc>
          <w:tcPr>
            <w:tcW w:w="2835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337E1" w14:textId="03953306" w:rsidR="007F3296" w:rsidRPr="006D5A40" w:rsidRDefault="007F3296" w:rsidP="004807FC">
            <w:pPr>
              <w:spacing w:line="240" w:lineRule="auto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Svetovalni dan</w:t>
            </w:r>
          </w:p>
        </w:tc>
        <w:tc>
          <w:tcPr>
            <w:tcW w:w="1559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73A9BA" w14:textId="3CD4D0C6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500</w:t>
            </w:r>
          </w:p>
        </w:tc>
        <w:tc>
          <w:tcPr>
            <w:tcW w:w="1648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A0D46B8" w14:textId="7EC6FB35" w:rsidR="007F3296" w:rsidRPr="006D5A40" w:rsidRDefault="007F3296" w:rsidP="004807FC">
            <w:pPr>
              <w:spacing w:line="240" w:lineRule="auto"/>
              <w:ind w:left="-214" w:firstLine="214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človek/dan</w:t>
            </w:r>
          </w:p>
        </w:tc>
        <w:tc>
          <w:tcPr>
            <w:tcW w:w="1417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430921" w14:textId="3ACDED1C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560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9C2188C" w14:textId="72517A4E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619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34795D" w14:textId="64AD959C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418" w:type="dxa"/>
            <w:tcBorders>
              <w:top w:val="single" w:sz="18" w:space="0" w:color="auto"/>
              <w:left w:val="nil"/>
              <w:bottom w:val="single" w:sz="4" w:space="0" w:color="auto"/>
              <w:right w:val="single" w:sz="18" w:space="0" w:color="auto"/>
            </w:tcBorders>
            <w:shd w:val="clear" w:color="auto" w:fill="auto"/>
            <w:noWrap/>
            <w:vAlign w:val="center"/>
          </w:tcPr>
          <w:p w14:paraId="5620E210" w14:textId="0D4329F7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</w:tr>
      <w:tr w:rsidR="007F3296" w:rsidRPr="006D5A40" w14:paraId="64777992" w14:textId="77777777" w:rsidTr="004807FC">
        <w:trPr>
          <w:trHeight w:val="460"/>
        </w:trPr>
        <w:tc>
          <w:tcPr>
            <w:tcW w:w="562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7A79E" w14:textId="6F528E87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FFEC8" w14:textId="701E6DD0" w:rsidR="007F3296" w:rsidRPr="006D5A40" w:rsidRDefault="007F3296" w:rsidP="004807FC">
            <w:pPr>
              <w:spacing w:line="240" w:lineRule="auto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Usposabljanje – v živo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9E24A2" w14:textId="450C54BA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85</w:t>
            </w:r>
          </w:p>
        </w:tc>
        <w:tc>
          <w:tcPr>
            <w:tcW w:w="16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F099D2" w14:textId="32A00BB4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  <w:p w14:paraId="044B9980" w14:textId="13296ABD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kos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F03CDD" w14:textId="27659C1C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5B8DE1" w14:textId="3CF1E832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6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5EAEEF" w14:textId="7DC3005D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18" w:space="0" w:color="auto"/>
            </w:tcBorders>
            <w:shd w:val="clear" w:color="auto" w:fill="auto"/>
            <w:noWrap/>
            <w:vAlign w:val="center"/>
          </w:tcPr>
          <w:p w14:paraId="2569BCAA" w14:textId="090E1EDF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</w:tr>
      <w:tr w:rsidR="007F3296" w:rsidRPr="006D5A40" w14:paraId="484CECC0" w14:textId="77777777" w:rsidTr="004807FC">
        <w:trPr>
          <w:trHeight w:val="460"/>
        </w:trPr>
        <w:tc>
          <w:tcPr>
            <w:tcW w:w="562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7ED59709" w14:textId="62772BAE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11B7CC" w14:textId="55963755" w:rsidR="007F3296" w:rsidRPr="006D5A40" w:rsidRDefault="007F3296" w:rsidP="004807FC">
            <w:pPr>
              <w:spacing w:line="240" w:lineRule="auto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Usposabljanje – na daljavo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C4DB1C" w14:textId="40EDBE26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52</w:t>
            </w:r>
          </w:p>
        </w:tc>
        <w:tc>
          <w:tcPr>
            <w:tcW w:w="1648" w:type="dxa"/>
            <w:tcBorders>
              <w:top w:val="single" w:sz="4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4061A7" w14:textId="77777777" w:rsidR="007F3296" w:rsidRPr="006D5A40" w:rsidRDefault="007F3296" w:rsidP="004807FC">
            <w:pPr>
              <w:spacing w:line="240" w:lineRule="auto"/>
              <w:ind w:left="-214" w:firstLine="214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  <w:p w14:paraId="06C24EE7" w14:textId="26AE5004" w:rsidR="007F3296" w:rsidRPr="006D5A40" w:rsidRDefault="007F3296" w:rsidP="004807FC">
            <w:pPr>
              <w:spacing w:line="240" w:lineRule="auto"/>
              <w:ind w:left="-214" w:firstLine="214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6D5A40">
              <w:rPr>
                <w:rFonts w:cs="Arial"/>
                <w:color w:val="000000"/>
                <w:szCs w:val="20"/>
                <w:lang w:val="sl-SI" w:eastAsia="sl-SI"/>
              </w:rPr>
              <w:t>kos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9169E62" w14:textId="6DA0A5B6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C6EDF1" w14:textId="417CD914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619" w:type="dxa"/>
            <w:tcBorders>
              <w:top w:val="single" w:sz="4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A31650" w14:textId="4B316858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center"/>
          </w:tcPr>
          <w:p w14:paraId="389BB3C9" w14:textId="00229EC4" w:rsidR="007F3296" w:rsidRPr="006D5A40" w:rsidRDefault="007F3296" w:rsidP="004807FC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</w:tr>
      <w:tr w:rsidR="00585447" w:rsidRPr="006A1949" w14:paraId="696C9F23" w14:textId="77777777" w:rsidTr="004807FC">
        <w:trPr>
          <w:trHeight w:val="315"/>
        </w:trPr>
        <w:tc>
          <w:tcPr>
            <w:tcW w:w="8021" w:type="dxa"/>
            <w:gridSpan w:val="5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4C759202" w14:textId="77777777" w:rsidR="00585447" w:rsidRPr="006D5A40" w:rsidRDefault="00585447" w:rsidP="007C4227">
            <w:pPr>
              <w:spacing w:line="240" w:lineRule="auto"/>
              <w:rPr>
                <w:rFonts w:cs="Arial"/>
                <w:b/>
                <w:szCs w:val="20"/>
                <w:lang w:val="it-IT" w:eastAsia="sl-SI"/>
              </w:rPr>
            </w:pPr>
          </w:p>
          <w:p w14:paraId="491431CE" w14:textId="1D8D2FF5" w:rsidR="00585447" w:rsidRDefault="00585447" w:rsidP="004807FC">
            <w:pPr>
              <w:spacing w:line="240" w:lineRule="auto"/>
              <w:jc w:val="right"/>
              <w:rPr>
                <w:rFonts w:cs="Arial"/>
                <w:b/>
                <w:szCs w:val="20"/>
                <w:lang w:val="it-IT" w:eastAsia="sl-SI"/>
              </w:rPr>
            </w:pPr>
            <w:r w:rsidRPr="006D5A40">
              <w:rPr>
                <w:rFonts w:cs="Arial"/>
                <w:b/>
                <w:szCs w:val="20"/>
                <w:lang w:val="it-IT" w:eastAsia="sl-SI"/>
              </w:rPr>
              <w:t>SKUPAJ (v EUR)</w:t>
            </w:r>
          </w:p>
          <w:p w14:paraId="2B39C93F" w14:textId="220F7954" w:rsidR="00585447" w:rsidRDefault="00585447" w:rsidP="007C4227">
            <w:pPr>
              <w:spacing w:line="240" w:lineRule="auto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56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14:paraId="6AE340CC" w14:textId="08C8015F" w:rsidR="00585447" w:rsidRPr="004807FC" w:rsidDel="006E6B27" w:rsidRDefault="00585447" w:rsidP="004807FC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z w:val="22"/>
                <w:szCs w:val="22"/>
                <w:lang w:val="sl-SI" w:eastAsia="sl-SI"/>
              </w:rPr>
            </w:pPr>
          </w:p>
        </w:tc>
        <w:tc>
          <w:tcPr>
            <w:tcW w:w="161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14:paraId="473C769A" w14:textId="2E55D963" w:rsidR="00585447" w:rsidRPr="004807FC" w:rsidRDefault="00585447" w:rsidP="004807FC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z w:val="22"/>
                <w:szCs w:val="22"/>
                <w:lang w:val="sl-SI" w:eastAsia="sl-SI"/>
              </w:rPr>
            </w:pPr>
          </w:p>
        </w:tc>
        <w:tc>
          <w:tcPr>
            <w:tcW w:w="141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center"/>
          </w:tcPr>
          <w:p w14:paraId="759ED55F" w14:textId="470221F7" w:rsidR="00585447" w:rsidRPr="004807FC" w:rsidRDefault="00585447" w:rsidP="004807FC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z w:val="22"/>
                <w:szCs w:val="22"/>
                <w:lang w:val="sl-SI" w:eastAsia="sl-SI"/>
              </w:rPr>
            </w:pPr>
          </w:p>
        </w:tc>
      </w:tr>
    </w:tbl>
    <w:p w14:paraId="23CEC459" w14:textId="77777777" w:rsidR="003057C6" w:rsidRPr="001A11F7" w:rsidRDefault="003057C6" w:rsidP="00180675">
      <w:pPr>
        <w:jc w:val="both"/>
        <w:rPr>
          <w:rFonts w:cs="Arial"/>
          <w:szCs w:val="20"/>
          <w:lang w:val="sl-SI"/>
        </w:rPr>
      </w:pPr>
    </w:p>
    <w:bookmarkEnd w:id="2"/>
    <w:p w14:paraId="1BF32CA9" w14:textId="39053E9E" w:rsidR="00CE5D57" w:rsidRDefault="00CE5D57" w:rsidP="00DE193D">
      <w:pPr>
        <w:suppressAutoHyphens/>
        <w:spacing w:line="240" w:lineRule="auto"/>
        <w:jc w:val="both"/>
        <w:rPr>
          <w:rFonts w:cs="Arial"/>
          <w:sz w:val="22"/>
          <w:szCs w:val="22"/>
          <w:lang w:val="sl-SI"/>
        </w:rPr>
      </w:pPr>
    </w:p>
    <w:p w14:paraId="2A3F4DDA" w14:textId="77777777" w:rsidR="007F1C69" w:rsidRDefault="007F1C69" w:rsidP="00DE193D">
      <w:pPr>
        <w:suppressAutoHyphens/>
        <w:spacing w:line="240" w:lineRule="auto"/>
        <w:jc w:val="both"/>
        <w:rPr>
          <w:rFonts w:cs="Arial"/>
          <w:sz w:val="22"/>
          <w:szCs w:val="22"/>
          <w:lang w:val="sl-SI"/>
        </w:rPr>
      </w:pPr>
    </w:p>
    <w:p w14:paraId="30E2BEEB" w14:textId="77777777" w:rsidR="00CF0EB3" w:rsidRDefault="00CF0EB3" w:rsidP="00DE193D">
      <w:pPr>
        <w:suppressAutoHyphens/>
        <w:spacing w:line="240" w:lineRule="auto"/>
        <w:jc w:val="both"/>
        <w:rPr>
          <w:rFonts w:cs="Arial"/>
          <w:color w:val="000000"/>
          <w:szCs w:val="20"/>
          <w:lang w:val="sl-SI"/>
        </w:rPr>
      </w:pPr>
    </w:p>
    <w:p w14:paraId="244DB31B" w14:textId="77777777" w:rsidR="00CF0EB3" w:rsidRDefault="00CF0EB3" w:rsidP="00DE193D">
      <w:pPr>
        <w:suppressAutoHyphens/>
        <w:spacing w:line="240" w:lineRule="auto"/>
        <w:jc w:val="both"/>
        <w:rPr>
          <w:rFonts w:cs="Arial"/>
          <w:color w:val="000000"/>
          <w:szCs w:val="20"/>
          <w:lang w:val="sl-SI"/>
        </w:rPr>
      </w:pPr>
    </w:p>
    <w:p w14:paraId="34D4DE10" w14:textId="77777777" w:rsidR="00BF27FA" w:rsidRDefault="00BF27FA" w:rsidP="00DE193D">
      <w:pPr>
        <w:suppressAutoHyphens/>
        <w:spacing w:line="240" w:lineRule="auto"/>
        <w:jc w:val="both"/>
        <w:rPr>
          <w:rFonts w:cs="Arial"/>
          <w:color w:val="000000"/>
          <w:szCs w:val="20"/>
          <w:lang w:val="sl-SI"/>
        </w:rPr>
      </w:pPr>
    </w:p>
    <w:p w14:paraId="49F7E3BC" w14:textId="77777777" w:rsidR="00BF27FA" w:rsidRDefault="00BF27FA" w:rsidP="00DE193D">
      <w:pPr>
        <w:suppressAutoHyphens/>
        <w:spacing w:line="240" w:lineRule="auto"/>
        <w:jc w:val="both"/>
        <w:rPr>
          <w:rFonts w:cs="Arial"/>
          <w:color w:val="000000"/>
          <w:szCs w:val="20"/>
          <w:lang w:val="sl-SI"/>
        </w:rPr>
      </w:pPr>
    </w:p>
    <w:p w14:paraId="021884C5" w14:textId="77777777" w:rsidR="00BF27FA" w:rsidRDefault="00BF27FA" w:rsidP="00DE193D">
      <w:pPr>
        <w:suppressAutoHyphens/>
        <w:spacing w:line="240" w:lineRule="auto"/>
        <w:jc w:val="both"/>
        <w:rPr>
          <w:rFonts w:cs="Arial"/>
          <w:color w:val="000000"/>
          <w:szCs w:val="20"/>
          <w:lang w:val="sl-SI"/>
        </w:rPr>
      </w:pPr>
    </w:p>
    <w:p w14:paraId="7B187370" w14:textId="77777777" w:rsidR="00BF27FA" w:rsidRDefault="00BF27FA" w:rsidP="00DE193D">
      <w:pPr>
        <w:suppressAutoHyphens/>
        <w:spacing w:line="240" w:lineRule="auto"/>
        <w:jc w:val="both"/>
        <w:rPr>
          <w:rFonts w:cs="Arial"/>
          <w:color w:val="000000"/>
          <w:szCs w:val="20"/>
          <w:lang w:val="sl-SI"/>
        </w:rPr>
      </w:pPr>
    </w:p>
    <w:sectPr w:rsidR="00BF27FA" w:rsidSect="007F3296">
      <w:headerReference w:type="default" r:id="rId8"/>
      <w:footerReference w:type="even" r:id="rId9"/>
      <w:footerReference w:type="default" r:id="rId10"/>
      <w:headerReference w:type="first" r:id="rId11"/>
      <w:pgSz w:w="16840" w:h="11900" w:orient="landscape" w:code="9"/>
      <w:pgMar w:top="1701" w:right="1701" w:bottom="1268" w:left="1134" w:header="964" w:footer="794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807E4E" w14:textId="77777777" w:rsidR="00A65F6D" w:rsidRDefault="00A65F6D">
      <w:r>
        <w:separator/>
      </w:r>
    </w:p>
  </w:endnote>
  <w:endnote w:type="continuationSeparator" w:id="0">
    <w:p w14:paraId="090EECC1" w14:textId="77777777" w:rsidR="00A65F6D" w:rsidRDefault="00A65F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Republika">
    <w:panose1 w:val="02000506040000020004"/>
    <w:charset w:val="EE"/>
    <w:family w:val="auto"/>
    <w:pitch w:val="variable"/>
    <w:sig w:usb0="A00000FF" w:usb1="4000205B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624F01" w14:textId="77777777" w:rsidR="001F586F" w:rsidRDefault="001F586F" w:rsidP="00CD17B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787D9108" w14:textId="77777777" w:rsidR="001F586F" w:rsidRDefault="001F586F" w:rsidP="00CD17B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3306B7" w14:textId="723E1127" w:rsidR="001F586F" w:rsidRDefault="001F586F" w:rsidP="00CD17B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separate"/>
    </w:r>
    <w:r w:rsidR="000E66B5">
      <w:rPr>
        <w:rStyle w:val="tevilkastrani"/>
        <w:noProof/>
      </w:rPr>
      <w:t>2</w:t>
    </w:r>
    <w:r>
      <w:rPr>
        <w:rStyle w:val="tevilkastrani"/>
      </w:rPr>
      <w:fldChar w:fldCharType="end"/>
    </w:r>
  </w:p>
  <w:p w14:paraId="28953EE6" w14:textId="77777777" w:rsidR="001F586F" w:rsidRDefault="001F586F" w:rsidP="00120BA2">
    <w:pPr>
      <w:jc w:val="both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1130C0" w14:textId="77777777" w:rsidR="00A65F6D" w:rsidRDefault="00A65F6D">
      <w:r>
        <w:separator/>
      </w:r>
    </w:p>
  </w:footnote>
  <w:footnote w:type="continuationSeparator" w:id="0">
    <w:p w14:paraId="74109076" w14:textId="77777777" w:rsidR="00A65F6D" w:rsidRDefault="00A65F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43D994" w14:textId="77777777" w:rsidR="001F586F" w:rsidRPr="00110CBD" w:rsidRDefault="001F586F" w:rsidP="007D75CF">
    <w:pPr>
      <w:pStyle w:val="Glava"/>
      <w:spacing w:line="240" w:lineRule="exact"/>
      <w:rPr>
        <w:rFonts w:ascii="Republika" w:hAnsi="Republika"/>
        <w:sz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bottomFromText="6005" w:vertAnchor="page" w:horzAnchor="page" w:tblpX="925" w:tblpY="869"/>
      <w:tblW w:w="0" w:type="auto"/>
      <w:tblLook w:val="04A0" w:firstRow="1" w:lastRow="0" w:firstColumn="1" w:lastColumn="0" w:noHBand="0" w:noVBand="1"/>
    </w:tblPr>
    <w:tblGrid>
      <w:gridCol w:w="567"/>
    </w:tblGrid>
    <w:tr w:rsidR="001F586F" w:rsidRPr="008F3500" w14:paraId="590E4569" w14:textId="77777777">
      <w:trPr>
        <w:cantSplit/>
        <w:trHeight w:hRule="exact" w:val="847"/>
      </w:trPr>
      <w:tc>
        <w:tcPr>
          <w:tcW w:w="567" w:type="dxa"/>
        </w:tcPr>
        <w:p w14:paraId="4B1E7F37" w14:textId="77777777" w:rsidR="001F586F" w:rsidRPr="006D42D9" w:rsidRDefault="001F586F" w:rsidP="006D42D9">
          <w:pPr>
            <w:rPr>
              <w:rFonts w:ascii="Republika" w:hAnsi="Republika"/>
              <w:sz w:val="60"/>
              <w:szCs w:val="60"/>
              <w:lang w:val="sl-SI"/>
            </w:rPr>
          </w:pPr>
        </w:p>
        <w:p w14:paraId="6C0330A1" w14:textId="77777777" w:rsidR="001F586F" w:rsidRPr="006D42D9" w:rsidRDefault="001F586F" w:rsidP="006D42D9">
          <w:pPr>
            <w:rPr>
              <w:rFonts w:ascii="Republika" w:hAnsi="Republika"/>
              <w:sz w:val="60"/>
              <w:szCs w:val="60"/>
              <w:lang w:val="sl-SI"/>
            </w:rPr>
          </w:pPr>
        </w:p>
        <w:p w14:paraId="516D7903" w14:textId="77777777" w:rsidR="001F586F" w:rsidRPr="006D42D9" w:rsidRDefault="001F586F" w:rsidP="006D42D9">
          <w:pPr>
            <w:rPr>
              <w:rFonts w:ascii="Republika" w:hAnsi="Republika"/>
              <w:sz w:val="60"/>
              <w:szCs w:val="60"/>
              <w:lang w:val="sl-SI"/>
            </w:rPr>
          </w:pPr>
        </w:p>
        <w:p w14:paraId="6FC850E9" w14:textId="77777777" w:rsidR="001F586F" w:rsidRPr="006D42D9" w:rsidRDefault="001F586F" w:rsidP="006D42D9">
          <w:pPr>
            <w:rPr>
              <w:rFonts w:ascii="Republika" w:hAnsi="Republika"/>
              <w:sz w:val="60"/>
              <w:szCs w:val="60"/>
              <w:lang w:val="sl-SI"/>
            </w:rPr>
          </w:pPr>
        </w:p>
        <w:p w14:paraId="72D4FF44" w14:textId="77777777" w:rsidR="001F586F" w:rsidRPr="006D42D9" w:rsidRDefault="001F586F" w:rsidP="006D42D9">
          <w:pPr>
            <w:rPr>
              <w:rFonts w:ascii="Republika" w:hAnsi="Republika"/>
              <w:sz w:val="60"/>
              <w:szCs w:val="60"/>
              <w:lang w:val="sl-SI"/>
            </w:rPr>
          </w:pPr>
        </w:p>
        <w:p w14:paraId="7051C105" w14:textId="77777777" w:rsidR="001F586F" w:rsidRPr="006D42D9" w:rsidRDefault="001F586F" w:rsidP="006D42D9">
          <w:pPr>
            <w:rPr>
              <w:rFonts w:ascii="Republika" w:hAnsi="Republika"/>
              <w:sz w:val="60"/>
              <w:szCs w:val="60"/>
              <w:lang w:val="sl-SI"/>
            </w:rPr>
          </w:pPr>
        </w:p>
        <w:p w14:paraId="0B66DD9F" w14:textId="77777777" w:rsidR="001F586F" w:rsidRPr="006D42D9" w:rsidRDefault="001F586F" w:rsidP="006D42D9">
          <w:pPr>
            <w:rPr>
              <w:rFonts w:ascii="Republika" w:hAnsi="Republika"/>
              <w:sz w:val="60"/>
              <w:szCs w:val="60"/>
              <w:lang w:val="sl-SI"/>
            </w:rPr>
          </w:pPr>
        </w:p>
        <w:p w14:paraId="0450D988" w14:textId="77777777" w:rsidR="001F586F" w:rsidRPr="006D42D9" w:rsidRDefault="001F586F" w:rsidP="006D42D9">
          <w:pPr>
            <w:rPr>
              <w:rFonts w:ascii="Republika" w:hAnsi="Republika"/>
              <w:sz w:val="60"/>
              <w:szCs w:val="60"/>
              <w:lang w:val="sl-SI"/>
            </w:rPr>
          </w:pPr>
        </w:p>
        <w:p w14:paraId="2CB5F5CC" w14:textId="77777777" w:rsidR="001F586F" w:rsidRPr="006D42D9" w:rsidRDefault="001F586F" w:rsidP="006D42D9">
          <w:pPr>
            <w:rPr>
              <w:rFonts w:ascii="Republika" w:hAnsi="Republika"/>
              <w:sz w:val="60"/>
              <w:szCs w:val="60"/>
              <w:lang w:val="sl-SI"/>
            </w:rPr>
          </w:pPr>
        </w:p>
        <w:p w14:paraId="5BA36036" w14:textId="77777777" w:rsidR="001F586F" w:rsidRPr="006D42D9" w:rsidRDefault="001F586F" w:rsidP="006D42D9">
          <w:pPr>
            <w:rPr>
              <w:rFonts w:ascii="Republika" w:hAnsi="Republika"/>
              <w:sz w:val="60"/>
              <w:szCs w:val="60"/>
              <w:lang w:val="sl-SI"/>
            </w:rPr>
          </w:pPr>
        </w:p>
        <w:p w14:paraId="25AECDF0" w14:textId="77777777" w:rsidR="001F586F" w:rsidRPr="006D42D9" w:rsidRDefault="001F586F" w:rsidP="006D42D9">
          <w:pPr>
            <w:rPr>
              <w:rFonts w:ascii="Republika" w:hAnsi="Republika"/>
              <w:sz w:val="60"/>
              <w:szCs w:val="60"/>
              <w:lang w:val="sl-SI"/>
            </w:rPr>
          </w:pPr>
        </w:p>
        <w:p w14:paraId="3E1F2D41" w14:textId="77777777" w:rsidR="001F586F" w:rsidRPr="006D42D9" w:rsidRDefault="001F586F" w:rsidP="006D42D9">
          <w:pPr>
            <w:rPr>
              <w:rFonts w:ascii="Republika" w:hAnsi="Republika"/>
              <w:sz w:val="60"/>
              <w:szCs w:val="60"/>
              <w:lang w:val="sl-SI"/>
            </w:rPr>
          </w:pPr>
        </w:p>
        <w:p w14:paraId="4D17F1E0" w14:textId="77777777" w:rsidR="001F586F" w:rsidRPr="006D42D9" w:rsidRDefault="001F586F" w:rsidP="006D42D9">
          <w:pPr>
            <w:rPr>
              <w:rFonts w:ascii="Republika" w:hAnsi="Republika"/>
              <w:sz w:val="60"/>
              <w:szCs w:val="60"/>
              <w:lang w:val="sl-SI"/>
            </w:rPr>
          </w:pPr>
        </w:p>
        <w:p w14:paraId="2AA7015B" w14:textId="77777777" w:rsidR="001F586F" w:rsidRPr="006D42D9" w:rsidRDefault="001F586F" w:rsidP="006D42D9">
          <w:pPr>
            <w:rPr>
              <w:rFonts w:ascii="Republika" w:hAnsi="Republika"/>
              <w:sz w:val="60"/>
              <w:szCs w:val="60"/>
              <w:lang w:val="sl-SI"/>
            </w:rPr>
          </w:pPr>
        </w:p>
        <w:p w14:paraId="63EBD7DF" w14:textId="77777777" w:rsidR="001F586F" w:rsidRPr="006D42D9" w:rsidRDefault="001F586F" w:rsidP="006D42D9">
          <w:pPr>
            <w:rPr>
              <w:rFonts w:ascii="Republika" w:hAnsi="Republika"/>
              <w:sz w:val="60"/>
              <w:szCs w:val="60"/>
              <w:lang w:val="sl-SI"/>
            </w:rPr>
          </w:pPr>
        </w:p>
        <w:p w14:paraId="69C581B7" w14:textId="77777777" w:rsidR="001F586F" w:rsidRPr="006D42D9" w:rsidRDefault="001F586F" w:rsidP="006D42D9">
          <w:pPr>
            <w:rPr>
              <w:rFonts w:ascii="Republika" w:hAnsi="Republika"/>
              <w:sz w:val="60"/>
              <w:szCs w:val="60"/>
              <w:lang w:val="sl-SI"/>
            </w:rPr>
          </w:pPr>
        </w:p>
      </w:tc>
    </w:tr>
  </w:tbl>
  <w:p w14:paraId="1389B79F" w14:textId="5710CC6B" w:rsidR="001F586F" w:rsidRPr="008F3500" w:rsidRDefault="0097217D" w:rsidP="00924E3C">
    <w:pPr>
      <w:autoSpaceDE w:val="0"/>
      <w:autoSpaceDN w:val="0"/>
      <w:adjustRightInd w:val="0"/>
      <w:spacing w:line="240" w:lineRule="auto"/>
      <w:rPr>
        <w:rFonts w:ascii="Republika" w:hAnsi="Republika"/>
        <w:lang w:val="sl-SI"/>
      </w:rPr>
    </w:pPr>
    <w:r>
      <w:rPr>
        <w:noProof/>
      </w:rPr>
      <w:drawing>
        <wp:anchor distT="0" distB="0" distL="114300" distR="114300" simplePos="0" relativeHeight="251663360" behindDoc="0" locked="0" layoutInCell="1" allowOverlap="1" wp14:anchorId="48873057" wp14:editId="323AE97D">
          <wp:simplePos x="0" y="0"/>
          <wp:positionH relativeFrom="column">
            <wp:posOffset>6141720</wp:posOffset>
          </wp:positionH>
          <wp:positionV relativeFrom="paragraph">
            <wp:posOffset>-128905</wp:posOffset>
          </wp:positionV>
          <wp:extent cx="1559560" cy="466725"/>
          <wp:effectExtent l="0" t="0" r="2540" b="9525"/>
          <wp:wrapTopAndBottom/>
          <wp:docPr id="6" name="Slika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956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737F2">
      <w:rPr>
        <w:noProof/>
        <w:lang w:val="sl-SI" w:eastAsia="sl-SI"/>
      </w:rPr>
      <w:drawing>
        <wp:anchor distT="0" distB="0" distL="114300" distR="114300" simplePos="0" relativeHeight="251665408" behindDoc="1" locked="0" layoutInCell="1" allowOverlap="1" wp14:anchorId="0C12A625" wp14:editId="6252B7F5">
          <wp:simplePos x="0" y="0"/>
          <wp:positionH relativeFrom="page">
            <wp:posOffset>364518</wp:posOffset>
          </wp:positionH>
          <wp:positionV relativeFrom="page">
            <wp:posOffset>418907</wp:posOffset>
          </wp:positionV>
          <wp:extent cx="2348865" cy="529590"/>
          <wp:effectExtent l="0" t="0" r="0" b="0"/>
          <wp:wrapNone/>
          <wp:docPr id="30" name="Slika 30" descr="MJU DJ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MJU DJS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8865" cy="5295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A336D">
      <w:rPr>
        <w:noProof/>
      </w:rPr>
      <w:drawing>
        <wp:anchor distT="0" distB="0" distL="114300" distR="114300" simplePos="0" relativeHeight="251661312" behindDoc="0" locked="0" layoutInCell="1" allowOverlap="1" wp14:anchorId="6563871E" wp14:editId="338BCD57">
          <wp:simplePos x="0" y="0"/>
          <wp:positionH relativeFrom="margin">
            <wp:align>center</wp:align>
          </wp:positionH>
          <wp:positionV relativeFrom="paragraph">
            <wp:posOffset>-124460</wp:posOffset>
          </wp:positionV>
          <wp:extent cx="1877060" cy="361950"/>
          <wp:effectExtent l="0" t="0" r="8890" b="0"/>
          <wp:wrapTopAndBottom/>
          <wp:docPr id="7" name="Slika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7060" cy="361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547D8" w:rsidRPr="008F3500">
      <w:rPr>
        <w:noProof/>
        <w:szCs w:val="20"/>
        <w:lang w:val="sl-SI" w:eastAsia="sl-SI"/>
      </w:rPr>
      <mc:AlternateContent>
        <mc:Choice Requires="wps">
          <w:drawing>
            <wp:anchor distT="0" distB="0" distL="114300" distR="114300" simplePos="0" relativeHeight="251657216" behindDoc="1" locked="0" layoutInCell="0" allowOverlap="1" wp14:anchorId="15688CEE" wp14:editId="4F7B178A">
              <wp:simplePos x="0" y="0"/>
              <wp:positionH relativeFrom="column">
                <wp:posOffset>-431800</wp:posOffset>
              </wp:positionH>
              <wp:positionV relativeFrom="page">
                <wp:posOffset>3600450</wp:posOffset>
              </wp:positionV>
              <wp:extent cx="252095" cy="0"/>
              <wp:effectExtent l="6350" t="9525" r="8255" b="9525"/>
              <wp:wrapNone/>
              <wp:docPr id="2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2095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428299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CCA2DDF" id="Line 5" o:spid="_x0000_s1026" style="position:absolute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34pt,283.5pt" to="-14.15pt,28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" o:allowincell="f" strokecolor="#428299" strokeweight=".5pt">
              <w10:wrap anchory="page"/>
            </v:line>
          </w:pict>
        </mc:Fallback>
      </mc:AlternateContent>
    </w:r>
  </w:p>
  <w:p w14:paraId="25560683" w14:textId="69B689B0" w:rsidR="001F586F" w:rsidRDefault="000D7B90" w:rsidP="000D7B90">
    <w:pPr>
      <w:autoSpaceDE w:val="0"/>
      <w:autoSpaceDN w:val="0"/>
      <w:adjustRightInd w:val="0"/>
      <w:spacing w:line="240" w:lineRule="auto"/>
      <w:rPr>
        <w:rFonts w:cs="Arial"/>
        <w:sz w:val="16"/>
        <w:lang w:val="sl-SI"/>
      </w:rPr>
    </w:pPr>
    <w:r>
      <w:rPr>
        <w:rFonts w:ascii="Republika" w:hAnsi="Republika"/>
        <w:lang w:val="sl-SI"/>
      </w:rP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95494D"/>
    <w:multiLevelType w:val="hybridMultilevel"/>
    <w:tmpl w:val="94C8290A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B356E0"/>
    <w:multiLevelType w:val="hybridMultilevel"/>
    <w:tmpl w:val="0BA2C0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 w:val="0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165F75"/>
    <w:multiLevelType w:val="hybridMultilevel"/>
    <w:tmpl w:val="F14EF108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687404"/>
    <w:multiLevelType w:val="hybridMultilevel"/>
    <w:tmpl w:val="D812D2FC"/>
    <w:lvl w:ilvl="0" w:tplc="5B5E9D8C">
      <w:start w:val="1"/>
      <w:numFmt w:val="bullet"/>
      <w:lvlText w:val=""/>
      <w:lvlJc w:val="left"/>
      <w:pPr>
        <w:ind w:left="1139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859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79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99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019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739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59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79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99" w:hanging="360"/>
      </w:pPr>
      <w:rPr>
        <w:rFonts w:ascii="Wingdings" w:hAnsi="Wingdings" w:hint="default"/>
      </w:rPr>
    </w:lvl>
  </w:abstractNum>
  <w:abstractNum w:abstractNumId="4" w15:restartNumberingAfterBreak="0">
    <w:nsid w:val="132B0F6A"/>
    <w:multiLevelType w:val="hybridMultilevel"/>
    <w:tmpl w:val="7878311A"/>
    <w:lvl w:ilvl="0" w:tplc="E0B404B2">
      <w:numFmt w:val="bullet"/>
      <w:lvlText w:val="-"/>
      <w:lvlJc w:val="left"/>
      <w:pPr>
        <w:ind w:left="1074" w:hanging="360"/>
      </w:pPr>
      <w:rPr>
        <w:rFonts w:ascii="Times New Roman" w:eastAsia="Times New Roman" w:hAnsi="Times New Roman" w:cs="Times New Roman" w:hint="default"/>
        <w:b w:val="0"/>
      </w:rPr>
    </w:lvl>
    <w:lvl w:ilvl="1" w:tplc="04240003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5" w15:restartNumberingAfterBreak="0">
    <w:nsid w:val="1A9F04C0"/>
    <w:multiLevelType w:val="hybridMultilevel"/>
    <w:tmpl w:val="2ADE1160"/>
    <w:lvl w:ilvl="0" w:tplc="A95013AC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B71AE7"/>
    <w:multiLevelType w:val="hybridMultilevel"/>
    <w:tmpl w:val="33AE002E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3C1BF4"/>
    <w:multiLevelType w:val="hybridMultilevel"/>
    <w:tmpl w:val="8432E18A"/>
    <w:lvl w:ilvl="0" w:tplc="D3723430">
      <w:start w:val="27"/>
      <w:numFmt w:val="bullet"/>
      <w:lvlText w:val=""/>
      <w:lvlJc w:val="left"/>
      <w:pPr>
        <w:ind w:left="1080" w:hanging="360"/>
      </w:pPr>
      <w:rPr>
        <w:rFonts w:ascii="Symbol" w:eastAsia="Times New Roman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DD15730"/>
    <w:multiLevelType w:val="hybridMultilevel"/>
    <w:tmpl w:val="15D03538"/>
    <w:lvl w:ilvl="0" w:tplc="0424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240019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24001B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24000F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240019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24001B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24000F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240019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24001B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2FAE6A51"/>
    <w:multiLevelType w:val="hybridMultilevel"/>
    <w:tmpl w:val="F4D89F5C"/>
    <w:lvl w:ilvl="0" w:tplc="D3723430">
      <w:start w:val="27"/>
      <w:numFmt w:val="bullet"/>
      <w:lvlText w:val=""/>
      <w:lvlJc w:val="left"/>
      <w:pPr>
        <w:ind w:left="360" w:hanging="360"/>
      </w:pPr>
      <w:rPr>
        <w:rFonts w:ascii="Symbol" w:eastAsia="Times New Roman" w:hAnsi="Symbol" w:hint="default"/>
      </w:rPr>
    </w:lvl>
    <w:lvl w:ilvl="1" w:tplc="0424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0" w15:restartNumberingAfterBreak="0">
    <w:nsid w:val="33E81B3A"/>
    <w:multiLevelType w:val="multilevel"/>
    <w:tmpl w:val="907A08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E686390"/>
    <w:multiLevelType w:val="hybridMultilevel"/>
    <w:tmpl w:val="B908E546"/>
    <w:lvl w:ilvl="0" w:tplc="CCA0A96C">
      <w:start w:val="7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Cambria" w:eastAsia="Times New Roman" w:hAnsi="Cambria" w:cs="Times New Roman" w:hint="default"/>
        <w:color w:val="auto"/>
      </w:rPr>
    </w:lvl>
    <w:lvl w:ilvl="1" w:tplc="0424000F">
      <w:start w:val="1"/>
      <w:numFmt w:val="decimal"/>
      <w:lvlText w:val="%2."/>
      <w:lvlJc w:val="left"/>
      <w:pPr>
        <w:tabs>
          <w:tab w:val="num" w:pos="1270"/>
        </w:tabs>
        <w:ind w:left="1270" w:hanging="360"/>
      </w:pPr>
      <w:rPr>
        <w:rFonts w:hint="default"/>
        <w:color w:val="auto"/>
      </w:rPr>
    </w:lvl>
    <w:lvl w:ilvl="2" w:tplc="04240005" w:tentative="1">
      <w:start w:val="1"/>
      <w:numFmt w:val="bullet"/>
      <w:lvlText w:val=""/>
      <w:lvlJc w:val="left"/>
      <w:pPr>
        <w:tabs>
          <w:tab w:val="num" w:pos="1990"/>
        </w:tabs>
        <w:ind w:left="199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710"/>
        </w:tabs>
        <w:ind w:left="271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430"/>
        </w:tabs>
        <w:ind w:left="343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150"/>
        </w:tabs>
        <w:ind w:left="415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870"/>
        </w:tabs>
        <w:ind w:left="487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590"/>
        </w:tabs>
        <w:ind w:left="559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310"/>
        </w:tabs>
        <w:ind w:left="6310" w:hanging="360"/>
      </w:pPr>
      <w:rPr>
        <w:rFonts w:ascii="Wingdings" w:hAnsi="Wingdings" w:hint="default"/>
      </w:rPr>
    </w:lvl>
  </w:abstractNum>
  <w:abstractNum w:abstractNumId="12" w15:restartNumberingAfterBreak="0">
    <w:nsid w:val="3F0432A5"/>
    <w:multiLevelType w:val="multilevel"/>
    <w:tmpl w:val="322050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16" w:hanging="432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424A5642"/>
    <w:multiLevelType w:val="hybridMultilevel"/>
    <w:tmpl w:val="7D3012A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5516B6C"/>
    <w:multiLevelType w:val="hybridMultilevel"/>
    <w:tmpl w:val="7D3012A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6347285"/>
    <w:multiLevelType w:val="multilevel"/>
    <w:tmpl w:val="437C60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16" w:hanging="432"/>
      </w:pPr>
      <w:rPr>
        <w:rFonts w:hint="default"/>
        <w:b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4BB774A7"/>
    <w:multiLevelType w:val="hybridMultilevel"/>
    <w:tmpl w:val="CEE00064"/>
    <w:lvl w:ilvl="0" w:tplc="739C829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4F0A7861"/>
    <w:multiLevelType w:val="hybridMultilevel"/>
    <w:tmpl w:val="9A5AF8B4"/>
    <w:lvl w:ilvl="0" w:tplc="4BA08A7E">
      <w:numFmt w:val="bullet"/>
      <w:lvlText w:val="−"/>
      <w:lvlJc w:val="left"/>
      <w:pPr>
        <w:ind w:left="1074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18" w15:restartNumberingAfterBreak="0">
    <w:nsid w:val="547542AF"/>
    <w:multiLevelType w:val="hybridMultilevel"/>
    <w:tmpl w:val="612E9BD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737235"/>
    <w:multiLevelType w:val="hybridMultilevel"/>
    <w:tmpl w:val="5BDEB88C"/>
    <w:lvl w:ilvl="0" w:tplc="0424000F">
      <w:start w:val="1"/>
      <w:numFmt w:val="decimal"/>
      <w:lvlText w:val="%1."/>
      <w:lvlJc w:val="left"/>
      <w:pPr>
        <w:ind w:left="2136" w:hanging="360"/>
      </w:pPr>
    </w:lvl>
    <w:lvl w:ilvl="1" w:tplc="04240019" w:tentative="1">
      <w:start w:val="1"/>
      <w:numFmt w:val="lowerLetter"/>
      <w:lvlText w:val="%2."/>
      <w:lvlJc w:val="left"/>
      <w:pPr>
        <w:ind w:left="2856" w:hanging="360"/>
      </w:pPr>
    </w:lvl>
    <w:lvl w:ilvl="2" w:tplc="0424001B" w:tentative="1">
      <w:start w:val="1"/>
      <w:numFmt w:val="lowerRoman"/>
      <w:lvlText w:val="%3."/>
      <w:lvlJc w:val="right"/>
      <w:pPr>
        <w:ind w:left="3576" w:hanging="180"/>
      </w:pPr>
    </w:lvl>
    <w:lvl w:ilvl="3" w:tplc="0424000F" w:tentative="1">
      <w:start w:val="1"/>
      <w:numFmt w:val="decimal"/>
      <w:lvlText w:val="%4."/>
      <w:lvlJc w:val="left"/>
      <w:pPr>
        <w:ind w:left="4296" w:hanging="360"/>
      </w:pPr>
    </w:lvl>
    <w:lvl w:ilvl="4" w:tplc="04240019" w:tentative="1">
      <w:start w:val="1"/>
      <w:numFmt w:val="lowerLetter"/>
      <w:lvlText w:val="%5."/>
      <w:lvlJc w:val="left"/>
      <w:pPr>
        <w:ind w:left="5016" w:hanging="360"/>
      </w:pPr>
    </w:lvl>
    <w:lvl w:ilvl="5" w:tplc="0424001B" w:tentative="1">
      <w:start w:val="1"/>
      <w:numFmt w:val="lowerRoman"/>
      <w:lvlText w:val="%6."/>
      <w:lvlJc w:val="right"/>
      <w:pPr>
        <w:ind w:left="5736" w:hanging="180"/>
      </w:pPr>
    </w:lvl>
    <w:lvl w:ilvl="6" w:tplc="0424000F" w:tentative="1">
      <w:start w:val="1"/>
      <w:numFmt w:val="decimal"/>
      <w:lvlText w:val="%7."/>
      <w:lvlJc w:val="left"/>
      <w:pPr>
        <w:ind w:left="6456" w:hanging="360"/>
      </w:pPr>
    </w:lvl>
    <w:lvl w:ilvl="7" w:tplc="04240019" w:tentative="1">
      <w:start w:val="1"/>
      <w:numFmt w:val="lowerLetter"/>
      <w:lvlText w:val="%8."/>
      <w:lvlJc w:val="left"/>
      <w:pPr>
        <w:ind w:left="7176" w:hanging="360"/>
      </w:pPr>
    </w:lvl>
    <w:lvl w:ilvl="8" w:tplc="0424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20" w15:restartNumberingAfterBreak="0">
    <w:nsid w:val="59403337"/>
    <w:multiLevelType w:val="hybridMultilevel"/>
    <w:tmpl w:val="247AB610"/>
    <w:lvl w:ilvl="0" w:tplc="0424000F">
      <w:start w:val="1"/>
      <w:numFmt w:val="decimal"/>
      <w:lvlText w:val="%1."/>
      <w:lvlJc w:val="left"/>
      <w:pPr>
        <w:ind w:left="1080" w:hanging="360"/>
      </w:p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5AC457D5"/>
    <w:multiLevelType w:val="multilevel"/>
    <w:tmpl w:val="9B2EB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C4808B8"/>
    <w:multiLevelType w:val="hybridMultilevel"/>
    <w:tmpl w:val="3CBC6ACA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F27D34"/>
    <w:multiLevelType w:val="hybridMultilevel"/>
    <w:tmpl w:val="AB4C0D36"/>
    <w:lvl w:ilvl="0" w:tplc="F1DC3C6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  <w:color w:val="auto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1A0152A"/>
    <w:multiLevelType w:val="hybridMultilevel"/>
    <w:tmpl w:val="4E661734"/>
    <w:lvl w:ilvl="0" w:tplc="6ABAE63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1F54F8B"/>
    <w:multiLevelType w:val="multilevel"/>
    <w:tmpl w:val="979A925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3"/>
      <w:numFmt w:val="decimal"/>
      <w:lvlText w:val="%1.%2."/>
      <w:lvlJc w:val="left"/>
      <w:pPr>
        <w:ind w:left="1004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932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286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3788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  <w:b w:val="0"/>
      </w:rPr>
    </w:lvl>
  </w:abstractNum>
  <w:abstractNum w:abstractNumId="26" w15:restartNumberingAfterBreak="0">
    <w:nsid w:val="64E27EEE"/>
    <w:multiLevelType w:val="multilevel"/>
    <w:tmpl w:val="D0D4D2A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44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7" w15:restartNumberingAfterBreak="0">
    <w:nsid w:val="6588601A"/>
    <w:multiLevelType w:val="hybridMultilevel"/>
    <w:tmpl w:val="0BA2C00E"/>
    <w:lvl w:ilvl="0" w:tplc="769A8AA4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 w:val="0"/>
        <w:color w:val="auto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FB12CAF"/>
    <w:multiLevelType w:val="multilevel"/>
    <w:tmpl w:val="F25A29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SlogSlogNaslov2Pred24ptSestavljen11pt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9" w15:restartNumberingAfterBreak="0">
    <w:nsid w:val="7B1A639B"/>
    <w:multiLevelType w:val="hybridMultilevel"/>
    <w:tmpl w:val="90AED78E"/>
    <w:lvl w:ilvl="0" w:tplc="1EBED5C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BE54EEC"/>
    <w:multiLevelType w:val="hybridMultilevel"/>
    <w:tmpl w:val="72D84052"/>
    <w:lvl w:ilvl="0" w:tplc="A95013AC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81217279">
    <w:abstractNumId w:val="7"/>
  </w:num>
  <w:num w:numId="2" w16cid:durableId="957369528">
    <w:abstractNumId w:val="15"/>
  </w:num>
  <w:num w:numId="3" w16cid:durableId="1546141529">
    <w:abstractNumId w:val="9"/>
  </w:num>
  <w:num w:numId="4" w16cid:durableId="386417948">
    <w:abstractNumId w:val="28"/>
  </w:num>
  <w:num w:numId="5" w16cid:durableId="143206569">
    <w:abstractNumId w:val="19"/>
  </w:num>
  <w:num w:numId="6" w16cid:durableId="1147285714">
    <w:abstractNumId w:val="11"/>
  </w:num>
  <w:num w:numId="7" w16cid:durableId="133916025">
    <w:abstractNumId w:val="5"/>
  </w:num>
  <w:num w:numId="8" w16cid:durableId="854269210">
    <w:abstractNumId w:val="30"/>
  </w:num>
  <w:num w:numId="9" w16cid:durableId="666178835">
    <w:abstractNumId w:val="20"/>
  </w:num>
  <w:num w:numId="10" w16cid:durableId="1868710017">
    <w:abstractNumId w:val="29"/>
  </w:num>
  <w:num w:numId="11" w16cid:durableId="2085953266">
    <w:abstractNumId w:val="6"/>
  </w:num>
  <w:num w:numId="12" w16cid:durableId="745762260">
    <w:abstractNumId w:val="27"/>
  </w:num>
  <w:num w:numId="13" w16cid:durableId="229461271">
    <w:abstractNumId w:val="3"/>
  </w:num>
  <w:num w:numId="14" w16cid:durableId="1079672525">
    <w:abstractNumId w:val="12"/>
  </w:num>
  <w:num w:numId="15" w16cid:durableId="1686438937">
    <w:abstractNumId w:val="25"/>
  </w:num>
  <w:num w:numId="16" w16cid:durableId="1987390104">
    <w:abstractNumId w:val="26"/>
  </w:num>
  <w:num w:numId="17" w16cid:durableId="1217426989">
    <w:abstractNumId w:val="1"/>
  </w:num>
  <w:num w:numId="18" w16cid:durableId="1850873326">
    <w:abstractNumId w:val="23"/>
  </w:num>
  <w:num w:numId="19" w16cid:durableId="114175104">
    <w:abstractNumId w:val="0"/>
  </w:num>
  <w:num w:numId="20" w16cid:durableId="1740202926">
    <w:abstractNumId w:val="16"/>
  </w:num>
  <w:num w:numId="21" w16cid:durableId="1589000737">
    <w:abstractNumId w:val="24"/>
  </w:num>
  <w:num w:numId="22" w16cid:durableId="1365599215">
    <w:abstractNumId w:val="22"/>
  </w:num>
  <w:num w:numId="23" w16cid:durableId="751007680">
    <w:abstractNumId w:val="8"/>
  </w:num>
  <w:num w:numId="24" w16cid:durableId="1240477259">
    <w:abstractNumId w:val="17"/>
  </w:num>
  <w:num w:numId="25" w16cid:durableId="1492672459">
    <w:abstractNumId w:val="2"/>
  </w:num>
  <w:num w:numId="26" w16cid:durableId="301539462">
    <w:abstractNumId w:val="4"/>
  </w:num>
  <w:num w:numId="27" w16cid:durableId="1122648251">
    <w:abstractNumId w:val="10"/>
  </w:num>
  <w:num w:numId="28" w16cid:durableId="1310788466">
    <w:abstractNumId w:val="14"/>
  </w:num>
  <w:num w:numId="29" w16cid:durableId="1617177508">
    <w:abstractNumId w:val="13"/>
  </w:num>
  <w:num w:numId="30" w16cid:durableId="2058704518">
    <w:abstractNumId w:val="21"/>
  </w:num>
  <w:num w:numId="31" w16cid:durableId="72508066">
    <w:abstractNumId w:val="18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rawingGridHorizontalSpacing w:val="284"/>
  <w:drawingGridVerticalSpacing w:val="284"/>
  <w:displayHorizontalDrawingGridEvery w:val="2"/>
  <w:displayVerticalDrawingGridEvery w:val="2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D7C"/>
    <w:rsid w:val="00000BCC"/>
    <w:rsid w:val="00003DD8"/>
    <w:rsid w:val="00010CD2"/>
    <w:rsid w:val="00013E28"/>
    <w:rsid w:val="000168A5"/>
    <w:rsid w:val="00017C06"/>
    <w:rsid w:val="00022E22"/>
    <w:rsid w:val="00023A88"/>
    <w:rsid w:val="00031353"/>
    <w:rsid w:val="00041988"/>
    <w:rsid w:val="000429EE"/>
    <w:rsid w:val="00052A73"/>
    <w:rsid w:val="00064463"/>
    <w:rsid w:val="00071813"/>
    <w:rsid w:val="000721E0"/>
    <w:rsid w:val="00080D9D"/>
    <w:rsid w:val="00082F9C"/>
    <w:rsid w:val="000835EC"/>
    <w:rsid w:val="000A0CE3"/>
    <w:rsid w:val="000A3F71"/>
    <w:rsid w:val="000A7238"/>
    <w:rsid w:val="000A784D"/>
    <w:rsid w:val="000B391A"/>
    <w:rsid w:val="000B5221"/>
    <w:rsid w:val="000B55EA"/>
    <w:rsid w:val="000B59FB"/>
    <w:rsid w:val="000B6E0E"/>
    <w:rsid w:val="000B78E3"/>
    <w:rsid w:val="000B7E0E"/>
    <w:rsid w:val="000C7BC8"/>
    <w:rsid w:val="000D1EB7"/>
    <w:rsid w:val="000D255C"/>
    <w:rsid w:val="000D359E"/>
    <w:rsid w:val="000D78EF"/>
    <w:rsid w:val="000D7B90"/>
    <w:rsid w:val="000E4CF2"/>
    <w:rsid w:val="000E65F5"/>
    <w:rsid w:val="000E66B5"/>
    <w:rsid w:val="000E688C"/>
    <w:rsid w:val="000F143D"/>
    <w:rsid w:val="000F2A19"/>
    <w:rsid w:val="000F34C5"/>
    <w:rsid w:val="000F5F93"/>
    <w:rsid w:val="000F6E52"/>
    <w:rsid w:val="000F7588"/>
    <w:rsid w:val="00103D72"/>
    <w:rsid w:val="001208A4"/>
    <w:rsid w:val="00120BA2"/>
    <w:rsid w:val="00123CF3"/>
    <w:rsid w:val="00132D81"/>
    <w:rsid w:val="001357B2"/>
    <w:rsid w:val="00141EBE"/>
    <w:rsid w:val="0014364E"/>
    <w:rsid w:val="001437F4"/>
    <w:rsid w:val="00145DF5"/>
    <w:rsid w:val="001525E7"/>
    <w:rsid w:val="001547D8"/>
    <w:rsid w:val="001665BB"/>
    <w:rsid w:val="00174077"/>
    <w:rsid w:val="00174FD4"/>
    <w:rsid w:val="0017538E"/>
    <w:rsid w:val="00175405"/>
    <w:rsid w:val="00180675"/>
    <w:rsid w:val="0018371B"/>
    <w:rsid w:val="00183CB8"/>
    <w:rsid w:val="00187742"/>
    <w:rsid w:val="00192D36"/>
    <w:rsid w:val="00197737"/>
    <w:rsid w:val="00197D97"/>
    <w:rsid w:val="001A0E96"/>
    <w:rsid w:val="001A11F7"/>
    <w:rsid w:val="001B71C3"/>
    <w:rsid w:val="001C1190"/>
    <w:rsid w:val="001C1413"/>
    <w:rsid w:val="001C3183"/>
    <w:rsid w:val="001C41A3"/>
    <w:rsid w:val="001C52E4"/>
    <w:rsid w:val="001D3C4E"/>
    <w:rsid w:val="001E07C8"/>
    <w:rsid w:val="001E1453"/>
    <w:rsid w:val="001F075B"/>
    <w:rsid w:val="001F1891"/>
    <w:rsid w:val="001F586F"/>
    <w:rsid w:val="001F71EF"/>
    <w:rsid w:val="001F73A1"/>
    <w:rsid w:val="00200F29"/>
    <w:rsid w:val="00202A77"/>
    <w:rsid w:val="00204235"/>
    <w:rsid w:val="00211827"/>
    <w:rsid w:val="002222A0"/>
    <w:rsid w:val="00224A64"/>
    <w:rsid w:val="00226DA7"/>
    <w:rsid w:val="002303FB"/>
    <w:rsid w:val="00230B17"/>
    <w:rsid w:val="00230C9B"/>
    <w:rsid w:val="0023532F"/>
    <w:rsid w:val="00240AE3"/>
    <w:rsid w:val="00241813"/>
    <w:rsid w:val="00241A20"/>
    <w:rsid w:val="00243958"/>
    <w:rsid w:val="00244D7F"/>
    <w:rsid w:val="002474FD"/>
    <w:rsid w:val="00251059"/>
    <w:rsid w:val="00252173"/>
    <w:rsid w:val="00252792"/>
    <w:rsid w:val="00260424"/>
    <w:rsid w:val="002653F3"/>
    <w:rsid w:val="00266E99"/>
    <w:rsid w:val="00271A6D"/>
    <w:rsid w:val="00271CE5"/>
    <w:rsid w:val="00275C0D"/>
    <w:rsid w:val="00282020"/>
    <w:rsid w:val="002841D6"/>
    <w:rsid w:val="00284472"/>
    <w:rsid w:val="002850CD"/>
    <w:rsid w:val="00286F5C"/>
    <w:rsid w:val="002907B2"/>
    <w:rsid w:val="002A1D8C"/>
    <w:rsid w:val="002C6B2C"/>
    <w:rsid w:val="002D6D52"/>
    <w:rsid w:val="002E039F"/>
    <w:rsid w:val="002E166F"/>
    <w:rsid w:val="00300290"/>
    <w:rsid w:val="003042EB"/>
    <w:rsid w:val="003057C6"/>
    <w:rsid w:val="00317CCF"/>
    <w:rsid w:val="003223C8"/>
    <w:rsid w:val="00325E22"/>
    <w:rsid w:val="00326DF5"/>
    <w:rsid w:val="0033324A"/>
    <w:rsid w:val="00334D30"/>
    <w:rsid w:val="0033509E"/>
    <w:rsid w:val="00336DB7"/>
    <w:rsid w:val="00342BA5"/>
    <w:rsid w:val="00352545"/>
    <w:rsid w:val="00353833"/>
    <w:rsid w:val="00353C66"/>
    <w:rsid w:val="003559B2"/>
    <w:rsid w:val="00356CDD"/>
    <w:rsid w:val="003636BF"/>
    <w:rsid w:val="003709A9"/>
    <w:rsid w:val="0037278F"/>
    <w:rsid w:val="00372971"/>
    <w:rsid w:val="003746B3"/>
    <w:rsid w:val="0037479F"/>
    <w:rsid w:val="00374A6F"/>
    <w:rsid w:val="00375115"/>
    <w:rsid w:val="00382872"/>
    <w:rsid w:val="003832C1"/>
    <w:rsid w:val="003845B4"/>
    <w:rsid w:val="00387B1A"/>
    <w:rsid w:val="00393288"/>
    <w:rsid w:val="00394F06"/>
    <w:rsid w:val="00396633"/>
    <w:rsid w:val="003A13F4"/>
    <w:rsid w:val="003A4685"/>
    <w:rsid w:val="003A6A3A"/>
    <w:rsid w:val="003B6991"/>
    <w:rsid w:val="003C2B87"/>
    <w:rsid w:val="003C3D59"/>
    <w:rsid w:val="003C4156"/>
    <w:rsid w:val="003D4423"/>
    <w:rsid w:val="003D48DC"/>
    <w:rsid w:val="003D5450"/>
    <w:rsid w:val="003E1C74"/>
    <w:rsid w:val="003E2672"/>
    <w:rsid w:val="003E69B7"/>
    <w:rsid w:val="003E6EF0"/>
    <w:rsid w:val="003E7DCE"/>
    <w:rsid w:val="003F1B36"/>
    <w:rsid w:val="003F36C8"/>
    <w:rsid w:val="003F3903"/>
    <w:rsid w:val="003F771F"/>
    <w:rsid w:val="0040141D"/>
    <w:rsid w:val="00404169"/>
    <w:rsid w:val="00411DCE"/>
    <w:rsid w:val="00412FC0"/>
    <w:rsid w:val="00415025"/>
    <w:rsid w:val="0041563E"/>
    <w:rsid w:val="00415D6A"/>
    <w:rsid w:val="00427101"/>
    <w:rsid w:val="00427D81"/>
    <w:rsid w:val="00445424"/>
    <w:rsid w:val="00446EF8"/>
    <w:rsid w:val="004509F5"/>
    <w:rsid w:val="004632C1"/>
    <w:rsid w:val="00474A21"/>
    <w:rsid w:val="004807FC"/>
    <w:rsid w:val="00490AE8"/>
    <w:rsid w:val="00491F91"/>
    <w:rsid w:val="00493011"/>
    <w:rsid w:val="00494D70"/>
    <w:rsid w:val="00494F1B"/>
    <w:rsid w:val="004A08A2"/>
    <w:rsid w:val="004A3827"/>
    <w:rsid w:val="004C5F4A"/>
    <w:rsid w:val="004E09F3"/>
    <w:rsid w:val="004F02D2"/>
    <w:rsid w:val="004F4DA4"/>
    <w:rsid w:val="004F7A6D"/>
    <w:rsid w:val="0050364C"/>
    <w:rsid w:val="00512697"/>
    <w:rsid w:val="00513E72"/>
    <w:rsid w:val="0052380A"/>
    <w:rsid w:val="00526246"/>
    <w:rsid w:val="00527DE2"/>
    <w:rsid w:val="005323FA"/>
    <w:rsid w:val="00533B25"/>
    <w:rsid w:val="00536596"/>
    <w:rsid w:val="0053733A"/>
    <w:rsid w:val="00542843"/>
    <w:rsid w:val="0054621B"/>
    <w:rsid w:val="005512E3"/>
    <w:rsid w:val="00552446"/>
    <w:rsid w:val="005525AD"/>
    <w:rsid w:val="00554368"/>
    <w:rsid w:val="005570A5"/>
    <w:rsid w:val="0055721A"/>
    <w:rsid w:val="00557A62"/>
    <w:rsid w:val="00567106"/>
    <w:rsid w:val="00584BEF"/>
    <w:rsid w:val="00585447"/>
    <w:rsid w:val="00594BC0"/>
    <w:rsid w:val="005968FC"/>
    <w:rsid w:val="005A44DF"/>
    <w:rsid w:val="005B1757"/>
    <w:rsid w:val="005B3387"/>
    <w:rsid w:val="005B4405"/>
    <w:rsid w:val="005C2959"/>
    <w:rsid w:val="005C793E"/>
    <w:rsid w:val="005D1DB5"/>
    <w:rsid w:val="005D6A7E"/>
    <w:rsid w:val="005D7F65"/>
    <w:rsid w:val="005E0A79"/>
    <w:rsid w:val="005E1D3C"/>
    <w:rsid w:val="005E42C0"/>
    <w:rsid w:val="005E4967"/>
    <w:rsid w:val="005E697A"/>
    <w:rsid w:val="005E7BE9"/>
    <w:rsid w:val="005F00B3"/>
    <w:rsid w:val="006006EE"/>
    <w:rsid w:val="00605DBA"/>
    <w:rsid w:val="00606FA2"/>
    <w:rsid w:val="006102FB"/>
    <w:rsid w:val="006103D0"/>
    <w:rsid w:val="0061171B"/>
    <w:rsid w:val="0062683B"/>
    <w:rsid w:val="006273FB"/>
    <w:rsid w:val="00631EA3"/>
    <w:rsid w:val="00632253"/>
    <w:rsid w:val="00633741"/>
    <w:rsid w:val="00633E89"/>
    <w:rsid w:val="00635EFE"/>
    <w:rsid w:val="00642714"/>
    <w:rsid w:val="00642E56"/>
    <w:rsid w:val="00643757"/>
    <w:rsid w:val="00644570"/>
    <w:rsid w:val="006455CE"/>
    <w:rsid w:val="00657D64"/>
    <w:rsid w:val="006632C1"/>
    <w:rsid w:val="006737F2"/>
    <w:rsid w:val="006841CC"/>
    <w:rsid w:val="00684D38"/>
    <w:rsid w:val="006852DE"/>
    <w:rsid w:val="00686E2F"/>
    <w:rsid w:val="00697F64"/>
    <w:rsid w:val="006A1949"/>
    <w:rsid w:val="006A473E"/>
    <w:rsid w:val="006A4C9E"/>
    <w:rsid w:val="006A6C2C"/>
    <w:rsid w:val="006B149B"/>
    <w:rsid w:val="006C70F5"/>
    <w:rsid w:val="006C7C8A"/>
    <w:rsid w:val="006D104F"/>
    <w:rsid w:val="006D1468"/>
    <w:rsid w:val="006D42D9"/>
    <w:rsid w:val="006D5A40"/>
    <w:rsid w:val="006E037B"/>
    <w:rsid w:val="006E16E3"/>
    <w:rsid w:val="006E4B22"/>
    <w:rsid w:val="006E6B27"/>
    <w:rsid w:val="006E76A6"/>
    <w:rsid w:val="006E7CD7"/>
    <w:rsid w:val="006F063E"/>
    <w:rsid w:val="006F19FB"/>
    <w:rsid w:val="006F7035"/>
    <w:rsid w:val="00700D7C"/>
    <w:rsid w:val="007051E3"/>
    <w:rsid w:val="007071DB"/>
    <w:rsid w:val="0071025F"/>
    <w:rsid w:val="007119DD"/>
    <w:rsid w:val="007120FC"/>
    <w:rsid w:val="00713E30"/>
    <w:rsid w:val="00716483"/>
    <w:rsid w:val="00730565"/>
    <w:rsid w:val="00733017"/>
    <w:rsid w:val="00734E74"/>
    <w:rsid w:val="00735657"/>
    <w:rsid w:val="00736FD0"/>
    <w:rsid w:val="007400BF"/>
    <w:rsid w:val="00740A21"/>
    <w:rsid w:val="0075144C"/>
    <w:rsid w:val="00765E84"/>
    <w:rsid w:val="00770460"/>
    <w:rsid w:val="00773EA0"/>
    <w:rsid w:val="007753E8"/>
    <w:rsid w:val="007776EC"/>
    <w:rsid w:val="00783310"/>
    <w:rsid w:val="00787281"/>
    <w:rsid w:val="00791095"/>
    <w:rsid w:val="00792ECC"/>
    <w:rsid w:val="00795516"/>
    <w:rsid w:val="007A07A8"/>
    <w:rsid w:val="007A4A6D"/>
    <w:rsid w:val="007A5FBD"/>
    <w:rsid w:val="007B0281"/>
    <w:rsid w:val="007B048D"/>
    <w:rsid w:val="007B1DC2"/>
    <w:rsid w:val="007B29CD"/>
    <w:rsid w:val="007B3BD8"/>
    <w:rsid w:val="007C4227"/>
    <w:rsid w:val="007D1BCF"/>
    <w:rsid w:val="007D3CC4"/>
    <w:rsid w:val="007D72B9"/>
    <w:rsid w:val="007D75CF"/>
    <w:rsid w:val="007E3D06"/>
    <w:rsid w:val="007E6DC5"/>
    <w:rsid w:val="007F1C69"/>
    <w:rsid w:val="007F3296"/>
    <w:rsid w:val="007F6419"/>
    <w:rsid w:val="0080060F"/>
    <w:rsid w:val="00813038"/>
    <w:rsid w:val="00813196"/>
    <w:rsid w:val="008162E1"/>
    <w:rsid w:val="00823561"/>
    <w:rsid w:val="00833042"/>
    <w:rsid w:val="0084679B"/>
    <w:rsid w:val="00846C6A"/>
    <w:rsid w:val="00855BC8"/>
    <w:rsid w:val="008609A9"/>
    <w:rsid w:val="00866E61"/>
    <w:rsid w:val="00874EF1"/>
    <w:rsid w:val="008777C3"/>
    <w:rsid w:val="0088043C"/>
    <w:rsid w:val="00886878"/>
    <w:rsid w:val="008906C9"/>
    <w:rsid w:val="00891B2B"/>
    <w:rsid w:val="008945CF"/>
    <w:rsid w:val="008B1B98"/>
    <w:rsid w:val="008B26C7"/>
    <w:rsid w:val="008C5738"/>
    <w:rsid w:val="008C5ABE"/>
    <w:rsid w:val="008D04F0"/>
    <w:rsid w:val="008D295E"/>
    <w:rsid w:val="008D77B1"/>
    <w:rsid w:val="008F2923"/>
    <w:rsid w:val="008F3500"/>
    <w:rsid w:val="008F520B"/>
    <w:rsid w:val="008F5DFF"/>
    <w:rsid w:val="008F74B4"/>
    <w:rsid w:val="008F7D16"/>
    <w:rsid w:val="00900C1E"/>
    <w:rsid w:val="00903E3B"/>
    <w:rsid w:val="0091064D"/>
    <w:rsid w:val="00915C31"/>
    <w:rsid w:val="00917662"/>
    <w:rsid w:val="009176FD"/>
    <w:rsid w:val="009209F3"/>
    <w:rsid w:val="0092361C"/>
    <w:rsid w:val="00924E3C"/>
    <w:rsid w:val="00930EA2"/>
    <w:rsid w:val="009326ED"/>
    <w:rsid w:val="0093533F"/>
    <w:rsid w:val="00935D34"/>
    <w:rsid w:val="009365F1"/>
    <w:rsid w:val="0094047E"/>
    <w:rsid w:val="00952307"/>
    <w:rsid w:val="00955C04"/>
    <w:rsid w:val="00956C25"/>
    <w:rsid w:val="009612BB"/>
    <w:rsid w:val="0097217D"/>
    <w:rsid w:val="00983915"/>
    <w:rsid w:val="0098406E"/>
    <w:rsid w:val="0098686D"/>
    <w:rsid w:val="00986B37"/>
    <w:rsid w:val="00991795"/>
    <w:rsid w:val="00991AE2"/>
    <w:rsid w:val="00993B51"/>
    <w:rsid w:val="00995447"/>
    <w:rsid w:val="0099671F"/>
    <w:rsid w:val="009A0DFE"/>
    <w:rsid w:val="009A164C"/>
    <w:rsid w:val="009B282A"/>
    <w:rsid w:val="009C1731"/>
    <w:rsid w:val="009C4053"/>
    <w:rsid w:val="009C62C2"/>
    <w:rsid w:val="009C66D4"/>
    <w:rsid w:val="009D685B"/>
    <w:rsid w:val="009D748A"/>
    <w:rsid w:val="009E7608"/>
    <w:rsid w:val="009F015B"/>
    <w:rsid w:val="00A02F88"/>
    <w:rsid w:val="00A037F3"/>
    <w:rsid w:val="00A04A17"/>
    <w:rsid w:val="00A125C5"/>
    <w:rsid w:val="00A15220"/>
    <w:rsid w:val="00A174DE"/>
    <w:rsid w:val="00A5039D"/>
    <w:rsid w:val="00A51177"/>
    <w:rsid w:val="00A52CDE"/>
    <w:rsid w:val="00A600FF"/>
    <w:rsid w:val="00A65EE7"/>
    <w:rsid w:val="00A65F6D"/>
    <w:rsid w:val="00A70133"/>
    <w:rsid w:val="00A70D01"/>
    <w:rsid w:val="00A70FA8"/>
    <w:rsid w:val="00A72A09"/>
    <w:rsid w:val="00A7571A"/>
    <w:rsid w:val="00A76FCC"/>
    <w:rsid w:val="00A821B2"/>
    <w:rsid w:val="00A86CD1"/>
    <w:rsid w:val="00A95E01"/>
    <w:rsid w:val="00A97985"/>
    <w:rsid w:val="00AA336D"/>
    <w:rsid w:val="00AA541A"/>
    <w:rsid w:val="00AA7CAF"/>
    <w:rsid w:val="00AB27AA"/>
    <w:rsid w:val="00AB68C4"/>
    <w:rsid w:val="00AB792D"/>
    <w:rsid w:val="00AB7BEC"/>
    <w:rsid w:val="00AC4EE5"/>
    <w:rsid w:val="00AC67A6"/>
    <w:rsid w:val="00AC73E5"/>
    <w:rsid w:val="00AD68E4"/>
    <w:rsid w:val="00AE181F"/>
    <w:rsid w:val="00AE6D1E"/>
    <w:rsid w:val="00AF0029"/>
    <w:rsid w:val="00AF7B77"/>
    <w:rsid w:val="00B02527"/>
    <w:rsid w:val="00B05D8E"/>
    <w:rsid w:val="00B11AC4"/>
    <w:rsid w:val="00B13492"/>
    <w:rsid w:val="00B17141"/>
    <w:rsid w:val="00B177F9"/>
    <w:rsid w:val="00B17F39"/>
    <w:rsid w:val="00B25C8E"/>
    <w:rsid w:val="00B31575"/>
    <w:rsid w:val="00B341CB"/>
    <w:rsid w:val="00B37790"/>
    <w:rsid w:val="00B417A6"/>
    <w:rsid w:val="00B41BDD"/>
    <w:rsid w:val="00B57A05"/>
    <w:rsid w:val="00B653DA"/>
    <w:rsid w:val="00B70150"/>
    <w:rsid w:val="00B757B6"/>
    <w:rsid w:val="00B75B2B"/>
    <w:rsid w:val="00B75ED8"/>
    <w:rsid w:val="00B760DA"/>
    <w:rsid w:val="00B8367D"/>
    <w:rsid w:val="00B8547D"/>
    <w:rsid w:val="00B85A34"/>
    <w:rsid w:val="00B87EC8"/>
    <w:rsid w:val="00BA08ED"/>
    <w:rsid w:val="00BA249B"/>
    <w:rsid w:val="00BA32E2"/>
    <w:rsid w:val="00BA45B3"/>
    <w:rsid w:val="00BA7C0C"/>
    <w:rsid w:val="00BB1E75"/>
    <w:rsid w:val="00BC31C3"/>
    <w:rsid w:val="00BD1E07"/>
    <w:rsid w:val="00BD4DCA"/>
    <w:rsid w:val="00BE4122"/>
    <w:rsid w:val="00BF27FA"/>
    <w:rsid w:val="00BF3194"/>
    <w:rsid w:val="00BF4DFC"/>
    <w:rsid w:val="00BF501C"/>
    <w:rsid w:val="00BF6BB9"/>
    <w:rsid w:val="00BF71FC"/>
    <w:rsid w:val="00C0011F"/>
    <w:rsid w:val="00C01E92"/>
    <w:rsid w:val="00C136B5"/>
    <w:rsid w:val="00C13F8D"/>
    <w:rsid w:val="00C142D2"/>
    <w:rsid w:val="00C200BF"/>
    <w:rsid w:val="00C24912"/>
    <w:rsid w:val="00C250D5"/>
    <w:rsid w:val="00C42A27"/>
    <w:rsid w:val="00C47031"/>
    <w:rsid w:val="00C543F2"/>
    <w:rsid w:val="00C56850"/>
    <w:rsid w:val="00C655A0"/>
    <w:rsid w:val="00C7359E"/>
    <w:rsid w:val="00C76C6A"/>
    <w:rsid w:val="00C77A35"/>
    <w:rsid w:val="00C77A43"/>
    <w:rsid w:val="00C853DA"/>
    <w:rsid w:val="00C86384"/>
    <w:rsid w:val="00C871EC"/>
    <w:rsid w:val="00C92898"/>
    <w:rsid w:val="00C95E74"/>
    <w:rsid w:val="00CA4C7F"/>
    <w:rsid w:val="00CA6564"/>
    <w:rsid w:val="00CB169C"/>
    <w:rsid w:val="00CB2911"/>
    <w:rsid w:val="00CC0308"/>
    <w:rsid w:val="00CC0C69"/>
    <w:rsid w:val="00CC3A51"/>
    <w:rsid w:val="00CD0F52"/>
    <w:rsid w:val="00CD17BF"/>
    <w:rsid w:val="00CD1E2F"/>
    <w:rsid w:val="00CD40E1"/>
    <w:rsid w:val="00CD51BD"/>
    <w:rsid w:val="00CD7802"/>
    <w:rsid w:val="00CE545F"/>
    <w:rsid w:val="00CE5D57"/>
    <w:rsid w:val="00CE7514"/>
    <w:rsid w:val="00CF0EB3"/>
    <w:rsid w:val="00CF3F79"/>
    <w:rsid w:val="00CF6C94"/>
    <w:rsid w:val="00CF7F7F"/>
    <w:rsid w:val="00D00FC7"/>
    <w:rsid w:val="00D01044"/>
    <w:rsid w:val="00D012F4"/>
    <w:rsid w:val="00D158E5"/>
    <w:rsid w:val="00D21C62"/>
    <w:rsid w:val="00D248DE"/>
    <w:rsid w:val="00D278B6"/>
    <w:rsid w:val="00D32140"/>
    <w:rsid w:val="00D32D41"/>
    <w:rsid w:val="00D34E0E"/>
    <w:rsid w:val="00D47976"/>
    <w:rsid w:val="00D5259C"/>
    <w:rsid w:val="00D60D2D"/>
    <w:rsid w:val="00D628E2"/>
    <w:rsid w:val="00D70805"/>
    <w:rsid w:val="00D77E62"/>
    <w:rsid w:val="00D8542D"/>
    <w:rsid w:val="00D9401E"/>
    <w:rsid w:val="00D9407F"/>
    <w:rsid w:val="00D96434"/>
    <w:rsid w:val="00DA5634"/>
    <w:rsid w:val="00DA6E3E"/>
    <w:rsid w:val="00DB11AD"/>
    <w:rsid w:val="00DB420E"/>
    <w:rsid w:val="00DC0990"/>
    <w:rsid w:val="00DC404F"/>
    <w:rsid w:val="00DC6A71"/>
    <w:rsid w:val="00DD0C5C"/>
    <w:rsid w:val="00DD0C87"/>
    <w:rsid w:val="00DD2796"/>
    <w:rsid w:val="00DD28DE"/>
    <w:rsid w:val="00DD5407"/>
    <w:rsid w:val="00DD546F"/>
    <w:rsid w:val="00DD57BF"/>
    <w:rsid w:val="00DE193D"/>
    <w:rsid w:val="00DE5B46"/>
    <w:rsid w:val="00DF215E"/>
    <w:rsid w:val="00DF255E"/>
    <w:rsid w:val="00DF2DA2"/>
    <w:rsid w:val="00DF41DA"/>
    <w:rsid w:val="00DF5972"/>
    <w:rsid w:val="00DF5B20"/>
    <w:rsid w:val="00DF733B"/>
    <w:rsid w:val="00E0357D"/>
    <w:rsid w:val="00E04D70"/>
    <w:rsid w:val="00E11BA2"/>
    <w:rsid w:val="00E13180"/>
    <w:rsid w:val="00E1333E"/>
    <w:rsid w:val="00E15170"/>
    <w:rsid w:val="00E175AE"/>
    <w:rsid w:val="00E205FE"/>
    <w:rsid w:val="00E20806"/>
    <w:rsid w:val="00E247F9"/>
    <w:rsid w:val="00E24EC2"/>
    <w:rsid w:val="00E25797"/>
    <w:rsid w:val="00E27F26"/>
    <w:rsid w:val="00E360FF"/>
    <w:rsid w:val="00E44C95"/>
    <w:rsid w:val="00E5032C"/>
    <w:rsid w:val="00E5770E"/>
    <w:rsid w:val="00E57F12"/>
    <w:rsid w:val="00E57F64"/>
    <w:rsid w:val="00E61A61"/>
    <w:rsid w:val="00E663BC"/>
    <w:rsid w:val="00E763E9"/>
    <w:rsid w:val="00E76FE2"/>
    <w:rsid w:val="00E85A03"/>
    <w:rsid w:val="00E871AF"/>
    <w:rsid w:val="00E87D65"/>
    <w:rsid w:val="00E9252F"/>
    <w:rsid w:val="00E968D6"/>
    <w:rsid w:val="00E96D01"/>
    <w:rsid w:val="00E970FC"/>
    <w:rsid w:val="00EB1B84"/>
    <w:rsid w:val="00EB618E"/>
    <w:rsid w:val="00EC318C"/>
    <w:rsid w:val="00EC3BEE"/>
    <w:rsid w:val="00EC40DC"/>
    <w:rsid w:val="00EC641D"/>
    <w:rsid w:val="00ED1064"/>
    <w:rsid w:val="00ED2F04"/>
    <w:rsid w:val="00ED45C1"/>
    <w:rsid w:val="00ED4756"/>
    <w:rsid w:val="00ED6DB1"/>
    <w:rsid w:val="00EE26C1"/>
    <w:rsid w:val="00F02321"/>
    <w:rsid w:val="00F14E1B"/>
    <w:rsid w:val="00F16A61"/>
    <w:rsid w:val="00F22D89"/>
    <w:rsid w:val="00F240BB"/>
    <w:rsid w:val="00F24C8B"/>
    <w:rsid w:val="00F32196"/>
    <w:rsid w:val="00F326F3"/>
    <w:rsid w:val="00F40E76"/>
    <w:rsid w:val="00F412B7"/>
    <w:rsid w:val="00F46724"/>
    <w:rsid w:val="00F46A61"/>
    <w:rsid w:val="00F504A5"/>
    <w:rsid w:val="00F56C2E"/>
    <w:rsid w:val="00F57FED"/>
    <w:rsid w:val="00F61644"/>
    <w:rsid w:val="00F6378F"/>
    <w:rsid w:val="00F7473E"/>
    <w:rsid w:val="00F919EF"/>
    <w:rsid w:val="00F91C76"/>
    <w:rsid w:val="00F92668"/>
    <w:rsid w:val="00F9310F"/>
    <w:rsid w:val="00F932B6"/>
    <w:rsid w:val="00FA28F7"/>
    <w:rsid w:val="00FA3CE8"/>
    <w:rsid w:val="00FB189A"/>
    <w:rsid w:val="00FB2443"/>
    <w:rsid w:val="00FB555D"/>
    <w:rsid w:val="00FC10C7"/>
    <w:rsid w:val="00FC56E5"/>
    <w:rsid w:val="00FC6DC1"/>
    <w:rsid w:val="00FD1007"/>
    <w:rsid w:val="00FD1B59"/>
    <w:rsid w:val="00FE10E5"/>
    <w:rsid w:val="00FE1E3E"/>
    <w:rsid w:val="00FF01E7"/>
    <w:rsid w:val="00FF3ECC"/>
    <w:rsid w:val="00FF68BC"/>
    <w:rsid w:val="00FF7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10D0480E"/>
  <w15:chartTrackingRefBased/>
  <w15:docId w15:val="{A4CBA701-A820-4092-B75B-42AEA9C145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 w:qFormat="1"/>
    <w:lsdException w:name="footer" w:uiPriority="99"/>
    <w:lsdException w:name="caption" w:semiHidden="1" w:unhideWhenUsed="1" w:qFormat="1"/>
    <w:lsdException w:name="footnote reference" w:uiPriority="99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5D1DB5"/>
    <w:pPr>
      <w:spacing w:line="260" w:lineRule="atLeast"/>
    </w:pPr>
    <w:rPr>
      <w:rFonts w:ascii="Arial" w:hAnsi="Arial"/>
      <w:szCs w:val="24"/>
      <w:lang w:val="en-US" w:eastAsia="en-US"/>
    </w:rPr>
  </w:style>
  <w:style w:type="paragraph" w:styleId="Naslov1">
    <w:name w:val="heading 1"/>
    <w:aliases w:val="NASLOV"/>
    <w:basedOn w:val="Navaden"/>
    <w:next w:val="Navaden"/>
    <w:autoRedefine/>
    <w:qFormat/>
    <w:rsid w:val="003F0585"/>
    <w:pPr>
      <w:keepNext/>
      <w:spacing w:before="240" w:after="60"/>
      <w:outlineLvl w:val="0"/>
    </w:pPr>
    <w:rPr>
      <w:b/>
      <w:kern w:val="32"/>
      <w:sz w:val="28"/>
      <w:szCs w:val="32"/>
      <w:lang w:val="sl-SI"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rsid w:val="00AD2B87"/>
    <w:pPr>
      <w:tabs>
        <w:tab w:val="center" w:pos="4320"/>
        <w:tab w:val="right" w:pos="8640"/>
      </w:tabs>
    </w:pPr>
  </w:style>
  <w:style w:type="paragraph" w:styleId="Noga">
    <w:name w:val="footer"/>
    <w:basedOn w:val="Navaden"/>
    <w:link w:val="NogaZnak"/>
    <w:uiPriority w:val="99"/>
    <w:rsid w:val="00AD2B87"/>
    <w:pPr>
      <w:tabs>
        <w:tab w:val="center" w:pos="4320"/>
        <w:tab w:val="right" w:pos="8640"/>
      </w:tabs>
    </w:pPr>
  </w:style>
  <w:style w:type="paragraph" w:styleId="Zgradbadokumenta">
    <w:name w:val="Document Map"/>
    <w:basedOn w:val="Navaden"/>
    <w:link w:val="ZgradbadokumentaZnak"/>
    <w:rsid w:val="00B31575"/>
    <w:rPr>
      <w:rFonts w:ascii="Tahoma" w:hAnsi="Tahoma" w:cs="Tahoma"/>
      <w:sz w:val="16"/>
      <w:szCs w:val="16"/>
    </w:rPr>
  </w:style>
  <w:style w:type="character" w:customStyle="1" w:styleId="ZgradbadokumentaZnak">
    <w:name w:val="Zgradba dokumenta Znak"/>
    <w:link w:val="Zgradbadokumenta"/>
    <w:rsid w:val="00B31575"/>
    <w:rPr>
      <w:rFonts w:ascii="Tahoma" w:hAnsi="Tahoma" w:cs="Tahoma"/>
      <w:sz w:val="16"/>
      <w:szCs w:val="16"/>
      <w:lang w:val="en-US" w:eastAsia="en-US"/>
    </w:rPr>
  </w:style>
  <w:style w:type="table" w:styleId="Tabelamrea">
    <w:name w:val="Table Grid"/>
    <w:basedOn w:val="Navadnatabela"/>
    <w:uiPriority w:val="39"/>
    <w:rsid w:val="0073301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atumtevilka">
    <w:name w:val="datum številka"/>
    <w:basedOn w:val="Navaden"/>
    <w:qFormat/>
    <w:rsid w:val="00DC6A71"/>
    <w:pPr>
      <w:tabs>
        <w:tab w:val="left" w:pos="1701"/>
      </w:tabs>
    </w:pPr>
    <w:rPr>
      <w:szCs w:val="20"/>
      <w:lang w:val="sl-SI" w:eastAsia="sl-SI"/>
    </w:rPr>
  </w:style>
  <w:style w:type="paragraph" w:customStyle="1" w:styleId="ZADEVA">
    <w:name w:val="ZADEVA"/>
    <w:basedOn w:val="Navaden"/>
    <w:qFormat/>
    <w:rsid w:val="00DC6A71"/>
    <w:pPr>
      <w:tabs>
        <w:tab w:val="left" w:pos="1701"/>
      </w:tabs>
      <w:ind w:left="1701" w:hanging="1701"/>
    </w:pPr>
    <w:rPr>
      <w:b/>
      <w:lang w:val="it-IT"/>
    </w:rPr>
  </w:style>
  <w:style w:type="character" w:styleId="Hiperpovezava">
    <w:name w:val="Hyperlink"/>
    <w:rsid w:val="00783310"/>
    <w:rPr>
      <w:color w:val="0000FF"/>
      <w:u w:val="single"/>
    </w:rPr>
  </w:style>
  <w:style w:type="paragraph" w:customStyle="1" w:styleId="podpisi">
    <w:name w:val="podpisi"/>
    <w:basedOn w:val="Navaden"/>
    <w:qFormat/>
    <w:rsid w:val="003E1C74"/>
    <w:pPr>
      <w:tabs>
        <w:tab w:val="left" w:pos="3402"/>
      </w:tabs>
    </w:pPr>
    <w:rPr>
      <w:lang w:val="it-IT"/>
    </w:rPr>
  </w:style>
  <w:style w:type="paragraph" w:styleId="Telobesedila2">
    <w:name w:val="Body Text 2"/>
    <w:basedOn w:val="Navaden"/>
    <w:rsid w:val="00700D7C"/>
    <w:pPr>
      <w:suppressAutoHyphens/>
      <w:spacing w:after="120" w:line="480" w:lineRule="auto"/>
    </w:pPr>
    <w:rPr>
      <w:rFonts w:ascii="Times New Roman" w:hAnsi="Times New Roman"/>
      <w:sz w:val="24"/>
      <w:lang w:val="sl-SI" w:eastAsia="ar-SA"/>
    </w:rPr>
  </w:style>
  <w:style w:type="character" w:styleId="Krepko">
    <w:name w:val="Strong"/>
    <w:qFormat/>
    <w:rsid w:val="00DD2796"/>
    <w:rPr>
      <w:b/>
      <w:bCs/>
    </w:rPr>
  </w:style>
  <w:style w:type="paragraph" w:styleId="Navadensplet">
    <w:name w:val="Normal (Web)"/>
    <w:basedOn w:val="Navaden"/>
    <w:uiPriority w:val="99"/>
    <w:rsid w:val="00B17F39"/>
    <w:pPr>
      <w:spacing w:before="100" w:beforeAutospacing="1" w:after="100" w:afterAutospacing="1" w:line="240" w:lineRule="auto"/>
    </w:pPr>
    <w:rPr>
      <w:rFonts w:ascii="Times New Roman" w:hAnsi="Times New Roman"/>
      <w:sz w:val="24"/>
      <w:lang w:val="sl-SI" w:eastAsia="sl-SI"/>
    </w:rPr>
  </w:style>
  <w:style w:type="character" w:styleId="SledenaHiperpovezava">
    <w:name w:val="FollowedHyperlink"/>
    <w:rsid w:val="004A08A2"/>
    <w:rPr>
      <w:color w:val="800080"/>
      <w:u w:val="single"/>
    </w:rPr>
  </w:style>
  <w:style w:type="paragraph" w:styleId="HTML-oblikovano">
    <w:name w:val="HTML Preformatted"/>
    <w:basedOn w:val="Navaden"/>
    <w:rsid w:val="0024181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Cs w:val="20"/>
      <w:lang w:val="sl-SI" w:eastAsia="sl-SI"/>
    </w:rPr>
  </w:style>
  <w:style w:type="character" w:styleId="tevilkastrani">
    <w:name w:val="page number"/>
    <w:basedOn w:val="Privzetapisavaodstavka"/>
    <w:rsid w:val="00CD17BF"/>
  </w:style>
  <w:style w:type="character" w:styleId="Pripombasklic">
    <w:name w:val="annotation reference"/>
    <w:rsid w:val="00DD5407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DD5407"/>
    <w:rPr>
      <w:szCs w:val="20"/>
    </w:rPr>
  </w:style>
  <w:style w:type="paragraph" w:styleId="Zadevapripombe">
    <w:name w:val="annotation subject"/>
    <w:basedOn w:val="Pripombabesedilo"/>
    <w:next w:val="Pripombabesedilo"/>
    <w:semiHidden/>
    <w:rsid w:val="00DD5407"/>
    <w:rPr>
      <w:b/>
      <w:bCs/>
    </w:rPr>
  </w:style>
  <w:style w:type="paragraph" w:styleId="Besedilooblaka">
    <w:name w:val="Balloon Text"/>
    <w:basedOn w:val="Navaden"/>
    <w:semiHidden/>
    <w:rsid w:val="00DD5407"/>
    <w:rPr>
      <w:rFonts w:ascii="Tahoma" w:hAnsi="Tahoma" w:cs="Tahoma"/>
      <w:sz w:val="16"/>
      <w:szCs w:val="16"/>
    </w:rPr>
  </w:style>
  <w:style w:type="paragraph" w:styleId="Odstavekseznama">
    <w:name w:val="List Paragraph"/>
    <w:aliases w:val="naslov 1,Bullet 1,Bullet Points,Bullet layer,Colorful List - Accent 11,Dot pt,F5 List Paragraph,Indicator Text,Issue Action POC,List Paragraph Char Char Char,List Paragraph2,MAIN CONTENT,No Spacing1,Normal numbered,3,numbered list,Bulle"/>
    <w:basedOn w:val="Navaden"/>
    <w:link w:val="OdstavekseznamaZnak"/>
    <w:uiPriority w:val="99"/>
    <w:qFormat/>
    <w:rsid w:val="00900C1E"/>
    <w:pPr>
      <w:ind w:left="720"/>
      <w:contextualSpacing/>
    </w:pPr>
  </w:style>
  <w:style w:type="paragraph" w:styleId="Sprotnaopomba-besedilo">
    <w:name w:val="footnote text"/>
    <w:aliases w:val="Sprotna opomba-besedilo,Char Char,Char Char Char Char,Char Char Char,Sprotna opomba - besedilo Znak1,Sprotna opomba - besedilo Znak Znak2,Sprotna opomba - besedilo Znak1 Znak Znak1,Sprotna opomba - besedilo Znak1 Znak Znak Znak"/>
    <w:basedOn w:val="Navaden"/>
    <w:link w:val="Sprotnaopomba-besediloZnak"/>
    <w:uiPriority w:val="99"/>
    <w:qFormat/>
    <w:rsid w:val="000168A5"/>
    <w:pPr>
      <w:spacing w:line="240" w:lineRule="auto"/>
    </w:pPr>
    <w:rPr>
      <w:szCs w:val="20"/>
    </w:rPr>
  </w:style>
  <w:style w:type="character" w:customStyle="1" w:styleId="Sprotnaopomba-besediloZnak">
    <w:name w:val="Sprotna opomba - besedilo Znak"/>
    <w:aliases w:val="Sprotna opomba-besedilo Znak,Char Char Znak,Char Char Char Char Znak,Char Char Char Znak,Sprotna opomba - besedilo Znak1 Znak,Sprotna opomba - besedilo Znak Znak2 Znak,Sprotna opomba - besedilo Znak1 Znak Znak1 Znak"/>
    <w:basedOn w:val="Privzetapisavaodstavka"/>
    <w:link w:val="Sprotnaopomba-besedilo"/>
    <w:uiPriority w:val="99"/>
    <w:rsid w:val="000168A5"/>
    <w:rPr>
      <w:rFonts w:ascii="Arial" w:hAnsi="Arial"/>
      <w:lang w:val="en-US" w:eastAsia="en-US"/>
    </w:rPr>
  </w:style>
  <w:style w:type="character" w:styleId="Sprotnaopomba-sklic">
    <w:name w:val="footnote reference"/>
    <w:aliases w:val="Footnote symbol,Fussnota,Footnote reference number,note TESI,SUPERS,EN Footnote Reference,-E Fußnotenzeichen,number,Times 10 Point,Exposant 3 Point,Footnote Reference_LVL6,Footnote Reference_LVL61,Footnote Reference_LVL62,Footnote"/>
    <w:basedOn w:val="Privzetapisavaodstavka"/>
    <w:uiPriority w:val="99"/>
    <w:qFormat/>
    <w:rsid w:val="000168A5"/>
    <w:rPr>
      <w:vertAlign w:val="superscript"/>
    </w:rPr>
  </w:style>
  <w:style w:type="character" w:styleId="Nerazreenaomemba">
    <w:name w:val="Unresolved Mention"/>
    <w:basedOn w:val="Privzetapisavaodstavka"/>
    <w:uiPriority w:val="99"/>
    <w:semiHidden/>
    <w:unhideWhenUsed/>
    <w:rsid w:val="0037278F"/>
    <w:rPr>
      <w:color w:val="605E5C"/>
      <w:shd w:val="clear" w:color="auto" w:fill="E1DFDD"/>
    </w:rPr>
  </w:style>
  <w:style w:type="character" w:customStyle="1" w:styleId="OdstavekseznamaZnak">
    <w:name w:val="Odstavek seznama Znak"/>
    <w:aliases w:val="naslov 1 Znak,Bullet 1 Znak,Bullet Points Znak,Bullet layer Znak,Colorful List - Accent 11 Znak,Dot pt Znak,F5 List Paragraph Znak,Indicator Text Znak,Issue Action POC Znak,List Paragraph Char Char Char Znak,List Paragraph2 Znak"/>
    <w:link w:val="Odstavekseznama"/>
    <w:uiPriority w:val="99"/>
    <w:qFormat/>
    <w:locked/>
    <w:rsid w:val="00132D81"/>
    <w:rPr>
      <w:rFonts w:ascii="Arial" w:hAnsi="Arial"/>
      <w:szCs w:val="24"/>
      <w:lang w:val="en-US" w:eastAsia="en-US"/>
    </w:rPr>
  </w:style>
  <w:style w:type="character" w:customStyle="1" w:styleId="NogaZnak">
    <w:name w:val="Noga Znak"/>
    <w:link w:val="Noga"/>
    <w:uiPriority w:val="99"/>
    <w:rsid w:val="003B6991"/>
    <w:rPr>
      <w:rFonts w:ascii="Arial" w:hAnsi="Arial"/>
      <w:szCs w:val="24"/>
      <w:lang w:val="en-US" w:eastAsia="en-US"/>
    </w:rPr>
  </w:style>
  <w:style w:type="paragraph" w:customStyle="1" w:styleId="SlogSlogNaslov2Pred24ptSestavljen11pt">
    <w:name w:val="Slog Slog Naslov 2 + Pred:  24 pt + (Sestavljen) 11 pt"/>
    <w:basedOn w:val="Navaden"/>
    <w:rsid w:val="00CA4C7F"/>
    <w:pPr>
      <w:keepNext/>
      <w:numPr>
        <w:ilvl w:val="1"/>
        <w:numId w:val="4"/>
      </w:numPr>
      <w:spacing w:before="240" w:after="120" w:line="240" w:lineRule="auto"/>
      <w:outlineLvl w:val="1"/>
    </w:pPr>
    <w:rPr>
      <w:rFonts w:cs="Arial"/>
      <w:b/>
      <w:bCs/>
      <w:iCs/>
      <w:sz w:val="24"/>
      <w:szCs w:val="22"/>
      <w:lang w:val="sl-SI" w:eastAsia="sl-SI"/>
    </w:rPr>
  </w:style>
  <w:style w:type="character" w:customStyle="1" w:styleId="PripombabesediloZnak">
    <w:name w:val="Pripomba – besedilo Znak"/>
    <w:basedOn w:val="Privzetapisavaodstavka"/>
    <w:link w:val="Pripombabesedilo"/>
    <w:rsid w:val="00891B2B"/>
    <w:rPr>
      <w:rFonts w:ascii="Arial" w:hAnsi="Arial"/>
      <w:lang w:val="en-US" w:eastAsia="en-US"/>
    </w:rPr>
  </w:style>
  <w:style w:type="paragraph" w:styleId="Revizija">
    <w:name w:val="Revision"/>
    <w:hidden/>
    <w:uiPriority w:val="99"/>
    <w:semiHidden/>
    <w:rsid w:val="007051E3"/>
    <w:rPr>
      <w:rFonts w:ascii="Arial" w:hAnsi="Arial"/>
      <w:szCs w:val="24"/>
      <w:lang w:val="en-US" w:eastAsia="en-US"/>
    </w:rPr>
  </w:style>
  <w:style w:type="paragraph" w:customStyle="1" w:styleId="Default">
    <w:name w:val="Default"/>
    <w:rsid w:val="00A02F88"/>
    <w:pPr>
      <w:autoSpaceDE w:val="0"/>
      <w:autoSpaceDN w:val="0"/>
      <w:adjustRightInd w:val="0"/>
    </w:pPr>
    <w:rPr>
      <w:rFonts w:ascii="Republika" w:eastAsiaTheme="minorHAnsi" w:hAnsi="Republika" w:cs="Republika"/>
      <w:color w:val="000000"/>
      <w:sz w:val="24"/>
      <w:szCs w:val="24"/>
      <w:lang w:eastAsia="en-US"/>
    </w:rPr>
  </w:style>
  <w:style w:type="paragraph" w:styleId="Telobesedila">
    <w:name w:val="Body Text"/>
    <w:basedOn w:val="Navaden"/>
    <w:link w:val="TelobesedilaZnak"/>
    <w:rsid w:val="00686E2F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rsid w:val="00686E2F"/>
    <w:rPr>
      <w:rFonts w:ascii="Arial" w:hAnsi="Arial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199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405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98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84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676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2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55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58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320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430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3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7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974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409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75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88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51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8624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9449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482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52803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4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669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76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2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0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69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547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8364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250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4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75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15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8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593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4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26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37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5434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32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5382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632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605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69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393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353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117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13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60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3547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944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0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948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39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501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389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9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56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422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8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60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075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62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TEMP\notes49E518\MPJU.dot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819DFF32-5BAD-46C7-8D6F-E6A51BEA01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MPJU</Template>
  <TotalTime>3</TotalTime>
  <Pages>1</Pages>
  <Words>89</Words>
  <Characters>548</Characters>
  <Application>Microsoft Office Word</Application>
  <DocSecurity>0</DocSecurity>
  <Lines>4</Lines>
  <Paragraphs>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Številka:</vt:lpstr>
      <vt:lpstr>Številka:</vt:lpstr>
    </vt:vector>
  </TitlesOfParts>
  <Company>Indea d.o.o.</Company>
  <LinksUpToDate>false</LinksUpToDate>
  <CharactersWithSpaces>636</CharactersWithSpaces>
  <SharedDoc>false</SharedDoc>
  <HLinks>
    <vt:vector size="24" baseType="variant">
      <vt:variant>
        <vt:i4>2687040</vt:i4>
      </vt:variant>
      <vt:variant>
        <vt:i4>12</vt:i4>
      </vt:variant>
      <vt:variant>
        <vt:i4>0</vt:i4>
      </vt:variant>
      <vt:variant>
        <vt:i4>5</vt:i4>
      </vt:variant>
      <vt:variant>
        <vt:lpwstr>mailto:gp.mju@gov.si</vt:lpwstr>
      </vt:variant>
      <vt:variant>
        <vt:lpwstr/>
      </vt:variant>
      <vt:variant>
        <vt:i4>2687040</vt:i4>
      </vt:variant>
      <vt:variant>
        <vt:i4>9</vt:i4>
      </vt:variant>
      <vt:variant>
        <vt:i4>0</vt:i4>
      </vt:variant>
      <vt:variant>
        <vt:i4>5</vt:i4>
      </vt:variant>
      <vt:variant>
        <vt:lpwstr>mailto:gp.mju@gov.si</vt:lpwstr>
      </vt:variant>
      <vt:variant>
        <vt:lpwstr/>
      </vt:variant>
      <vt:variant>
        <vt:i4>2687040</vt:i4>
      </vt:variant>
      <vt:variant>
        <vt:i4>6</vt:i4>
      </vt:variant>
      <vt:variant>
        <vt:i4>0</vt:i4>
      </vt:variant>
      <vt:variant>
        <vt:i4>5</vt:i4>
      </vt:variant>
      <vt:variant>
        <vt:lpwstr>mailto:gp.mju@gov.si</vt:lpwstr>
      </vt:variant>
      <vt:variant>
        <vt:lpwstr/>
      </vt:variant>
      <vt:variant>
        <vt:i4>2687040</vt:i4>
      </vt:variant>
      <vt:variant>
        <vt:i4>3</vt:i4>
      </vt:variant>
      <vt:variant>
        <vt:i4>0</vt:i4>
      </vt:variant>
      <vt:variant>
        <vt:i4>5</vt:i4>
      </vt:variant>
      <vt:variant>
        <vt:lpwstr>mailto:gp.mju@gov.si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Številka:</dc:title>
  <dc:subject/>
  <cp:keywords/>
  <cp:revision>2</cp:revision>
  <cp:lastPrinted>2018-08-29T09:16:00Z</cp:lastPrinted>
  <dcterms:created xsi:type="dcterms:W3CDTF">2024-07-24T11:43:00Z</dcterms:created>
  <dcterms:modified xsi:type="dcterms:W3CDTF">2024-07-24T11:43:00Z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542aebf6cdf7b70987ad1a5252b1772220d1a47da7a5b9785a29d2952558bef7</vt:lpwstr>
  </property>
</Properties>
</file>