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7267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0B26B12A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66674044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221970C2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45078636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4CB4A740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49810FB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45255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32B755F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E6A0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05BEA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F3CBAB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7D49D0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2981FF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10FBA3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368E97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AD14754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9AA5E31" w14:textId="1779D869" w:rsidR="006D7852" w:rsidRPr="006D7852" w:rsidRDefault="006467D8" w:rsidP="00627E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BA6C02">
        <w:rPr>
          <w:rFonts w:ascii="Arial" w:hAnsi="Arial" w:cs="Arial"/>
          <w:i/>
          <w:sz w:val="20"/>
          <w:szCs w:val="19"/>
        </w:rPr>
        <w:t>a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</w:t>
      </w:r>
      <w:r w:rsidR="00AF537D" w:rsidRPr="008A702D">
        <w:rPr>
          <w:rFonts w:ascii="Arial" w:hAnsi="Arial" w:cs="Arial"/>
          <w:i/>
          <w:sz w:val="20"/>
          <w:szCs w:val="19"/>
        </w:rPr>
        <w:t xml:space="preserve">opka z oznako </w:t>
      </w:r>
      <w:bookmarkStart w:id="0" w:name="_Hlk519492597"/>
      <w:r w:rsidR="00BA6C02" w:rsidRPr="008A702D">
        <w:rPr>
          <w:rFonts w:ascii="Arial" w:hAnsi="Arial" w:cs="Arial"/>
          <w:i/>
          <w:sz w:val="20"/>
          <w:szCs w:val="20"/>
        </w:rPr>
        <w:t>ODMOB-7/2024</w:t>
      </w:r>
      <w:r w:rsidR="000D734F" w:rsidRPr="008A702D">
        <w:rPr>
          <w:rFonts w:ascii="Arial" w:hAnsi="Arial" w:cs="Arial"/>
          <w:i/>
          <w:sz w:val="20"/>
          <w:szCs w:val="20"/>
        </w:rPr>
        <w:t xml:space="preserve"> za »</w:t>
      </w:r>
      <w:r w:rsidR="00BA6C02" w:rsidRPr="008A702D">
        <w:rPr>
          <w:rFonts w:ascii="Arial" w:hAnsi="Arial" w:cs="Arial"/>
          <w:i/>
          <w:sz w:val="20"/>
          <w:szCs w:val="20"/>
        </w:rPr>
        <w:t>Storitve mobilne telefonije in nakup mobilnih aparatov ter storitve prenosa podatkov z uporabo omrežja mobilnega operaterja in nakup opreme za prenos podatkov</w:t>
      </w:r>
      <w:r w:rsidR="00591393" w:rsidRPr="008A702D">
        <w:rPr>
          <w:rFonts w:ascii="Arial" w:hAnsi="Arial" w:cs="Arial"/>
          <w:i/>
          <w:sz w:val="20"/>
          <w:szCs w:val="20"/>
          <w:lang w:eastAsia="sl-SI"/>
        </w:rPr>
        <w:t>«).</w:t>
      </w:r>
    </w:p>
    <w:bookmarkEnd w:id="0"/>
    <w:p w14:paraId="17EC8799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81AAD8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2810A8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B7DFD78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7193F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F45A35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3D977D1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A6E8AB" w14:textId="0229FEAD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 garanta)</w:t>
      </w:r>
    </w:p>
    <w:p w14:paraId="5938D7F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C2E617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7401F0BF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97DBAEA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3778494C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CA0BB7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D45337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2D4A85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34ABCFC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15411645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D001F5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8BE66DB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0B7C9FE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70FFBB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B37C92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362C05A7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51E1AB83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597DA43E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lastRenderedPageBreak/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412CEB1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209032EC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56FE3A4F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720FD9D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8238C7">
      <w:footerReference w:type="default" r:id="rId7"/>
      <w:pgSz w:w="11906" w:h="16838"/>
      <w:pgMar w:top="1418" w:right="1418" w:bottom="1418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3FEDE" w14:textId="77777777" w:rsidR="007E518F" w:rsidRDefault="007E518F">
      <w:r>
        <w:separator/>
      </w:r>
    </w:p>
  </w:endnote>
  <w:endnote w:type="continuationSeparator" w:id="0">
    <w:p w14:paraId="69B50EB7" w14:textId="77777777" w:rsidR="007E518F" w:rsidRDefault="007E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56D6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F195" w14:textId="77777777" w:rsidR="007E518F" w:rsidRDefault="007E518F">
      <w:r>
        <w:separator/>
      </w:r>
    </w:p>
  </w:footnote>
  <w:footnote w:type="continuationSeparator" w:id="0">
    <w:p w14:paraId="31EE273A" w14:textId="77777777" w:rsidR="007E518F" w:rsidRDefault="007E5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5724512">
    <w:abstractNumId w:val="1"/>
  </w:num>
  <w:num w:numId="2" w16cid:durableId="2029523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72A61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D5106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9556F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27E00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E0D7C"/>
    <w:rsid w:val="006F30C5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18F"/>
    <w:rsid w:val="007E5EE4"/>
    <w:rsid w:val="00817D6C"/>
    <w:rsid w:val="008238C7"/>
    <w:rsid w:val="00824DA5"/>
    <w:rsid w:val="008345D6"/>
    <w:rsid w:val="0086356B"/>
    <w:rsid w:val="00885CBA"/>
    <w:rsid w:val="008A702D"/>
    <w:rsid w:val="008A7B74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A6C02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01FB9"/>
    <w:rsid w:val="00E139A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5E9BE"/>
  <w15:chartTrackingRefBased/>
  <w15:docId w15:val="{64FF550B-3FFD-47BC-BD0B-8C4025A4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2</Pages>
  <Words>451</Words>
  <Characters>2878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  Z  J  A  V  A</vt:lpstr>
      <vt:lpstr>        Obrazec zavarovanja za dobro izvedbo pogodbenih obveznosti po EPGP-758</vt:lpstr>
      <vt:lpstr>I  Z  J  A  V  A</vt:lpstr>
    </vt:vector>
  </TitlesOfParts>
  <Company>Ministrstvo za javno upravo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Sabina Kuzman</cp:lastModifiedBy>
  <cp:revision>5</cp:revision>
  <cp:lastPrinted>2013-10-09T05:57:00Z</cp:lastPrinted>
  <dcterms:created xsi:type="dcterms:W3CDTF">2023-02-13T12:50:00Z</dcterms:created>
  <dcterms:modified xsi:type="dcterms:W3CDTF">2024-08-27T07:53:00Z</dcterms:modified>
</cp:coreProperties>
</file>