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C499" w14:textId="77777777" w:rsidR="00C461B2" w:rsidRPr="00655B35" w:rsidRDefault="00C461B2" w:rsidP="00C461B2">
      <w:pPr>
        <w:pStyle w:val="Naslovobrazca"/>
        <w:pageBreakBefore/>
      </w:pPr>
      <w:bookmarkStart w:id="0" w:name="_Toc146035718"/>
      <w:bookmarkStart w:id="1" w:name="_Toc532538617"/>
      <w:bookmarkStart w:id="2" w:name="_Toc141070467"/>
      <w:bookmarkStart w:id="3" w:name="_Toc141192676"/>
      <w:bookmarkStart w:id="4" w:name="_Toc145000251"/>
      <w:r w:rsidRPr="00655B35">
        <w:t>ZAHTEVA PO 94. ČLENU ZJN-3</w:t>
      </w:r>
      <w:bookmarkEnd w:id="0"/>
    </w:p>
    <w:p w14:paraId="0905D5F6" w14:textId="77777777" w:rsidR="00C461B2" w:rsidRDefault="00C461B2" w:rsidP="00C461B2">
      <w:pPr>
        <w:pStyle w:val="Brezrazmikov"/>
        <w:jc w:val="center"/>
      </w:pPr>
      <w:r>
        <w:t>v postopku oddaje javnega naročila</w:t>
      </w:r>
    </w:p>
    <w:p w14:paraId="08AEDF54" w14:textId="11999122" w:rsidR="00C461B2" w:rsidRDefault="00C461B2" w:rsidP="00C461B2">
      <w:pPr>
        <w:pStyle w:val="Brezrazmikov"/>
        <w:jc w:val="center"/>
        <w:rPr>
          <w:b/>
          <w:bCs/>
        </w:rPr>
      </w:pPr>
      <w:r w:rsidRPr="00C461B2">
        <w:rPr>
          <w:b/>
          <w:bCs/>
        </w:rPr>
        <w:t>IZVAJANJE DEL V ZIMSKI SLUŽBI</w:t>
      </w:r>
    </w:p>
    <w:p w14:paraId="76D51E21" w14:textId="77777777" w:rsidR="00C461B2" w:rsidRDefault="00C461B2" w:rsidP="00C461B2">
      <w:pPr>
        <w:pStyle w:val="Brezrazmikov"/>
        <w:jc w:val="center"/>
      </w:pPr>
    </w:p>
    <w:p w14:paraId="37BA615F" w14:textId="77777777" w:rsidR="00C461B2" w:rsidRDefault="00C461B2" w:rsidP="00C461B2">
      <w:pPr>
        <w:pStyle w:val="Brezrazmikov"/>
        <w:rPr>
          <w:b/>
        </w:rPr>
      </w:pPr>
      <w:r>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461B2" w:rsidRPr="003A6847" w14:paraId="576663B6" w14:textId="77777777" w:rsidTr="00451C06">
        <w:trPr>
          <w:trHeight w:val="397"/>
        </w:trPr>
        <w:tc>
          <w:tcPr>
            <w:tcW w:w="2862" w:type="dxa"/>
            <w:tcBorders>
              <w:bottom w:val="single" w:sz="12" w:space="0" w:color="97A7CF"/>
            </w:tcBorders>
            <w:shd w:val="clear" w:color="auto" w:fill="auto"/>
          </w:tcPr>
          <w:p w14:paraId="04365AC6" w14:textId="77777777" w:rsidR="00C461B2" w:rsidRPr="00FD4A96" w:rsidRDefault="00C461B2" w:rsidP="00451C06">
            <w:pPr>
              <w:pStyle w:val="Brezrazmikov"/>
              <w:rPr>
                <w:b/>
                <w:bCs/>
              </w:rPr>
            </w:pPr>
            <w:r w:rsidRPr="00FD4A96">
              <w:rPr>
                <w:b/>
                <w:bCs/>
              </w:rPr>
              <w:t>Naziv:</w:t>
            </w:r>
          </w:p>
        </w:tc>
        <w:sdt>
          <w:sdtPr>
            <w:rPr>
              <w:b/>
              <w:bCs/>
            </w:rPr>
            <w:id w:val="-1332204470"/>
            <w:placeholder>
              <w:docPart w:val="A52E19515E4F4952ACE22CC656B1911E"/>
            </w:placeholder>
            <w:showingPlcHdr/>
          </w:sdtPr>
          <w:sdtContent>
            <w:tc>
              <w:tcPr>
                <w:tcW w:w="6318" w:type="dxa"/>
                <w:tcBorders>
                  <w:bottom w:val="single" w:sz="12" w:space="0" w:color="97A7CF"/>
                </w:tcBorders>
                <w:shd w:val="clear" w:color="auto" w:fill="auto"/>
              </w:tcPr>
              <w:p w14:paraId="34450891" w14:textId="77777777" w:rsidR="00C461B2" w:rsidRPr="00FD4A96" w:rsidRDefault="00C461B2" w:rsidP="00451C06">
                <w:pPr>
                  <w:pStyle w:val="Brezrazmikov"/>
                  <w:rPr>
                    <w:b/>
                    <w:bCs/>
                  </w:rPr>
                </w:pPr>
                <w:r w:rsidRPr="00B62BC1">
                  <w:rPr>
                    <w:rStyle w:val="Besedilooznabemesta"/>
                  </w:rPr>
                  <w:t>Vpišite naziv podizvajalca</w:t>
                </w:r>
                <w:r w:rsidRPr="002814B1">
                  <w:rPr>
                    <w:rStyle w:val="Besedilooznabemesta"/>
                  </w:rPr>
                  <w:t>.</w:t>
                </w:r>
              </w:p>
            </w:tc>
          </w:sdtContent>
        </w:sdt>
      </w:tr>
      <w:tr w:rsidR="00C461B2" w:rsidRPr="003A6847" w14:paraId="29951710" w14:textId="77777777" w:rsidTr="00451C06">
        <w:trPr>
          <w:trHeight w:val="397"/>
        </w:trPr>
        <w:tc>
          <w:tcPr>
            <w:tcW w:w="2862" w:type="dxa"/>
            <w:shd w:val="clear" w:color="auto" w:fill="auto"/>
          </w:tcPr>
          <w:p w14:paraId="0E0C306F" w14:textId="77777777" w:rsidR="00C461B2" w:rsidRPr="00FD4A96" w:rsidRDefault="00C461B2" w:rsidP="00451C06">
            <w:pPr>
              <w:pStyle w:val="Brezrazmikov"/>
              <w:rPr>
                <w:b/>
                <w:bCs/>
              </w:rPr>
            </w:pPr>
            <w:r w:rsidRPr="00FD4A96">
              <w:rPr>
                <w:b/>
                <w:bCs/>
              </w:rPr>
              <w:t>Naslov:</w:t>
            </w:r>
          </w:p>
        </w:tc>
        <w:sdt>
          <w:sdtPr>
            <w:id w:val="-1108819122"/>
            <w:placeholder>
              <w:docPart w:val="75E320F17C5B40B584A47CEFB59DFE33"/>
            </w:placeholder>
            <w:showingPlcHdr/>
            <w:text/>
          </w:sdtPr>
          <w:sdtContent>
            <w:tc>
              <w:tcPr>
                <w:tcW w:w="6318" w:type="dxa"/>
                <w:shd w:val="clear" w:color="auto" w:fill="auto"/>
              </w:tcPr>
              <w:p w14:paraId="04AADAB5" w14:textId="77777777" w:rsidR="00C461B2" w:rsidRPr="003A6847" w:rsidRDefault="00C461B2" w:rsidP="00451C06">
                <w:pPr>
                  <w:pStyle w:val="Brezrazmikov"/>
                </w:pPr>
                <w:r w:rsidRPr="00B62BC1">
                  <w:rPr>
                    <w:rStyle w:val="Besedilooznabemesta"/>
                  </w:rPr>
                  <w:t>Vpišite naslov podizvajalca</w:t>
                </w:r>
                <w:r w:rsidRPr="002814B1">
                  <w:rPr>
                    <w:rStyle w:val="Besedilooznabemesta"/>
                  </w:rPr>
                  <w:t>.</w:t>
                </w:r>
              </w:p>
            </w:tc>
          </w:sdtContent>
        </w:sdt>
      </w:tr>
      <w:tr w:rsidR="00C461B2" w:rsidRPr="003A6847" w14:paraId="36BFFE03" w14:textId="77777777" w:rsidTr="00451C06">
        <w:trPr>
          <w:trHeight w:val="397"/>
        </w:trPr>
        <w:tc>
          <w:tcPr>
            <w:tcW w:w="2862" w:type="dxa"/>
            <w:shd w:val="clear" w:color="auto" w:fill="auto"/>
          </w:tcPr>
          <w:p w14:paraId="57A29B53" w14:textId="77777777" w:rsidR="00C461B2" w:rsidRPr="00FD4A96" w:rsidRDefault="00C461B2" w:rsidP="00451C06">
            <w:pPr>
              <w:pStyle w:val="Brezrazmikov"/>
              <w:rPr>
                <w:b/>
                <w:bCs/>
              </w:rPr>
            </w:pPr>
            <w:r w:rsidRPr="00FD4A96">
              <w:rPr>
                <w:b/>
                <w:bCs/>
              </w:rPr>
              <w:t>Odgovorna oseba:</w:t>
            </w:r>
          </w:p>
        </w:tc>
        <w:sdt>
          <w:sdtPr>
            <w:id w:val="-2040661674"/>
            <w:placeholder>
              <w:docPart w:val="2A05E8C2899C4FEEB33715F1BD64903C"/>
            </w:placeholder>
            <w:showingPlcHdr/>
            <w:text/>
          </w:sdtPr>
          <w:sdtContent>
            <w:tc>
              <w:tcPr>
                <w:tcW w:w="6318" w:type="dxa"/>
                <w:shd w:val="clear" w:color="auto" w:fill="auto"/>
              </w:tcPr>
              <w:p w14:paraId="142DA92E" w14:textId="77777777" w:rsidR="00C461B2" w:rsidRPr="003A6847" w:rsidRDefault="00C461B2" w:rsidP="00451C06">
                <w:pPr>
                  <w:pStyle w:val="Brezrazmikov"/>
                </w:pPr>
                <w:r w:rsidRPr="001131BD">
                  <w:rPr>
                    <w:rStyle w:val="Besedilooznabemesta"/>
                  </w:rPr>
                  <w:t>Vpišite</w:t>
                </w:r>
                <w:r>
                  <w:rPr>
                    <w:rStyle w:val="Besedilooznabemesta"/>
                  </w:rPr>
                  <w:t xml:space="preserve"> zakonitega zastopnika podizvajalca</w:t>
                </w:r>
              </w:p>
            </w:tc>
          </w:sdtContent>
        </w:sdt>
      </w:tr>
    </w:tbl>
    <w:p w14:paraId="7E808AAF" w14:textId="77777777" w:rsidR="00C461B2" w:rsidRPr="003A6847" w:rsidRDefault="00C461B2" w:rsidP="00C461B2">
      <w:pPr>
        <w:pStyle w:val="Brezrazmikov"/>
        <w:rPr>
          <w:b/>
        </w:rPr>
      </w:pPr>
    </w:p>
    <w:p w14:paraId="2455545C" w14:textId="77777777" w:rsidR="00C461B2" w:rsidRDefault="00C461B2" w:rsidP="00C461B2">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461B2" w:rsidRPr="003A6847" w14:paraId="6E0D7A8F" w14:textId="77777777" w:rsidTr="00451C06">
        <w:trPr>
          <w:trHeight w:val="397"/>
        </w:trPr>
        <w:tc>
          <w:tcPr>
            <w:tcW w:w="2862" w:type="dxa"/>
            <w:tcBorders>
              <w:bottom w:val="single" w:sz="12" w:space="0" w:color="97A7CF"/>
            </w:tcBorders>
            <w:shd w:val="clear" w:color="auto" w:fill="auto"/>
          </w:tcPr>
          <w:p w14:paraId="78921FC4" w14:textId="77777777" w:rsidR="00C461B2" w:rsidRPr="00FD4A96" w:rsidRDefault="00C461B2" w:rsidP="00451C06">
            <w:pPr>
              <w:pStyle w:val="Brezrazmikov"/>
              <w:rPr>
                <w:b/>
                <w:bCs/>
              </w:rPr>
            </w:pPr>
            <w:r w:rsidRPr="00FD4A96">
              <w:rPr>
                <w:b/>
                <w:bCs/>
              </w:rPr>
              <w:t>Naziv:</w:t>
            </w:r>
          </w:p>
        </w:tc>
        <w:sdt>
          <w:sdtPr>
            <w:rPr>
              <w:b/>
              <w:bCs/>
            </w:rPr>
            <w:id w:val="-1830441511"/>
            <w:placeholder>
              <w:docPart w:val="85BAEEF1939B4837BEC58258BBC73B9B"/>
            </w:placeholder>
            <w:showingPlcHdr/>
          </w:sdtPr>
          <w:sdtContent>
            <w:tc>
              <w:tcPr>
                <w:tcW w:w="6318" w:type="dxa"/>
                <w:tcBorders>
                  <w:bottom w:val="single" w:sz="12" w:space="0" w:color="97A7CF"/>
                </w:tcBorders>
                <w:shd w:val="clear" w:color="auto" w:fill="auto"/>
              </w:tcPr>
              <w:p w14:paraId="18D993F2" w14:textId="77777777" w:rsidR="00C461B2" w:rsidRPr="00FD4A96" w:rsidRDefault="00C461B2" w:rsidP="00451C06">
                <w:pPr>
                  <w:pStyle w:val="Brezrazmikov"/>
                  <w:rPr>
                    <w:b/>
                    <w:bCs/>
                  </w:rPr>
                </w:pPr>
                <w:r w:rsidRPr="00B62BC1">
                  <w:rPr>
                    <w:rStyle w:val="Besedilooznabemesta"/>
                  </w:rPr>
                  <w:t>Vpišite naziv ponudnika</w:t>
                </w:r>
                <w:r w:rsidRPr="002814B1">
                  <w:rPr>
                    <w:rStyle w:val="Besedilooznabemesta"/>
                  </w:rPr>
                  <w:t>.</w:t>
                </w:r>
              </w:p>
            </w:tc>
          </w:sdtContent>
        </w:sdt>
      </w:tr>
      <w:tr w:rsidR="00C461B2" w:rsidRPr="003A6847" w14:paraId="42B5BF89" w14:textId="77777777" w:rsidTr="00451C06">
        <w:trPr>
          <w:trHeight w:val="397"/>
        </w:trPr>
        <w:tc>
          <w:tcPr>
            <w:tcW w:w="2862" w:type="dxa"/>
            <w:shd w:val="clear" w:color="auto" w:fill="auto"/>
          </w:tcPr>
          <w:p w14:paraId="1623C360" w14:textId="77777777" w:rsidR="00C461B2" w:rsidRPr="00FD4A96" w:rsidRDefault="00C461B2" w:rsidP="00451C06">
            <w:pPr>
              <w:pStyle w:val="Brezrazmikov"/>
              <w:rPr>
                <w:b/>
                <w:bCs/>
              </w:rPr>
            </w:pPr>
            <w:r w:rsidRPr="00FD4A96">
              <w:rPr>
                <w:b/>
                <w:bCs/>
              </w:rPr>
              <w:t>Naslov:</w:t>
            </w:r>
          </w:p>
        </w:tc>
        <w:sdt>
          <w:sdtPr>
            <w:id w:val="-1974818798"/>
            <w:placeholder>
              <w:docPart w:val="2073898FE92E426883B497CB28522DCD"/>
            </w:placeholder>
            <w:showingPlcHdr/>
            <w:text/>
          </w:sdtPr>
          <w:sdtContent>
            <w:tc>
              <w:tcPr>
                <w:tcW w:w="6318" w:type="dxa"/>
                <w:shd w:val="clear" w:color="auto" w:fill="auto"/>
              </w:tcPr>
              <w:p w14:paraId="750B046D" w14:textId="77777777" w:rsidR="00C461B2" w:rsidRPr="003A6847" w:rsidRDefault="00C461B2" w:rsidP="00451C06">
                <w:pPr>
                  <w:pStyle w:val="Brezrazmikov"/>
                </w:pPr>
                <w:r w:rsidRPr="00882F7C">
                  <w:rPr>
                    <w:rStyle w:val="Besedilooznabemesta"/>
                  </w:rPr>
                  <w:t>Vpišite naslov ponudnika</w:t>
                </w:r>
                <w:r w:rsidRPr="002814B1">
                  <w:rPr>
                    <w:rStyle w:val="Besedilooznabemesta"/>
                  </w:rPr>
                  <w:t>.</w:t>
                </w:r>
              </w:p>
            </w:tc>
          </w:sdtContent>
        </w:sdt>
      </w:tr>
      <w:tr w:rsidR="00C461B2" w:rsidRPr="003A6847" w14:paraId="320F3C9C" w14:textId="77777777" w:rsidTr="00451C06">
        <w:trPr>
          <w:trHeight w:val="397"/>
        </w:trPr>
        <w:tc>
          <w:tcPr>
            <w:tcW w:w="2862" w:type="dxa"/>
            <w:shd w:val="clear" w:color="auto" w:fill="auto"/>
          </w:tcPr>
          <w:p w14:paraId="5181C103" w14:textId="77777777" w:rsidR="00C461B2" w:rsidRPr="00FD4A96" w:rsidRDefault="00C461B2" w:rsidP="00451C06">
            <w:pPr>
              <w:pStyle w:val="Brezrazmikov"/>
              <w:rPr>
                <w:b/>
                <w:bCs/>
              </w:rPr>
            </w:pPr>
            <w:r w:rsidRPr="00FD4A96">
              <w:rPr>
                <w:b/>
                <w:bCs/>
              </w:rPr>
              <w:t>Odgovorna oseba:</w:t>
            </w:r>
          </w:p>
        </w:tc>
        <w:sdt>
          <w:sdtPr>
            <w:id w:val="999224745"/>
            <w:placeholder>
              <w:docPart w:val="B62FAC4AC05F45A9A2138F343398DC38"/>
            </w:placeholder>
            <w:showingPlcHdr/>
            <w:text/>
          </w:sdtPr>
          <w:sdtContent>
            <w:tc>
              <w:tcPr>
                <w:tcW w:w="6318" w:type="dxa"/>
                <w:shd w:val="clear" w:color="auto" w:fill="auto"/>
              </w:tcPr>
              <w:p w14:paraId="79D66C8C" w14:textId="77777777" w:rsidR="00C461B2" w:rsidRDefault="00C461B2" w:rsidP="00451C06">
                <w:pPr>
                  <w:pStyle w:val="Brezrazmikov"/>
                </w:pPr>
                <w:r w:rsidRPr="00882F7C">
                  <w:rPr>
                    <w:rStyle w:val="Besedilooznabemesta"/>
                  </w:rPr>
                  <w:t>Vpišite zakonitega zastopnika ponudnika</w:t>
                </w:r>
                <w:r w:rsidRPr="002814B1">
                  <w:rPr>
                    <w:rStyle w:val="Besedilooznabemesta"/>
                  </w:rPr>
                  <w:t>.</w:t>
                </w:r>
              </w:p>
            </w:tc>
          </w:sdtContent>
        </w:sdt>
      </w:tr>
    </w:tbl>
    <w:p w14:paraId="0D94E8FE" w14:textId="77777777" w:rsidR="00C461B2" w:rsidRDefault="00C461B2" w:rsidP="00C461B2">
      <w:pPr>
        <w:pStyle w:val="Brezrazmikov"/>
        <w:rPr>
          <w:b/>
        </w:rPr>
      </w:pPr>
    </w:p>
    <w:p w14:paraId="24BB1438" w14:textId="77777777" w:rsidR="00C461B2" w:rsidRPr="001A321F" w:rsidRDefault="00C461B2" w:rsidP="00C461B2">
      <w:pPr>
        <w:pStyle w:val="Brezrazmikov"/>
        <w:rPr>
          <w:b/>
        </w:rPr>
      </w:pPr>
      <w:r>
        <w:rPr>
          <w:b/>
        </w:rPr>
        <w:t>Zahteva</w:t>
      </w:r>
      <w:r w:rsidRPr="001A321F">
        <w:rPr>
          <w:b/>
        </w:rPr>
        <w:t xml:space="preserve"> </w:t>
      </w:r>
      <w:r>
        <w:rPr>
          <w:b/>
        </w:rPr>
        <w:t xml:space="preserve">in soglasje </w:t>
      </w:r>
      <w:r w:rsidRPr="001A321F">
        <w:rPr>
          <w:b/>
        </w:rPr>
        <w:t>podizvajalca:</w:t>
      </w:r>
    </w:p>
    <w:p w14:paraId="380367CF" w14:textId="77777777" w:rsidR="00C461B2" w:rsidRPr="00DA2F58" w:rsidRDefault="00C461B2" w:rsidP="00C461B2">
      <w:pPr>
        <w:pStyle w:val="Brezrazmikov"/>
        <w:rPr>
          <w:sz w:val="10"/>
          <w:szCs w:val="10"/>
        </w:rPr>
      </w:pPr>
    </w:p>
    <w:p w14:paraId="75B24444" w14:textId="77777777" w:rsidR="00C461B2" w:rsidRDefault="00C461B2" w:rsidP="00C461B2">
      <w:pPr>
        <w:pStyle w:val="Brezrazmikov"/>
      </w:pPr>
      <w:r>
        <w:t>Kot odgovorna oseba podizvajalca izjavljam, da pri izvedbi zgoraj navedenega javnega naročila od naročnika zahtevam neposredno plačilo.</w:t>
      </w:r>
    </w:p>
    <w:p w14:paraId="52F1DD43" w14:textId="77777777" w:rsidR="00C461B2" w:rsidRDefault="00C461B2" w:rsidP="00C461B2">
      <w:pPr>
        <w:pStyle w:val="Brezrazmikov"/>
      </w:pPr>
      <w:r>
        <w:t>Dajem soglasje, na podlagi katerega naročnik namesto zgoraj navedenega ponudnika poravna mojo terjatev do tega ponudnika.</w:t>
      </w:r>
    </w:p>
    <w:p w14:paraId="23C23739" w14:textId="77777777" w:rsidR="00C461B2" w:rsidRDefault="00C461B2" w:rsidP="00C461B2">
      <w:pPr>
        <w:pStyle w:val="Brezrazmikov"/>
      </w:pPr>
    </w:p>
    <w:p w14:paraId="6CCD3E0D" w14:textId="5C4BB974" w:rsidR="00C461B2" w:rsidRPr="00E3000F" w:rsidRDefault="00C461B2" w:rsidP="00C461B2">
      <w:pPr>
        <w:pStyle w:val="Brezrazmikov"/>
      </w:pPr>
      <w:r w:rsidRPr="00E3000F">
        <w:t xml:space="preserve">Datum: </w:t>
      </w:r>
      <w:sdt>
        <w:sdtPr>
          <w:id w:val="-271238345"/>
          <w:placeholder>
            <w:docPart w:val="C04C9364709B4E2F9CD1016AAFAB6CE0"/>
          </w:placeholder>
          <w:showingPlcHdr/>
          <w:date>
            <w:dateFormat w:val="dd.MM.yyyy"/>
            <w:lid w:val="sl-SI"/>
            <w:storeMappedDataAs w:val="dateTime"/>
            <w:calendar w:val="gregorian"/>
          </w:date>
        </w:sdtPr>
        <w:sdtContent>
          <w:r w:rsidR="001970D6">
            <w:rPr>
              <w:rStyle w:val="Besedilooznabemesta"/>
            </w:rPr>
            <w:t>Izberite</w:t>
          </w:r>
          <w:r w:rsidRPr="00DC17D7">
            <w:rPr>
              <w:rStyle w:val="Besedilooznabemesta"/>
            </w:rPr>
            <w:t xml:space="preserve"> datum.</w:t>
          </w:r>
        </w:sdtContent>
      </w:sdt>
    </w:p>
    <w:p w14:paraId="18D26958" w14:textId="77777777" w:rsidR="00C461B2" w:rsidRPr="00E3000F" w:rsidRDefault="00C461B2" w:rsidP="00C461B2">
      <w:pPr>
        <w:pStyle w:val="Brezrazmikov"/>
      </w:pPr>
    </w:p>
    <w:tbl>
      <w:tblPr>
        <w:tblW w:w="0" w:type="auto"/>
        <w:tblLook w:val="04A0" w:firstRow="1" w:lastRow="0" w:firstColumn="1" w:lastColumn="0" w:noHBand="0" w:noVBand="1"/>
      </w:tblPr>
      <w:tblGrid>
        <w:gridCol w:w="1080"/>
        <w:gridCol w:w="5184"/>
        <w:gridCol w:w="3816"/>
      </w:tblGrid>
      <w:tr w:rsidR="00C461B2" w:rsidRPr="008B31A7" w14:paraId="7AA74F1D" w14:textId="77777777" w:rsidTr="00451C06">
        <w:tc>
          <w:tcPr>
            <w:tcW w:w="893" w:type="dxa"/>
            <w:shd w:val="clear" w:color="auto" w:fill="auto"/>
          </w:tcPr>
          <w:p w14:paraId="5B2008BE"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0818065"/>
            <w:showingPlcHdr/>
            <w:picture/>
          </w:sdtPr>
          <w:sdtContent>
            <w:tc>
              <w:tcPr>
                <w:tcW w:w="5340" w:type="dxa"/>
                <w:shd w:val="clear" w:color="auto" w:fill="auto"/>
              </w:tcPr>
              <w:p w14:paraId="76FC4E91"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34DC244F" wp14:editId="7C69BE2A">
                      <wp:extent cx="2152650" cy="781050"/>
                      <wp:effectExtent l="0" t="0" r="0" b="0"/>
                      <wp:docPr id="2033904911" name="Slika 203390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85EFFF2" w14:textId="77777777" w:rsidR="00C461B2" w:rsidRDefault="00C461B2"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433021260"/>
              <w:showingPlcHdr/>
              <w:picture/>
            </w:sdtPr>
            <w:sdtContent>
              <w:p w14:paraId="7F8DB6B6"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7FB15ECB" wp14:editId="528E9698">
                      <wp:extent cx="2152650" cy="571500"/>
                      <wp:effectExtent l="0" t="0" r="0" b="0"/>
                      <wp:docPr id="1376646105" name="Slika 1376646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461B2" w:rsidRPr="008B31A7" w14:paraId="1A1567FB" w14:textId="77777777" w:rsidTr="00451C06">
        <w:tc>
          <w:tcPr>
            <w:tcW w:w="893" w:type="dxa"/>
            <w:shd w:val="clear" w:color="auto" w:fill="auto"/>
          </w:tcPr>
          <w:p w14:paraId="7F92F40E"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43A9CC46" w14:textId="77777777" w:rsidR="00C461B2" w:rsidRPr="008B31A7" w:rsidRDefault="00000000" w:rsidP="00451C06">
            <w:pPr>
              <w:pStyle w:val="Brezrazmikov"/>
              <w:keepNext/>
              <w:rPr>
                <w:rFonts w:cstheme="minorHAnsi"/>
                <w:sz w:val="21"/>
                <w:szCs w:val="21"/>
              </w:rPr>
            </w:pPr>
            <w:sdt>
              <w:sdtPr>
                <w:rPr>
                  <w:rFonts w:cstheme="minorHAnsi"/>
                  <w:sz w:val="21"/>
                  <w:szCs w:val="21"/>
                </w:rPr>
                <w:id w:val="102469152"/>
                <w14:checkbox>
                  <w14:checked w14:val="0"/>
                  <w14:checkedState w14:val="2612" w14:font="MS Gothic"/>
                  <w14:uncheckedState w14:val="2610" w14:font="MS Gothic"/>
                </w14:checkbox>
              </w:sdtPr>
              <w:sdtContent>
                <w:r w:rsidR="00C461B2">
                  <w:rPr>
                    <w:rFonts w:ascii="MS Gothic" w:eastAsia="MS Gothic" w:hAnsi="MS Gothic" w:cstheme="minorHAnsi" w:hint="eastAsia"/>
                    <w:sz w:val="21"/>
                    <w:szCs w:val="21"/>
                  </w:rPr>
                  <w:t>☐</w:t>
                </w:r>
              </w:sdtContent>
            </w:sdt>
            <w:r w:rsidR="00C461B2">
              <w:rPr>
                <w:rFonts w:cstheme="minorHAnsi"/>
                <w:sz w:val="21"/>
                <w:szCs w:val="21"/>
              </w:rPr>
              <w:t xml:space="preserve"> </w:t>
            </w:r>
            <w:r w:rsidR="00C461B2" w:rsidRPr="008B31A7">
              <w:rPr>
                <w:rFonts w:cstheme="minorHAnsi"/>
                <w:sz w:val="21"/>
                <w:szCs w:val="21"/>
              </w:rPr>
              <w:t>Ne poslujemo z žigom.</w:t>
            </w:r>
          </w:p>
        </w:tc>
        <w:tc>
          <w:tcPr>
            <w:tcW w:w="3837" w:type="dxa"/>
            <w:shd w:val="clear" w:color="auto" w:fill="auto"/>
          </w:tcPr>
          <w:p w14:paraId="640E77C3" w14:textId="77777777" w:rsidR="00C461B2" w:rsidRPr="008B31A7" w:rsidRDefault="00C461B2" w:rsidP="00451C06">
            <w:pPr>
              <w:pStyle w:val="Brezrazmikov"/>
              <w:keepNext/>
              <w:rPr>
                <w:rFonts w:cstheme="minorHAnsi"/>
                <w:sz w:val="21"/>
                <w:szCs w:val="21"/>
              </w:rPr>
            </w:pPr>
          </w:p>
        </w:tc>
      </w:tr>
    </w:tbl>
    <w:p w14:paraId="4242D07D" w14:textId="77777777" w:rsidR="00C461B2" w:rsidRDefault="00C461B2" w:rsidP="00C461B2">
      <w:pPr>
        <w:pStyle w:val="Brezrazmikov"/>
      </w:pPr>
    </w:p>
    <w:p w14:paraId="1845301E" w14:textId="77777777" w:rsidR="00C461B2" w:rsidRDefault="00C461B2" w:rsidP="00C461B2">
      <w:pPr>
        <w:pStyle w:val="Brezrazmikov"/>
      </w:pPr>
    </w:p>
    <w:p w14:paraId="3153A72C" w14:textId="77777777" w:rsidR="00C461B2" w:rsidRPr="001A321F" w:rsidRDefault="00C461B2" w:rsidP="00C461B2">
      <w:pPr>
        <w:pStyle w:val="Brezrazmikov"/>
        <w:rPr>
          <w:b/>
        </w:rPr>
      </w:pPr>
      <w:r w:rsidRPr="001A321F">
        <w:rPr>
          <w:b/>
        </w:rPr>
        <w:t>Izjava glavnega izvajalca (ponudnika):</w:t>
      </w:r>
    </w:p>
    <w:p w14:paraId="71410644" w14:textId="77777777" w:rsidR="00C461B2" w:rsidRPr="00DA2F58" w:rsidRDefault="00C461B2" w:rsidP="00C461B2">
      <w:pPr>
        <w:pStyle w:val="Brezrazmikov"/>
        <w:rPr>
          <w:sz w:val="10"/>
          <w:szCs w:val="10"/>
        </w:rPr>
      </w:pPr>
    </w:p>
    <w:p w14:paraId="669A6340" w14:textId="6D1ACD56" w:rsidR="00C461B2" w:rsidRDefault="00C461B2" w:rsidP="00C461B2">
      <w:pPr>
        <w:pStyle w:val="Brezrazmikov"/>
      </w:pPr>
      <w:r>
        <w:t xml:space="preserve">Kot odgovorna oseba ponudnika izjavljam, da bom v </w:t>
      </w:r>
      <w:r w:rsidR="002350AF">
        <w:t>pogodbi</w:t>
      </w:r>
      <w:r>
        <w:t xml:space="preserve"> pooblastil naročnika, da na podlagi z naše strani potrjenega računa, neposredno plača zgoraj navedenemu podizvajalcu.</w:t>
      </w:r>
    </w:p>
    <w:p w14:paraId="4BDE7487" w14:textId="77777777" w:rsidR="00C461B2" w:rsidRDefault="00C461B2" w:rsidP="00C461B2">
      <w:pPr>
        <w:pStyle w:val="Brezrazmikov"/>
      </w:pPr>
      <w:r>
        <w:t>Izjavljam, da bom svojemu računu priložil račun zgoraj navedenega podizvajalca, ki ga bom predhodno potrdil.</w:t>
      </w:r>
    </w:p>
    <w:p w14:paraId="3029368F" w14:textId="77777777" w:rsidR="00C461B2" w:rsidRDefault="00C461B2" w:rsidP="00C461B2">
      <w:pPr>
        <w:pStyle w:val="Brezrazmikov"/>
      </w:pPr>
    </w:p>
    <w:p w14:paraId="381EEBC9" w14:textId="79AB9EBA" w:rsidR="00C461B2" w:rsidRPr="00E3000F" w:rsidRDefault="00C461B2" w:rsidP="00C461B2">
      <w:pPr>
        <w:pStyle w:val="Brezrazmikov"/>
      </w:pPr>
      <w:r w:rsidRPr="00E3000F">
        <w:t xml:space="preserve">Datum: </w:t>
      </w:r>
      <w:sdt>
        <w:sdtPr>
          <w:id w:val="-1795511189"/>
          <w:placeholder>
            <w:docPart w:val="923BB7B2C1944878B68EB636BA29CB80"/>
          </w:placeholder>
          <w:showingPlcHdr/>
          <w:date>
            <w:dateFormat w:val="dd.MM.yyyy"/>
            <w:lid w:val="sl-SI"/>
            <w:storeMappedDataAs w:val="dateTime"/>
            <w:calendar w:val="gregorian"/>
          </w:date>
        </w:sdtPr>
        <w:sdtContent>
          <w:r w:rsidR="001970D6">
            <w:rPr>
              <w:rStyle w:val="Besedilooznabemesta"/>
            </w:rPr>
            <w:t>Izberite</w:t>
          </w:r>
          <w:r w:rsidRPr="00DC17D7">
            <w:rPr>
              <w:rStyle w:val="Besedilooznabemesta"/>
            </w:rPr>
            <w:t xml:space="preserve"> datum.</w:t>
          </w:r>
        </w:sdtContent>
      </w:sdt>
    </w:p>
    <w:p w14:paraId="15483DB6" w14:textId="77777777" w:rsidR="00C461B2" w:rsidRPr="00E3000F" w:rsidRDefault="00C461B2" w:rsidP="00C461B2">
      <w:pPr>
        <w:pStyle w:val="Brezrazmikov"/>
      </w:pPr>
    </w:p>
    <w:tbl>
      <w:tblPr>
        <w:tblW w:w="0" w:type="auto"/>
        <w:tblLook w:val="04A0" w:firstRow="1" w:lastRow="0" w:firstColumn="1" w:lastColumn="0" w:noHBand="0" w:noVBand="1"/>
      </w:tblPr>
      <w:tblGrid>
        <w:gridCol w:w="1080"/>
        <w:gridCol w:w="5184"/>
        <w:gridCol w:w="3816"/>
      </w:tblGrid>
      <w:tr w:rsidR="00C461B2" w:rsidRPr="008B31A7" w14:paraId="11FC8534" w14:textId="77777777" w:rsidTr="00451C06">
        <w:tc>
          <w:tcPr>
            <w:tcW w:w="893" w:type="dxa"/>
            <w:shd w:val="clear" w:color="auto" w:fill="auto"/>
          </w:tcPr>
          <w:p w14:paraId="0F7431BB"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680892951"/>
            <w:showingPlcHdr/>
            <w:picture/>
          </w:sdtPr>
          <w:sdtContent>
            <w:tc>
              <w:tcPr>
                <w:tcW w:w="5340" w:type="dxa"/>
                <w:shd w:val="clear" w:color="auto" w:fill="auto"/>
              </w:tcPr>
              <w:p w14:paraId="77A498C4"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43342102" wp14:editId="41E310C2">
                      <wp:extent cx="2152650" cy="781050"/>
                      <wp:effectExtent l="0" t="0" r="0" b="0"/>
                      <wp:docPr id="173840058" name="Slika 17384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00857C23" w14:textId="77777777" w:rsidR="00C461B2" w:rsidRDefault="00C461B2"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22452872"/>
              <w:showingPlcHdr/>
              <w:picture/>
            </w:sdtPr>
            <w:sdtContent>
              <w:p w14:paraId="1BF7F19B"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3F06C3CF" wp14:editId="0192B42B">
                      <wp:extent cx="2152650" cy="571500"/>
                      <wp:effectExtent l="0" t="0" r="0" b="0"/>
                      <wp:docPr id="500352088" name="Slika 50035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461B2" w:rsidRPr="008B31A7" w14:paraId="4E12733F" w14:textId="77777777" w:rsidTr="00451C06">
        <w:tc>
          <w:tcPr>
            <w:tcW w:w="893" w:type="dxa"/>
            <w:shd w:val="clear" w:color="auto" w:fill="auto"/>
          </w:tcPr>
          <w:p w14:paraId="1F8EDC38"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46A314A4" w14:textId="77777777" w:rsidR="00C461B2" w:rsidRPr="008B31A7" w:rsidRDefault="00000000" w:rsidP="00451C06">
            <w:pPr>
              <w:pStyle w:val="Brezrazmikov"/>
              <w:keepNext/>
              <w:rPr>
                <w:rFonts w:cstheme="minorHAnsi"/>
                <w:sz w:val="21"/>
                <w:szCs w:val="21"/>
              </w:rPr>
            </w:pPr>
            <w:sdt>
              <w:sdtPr>
                <w:rPr>
                  <w:rFonts w:cstheme="minorHAnsi"/>
                  <w:sz w:val="21"/>
                  <w:szCs w:val="21"/>
                </w:rPr>
                <w:id w:val="-1153525123"/>
                <w14:checkbox>
                  <w14:checked w14:val="0"/>
                  <w14:checkedState w14:val="2612" w14:font="MS Gothic"/>
                  <w14:uncheckedState w14:val="2610" w14:font="MS Gothic"/>
                </w14:checkbox>
              </w:sdtPr>
              <w:sdtContent>
                <w:r w:rsidR="00C461B2" w:rsidRPr="00A16467">
                  <w:rPr>
                    <w:rFonts w:ascii="Segoe UI Symbol" w:hAnsi="Segoe UI Symbol" w:cs="Segoe UI Symbol"/>
                    <w:sz w:val="21"/>
                    <w:szCs w:val="21"/>
                  </w:rPr>
                  <w:t>☐</w:t>
                </w:r>
              </w:sdtContent>
            </w:sdt>
            <w:r w:rsidR="00C461B2">
              <w:rPr>
                <w:rFonts w:cstheme="minorHAnsi"/>
                <w:sz w:val="21"/>
                <w:szCs w:val="21"/>
              </w:rPr>
              <w:t xml:space="preserve"> </w:t>
            </w:r>
            <w:r w:rsidR="00C461B2" w:rsidRPr="008B31A7">
              <w:rPr>
                <w:rFonts w:cstheme="minorHAnsi"/>
                <w:sz w:val="21"/>
                <w:szCs w:val="21"/>
              </w:rPr>
              <w:t>Ne poslujemo z žigom.</w:t>
            </w:r>
          </w:p>
        </w:tc>
        <w:tc>
          <w:tcPr>
            <w:tcW w:w="3837" w:type="dxa"/>
            <w:shd w:val="clear" w:color="auto" w:fill="auto"/>
          </w:tcPr>
          <w:p w14:paraId="795BB3ED" w14:textId="77777777" w:rsidR="00C461B2" w:rsidRPr="008B31A7" w:rsidRDefault="00C461B2" w:rsidP="00451C06">
            <w:pPr>
              <w:pStyle w:val="Brezrazmikov"/>
              <w:keepNext/>
              <w:rPr>
                <w:rFonts w:cstheme="minorHAnsi"/>
                <w:sz w:val="21"/>
                <w:szCs w:val="21"/>
              </w:rPr>
            </w:pPr>
          </w:p>
        </w:tc>
      </w:tr>
      <w:bookmarkEnd w:id="1"/>
      <w:bookmarkEnd w:id="2"/>
      <w:bookmarkEnd w:id="3"/>
      <w:bookmarkEnd w:id="4"/>
    </w:tbl>
    <w:p w14:paraId="203CF32E" w14:textId="5FFB0ECF" w:rsidR="00D135D4" w:rsidRDefault="00D135D4" w:rsidP="00CD7C42">
      <w:pPr>
        <w:pStyle w:val="Brezrazmikov"/>
      </w:pPr>
    </w:p>
    <w:sectPr w:rsidR="00D135D4" w:rsidSect="00076124">
      <w:headerReference w:type="default" r:id="rId10"/>
      <w:footerReference w:type="default" r:id="rId11"/>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3060E" w14:textId="77777777" w:rsidR="00C6676E" w:rsidRDefault="00C6676E">
      <w:pPr>
        <w:spacing w:after="0" w:line="240" w:lineRule="auto"/>
      </w:pPr>
      <w:r>
        <w:separator/>
      </w:r>
    </w:p>
  </w:endnote>
  <w:endnote w:type="continuationSeparator" w:id="0">
    <w:p w14:paraId="530612E8" w14:textId="77777777" w:rsidR="00C6676E" w:rsidRDefault="00C66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0C1A1A30"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606B5C4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96FBD" w14:textId="77777777" w:rsidR="00C6676E" w:rsidRDefault="00C6676E">
      <w:pPr>
        <w:spacing w:after="0" w:line="240" w:lineRule="auto"/>
      </w:pPr>
      <w:r>
        <w:separator/>
      </w:r>
    </w:p>
  </w:footnote>
  <w:footnote w:type="continuationSeparator" w:id="0">
    <w:p w14:paraId="458D051D" w14:textId="77777777" w:rsidR="00C6676E" w:rsidRDefault="00C66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77B3E162" w:rsidR="0048707C" w:rsidRDefault="00076124"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4864" behindDoc="0" locked="0" layoutInCell="1" allowOverlap="1" wp14:anchorId="09A67E47" wp14:editId="39B8F33B">
              <wp:simplePos x="0" y="0"/>
              <wp:positionH relativeFrom="rightMargin">
                <wp:posOffset>104775</wp:posOffset>
              </wp:positionH>
              <wp:positionV relativeFrom="margin">
                <wp:posOffset>-225425</wp:posOffset>
              </wp:positionV>
              <wp:extent cx="128270" cy="6264000"/>
              <wp:effectExtent l="0" t="0" r="5080" b="3810"/>
              <wp:wrapNone/>
              <wp:docPr id="166512735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3D01FEF" id="Pravokotnik 9" o:spid="_x0000_s1026" style="position:absolute;margin-left:8.25pt;margin-top:-17.75pt;width:10.1pt;height:493.25pt;z-index:251684864;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238D1429" wp14:editId="75978210">
              <wp:simplePos x="0" y="0"/>
              <wp:positionH relativeFrom="margin">
                <wp:posOffset>-205105</wp:posOffset>
              </wp:positionH>
              <wp:positionV relativeFrom="margin">
                <wp:posOffset>-233045</wp:posOffset>
              </wp:positionV>
              <wp:extent cx="6848475" cy="9114790"/>
              <wp:effectExtent l="0" t="0" r="10795" b="1524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34516176" id="Pravokotnik 4" o:spid="_x0000_s1026" style="position:absolute;margin-left:-16.15pt;margin-top:-18.3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CKYGW3gAAAADQEAAA8AAAAAAAAAAAAAAAAAdgQAAGRycy9kb3ducmV2Lnht&#10;bFBLBQYAAAAABAAEAPMAAACDBQAAAAA=&#10;" filled="f" strokecolor="black [3213]">
              <w10:wrap anchorx="margin" anchory="margin"/>
            </v:rect>
          </w:pict>
        </mc:Fallback>
      </mc:AlternateContent>
    </w:r>
    <w:r w:rsidR="007C7C1D">
      <w:rPr>
        <w:i/>
        <w:iCs/>
        <w:color w:val="808080" w:themeColor="background1" w:themeShade="80"/>
        <w:sz w:val="16"/>
        <w:szCs w:val="16"/>
      </w:rPr>
      <w:t>JN-S-0094/24-POG, 801-4/2024-7</w:t>
    </w:r>
  </w:p>
  <w:p w14:paraId="4D48709D" w14:textId="2208FB48"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A+/8rJ913e9qjHwYDMdsIXIWgzlYKiPwp021hjg+jpA14Nicr6ZEMdQcWd6UQLn9BAA+RhEOug/9y20hMxhytg==" w:salt="sD6lHI3xv2JqNC0Mwl7ke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124"/>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5E96"/>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15D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E50"/>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306A"/>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C7C1D"/>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4A59"/>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76E"/>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320B"/>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C42"/>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2E19515E4F4952ACE22CC656B1911E"/>
        <w:category>
          <w:name w:val="Splošno"/>
          <w:gallery w:val="placeholder"/>
        </w:category>
        <w:types>
          <w:type w:val="bbPlcHdr"/>
        </w:types>
        <w:behaviors>
          <w:behavior w:val="content"/>
        </w:behaviors>
        <w:guid w:val="{55B31121-DAB4-46DE-BF66-868FD327C2DF}"/>
      </w:docPartPr>
      <w:docPartBody>
        <w:p w:rsidR="00D064B9" w:rsidRDefault="00D55386" w:rsidP="00D55386">
          <w:pPr>
            <w:pStyle w:val="A52E19515E4F4952ACE22CC656B1911E2"/>
          </w:pPr>
          <w:r w:rsidRPr="00B62BC1">
            <w:rPr>
              <w:rStyle w:val="Besedilooznabemesta"/>
            </w:rPr>
            <w:t>Vpišite naziv podizvajalca</w:t>
          </w:r>
          <w:r w:rsidRPr="002814B1">
            <w:rPr>
              <w:rStyle w:val="Besedilooznabemesta"/>
            </w:rPr>
            <w:t>.</w:t>
          </w:r>
        </w:p>
      </w:docPartBody>
    </w:docPart>
    <w:docPart>
      <w:docPartPr>
        <w:name w:val="75E320F17C5B40B584A47CEFB59DFE33"/>
        <w:category>
          <w:name w:val="Splošno"/>
          <w:gallery w:val="placeholder"/>
        </w:category>
        <w:types>
          <w:type w:val="bbPlcHdr"/>
        </w:types>
        <w:behaviors>
          <w:behavior w:val="content"/>
        </w:behaviors>
        <w:guid w:val="{9D5820BC-A3CA-4C92-A4F8-31D5084A36EA}"/>
      </w:docPartPr>
      <w:docPartBody>
        <w:p w:rsidR="00D064B9" w:rsidRDefault="00D55386" w:rsidP="00D55386">
          <w:pPr>
            <w:pStyle w:val="75E320F17C5B40B584A47CEFB59DFE332"/>
          </w:pPr>
          <w:r w:rsidRPr="00B62BC1">
            <w:rPr>
              <w:rStyle w:val="Besedilooznabemesta"/>
            </w:rPr>
            <w:t>Vpišite naslov podizvajalca</w:t>
          </w:r>
          <w:r w:rsidRPr="002814B1">
            <w:rPr>
              <w:rStyle w:val="Besedilooznabemesta"/>
            </w:rPr>
            <w:t>.</w:t>
          </w:r>
        </w:p>
      </w:docPartBody>
    </w:docPart>
    <w:docPart>
      <w:docPartPr>
        <w:name w:val="2A05E8C2899C4FEEB33715F1BD64903C"/>
        <w:category>
          <w:name w:val="Splošno"/>
          <w:gallery w:val="placeholder"/>
        </w:category>
        <w:types>
          <w:type w:val="bbPlcHdr"/>
        </w:types>
        <w:behaviors>
          <w:behavior w:val="content"/>
        </w:behaviors>
        <w:guid w:val="{DCA53B38-C08C-404C-911E-AD340B19422C}"/>
      </w:docPartPr>
      <w:docPartBody>
        <w:p w:rsidR="00D064B9" w:rsidRDefault="00D55386" w:rsidP="00D55386">
          <w:pPr>
            <w:pStyle w:val="2A05E8C2899C4FEEB33715F1BD64903C2"/>
          </w:pPr>
          <w:r w:rsidRPr="001131BD">
            <w:rPr>
              <w:rStyle w:val="Besedilooznabemesta"/>
            </w:rPr>
            <w:t>Vpišite</w:t>
          </w:r>
          <w:r>
            <w:rPr>
              <w:rStyle w:val="Besedilooznabemesta"/>
            </w:rPr>
            <w:t xml:space="preserve"> zakonitega zastopnika podizvajalca</w:t>
          </w:r>
        </w:p>
      </w:docPartBody>
    </w:docPart>
    <w:docPart>
      <w:docPartPr>
        <w:name w:val="85BAEEF1939B4837BEC58258BBC73B9B"/>
        <w:category>
          <w:name w:val="Splošno"/>
          <w:gallery w:val="placeholder"/>
        </w:category>
        <w:types>
          <w:type w:val="bbPlcHdr"/>
        </w:types>
        <w:behaviors>
          <w:behavior w:val="content"/>
        </w:behaviors>
        <w:guid w:val="{3909C16B-A869-4932-915D-7F7039F28C21}"/>
      </w:docPartPr>
      <w:docPartBody>
        <w:p w:rsidR="00D064B9" w:rsidRDefault="00D55386" w:rsidP="00D55386">
          <w:pPr>
            <w:pStyle w:val="85BAEEF1939B4837BEC58258BBC73B9B2"/>
          </w:pPr>
          <w:r w:rsidRPr="00B62BC1">
            <w:rPr>
              <w:rStyle w:val="Besedilooznabemesta"/>
            </w:rPr>
            <w:t>Vpišite naziv ponudnika</w:t>
          </w:r>
          <w:r w:rsidRPr="002814B1">
            <w:rPr>
              <w:rStyle w:val="Besedilooznabemesta"/>
            </w:rPr>
            <w:t>.</w:t>
          </w:r>
        </w:p>
      </w:docPartBody>
    </w:docPart>
    <w:docPart>
      <w:docPartPr>
        <w:name w:val="2073898FE92E426883B497CB28522DCD"/>
        <w:category>
          <w:name w:val="Splošno"/>
          <w:gallery w:val="placeholder"/>
        </w:category>
        <w:types>
          <w:type w:val="bbPlcHdr"/>
        </w:types>
        <w:behaviors>
          <w:behavior w:val="content"/>
        </w:behaviors>
        <w:guid w:val="{FBBDDAA3-917E-4FE2-90C8-CAD4D7FED819}"/>
      </w:docPartPr>
      <w:docPartBody>
        <w:p w:rsidR="00D064B9" w:rsidRDefault="00D55386" w:rsidP="00D55386">
          <w:pPr>
            <w:pStyle w:val="2073898FE92E426883B497CB28522DCD2"/>
          </w:pPr>
          <w:r w:rsidRPr="00882F7C">
            <w:rPr>
              <w:rStyle w:val="Besedilooznabemesta"/>
            </w:rPr>
            <w:t>Vpišite naslov ponudnika</w:t>
          </w:r>
          <w:r w:rsidRPr="002814B1">
            <w:rPr>
              <w:rStyle w:val="Besedilooznabemesta"/>
            </w:rPr>
            <w:t>.</w:t>
          </w:r>
        </w:p>
      </w:docPartBody>
    </w:docPart>
    <w:docPart>
      <w:docPartPr>
        <w:name w:val="B62FAC4AC05F45A9A2138F343398DC38"/>
        <w:category>
          <w:name w:val="Splošno"/>
          <w:gallery w:val="placeholder"/>
        </w:category>
        <w:types>
          <w:type w:val="bbPlcHdr"/>
        </w:types>
        <w:behaviors>
          <w:behavior w:val="content"/>
        </w:behaviors>
        <w:guid w:val="{86A68C77-83DE-4DDD-9875-4608BDB291B4}"/>
      </w:docPartPr>
      <w:docPartBody>
        <w:p w:rsidR="00D064B9" w:rsidRDefault="00D55386" w:rsidP="00D55386">
          <w:pPr>
            <w:pStyle w:val="B62FAC4AC05F45A9A2138F343398DC382"/>
          </w:pPr>
          <w:r w:rsidRPr="00882F7C">
            <w:rPr>
              <w:rStyle w:val="Besedilooznabemesta"/>
            </w:rPr>
            <w:t>Vpišite zakonitega zastopnika ponudnika</w:t>
          </w:r>
          <w:r w:rsidRPr="002814B1">
            <w:rPr>
              <w:rStyle w:val="Besedilooznabemesta"/>
            </w:rPr>
            <w:t>.</w:t>
          </w:r>
        </w:p>
      </w:docPartBody>
    </w:docPart>
    <w:docPart>
      <w:docPartPr>
        <w:name w:val="C04C9364709B4E2F9CD1016AAFAB6CE0"/>
        <w:category>
          <w:name w:val="Splošno"/>
          <w:gallery w:val="placeholder"/>
        </w:category>
        <w:types>
          <w:type w:val="bbPlcHdr"/>
        </w:types>
        <w:behaviors>
          <w:behavior w:val="content"/>
        </w:behaviors>
        <w:guid w:val="{119BEAD4-87D1-4AC6-80B5-B5D8B2CC0622}"/>
      </w:docPartPr>
      <w:docPartBody>
        <w:p w:rsidR="00D064B9" w:rsidRDefault="00D55386" w:rsidP="00D55386">
          <w:pPr>
            <w:pStyle w:val="C04C9364709B4E2F9CD1016AAFAB6CE02"/>
          </w:pPr>
          <w:r>
            <w:rPr>
              <w:rStyle w:val="Besedilooznabemesta"/>
            </w:rPr>
            <w:t>Izberite</w:t>
          </w:r>
          <w:r w:rsidRPr="00DC17D7">
            <w:rPr>
              <w:rStyle w:val="Besedilooznabemesta"/>
            </w:rPr>
            <w:t xml:space="preserve"> datum.</w:t>
          </w:r>
        </w:p>
      </w:docPartBody>
    </w:docPart>
    <w:docPart>
      <w:docPartPr>
        <w:name w:val="923BB7B2C1944878B68EB636BA29CB80"/>
        <w:category>
          <w:name w:val="Splošno"/>
          <w:gallery w:val="placeholder"/>
        </w:category>
        <w:types>
          <w:type w:val="bbPlcHdr"/>
        </w:types>
        <w:behaviors>
          <w:behavior w:val="content"/>
        </w:behaviors>
        <w:guid w:val="{373113AD-196D-4A26-A5BB-22738D7EA052}"/>
      </w:docPartPr>
      <w:docPartBody>
        <w:p w:rsidR="00D064B9" w:rsidRDefault="00D55386" w:rsidP="00D55386">
          <w:pPr>
            <w:pStyle w:val="923BB7B2C1944878B68EB636BA29CB802"/>
          </w:pPr>
          <w:r>
            <w:rPr>
              <w:rStyle w:val="Besedilooznabemesta"/>
            </w:rPr>
            <w:t>Izberite</w:t>
          </w:r>
          <w:r w:rsidRPr="00DC17D7">
            <w:rPr>
              <w:rStyle w:val="Besedilooznabemesta"/>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A506B"/>
    <w:rsid w:val="00155C2D"/>
    <w:rsid w:val="001E266D"/>
    <w:rsid w:val="003068E9"/>
    <w:rsid w:val="005E226F"/>
    <w:rsid w:val="00621C3A"/>
    <w:rsid w:val="00914C91"/>
    <w:rsid w:val="00A33CB9"/>
    <w:rsid w:val="00C53859"/>
    <w:rsid w:val="00CD4C3F"/>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D55386"/>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182</Words>
  <Characters>1043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3</cp:revision>
  <cp:lastPrinted>2023-09-20T07:25:00Z</cp:lastPrinted>
  <dcterms:created xsi:type="dcterms:W3CDTF">2024-09-30T11:26:00Z</dcterms:created>
  <dcterms:modified xsi:type="dcterms:W3CDTF">2024-09-30T11:27:00Z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