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134ED" w14:textId="78D8DB8C" w:rsidR="00FB0498" w:rsidRPr="009E5DF0" w:rsidRDefault="00FB0498" w:rsidP="00FB0498">
      <w:pPr>
        <w:tabs>
          <w:tab w:val="left" w:pos="993"/>
          <w:tab w:val="left" w:pos="1134"/>
        </w:tabs>
        <w:rPr>
          <w:rFonts w:cs="Arial"/>
        </w:rPr>
      </w:pPr>
      <w:r w:rsidRPr="009E5DF0">
        <w:rPr>
          <w:rFonts w:cs="Arial"/>
        </w:rPr>
        <w:t>Številka:</w:t>
      </w:r>
      <w:r w:rsidR="009E5DF0" w:rsidRPr="009E5DF0">
        <w:rPr>
          <w:rFonts w:cs="Arial"/>
        </w:rPr>
        <w:t xml:space="preserve"> 4300-0010/2024-2</w:t>
      </w:r>
    </w:p>
    <w:p w14:paraId="37F86CCC" w14:textId="0551364D" w:rsidR="00FB0498" w:rsidRPr="00241F04" w:rsidRDefault="00FB0498" w:rsidP="00FB0498">
      <w:pPr>
        <w:tabs>
          <w:tab w:val="left" w:pos="993"/>
          <w:tab w:val="left" w:pos="1134"/>
        </w:tabs>
        <w:rPr>
          <w:rFonts w:cs="Arial"/>
          <w:i/>
        </w:rPr>
      </w:pPr>
      <w:r w:rsidRPr="009E5DF0">
        <w:rPr>
          <w:rFonts w:cs="Arial"/>
        </w:rPr>
        <w:t xml:space="preserve">JN BR: </w:t>
      </w:r>
      <w:r w:rsidR="0050718B" w:rsidRPr="009E5DF0">
        <w:rPr>
          <w:rFonts w:cs="Arial"/>
        </w:rPr>
        <w:t>2024-338</w:t>
      </w:r>
    </w:p>
    <w:p w14:paraId="50729BF6" w14:textId="77777777" w:rsidR="00FB0498" w:rsidRDefault="00FB0498" w:rsidP="00FB0498">
      <w:pPr>
        <w:tabs>
          <w:tab w:val="left" w:pos="1026"/>
        </w:tabs>
        <w:jc w:val="both"/>
        <w:rPr>
          <w:rFonts w:cs="Arial"/>
        </w:rPr>
      </w:pPr>
    </w:p>
    <w:p w14:paraId="57D5FBA4" w14:textId="77777777" w:rsidR="00FB0498" w:rsidRPr="0011436A" w:rsidRDefault="00FB0498" w:rsidP="00FB0498">
      <w:pPr>
        <w:tabs>
          <w:tab w:val="left" w:pos="1026"/>
        </w:tabs>
        <w:jc w:val="both"/>
        <w:rPr>
          <w:rFonts w:cs="Arial"/>
        </w:rPr>
      </w:pPr>
    </w:p>
    <w:p w14:paraId="4723A329" w14:textId="77777777" w:rsidR="00FB0498" w:rsidRPr="0011436A" w:rsidRDefault="00FB0498" w:rsidP="00FB0498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0ADB960C" w14:textId="77777777" w:rsidR="00FB0498" w:rsidRDefault="00FB0498" w:rsidP="00FB0498">
      <w:pPr>
        <w:tabs>
          <w:tab w:val="left" w:pos="1083"/>
        </w:tabs>
        <w:rPr>
          <w:rFonts w:cs="Arial"/>
        </w:rPr>
      </w:pPr>
    </w:p>
    <w:p w14:paraId="6F2FF187" w14:textId="77777777" w:rsidR="00EF20B8" w:rsidRDefault="00EF20B8" w:rsidP="00FB0498">
      <w:pPr>
        <w:tabs>
          <w:tab w:val="left" w:pos="1083"/>
        </w:tabs>
        <w:rPr>
          <w:rFonts w:cs="Arial"/>
        </w:rPr>
      </w:pPr>
    </w:p>
    <w:p w14:paraId="251813F1" w14:textId="77777777" w:rsidR="00FB0498" w:rsidRDefault="00FB0498" w:rsidP="00FB049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27C1C644" w14:textId="77777777" w:rsidR="00FB0498" w:rsidRDefault="00FB0498" w:rsidP="00FB0498">
      <w:pPr>
        <w:tabs>
          <w:tab w:val="left" w:pos="1083"/>
        </w:tabs>
        <w:rPr>
          <w:rFonts w:cs="Arial"/>
        </w:rPr>
      </w:pPr>
    </w:p>
    <w:p w14:paraId="4FDFDDA4" w14:textId="77777777" w:rsidR="00FB0498" w:rsidRDefault="00FB0498" w:rsidP="00FB0498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5A46CC98" w14:textId="77777777" w:rsidR="00FB0498" w:rsidRDefault="00FB0498" w:rsidP="00FB0498">
      <w:pPr>
        <w:tabs>
          <w:tab w:val="left" w:pos="1083"/>
        </w:tabs>
        <w:rPr>
          <w:rFonts w:cs="Arial"/>
        </w:rPr>
      </w:pPr>
    </w:p>
    <w:p w14:paraId="1E463586" w14:textId="77777777" w:rsidR="00FB0498" w:rsidRDefault="00FB0498" w:rsidP="00FB0498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FB0498" w14:paraId="4A86F690" w14:textId="77777777" w:rsidTr="001D75A4">
        <w:trPr>
          <w:trHeight w:val="1281"/>
        </w:trPr>
        <w:tc>
          <w:tcPr>
            <w:tcW w:w="4481" w:type="dxa"/>
            <w:vAlign w:val="center"/>
          </w:tcPr>
          <w:p w14:paraId="06801FB6" w14:textId="77777777" w:rsidR="00FB0498" w:rsidRDefault="00FB0498" w:rsidP="001D75A4">
            <w:pPr>
              <w:jc w:val="both"/>
              <w:rPr>
                <w:rFonts w:cs="Arial"/>
                <w:color w:val="BFBFBF" w:themeColor="background1" w:themeShade="BF"/>
              </w:rPr>
            </w:pPr>
          </w:p>
          <w:p w14:paraId="7C4D4E46" w14:textId="77777777" w:rsidR="00FB0498" w:rsidRDefault="00FB0498" w:rsidP="001D75A4">
            <w:pPr>
              <w:jc w:val="both"/>
              <w:rPr>
                <w:rFonts w:cs="Arial"/>
              </w:rPr>
            </w:pPr>
            <w:r w:rsidRPr="00EF20B8">
              <w:rPr>
                <w:rFonts w:cs="Arial"/>
              </w:rPr>
              <w:t>Skupna ponudbena vrednost z vključenimi morebitnimi dodatnimi deli v EUR brez DDV</w:t>
            </w:r>
            <w:r w:rsidRPr="00433E55">
              <w:rPr>
                <w:rFonts w:cs="Arial"/>
              </w:rPr>
              <w:tab/>
            </w:r>
            <w:r w:rsidRPr="00433E55">
              <w:rPr>
                <w:rFonts w:cs="Arial"/>
              </w:rPr>
              <w:tab/>
            </w:r>
          </w:p>
        </w:tc>
        <w:tc>
          <w:tcPr>
            <w:tcW w:w="4481" w:type="dxa"/>
          </w:tcPr>
          <w:p w14:paraId="3CC0C65F" w14:textId="77777777" w:rsidR="00FB0498" w:rsidRDefault="00FB0498" w:rsidP="001D75A4">
            <w:pPr>
              <w:jc w:val="both"/>
              <w:rPr>
                <w:rFonts w:cs="Arial"/>
              </w:rPr>
            </w:pPr>
          </w:p>
        </w:tc>
      </w:tr>
    </w:tbl>
    <w:p w14:paraId="36ADDA2A" w14:textId="77777777" w:rsidR="00FB0498" w:rsidRDefault="00FB0498" w:rsidP="00FB0498">
      <w:pPr>
        <w:jc w:val="both"/>
        <w:rPr>
          <w:rFonts w:cs="Arial"/>
        </w:rPr>
      </w:pPr>
    </w:p>
    <w:p w14:paraId="46974DA8" w14:textId="77777777" w:rsidR="00FB0498" w:rsidRDefault="00FB0498" w:rsidP="00FB0498">
      <w:pPr>
        <w:jc w:val="both"/>
        <w:rPr>
          <w:rFonts w:cs="Arial"/>
        </w:rPr>
      </w:pPr>
    </w:p>
    <w:p w14:paraId="358AFC0D" w14:textId="77777777" w:rsidR="00FB0498" w:rsidRDefault="00FB0498" w:rsidP="00FB0498">
      <w:pPr>
        <w:jc w:val="both"/>
        <w:rPr>
          <w:rFonts w:cs="Arial"/>
        </w:rPr>
      </w:pPr>
    </w:p>
    <w:p w14:paraId="2FF44648" w14:textId="77777777" w:rsidR="00FB0498" w:rsidRDefault="00FB0498" w:rsidP="00FB0498">
      <w:pPr>
        <w:jc w:val="both"/>
        <w:rPr>
          <w:rFonts w:cs="Arial"/>
        </w:rPr>
      </w:pPr>
    </w:p>
    <w:p w14:paraId="4938FD8A" w14:textId="77777777" w:rsidR="00FB0498" w:rsidRDefault="00FB0498" w:rsidP="00FB0498">
      <w:pPr>
        <w:jc w:val="both"/>
        <w:rPr>
          <w:rFonts w:cs="Arial"/>
        </w:rPr>
      </w:pPr>
    </w:p>
    <w:p w14:paraId="2A63789E" w14:textId="77777777" w:rsidR="00FB0498" w:rsidRDefault="00FB0498" w:rsidP="00FB0498">
      <w:pPr>
        <w:jc w:val="both"/>
        <w:rPr>
          <w:rFonts w:cs="Arial"/>
        </w:rPr>
      </w:pPr>
    </w:p>
    <w:p w14:paraId="451704F0" w14:textId="77777777" w:rsidR="00FB0498" w:rsidRDefault="00FB0498" w:rsidP="00FB0498">
      <w:pPr>
        <w:jc w:val="both"/>
        <w:rPr>
          <w:rFonts w:cs="Arial"/>
        </w:rPr>
      </w:pPr>
    </w:p>
    <w:p w14:paraId="1F25463A" w14:textId="77777777" w:rsidR="00FB0498" w:rsidRDefault="00FB0498" w:rsidP="00FB0498">
      <w:pPr>
        <w:jc w:val="both"/>
        <w:rPr>
          <w:rFonts w:cs="Arial"/>
        </w:rPr>
      </w:pPr>
    </w:p>
    <w:p w14:paraId="7403ED25" w14:textId="77777777" w:rsidR="00FB0498" w:rsidRPr="00F35A6C" w:rsidRDefault="00FB0498" w:rsidP="00FB0498">
      <w:pPr>
        <w:jc w:val="both"/>
        <w:rPr>
          <w:rFonts w:cs="Arial"/>
        </w:rPr>
      </w:pPr>
    </w:p>
    <w:p w14:paraId="55AD889F" w14:textId="77777777" w:rsidR="00FB0498" w:rsidRPr="00F35A6C" w:rsidRDefault="00FB0498" w:rsidP="00FB0498">
      <w:pPr>
        <w:jc w:val="both"/>
        <w:rPr>
          <w:rFonts w:cs="Arial"/>
        </w:rPr>
      </w:pPr>
    </w:p>
    <w:p w14:paraId="7D5F100D" w14:textId="77777777" w:rsidR="00FB0498" w:rsidRPr="00F35A6C" w:rsidRDefault="00FB0498" w:rsidP="00FB049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2F7D030" w14:textId="77777777" w:rsidR="00FB0498" w:rsidRDefault="00FB0498" w:rsidP="00FB049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37FA98E1" w14:textId="77777777" w:rsidR="00FB0498" w:rsidRPr="007838D2" w:rsidRDefault="00FB0498" w:rsidP="00FB0498">
      <w:pPr>
        <w:rPr>
          <w:rFonts w:cs="Arial"/>
        </w:rPr>
      </w:pPr>
    </w:p>
    <w:p w14:paraId="23C7C89B" w14:textId="77777777" w:rsidR="00FB0498" w:rsidRPr="007838D2" w:rsidRDefault="00FB0498" w:rsidP="00FB0498">
      <w:pPr>
        <w:rPr>
          <w:rFonts w:cs="Arial"/>
        </w:rPr>
      </w:pPr>
    </w:p>
    <w:p w14:paraId="4267A61E" w14:textId="77777777" w:rsidR="00FB0498" w:rsidRDefault="00FB0498" w:rsidP="00FB0498">
      <w:pPr>
        <w:rPr>
          <w:rFonts w:cs="Arial"/>
        </w:rPr>
      </w:pPr>
    </w:p>
    <w:p w14:paraId="1D5CB580" w14:textId="77777777" w:rsidR="00FB0498" w:rsidRDefault="00FB0498" w:rsidP="00FB0498">
      <w:pPr>
        <w:rPr>
          <w:rFonts w:cs="Arial"/>
          <w:i/>
        </w:rPr>
      </w:pPr>
    </w:p>
    <w:p w14:paraId="08ABB8DC" w14:textId="77777777" w:rsidR="00FB0498" w:rsidRDefault="00FB0498" w:rsidP="00FB0498">
      <w:pPr>
        <w:rPr>
          <w:rFonts w:cs="Arial"/>
          <w:i/>
        </w:rPr>
      </w:pPr>
    </w:p>
    <w:p w14:paraId="3EDF7CBB" w14:textId="77777777" w:rsidR="00FB0498" w:rsidRDefault="00FB0498" w:rsidP="00FB0498">
      <w:pPr>
        <w:rPr>
          <w:rFonts w:cs="Arial"/>
          <w:i/>
        </w:rPr>
      </w:pPr>
    </w:p>
    <w:p w14:paraId="1EC0DD3D" w14:textId="77777777" w:rsidR="00FB0498" w:rsidRDefault="00FB0498" w:rsidP="00FB0498">
      <w:pPr>
        <w:rPr>
          <w:rFonts w:cs="Arial"/>
          <w:i/>
        </w:rPr>
      </w:pPr>
    </w:p>
    <w:p w14:paraId="67F435B0" w14:textId="77777777" w:rsidR="00FB0498" w:rsidRDefault="00FB0498" w:rsidP="00FB0498">
      <w:pPr>
        <w:rPr>
          <w:rFonts w:cs="Arial"/>
          <w:i/>
        </w:rPr>
      </w:pPr>
    </w:p>
    <w:p w14:paraId="1EBC9A8C" w14:textId="77777777" w:rsidR="00FB0498" w:rsidRDefault="00FB0498" w:rsidP="00FB0498">
      <w:pPr>
        <w:rPr>
          <w:rFonts w:cs="Arial"/>
          <w:i/>
        </w:rPr>
      </w:pPr>
    </w:p>
    <w:p w14:paraId="4481BF21" w14:textId="77777777" w:rsidR="00FB0498" w:rsidRDefault="00FB0498" w:rsidP="00FB0498">
      <w:pPr>
        <w:rPr>
          <w:rFonts w:cs="Arial"/>
          <w:i/>
        </w:rPr>
      </w:pPr>
    </w:p>
    <w:p w14:paraId="408E3FC3" w14:textId="77777777" w:rsidR="00FB0498" w:rsidRDefault="00FB0498" w:rsidP="00FB0498">
      <w:pPr>
        <w:rPr>
          <w:rFonts w:cs="Arial"/>
          <w:i/>
        </w:rPr>
      </w:pPr>
    </w:p>
    <w:p w14:paraId="2C30EF76" w14:textId="77777777" w:rsidR="00FB0498" w:rsidRDefault="00FB0498" w:rsidP="00FB0498">
      <w:pPr>
        <w:rPr>
          <w:rFonts w:cs="Arial"/>
          <w:i/>
        </w:rPr>
      </w:pPr>
    </w:p>
    <w:p w14:paraId="6C5F509D" w14:textId="77777777" w:rsidR="00FB0498" w:rsidRDefault="00FB0498" w:rsidP="00FB0498">
      <w:pPr>
        <w:rPr>
          <w:rFonts w:cs="Arial"/>
          <w:i/>
        </w:rPr>
      </w:pPr>
    </w:p>
    <w:p w14:paraId="1FA49391" w14:textId="77777777" w:rsidR="00FB0498" w:rsidRDefault="00FB0498" w:rsidP="00FB0498">
      <w:pPr>
        <w:rPr>
          <w:rFonts w:cs="Arial"/>
          <w:i/>
        </w:rPr>
      </w:pPr>
    </w:p>
    <w:p w14:paraId="07BDF753" w14:textId="77777777" w:rsidR="00FB0498" w:rsidRDefault="00FB0498" w:rsidP="00FB0498">
      <w:pPr>
        <w:rPr>
          <w:rFonts w:cs="Arial"/>
          <w:i/>
        </w:rPr>
      </w:pPr>
    </w:p>
    <w:p w14:paraId="1DC5CFDF" w14:textId="77777777" w:rsidR="00FB0498" w:rsidRDefault="00FB0498" w:rsidP="00FB0498">
      <w:pPr>
        <w:rPr>
          <w:rFonts w:cs="Arial"/>
          <w:i/>
        </w:rPr>
      </w:pPr>
    </w:p>
    <w:p w14:paraId="48C451A3" w14:textId="77777777" w:rsidR="00FB0498" w:rsidRDefault="00FB0498" w:rsidP="00FB0498">
      <w:pPr>
        <w:rPr>
          <w:rFonts w:cs="Arial"/>
          <w:i/>
        </w:rPr>
      </w:pPr>
    </w:p>
    <w:p w14:paraId="2E7CB9D3" w14:textId="77777777" w:rsidR="00FB0498" w:rsidRDefault="00FB0498" w:rsidP="00FB0498">
      <w:pPr>
        <w:rPr>
          <w:rFonts w:cs="Arial"/>
          <w:i/>
        </w:rPr>
      </w:pPr>
    </w:p>
    <w:p w14:paraId="01F1A4CE" w14:textId="77777777" w:rsidR="00FB0498" w:rsidRDefault="00FB0498" w:rsidP="00FB0498">
      <w:pPr>
        <w:jc w:val="both"/>
        <w:rPr>
          <w:rFonts w:cs="Arial"/>
          <w:i/>
        </w:rPr>
      </w:pPr>
    </w:p>
    <w:p w14:paraId="2E4C1B73" w14:textId="77777777" w:rsidR="00FB0498" w:rsidRDefault="00FB0498" w:rsidP="00FB0498">
      <w:pPr>
        <w:jc w:val="both"/>
        <w:rPr>
          <w:rFonts w:cs="Arial"/>
          <w:i/>
        </w:rPr>
      </w:pPr>
    </w:p>
    <w:p w14:paraId="18BF8984" w14:textId="32918464" w:rsidR="00D47195" w:rsidRPr="00FB0498" w:rsidRDefault="00FB0498" w:rsidP="00FB0498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sectPr w:rsidR="00D47195" w:rsidRPr="00FB049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6A39C5" w14:textId="77777777" w:rsidR="00292878" w:rsidRDefault="00292878">
      <w:r>
        <w:separator/>
      </w:r>
    </w:p>
  </w:endnote>
  <w:endnote w:type="continuationSeparator" w:id="0">
    <w:p w14:paraId="5B7E7DD1" w14:textId="77777777" w:rsidR="00292878" w:rsidRDefault="00292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D5FBD" w14:textId="04CAA18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FB049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B049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4191B6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B049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B049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E77C4" w14:textId="77777777" w:rsidR="00292878" w:rsidRDefault="00292878">
      <w:r>
        <w:separator/>
      </w:r>
    </w:p>
  </w:footnote>
  <w:footnote w:type="continuationSeparator" w:id="0">
    <w:p w14:paraId="4E72033E" w14:textId="77777777" w:rsidR="00292878" w:rsidRDefault="00292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A13D598" w:rsidR="00C0552D" w:rsidRPr="008607A0" w:rsidRDefault="002F3A24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33384612">
    <w:abstractNumId w:val="3"/>
  </w:num>
  <w:num w:numId="2" w16cid:durableId="365715870">
    <w:abstractNumId w:val="5"/>
  </w:num>
  <w:num w:numId="3" w16cid:durableId="1210533878">
    <w:abstractNumId w:val="2"/>
  </w:num>
  <w:num w:numId="4" w16cid:durableId="47191453">
    <w:abstractNumId w:val="1"/>
  </w:num>
  <w:num w:numId="5" w16cid:durableId="1652707900">
    <w:abstractNumId w:val="4"/>
  </w:num>
  <w:num w:numId="6" w16cid:durableId="781414596">
    <w:abstractNumId w:val="0"/>
  </w:num>
  <w:num w:numId="7" w16cid:durableId="315231403">
    <w:abstractNumId w:val="7"/>
  </w:num>
  <w:num w:numId="8" w16cid:durableId="2571062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4E68"/>
    <w:rsid w:val="00027F8E"/>
    <w:rsid w:val="00036A6D"/>
    <w:rsid w:val="000412BC"/>
    <w:rsid w:val="00041EB9"/>
    <w:rsid w:val="00042D0E"/>
    <w:rsid w:val="00046CE2"/>
    <w:rsid w:val="0005065F"/>
    <w:rsid w:val="000576FB"/>
    <w:rsid w:val="00064ADA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47AA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D16E0"/>
    <w:rsid w:val="001D694D"/>
    <w:rsid w:val="001F6F0F"/>
    <w:rsid w:val="0020233B"/>
    <w:rsid w:val="00202F5D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92878"/>
    <w:rsid w:val="002A6A46"/>
    <w:rsid w:val="002B28E0"/>
    <w:rsid w:val="002D6A3C"/>
    <w:rsid w:val="002E1329"/>
    <w:rsid w:val="002E2FD3"/>
    <w:rsid w:val="002E6B63"/>
    <w:rsid w:val="002F0041"/>
    <w:rsid w:val="002F3A24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0718B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B7C3D"/>
    <w:rsid w:val="006C4BCD"/>
    <w:rsid w:val="006D3E51"/>
    <w:rsid w:val="006D569F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3D93"/>
    <w:rsid w:val="007F4AC2"/>
    <w:rsid w:val="007F5D5E"/>
    <w:rsid w:val="007F7EE3"/>
    <w:rsid w:val="008155E7"/>
    <w:rsid w:val="00824D1D"/>
    <w:rsid w:val="00833AC6"/>
    <w:rsid w:val="00843739"/>
    <w:rsid w:val="00847017"/>
    <w:rsid w:val="008508D2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5DF0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2A6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EF20B8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0498"/>
    <w:rsid w:val="00FB0B85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ba71b4f2-3489-430b-a582-ca3f60230a1a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38C5EB14-C253-40C8-895A-BB06C959CF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C720B9-CDFF-4D56-BADE-18F39E2B8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23</TotalTime>
  <Pages>1</Pages>
  <Words>55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24</cp:revision>
  <cp:lastPrinted>2016-06-20T06:30:00Z</cp:lastPrinted>
  <dcterms:created xsi:type="dcterms:W3CDTF">2021-04-07T09:02:00Z</dcterms:created>
  <dcterms:modified xsi:type="dcterms:W3CDTF">2024-09-20T07:53:00Z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