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29D876" w14:textId="4C2F2E3B" w:rsidR="00020A56" w:rsidRDefault="00020A56" w:rsidP="00020A56">
      <w:pPr>
        <w:tabs>
          <w:tab w:val="left" w:pos="993"/>
          <w:tab w:val="left" w:pos="1134"/>
        </w:tabs>
        <w:rPr>
          <w:rFonts w:cs="Arial"/>
        </w:rPr>
      </w:pPr>
      <w:r w:rsidRPr="6B63A36D">
        <w:rPr>
          <w:rFonts w:cs="Arial"/>
        </w:rPr>
        <w:t>Številka:</w:t>
      </w:r>
      <w:r w:rsidR="11294E31" w:rsidRPr="6B63A36D">
        <w:rPr>
          <w:rFonts w:cs="Arial"/>
        </w:rPr>
        <w:t xml:space="preserve"> </w:t>
      </w:r>
      <w:r w:rsidR="00FE0849">
        <w:rPr>
          <w:rFonts w:cs="Arial"/>
        </w:rPr>
        <w:t>151.2024</w:t>
      </w:r>
    </w:p>
    <w:p w14:paraId="692B9E99" w14:textId="77777777" w:rsidR="00020A56" w:rsidRDefault="00020A56" w:rsidP="00020A56">
      <w:pPr>
        <w:tabs>
          <w:tab w:val="left" w:pos="1026"/>
        </w:tabs>
        <w:jc w:val="both"/>
        <w:rPr>
          <w:rFonts w:cs="Arial"/>
        </w:rPr>
      </w:pPr>
    </w:p>
    <w:p w14:paraId="42221FDA" w14:textId="77777777" w:rsidR="00C13B94" w:rsidRPr="0011436A" w:rsidRDefault="00C13B94" w:rsidP="00C13B94">
      <w:pPr>
        <w:tabs>
          <w:tab w:val="left" w:pos="1026"/>
        </w:tabs>
        <w:jc w:val="both"/>
        <w:rPr>
          <w:rFonts w:cs="Arial"/>
        </w:rPr>
      </w:pPr>
    </w:p>
    <w:p w14:paraId="322CB6A7" w14:textId="77777777" w:rsidR="00C13B94" w:rsidRDefault="00C13B94" w:rsidP="00C13B94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46934A4E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p w14:paraId="1B967CD0" w14:textId="77777777" w:rsidR="00C13B94" w:rsidRDefault="00C13B94" w:rsidP="00C13B94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773EEF4E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p w14:paraId="446F88EF" w14:textId="77777777" w:rsidR="00C13B94" w:rsidRDefault="00C13B94" w:rsidP="00C13B94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05E50D92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p w14:paraId="099995CA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C13B94" w14:paraId="2A854EC0" w14:textId="77777777" w:rsidTr="00F35CB9">
        <w:trPr>
          <w:trHeight w:val="1281"/>
        </w:trPr>
        <w:tc>
          <w:tcPr>
            <w:tcW w:w="4481" w:type="dxa"/>
            <w:vAlign w:val="center"/>
          </w:tcPr>
          <w:p w14:paraId="64141B21" w14:textId="57660F0E" w:rsidR="00C13B94" w:rsidRPr="00E96386" w:rsidRDefault="00C13B94" w:rsidP="00E96386">
            <w:pPr>
              <w:jc w:val="both"/>
              <w:rPr>
                <w:rFonts w:cs="Arial"/>
              </w:rPr>
            </w:pPr>
            <w:r w:rsidRPr="00E96386">
              <w:rPr>
                <w:rFonts w:cs="Arial"/>
              </w:rPr>
              <w:t>Skupna ponudbena vrednost</w:t>
            </w:r>
            <w:r w:rsidR="00E86CFC">
              <w:rPr>
                <w:rFonts w:cs="Arial"/>
              </w:rPr>
              <w:t xml:space="preserve"> z vključenimi dodatnimi morebitnimi storitvami</w:t>
            </w:r>
            <w:r w:rsidRPr="00E96386">
              <w:rPr>
                <w:rFonts w:cs="Arial"/>
              </w:rPr>
              <w:t xml:space="preserve"> v EUR </w:t>
            </w:r>
            <w:r w:rsidR="00E96386" w:rsidRPr="00E96386">
              <w:rPr>
                <w:rFonts w:cs="Arial"/>
                <w:u w:val="single"/>
              </w:rPr>
              <w:t>bre</w:t>
            </w:r>
            <w:r w:rsidRPr="00E96386">
              <w:rPr>
                <w:rFonts w:cs="Arial"/>
                <w:u w:val="single"/>
              </w:rPr>
              <w:t>z</w:t>
            </w:r>
            <w:r w:rsidRPr="00E96386">
              <w:rPr>
                <w:rFonts w:cs="Arial"/>
              </w:rPr>
              <w:t xml:space="preserve"> DDV</w:t>
            </w:r>
            <w:r w:rsidRPr="00E96386">
              <w:rPr>
                <w:rFonts w:cs="Arial"/>
              </w:rPr>
              <w:tab/>
            </w:r>
            <w:r w:rsidRPr="00E96386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14:paraId="7261BC64" w14:textId="77777777" w:rsidR="00C13B94" w:rsidRDefault="00C13B94" w:rsidP="00F35CB9">
            <w:pPr>
              <w:jc w:val="both"/>
              <w:rPr>
                <w:rFonts w:cs="Arial"/>
              </w:rPr>
            </w:pPr>
          </w:p>
        </w:tc>
      </w:tr>
    </w:tbl>
    <w:p w14:paraId="572AF07E" w14:textId="77777777" w:rsidR="00C13B94" w:rsidRDefault="00C13B94" w:rsidP="00C13B94">
      <w:pPr>
        <w:jc w:val="both"/>
        <w:rPr>
          <w:rFonts w:cs="Arial"/>
        </w:rPr>
      </w:pPr>
    </w:p>
    <w:p w14:paraId="2558FC53" w14:textId="77777777" w:rsidR="00C13B94" w:rsidRDefault="00C13B94" w:rsidP="00C13B94">
      <w:pPr>
        <w:jc w:val="both"/>
        <w:rPr>
          <w:rFonts w:cs="Arial"/>
        </w:rPr>
      </w:pPr>
    </w:p>
    <w:p w14:paraId="61D4BADE" w14:textId="77777777" w:rsidR="00C13B94" w:rsidRDefault="00C13B94" w:rsidP="00C13B94">
      <w:pPr>
        <w:jc w:val="both"/>
        <w:rPr>
          <w:rFonts w:cs="Arial"/>
        </w:rPr>
      </w:pPr>
    </w:p>
    <w:p w14:paraId="3911B1C3" w14:textId="77777777" w:rsidR="00C13B94" w:rsidRDefault="00C13B94" w:rsidP="00C13B94">
      <w:pPr>
        <w:jc w:val="both"/>
        <w:rPr>
          <w:rFonts w:cs="Arial"/>
        </w:rPr>
      </w:pPr>
    </w:p>
    <w:p w14:paraId="76DD5AE1" w14:textId="77777777" w:rsidR="00C13B94" w:rsidRDefault="00C13B94" w:rsidP="00C13B94">
      <w:pPr>
        <w:jc w:val="both"/>
        <w:rPr>
          <w:rFonts w:cs="Arial"/>
        </w:rPr>
      </w:pPr>
    </w:p>
    <w:p w14:paraId="24F47029" w14:textId="77777777" w:rsidR="00C13B94" w:rsidRDefault="00C13B94" w:rsidP="00C13B94">
      <w:pPr>
        <w:jc w:val="both"/>
        <w:rPr>
          <w:rFonts w:cs="Arial"/>
        </w:rPr>
      </w:pPr>
    </w:p>
    <w:p w14:paraId="507FA9A3" w14:textId="77777777" w:rsidR="00C13B94" w:rsidRDefault="00C13B94" w:rsidP="00C13B94">
      <w:pPr>
        <w:jc w:val="both"/>
        <w:rPr>
          <w:rFonts w:cs="Arial"/>
        </w:rPr>
      </w:pPr>
    </w:p>
    <w:p w14:paraId="4C9BBCC3" w14:textId="77777777" w:rsidR="00C13B94" w:rsidRDefault="00C13B94" w:rsidP="00C13B94">
      <w:pPr>
        <w:jc w:val="both"/>
        <w:rPr>
          <w:rFonts w:cs="Arial"/>
        </w:rPr>
      </w:pPr>
    </w:p>
    <w:p w14:paraId="0DA569EC" w14:textId="77777777" w:rsidR="00C13B94" w:rsidRPr="00F35A6C" w:rsidRDefault="00C13B94" w:rsidP="00C13B94">
      <w:pPr>
        <w:jc w:val="both"/>
        <w:rPr>
          <w:rFonts w:cs="Arial"/>
        </w:rPr>
      </w:pPr>
    </w:p>
    <w:p w14:paraId="1DDD377C" w14:textId="77777777" w:rsidR="00C13B94" w:rsidRPr="00F35A6C" w:rsidRDefault="00C13B94" w:rsidP="00C13B94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4AA66517" w14:textId="77777777" w:rsidR="00C13B94" w:rsidRDefault="00C13B94" w:rsidP="00C13B9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6C810369" w14:textId="77777777" w:rsidR="00C13B94" w:rsidRPr="007838D2" w:rsidRDefault="00C13B94" w:rsidP="00C13B94">
      <w:pPr>
        <w:rPr>
          <w:rFonts w:cs="Arial"/>
        </w:rPr>
      </w:pPr>
    </w:p>
    <w:p w14:paraId="2C6CCE1A" w14:textId="77777777" w:rsidR="00C13B94" w:rsidRPr="007838D2" w:rsidRDefault="00C13B94" w:rsidP="00C13B94">
      <w:pPr>
        <w:rPr>
          <w:rFonts w:cs="Arial"/>
        </w:rPr>
      </w:pPr>
    </w:p>
    <w:p w14:paraId="652B9821" w14:textId="77777777" w:rsidR="00C13B94" w:rsidRDefault="00C13B94" w:rsidP="00C13B94">
      <w:pPr>
        <w:rPr>
          <w:rFonts w:cs="Arial"/>
        </w:rPr>
      </w:pPr>
    </w:p>
    <w:p w14:paraId="54781E47" w14:textId="77777777" w:rsidR="00C13B94" w:rsidRDefault="00C13B94" w:rsidP="00C13B94">
      <w:pPr>
        <w:rPr>
          <w:rFonts w:cs="Arial"/>
          <w:i/>
        </w:rPr>
      </w:pPr>
    </w:p>
    <w:p w14:paraId="1F2E600A" w14:textId="77777777" w:rsidR="00C13B94" w:rsidRDefault="00C13B94" w:rsidP="00C13B94">
      <w:pPr>
        <w:jc w:val="both"/>
        <w:rPr>
          <w:rFonts w:cs="Arial"/>
          <w:i/>
        </w:rPr>
      </w:pPr>
    </w:p>
    <w:p w14:paraId="512715BB" w14:textId="77777777" w:rsidR="00C13B94" w:rsidRDefault="00C13B94" w:rsidP="00C13B94">
      <w:pPr>
        <w:jc w:val="both"/>
        <w:rPr>
          <w:rFonts w:cs="Arial"/>
          <w:i/>
        </w:rPr>
      </w:pPr>
    </w:p>
    <w:p w14:paraId="63798651" w14:textId="77777777" w:rsidR="00C13B94" w:rsidRDefault="00C13B94" w:rsidP="00C13B94">
      <w:pPr>
        <w:jc w:val="both"/>
        <w:rPr>
          <w:rFonts w:cs="Arial"/>
          <w:i/>
        </w:rPr>
      </w:pPr>
    </w:p>
    <w:p w14:paraId="4822B408" w14:textId="77777777" w:rsidR="00C13B94" w:rsidRDefault="00C13B94" w:rsidP="00C13B94">
      <w:pPr>
        <w:jc w:val="both"/>
        <w:rPr>
          <w:rFonts w:cs="Arial"/>
          <w:i/>
        </w:rPr>
      </w:pPr>
    </w:p>
    <w:p w14:paraId="7661723E" w14:textId="77777777" w:rsidR="00C13B94" w:rsidRDefault="00C13B94" w:rsidP="00C13B94">
      <w:pPr>
        <w:jc w:val="both"/>
        <w:rPr>
          <w:rFonts w:cs="Arial"/>
          <w:i/>
        </w:rPr>
      </w:pPr>
    </w:p>
    <w:p w14:paraId="13689E7A" w14:textId="77777777" w:rsidR="00C13B94" w:rsidRDefault="00C13B94" w:rsidP="00C13B94">
      <w:pPr>
        <w:jc w:val="both"/>
        <w:rPr>
          <w:rFonts w:cs="Arial"/>
          <w:i/>
        </w:rPr>
      </w:pPr>
    </w:p>
    <w:p w14:paraId="2F945BCE" w14:textId="77777777" w:rsidR="00C13B94" w:rsidRDefault="00C13B94" w:rsidP="00C13B94">
      <w:pPr>
        <w:jc w:val="both"/>
        <w:rPr>
          <w:rFonts w:cs="Arial"/>
          <w:i/>
        </w:rPr>
      </w:pPr>
    </w:p>
    <w:p w14:paraId="6992AB20" w14:textId="77777777" w:rsidR="00C13B94" w:rsidRDefault="00C13B94" w:rsidP="00C13B94">
      <w:pPr>
        <w:jc w:val="both"/>
        <w:rPr>
          <w:rFonts w:cs="Arial"/>
          <w:i/>
        </w:rPr>
      </w:pPr>
    </w:p>
    <w:p w14:paraId="3ABBDACB" w14:textId="77777777" w:rsidR="00C13B94" w:rsidRDefault="00C13B94" w:rsidP="00C13B94">
      <w:pPr>
        <w:jc w:val="both"/>
        <w:rPr>
          <w:rFonts w:cs="Arial"/>
          <w:i/>
        </w:rPr>
      </w:pPr>
    </w:p>
    <w:p w14:paraId="53C5745D" w14:textId="77777777" w:rsidR="00C13B94" w:rsidRDefault="00C13B94" w:rsidP="00C13B94">
      <w:pPr>
        <w:jc w:val="both"/>
        <w:rPr>
          <w:rFonts w:cs="Arial"/>
          <w:i/>
        </w:rPr>
      </w:pPr>
    </w:p>
    <w:p w14:paraId="590DECB9" w14:textId="77777777" w:rsidR="00C13B94" w:rsidRDefault="00C13B94" w:rsidP="00C13B94">
      <w:pPr>
        <w:jc w:val="both"/>
        <w:rPr>
          <w:rFonts w:cs="Arial"/>
          <w:i/>
        </w:rPr>
      </w:pPr>
    </w:p>
    <w:p w14:paraId="063F665A" w14:textId="77777777" w:rsidR="00C13B94" w:rsidRDefault="00C13B94" w:rsidP="00C13B94">
      <w:pPr>
        <w:jc w:val="both"/>
        <w:rPr>
          <w:rFonts w:cs="Arial"/>
          <w:i/>
        </w:rPr>
      </w:pPr>
    </w:p>
    <w:p w14:paraId="494648D0" w14:textId="77777777" w:rsidR="00C13B94" w:rsidRDefault="00C13B94" w:rsidP="00C13B94">
      <w:pPr>
        <w:jc w:val="both"/>
        <w:rPr>
          <w:rFonts w:cs="Arial"/>
          <w:i/>
        </w:rPr>
      </w:pPr>
    </w:p>
    <w:p w14:paraId="28641D4B" w14:textId="77777777" w:rsidR="00C13B94" w:rsidRDefault="00C13B94" w:rsidP="00C13B94">
      <w:pPr>
        <w:jc w:val="both"/>
        <w:rPr>
          <w:rFonts w:cs="Arial"/>
          <w:i/>
        </w:rPr>
      </w:pPr>
    </w:p>
    <w:p w14:paraId="23C495E6" w14:textId="77777777" w:rsidR="00C13B94" w:rsidRDefault="00C13B94" w:rsidP="00C13B94">
      <w:pPr>
        <w:jc w:val="both"/>
        <w:rPr>
          <w:rFonts w:cs="Arial"/>
          <w:i/>
        </w:rPr>
      </w:pPr>
    </w:p>
    <w:p w14:paraId="47B74F41" w14:textId="77777777" w:rsidR="00C13B94" w:rsidRPr="00E81DF5" w:rsidRDefault="00C13B94" w:rsidP="00C13B94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 xml:space="preserve">. </w:t>
      </w:r>
    </w:p>
    <w:p w14:paraId="5E683B04" w14:textId="77777777" w:rsidR="00C13B94" w:rsidRPr="00B20754" w:rsidRDefault="00C13B94" w:rsidP="00C13B94"/>
    <w:p w14:paraId="18BF8984" w14:textId="098C65CB" w:rsidR="00D47195" w:rsidRPr="00020A56" w:rsidRDefault="00D47195" w:rsidP="00C13B94">
      <w:pPr>
        <w:tabs>
          <w:tab w:val="left" w:pos="1026"/>
        </w:tabs>
        <w:jc w:val="both"/>
      </w:pPr>
    </w:p>
    <w:sectPr w:rsidR="00D47195" w:rsidRPr="00020A56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C88105" w14:textId="77777777" w:rsidR="006F0924" w:rsidRDefault="006F0924">
      <w:r>
        <w:separator/>
      </w:r>
    </w:p>
  </w:endnote>
  <w:endnote w:type="continuationSeparator" w:id="0">
    <w:p w14:paraId="29F1F49D" w14:textId="77777777" w:rsidR="006F0924" w:rsidRDefault="006F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D5FBD" w14:textId="575A08C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509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509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488"/>
      <w:gridCol w:w="4544"/>
    </w:tblGrid>
    <w:tr w:rsidR="00664827" w:rsidRPr="00A1445A" w14:paraId="5BD18FC6" w14:textId="77777777" w:rsidTr="00F805BA">
      <w:tc>
        <w:tcPr>
          <w:tcW w:w="4605" w:type="dxa"/>
          <w:shd w:val="clear" w:color="auto" w:fill="auto"/>
        </w:tcPr>
        <w:p w14:paraId="13B989EF" w14:textId="77777777" w:rsidR="00664827" w:rsidRPr="005A785E" w:rsidRDefault="00664827" w:rsidP="00664827">
          <w:pPr>
            <w:tabs>
              <w:tab w:val="right" w:pos="4258"/>
            </w:tabs>
            <w:rPr>
              <w:noProof/>
            </w:rPr>
          </w:pPr>
          <w:r>
            <w:rPr>
              <w:noProof/>
            </w:rPr>
            <w:drawing>
              <wp:inline distT="0" distB="0" distL="0" distR="0" wp14:anchorId="4BAA2A61" wp14:editId="5A28B363">
                <wp:extent cx="1082040" cy="409269"/>
                <wp:effectExtent l="0" t="0" r="3810" b="0"/>
                <wp:docPr id="1573723365" name="Slika 2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723365" name="Slika 2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17" cy="415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tab/>
          </w:r>
        </w:p>
      </w:tc>
      <w:tc>
        <w:tcPr>
          <w:tcW w:w="4605" w:type="dxa"/>
          <w:shd w:val="clear" w:color="auto" w:fill="auto"/>
        </w:tcPr>
        <w:p w14:paraId="4FED4088" w14:textId="77777777" w:rsidR="00664827" w:rsidRPr="00A1445A" w:rsidRDefault="00664827" w:rsidP="00664827">
          <w:pPr>
            <w:tabs>
              <w:tab w:val="left" w:pos="480"/>
              <w:tab w:val="right" w:pos="4338"/>
            </w:tabs>
            <w:rPr>
              <w:rFonts w:cs="Arial"/>
              <w:color w:val="000000"/>
            </w:rPr>
          </w:pPr>
          <w:r>
            <w:rPr>
              <w:rStyle w:val="tevilkastrani"/>
              <w:rFonts w:cs="Arial"/>
            </w:rPr>
            <w:tab/>
          </w:r>
          <w:r>
            <w:rPr>
              <w:rStyle w:val="tevilkastrani"/>
              <w:rFonts w:cs="Arial"/>
            </w:rPr>
            <w:tab/>
          </w:r>
          <w:r>
            <w:rPr>
              <w:noProof/>
            </w:rPr>
            <w:drawing>
              <wp:inline distT="0" distB="0" distL="0" distR="0" wp14:anchorId="6676C93C" wp14:editId="7612EEB1">
                <wp:extent cx="2103120" cy="342508"/>
                <wp:effectExtent l="0" t="0" r="0" b="635"/>
                <wp:docPr id="1715449428" name="Slika 3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15449428" name="Slika 3" descr="Slika, ki vsebuje besede besedilo, pisava, logotip, posnetek zaslona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44990" cy="3493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1858E20" w14:textId="77777777" w:rsidR="00664827" w:rsidRPr="00FC6CF0" w:rsidRDefault="00664827" w:rsidP="00664827">
    <w:pPr>
      <w:pStyle w:val="Noga"/>
      <w:tabs>
        <w:tab w:val="clear" w:pos="4536"/>
        <w:tab w:val="clear" w:pos="9072"/>
        <w:tab w:val="left" w:pos="5360"/>
      </w:tabs>
      <w:rPr>
        <w:rFonts w:cs="Arial"/>
        <w:sz w:val="2"/>
        <w:szCs w:val="2"/>
      </w:rPr>
    </w:pPr>
    <w:r>
      <w:rPr>
        <w:rFonts w:cs="Arial"/>
        <w:sz w:val="2"/>
        <w:szCs w:val="2"/>
      </w:rPr>
      <w:tab/>
    </w:r>
  </w:p>
  <w:p w14:paraId="7111BC68" w14:textId="77777777" w:rsidR="00370866" w:rsidRPr="00664827" w:rsidRDefault="00370866" w:rsidP="006648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D32DC4" w14:textId="77777777" w:rsidR="006F0924" w:rsidRDefault="006F0924">
      <w:r>
        <w:separator/>
      </w:r>
    </w:p>
  </w:footnote>
  <w:footnote w:type="continuationSeparator" w:id="0">
    <w:p w14:paraId="2CF67541" w14:textId="77777777" w:rsidR="006F0924" w:rsidRDefault="006F0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D8E4157" w14:paraId="14F7A193" w14:textId="77777777" w:rsidTr="1D8E4157">
      <w:trPr>
        <w:trHeight w:val="300"/>
      </w:trPr>
      <w:tc>
        <w:tcPr>
          <w:tcW w:w="3020" w:type="dxa"/>
        </w:tcPr>
        <w:p w14:paraId="1BFC287A" w14:textId="7F70D7DF" w:rsidR="1D8E4157" w:rsidRDefault="1D8E4157" w:rsidP="1D8E4157">
          <w:pPr>
            <w:pStyle w:val="Glava"/>
            <w:ind w:left="-115"/>
          </w:pPr>
        </w:p>
      </w:tc>
      <w:tc>
        <w:tcPr>
          <w:tcW w:w="3020" w:type="dxa"/>
        </w:tcPr>
        <w:p w14:paraId="77A7FA0B" w14:textId="7726CA9A" w:rsidR="1D8E4157" w:rsidRDefault="1D8E4157" w:rsidP="1D8E4157">
          <w:pPr>
            <w:pStyle w:val="Glava"/>
            <w:jc w:val="center"/>
          </w:pPr>
        </w:p>
      </w:tc>
      <w:tc>
        <w:tcPr>
          <w:tcW w:w="3020" w:type="dxa"/>
        </w:tcPr>
        <w:p w14:paraId="41641072" w14:textId="1EFACDC0" w:rsidR="1D8E4157" w:rsidRDefault="1D8E4157" w:rsidP="1D8E4157">
          <w:pPr>
            <w:pStyle w:val="Glava"/>
            <w:ind w:right="-115"/>
            <w:jc w:val="right"/>
          </w:pPr>
        </w:p>
      </w:tc>
    </w:tr>
  </w:tbl>
  <w:p w14:paraId="67DC797B" w14:textId="2A08D0FD" w:rsidR="1D8E4157" w:rsidRDefault="1D8E4157" w:rsidP="1D8E415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CB52D9" w:rsidRPr="00DC2A22" w14:paraId="14A243CB" w14:textId="77777777" w:rsidTr="00F805BA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B7F190" w14:textId="77777777" w:rsidR="00CB52D9" w:rsidRPr="00DC2A22" w:rsidRDefault="00CB52D9" w:rsidP="00CB52D9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4083B408" wp14:editId="179E6403">
                <wp:extent cx="1417320" cy="410277"/>
                <wp:effectExtent l="0" t="0" r="0" b="8890"/>
                <wp:docPr id="69253027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253027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8416" cy="41927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2BAD8B0" w14:textId="77777777" w:rsidR="00CB52D9" w:rsidRPr="00DC2A22" w:rsidRDefault="00CB52D9" w:rsidP="00CB52D9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5179455" w14:textId="77777777" w:rsidR="00CB52D9" w:rsidRPr="00DC2A22" w:rsidRDefault="00CB52D9" w:rsidP="00CB52D9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B52D9" w:rsidRPr="00DC2A22" w14:paraId="521EF801" w14:textId="77777777" w:rsidTr="00F805BA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00F7E17" w14:textId="77777777" w:rsidR="00CB52D9" w:rsidRPr="00DC2A22" w:rsidRDefault="00CB52D9" w:rsidP="00CB52D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C2A22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D650CCC" w14:textId="77777777" w:rsidR="00CB52D9" w:rsidRPr="00DC2A22" w:rsidRDefault="00CB52D9" w:rsidP="00CB52D9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08A8E327" w14:textId="2CC9D386" w:rsidR="00CB52D9" w:rsidRPr="00DC2A22" w:rsidRDefault="00CB52D9" w:rsidP="00CB52D9">
          <w:pPr>
            <w:jc w:val="right"/>
            <w:rPr>
              <w:rFonts w:cs="Arial"/>
              <w:sz w:val="16"/>
              <w:szCs w:val="16"/>
            </w:rPr>
          </w:pPr>
          <w:r w:rsidRPr="00DC2A22">
            <w:rPr>
              <w:rFonts w:cs="Arial"/>
              <w:noProof/>
              <w:sz w:val="16"/>
              <w:szCs w:val="16"/>
            </w:rPr>
            <w:t>OBR – 2.</w:t>
          </w:r>
          <w:r>
            <w:rPr>
              <w:rFonts w:cs="Arial"/>
              <w:noProof/>
              <w:sz w:val="16"/>
              <w:szCs w:val="16"/>
            </w:rPr>
            <w:t>14</w:t>
          </w:r>
        </w:p>
      </w:tc>
    </w:tr>
  </w:tbl>
  <w:p w14:paraId="091D17FB" w14:textId="77777777" w:rsidR="00CB52D9" w:rsidRPr="00FC6CF0" w:rsidRDefault="00CB52D9" w:rsidP="00CB52D9">
    <w:pPr>
      <w:pStyle w:val="Glava"/>
      <w:rPr>
        <w:rFonts w:cs="Arial"/>
        <w:sz w:val="2"/>
        <w:szCs w:val="2"/>
      </w:rPr>
    </w:pPr>
  </w:p>
  <w:p w14:paraId="3C2DB4F3" w14:textId="77777777" w:rsidR="00CB52D9" w:rsidRDefault="00CB52D9" w:rsidP="00CB52D9">
    <w:pPr>
      <w:pStyle w:val="Glava"/>
      <w:rPr>
        <w:rFonts w:cs="Arial"/>
        <w:sz w:val="2"/>
        <w:szCs w:val="2"/>
      </w:rPr>
    </w:pPr>
  </w:p>
  <w:p w14:paraId="0D641B0D" w14:textId="77777777" w:rsidR="00CB52D9" w:rsidRDefault="00CB52D9" w:rsidP="00CB52D9">
    <w:pPr>
      <w:pStyle w:val="Glava"/>
      <w:rPr>
        <w:rFonts w:cs="Arial"/>
        <w:sz w:val="2"/>
        <w:szCs w:val="2"/>
      </w:rPr>
    </w:pPr>
  </w:p>
  <w:p w14:paraId="2D988B6F" w14:textId="77777777" w:rsidR="00CB52D9" w:rsidRDefault="00CB52D9" w:rsidP="00CB52D9">
    <w:pPr>
      <w:pStyle w:val="Glava"/>
      <w:rPr>
        <w:rFonts w:cs="Arial"/>
        <w:sz w:val="2"/>
        <w:szCs w:val="2"/>
      </w:rPr>
    </w:pPr>
  </w:p>
  <w:p w14:paraId="710EE00C" w14:textId="77777777" w:rsidR="00CB52D9" w:rsidRPr="00FC6CF0" w:rsidRDefault="00CB52D9" w:rsidP="00CB52D9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89943473">
    <w:abstractNumId w:val="3"/>
  </w:num>
  <w:num w:numId="2" w16cid:durableId="1936983828">
    <w:abstractNumId w:val="5"/>
  </w:num>
  <w:num w:numId="3" w16cid:durableId="732238334">
    <w:abstractNumId w:val="2"/>
  </w:num>
  <w:num w:numId="4" w16cid:durableId="73742177">
    <w:abstractNumId w:val="1"/>
  </w:num>
  <w:num w:numId="5" w16cid:durableId="681904389">
    <w:abstractNumId w:val="4"/>
  </w:num>
  <w:num w:numId="6" w16cid:durableId="1865171187">
    <w:abstractNumId w:val="0"/>
  </w:num>
  <w:num w:numId="7" w16cid:durableId="1725131076">
    <w:abstractNumId w:val="7"/>
  </w:num>
  <w:num w:numId="8" w16cid:durableId="10577763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0A56"/>
    <w:rsid w:val="00024515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50951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B6096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2F6C2B"/>
    <w:rsid w:val="00301033"/>
    <w:rsid w:val="00315EE6"/>
    <w:rsid w:val="00324C4C"/>
    <w:rsid w:val="00325D8B"/>
    <w:rsid w:val="00326834"/>
    <w:rsid w:val="0035043A"/>
    <w:rsid w:val="003604BB"/>
    <w:rsid w:val="0036289C"/>
    <w:rsid w:val="00367250"/>
    <w:rsid w:val="00370866"/>
    <w:rsid w:val="0037231D"/>
    <w:rsid w:val="00381651"/>
    <w:rsid w:val="003871E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268A"/>
    <w:rsid w:val="00445049"/>
    <w:rsid w:val="004527D6"/>
    <w:rsid w:val="004545E5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564B9"/>
    <w:rsid w:val="005608A6"/>
    <w:rsid w:val="005724B4"/>
    <w:rsid w:val="005753D9"/>
    <w:rsid w:val="0058399F"/>
    <w:rsid w:val="005A56F6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64827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0924"/>
    <w:rsid w:val="006F44F5"/>
    <w:rsid w:val="006F758E"/>
    <w:rsid w:val="007010E2"/>
    <w:rsid w:val="007033C0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A495B"/>
    <w:rsid w:val="007B3F60"/>
    <w:rsid w:val="007D302C"/>
    <w:rsid w:val="007D4174"/>
    <w:rsid w:val="007E0866"/>
    <w:rsid w:val="007E31E3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607A0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8F4BCD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1D70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976A7"/>
    <w:rsid w:val="00AA0713"/>
    <w:rsid w:val="00AA2F1C"/>
    <w:rsid w:val="00AB1522"/>
    <w:rsid w:val="00AB3346"/>
    <w:rsid w:val="00AB4674"/>
    <w:rsid w:val="00AC72E5"/>
    <w:rsid w:val="00AC759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0136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3B94"/>
    <w:rsid w:val="00C16A39"/>
    <w:rsid w:val="00C2689D"/>
    <w:rsid w:val="00C374E4"/>
    <w:rsid w:val="00C468BF"/>
    <w:rsid w:val="00C54DDD"/>
    <w:rsid w:val="00C565DD"/>
    <w:rsid w:val="00C64A95"/>
    <w:rsid w:val="00C82B34"/>
    <w:rsid w:val="00C9531D"/>
    <w:rsid w:val="00C97729"/>
    <w:rsid w:val="00CB008E"/>
    <w:rsid w:val="00CB0D95"/>
    <w:rsid w:val="00CB52D9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686A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86CFC"/>
    <w:rsid w:val="00E932C8"/>
    <w:rsid w:val="00E95B73"/>
    <w:rsid w:val="00E9600A"/>
    <w:rsid w:val="00E96386"/>
    <w:rsid w:val="00EA1749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B7B7F"/>
    <w:rsid w:val="00FC4EB7"/>
    <w:rsid w:val="00FC6CF0"/>
    <w:rsid w:val="00FD0B70"/>
    <w:rsid w:val="00FD6770"/>
    <w:rsid w:val="00FE0849"/>
    <w:rsid w:val="00FE34E9"/>
    <w:rsid w:val="00FE6A48"/>
    <w:rsid w:val="00FF1B9E"/>
    <w:rsid w:val="00FF1C9D"/>
    <w:rsid w:val="11294E31"/>
    <w:rsid w:val="1D8E4157"/>
    <w:rsid w:val="6B63A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4" ma:contentTypeDescription="Ustvari nov dokument." ma:contentTypeScope="" ma:versionID="fa7d57e3a697290ce307e3f8271bce0b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16326647b21b80eca5527ee0180905fe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8259E2-F41C-4077-BE16-16BBA56658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9D1102-4033-48A7-9631-259983263294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3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183CF1-0D68-4E4C-81C3-7356F2A9E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</TotalTime>
  <Pages>1</Pages>
  <Words>52</Words>
  <Characters>519</Characters>
  <Application>Microsoft Office Word</Application>
  <DocSecurity>0</DocSecurity>
  <Lines>4</Lines>
  <Paragraphs>1</Paragraphs>
  <ScaleCrop>false</ScaleCrop>
  <Company>ZRSBR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32</cp:revision>
  <cp:lastPrinted>2016-06-20T06:30:00Z</cp:lastPrinted>
  <dcterms:created xsi:type="dcterms:W3CDTF">2021-04-07T09:02:00Z</dcterms:created>
  <dcterms:modified xsi:type="dcterms:W3CDTF">2024-10-30T10:38:00Z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