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67400E" w:rsidRDefault="0067400E" w:rsidP="00BD6D17">
      <w:pPr>
        <w:pStyle w:val="Naslov1"/>
        <w:rPr>
          <w:rFonts w:cs="Arial"/>
          <w:szCs w:val="20"/>
        </w:rPr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785CC7" w:rsidRPr="008D1D9E" w:rsidRDefault="00785CC7" w:rsidP="00785CC7">
      <w:pPr>
        <w:rPr>
          <w:rFonts w:cs="Arial"/>
          <w:b/>
          <w:szCs w:val="20"/>
        </w:rPr>
      </w:pPr>
      <w:r w:rsidRPr="008D1D9E">
        <w:rPr>
          <w:rFonts w:cs="Arial"/>
          <w:szCs w:val="20"/>
        </w:rPr>
        <w:t xml:space="preserve">Predmet naročila: </w:t>
      </w:r>
      <w:r w:rsidR="005C659D">
        <w:rPr>
          <w:rFonts w:cs="Arial"/>
          <w:b/>
          <w:szCs w:val="20"/>
        </w:rPr>
        <w:t>Rokavice</w:t>
      </w:r>
    </w:p>
    <w:p w:rsidR="00785CC7" w:rsidRDefault="00785CC7" w:rsidP="00785CC7">
      <w:pPr>
        <w:rPr>
          <w:b/>
        </w:rPr>
      </w:pPr>
    </w:p>
    <w:p w:rsidR="005C659D" w:rsidRPr="0024668E" w:rsidRDefault="00DA55F1" w:rsidP="005C659D">
      <w:pPr>
        <w:pStyle w:val="Odstavekseznama"/>
        <w:widowControl w:val="0"/>
        <w:numPr>
          <w:ilvl w:val="0"/>
          <w:numId w:val="1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outlineLvl w:val="0"/>
      </w:pPr>
      <w:r>
        <w:t>S</w:t>
      </w:r>
      <w:r w:rsidR="005C659D" w:rsidRPr="0024668E">
        <w:t>klop 1</w:t>
      </w:r>
      <w:r w:rsidR="005C659D">
        <w:t>:</w:t>
      </w:r>
      <w:r w:rsidR="005C659D" w:rsidRPr="0024668E">
        <w:t xml:space="preserve"> </w:t>
      </w:r>
      <w:r w:rsidR="005C659D">
        <w:t xml:space="preserve">rokavice kirurške - </w:t>
      </w:r>
      <w:proofErr w:type="spellStart"/>
      <w:r w:rsidR="005C659D">
        <w:t>nepudrane</w:t>
      </w:r>
      <w:proofErr w:type="spellEnd"/>
      <w:r w:rsidR="005C659D" w:rsidRPr="0024668E">
        <w:t xml:space="preserve"> </w:t>
      </w:r>
    </w:p>
    <w:p w:rsidR="005C659D" w:rsidRPr="0024668E" w:rsidRDefault="00DA55F1" w:rsidP="005C659D">
      <w:pPr>
        <w:pStyle w:val="Odstavekseznama"/>
        <w:widowControl w:val="0"/>
        <w:numPr>
          <w:ilvl w:val="0"/>
          <w:numId w:val="1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outlineLvl w:val="0"/>
      </w:pPr>
      <w:r>
        <w:t>S</w:t>
      </w:r>
      <w:r w:rsidR="005C659D" w:rsidRPr="0024668E">
        <w:t xml:space="preserve">klop 2: </w:t>
      </w:r>
      <w:r w:rsidR="005C659D">
        <w:t xml:space="preserve">rokavice pregledne - </w:t>
      </w:r>
      <w:proofErr w:type="spellStart"/>
      <w:r w:rsidR="005C659D">
        <w:t>nepudrane</w:t>
      </w:r>
      <w:proofErr w:type="spellEnd"/>
      <w:r w:rsidR="005C659D" w:rsidRPr="0024668E">
        <w:t xml:space="preserve"> </w:t>
      </w:r>
    </w:p>
    <w:p w:rsidR="005C659D" w:rsidRPr="0024668E" w:rsidRDefault="00DA55F1" w:rsidP="005C659D">
      <w:pPr>
        <w:pStyle w:val="Odstavekseznama"/>
        <w:widowControl w:val="0"/>
        <w:numPr>
          <w:ilvl w:val="0"/>
          <w:numId w:val="1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outlineLvl w:val="0"/>
      </w:pPr>
      <w:r>
        <w:t>S</w:t>
      </w:r>
      <w:bookmarkStart w:id="0" w:name="_GoBack"/>
      <w:bookmarkEnd w:id="0"/>
      <w:r w:rsidR="005C659D" w:rsidRPr="0024668E">
        <w:t xml:space="preserve">klop 3: </w:t>
      </w:r>
      <w:r w:rsidR="005C659D">
        <w:t>rokavice ostalo</w:t>
      </w:r>
      <w:r w:rsidR="005C659D" w:rsidRPr="0024668E">
        <w:t xml:space="preserve"> </w:t>
      </w:r>
    </w:p>
    <w:p w:rsidR="005710E8" w:rsidRPr="005C7206" w:rsidRDefault="005710E8" w:rsidP="00544953">
      <w:pPr>
        <w:rPr>
          <w:b/>
        </w:rPr>
      </w:pPr>
    </w:p>
    <w:p w:rsidR="00544953" w:rsidRPr="005C7206" w:rsidRDefault="00544953" w:rsidP="00544953"/>
    <w:p w:rsidR="0067400E" w:rsidRPr="005C7206" w:rsidRDefault="00121797" w:rsidP="00BD6D17">
      <w:r w:rsidRPr="005C7206">
        <w:t>Ponudbo oddajamo: (se označi z X)</w:t>
      </w:r>
      <w:r w:rsidR="0067400E" w:rsidRPr="005C7206">
        <w:t xml:space="preserve"> </w:t>
      </w:r>
    </w:p>
    <w:p w:rsidR="00121797" w:rsidRPr="005C7206" w:rsidRDefault="00121797" w:rsidP="00BD6D17">
      <w:pPr>
        <w:rPr>
          <w:rFonts w:cs="Arial"/>
          <w:szCs w:val="20"/>
        </w:rPr>
      </w:pPr>
    </w:p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Samostojno</w:t>
      </w:r>
    </w:p>
    <w:p w:rsidR="0067400E" w:rsidRPr="005C7206" w:rsidRDefault="0067400E" w:rsidP="00BD6D17"/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Skupno ponudbo</w:t>
      </w:r>
    </w:p>
    <w:p w:rsidR="00121797" w:rsidRPr="005C7206" w:rsidRDefault="00121797" w:rsidP="00BD6D17"/>
    <w:p w:rsidR="00121797" w:rsidRPr="005C7206" w:rsidRDefault="00121797" w:rsidP="00121797">
      <w:r w:rsidRPr="005C7206">
        <w:rPr>
          <w:rFonts w:ascii="MS Gothic" w:eastAsia="MS Gothic" w:hAnsi="MS Gothic" w:hint="eastAsia"/>
        </w:rPr>
        <w:t>☐</w:t>
      </w:r>
      <w:r w:rsidRPr="005C7206">
        <w:t xml:space="preserve"> S podizvajalci</w:t>
      </w:r>
    </w:p>
    <w:p w:rsidR="0067400E" w:rsidRPr="005C7206" w:rsidRDefault="0067400E" w:rsidP="00BD6D17"/>
    <w:p w:rsidR="00D81182" w:rsidRPr="005C7206" w:rsidRDefault="00D81182" w:rsidP="00D81182">
      <w:r w:rsidRPr="005C7206">
        <w:t>Ponudbo oddajamo za naslednje sklope (se označi z X):</w:t>
      </w:r>
    </w:p>
    <w:p w:rsidR="00D81182" w:rsidRPr="005C7206" w:rsidRDefault="00D81182" w:rsidP="00D81182">
      <w:r w:rsidRPr="005C7206">
        <w:rPr>
          <w:rFonts w:ascii="MS Gothic" w:eastAsia="MS Gothic" w:hAnsi="MS Gothic" w:hint="eastAsia"/>
          <w:lang w:val="en-US"/>
        </w:rPr>
        <w:t>☐</w:t>
      </w:r>
      <w:r w:rsidRPr="005C7206">
        <w:rPr>
          <w:lang w:val="en-US"/>
        </w:rPr>
        <w:t xml:space="preserve"> </w:t>
      </w:r>
      <w:r w:rsidRPr="005C7206">
        <w:t>Vse sklope</w:t>
      </w:r>
    </w:p>
    <w:p w:rsidR="00D81182" w:rsidRPr="005C7206" w:rsidRDefault="00D81182" w:rsidP="00D81182"/>
    <w:p w:rsidR="00785CC7" w:rsidRDefault="00785CC7" w:rsidP="00785CC7">
      <w:r>
        <w:rPr>
          <w:rFonts w:ascii="MS Gothic" w:eastAsia="MS Gothic" w:hAnsi="MS Gothic" w:hint="eastAsia"/>
          <w:lang w:val="en-US"/>
        </w:rPr>
        <w:t>☐</w:t>
      </w:r>
      <w:r>
        <w:t xml:space="preserve"> Sklop 1</w:t>
      </w:r>
      <w:r>
        <w:tab/>
      </w:r>
      <w:r>
        <w:rPr>
          <w:rFonts w:ascii="MS Gothic" w:eastAsia="MS Gothic" w:hAnsi="MS Gothic" w:hint="eastAsia"/>
          <w:lang w:val="en-US"/>
        </w:rPr>
        <w:t>☐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Sklop</w:t>
      </w:r>
      <w:proofErr w:type="spellEnd"/>
      <w:r>
        <w:rPr>
          <w:lang w:val="en-US"/>
        </w:rPr>
        <w:t xml:space="preserve"> 2 </w:t>
      </w:r>
      <w:r>
        <w:rPr>
          <w:lang w:val="en-US"/>
        </w:rPr>
        <w:tab/>
      </w:r>
      <w:r>
        <w:rPr>
          <w:rFonts w:ascii="MS Gothic" w:eastAsia="MS Gothic" w:hAnsi="MS Gothic" w:hint="eastAsia"/>
          <w:lang w:val="en-US"/>
        </w:rPr>
        <w:t>☐</w:t>
      </w:r>
      <w:r>
        <w:t xml:space="preserve"> Sklop 3</w:t>
      </w:r>
      <w:r>
        <w:tab/>
      </w:r>
    </w:p>
    <w:p w:rsidR="00D81182" w:rsidRDefault="00D81182" w:rsidP="00BD6D17"/>
    <w:p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156704">
        <w:trPr>
          <w:trHeight w:val="170"/>
        </w:trPr>
        <w:tc>
          <w:tcPr>
            <w:tcW w:w="4497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BD6D17" w:rsidRDefault="008F611C" w:rsidP="00210205">
      <w:pPr>
        <w:pStyle w:val="Naslov1"/>
      </w:pPr>
      <w:r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DA55F1">
        <w:rPr>
          <w:szCs w:val="20"/>
        </w:rPr>
      </w:r>
      <w:r w:rsidR="00DA55F1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1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2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DA55F1">
        <w:rPr>
          <w:szCs w:val="20"/>
        </w:rPr>
      </w:r>
      <w:r w:rsidR="00DA55F1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2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lastRenderedPageBreak/>
        <w:t>POSLOVNI PODATKI GOSPODARSKEGA SUBJEKTA IZ SKUPNE PONUDBE*</w:t>
      </w:r>
      <w:r w:rsidR="00064B1A">
        <w:t>*</w:t>
      </w: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5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8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9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lastRenderedPageBreak/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2909B1">
        <w:trPr>
          <w:trHeight w:val="170"/>
        </w:trPr>
        <w:tc>
          <w:tcPr>
            <w:tcW w:w="4820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8F1A83">
        <w:trPr>
          <w:trHeight w:val="170"/>
        </w:trPr>
        <w:tc>
          <w:tcPr>
            <w:tcW w:w="4820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EC1F52" w:rsidRDefault="00EC1F52" w:rsidP="00EC1F52">
      <w:pPr>
        <w:rPr>
          <w:b/>
        </w:rPr>
      </w:pPr>
    </w:p>
    <w:p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:rsidTr="00DE5639"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/>
          <w:p w:rsidR="00C20791" w:rsidRDefault="00C20791" w:rsidP="00C20791">
            <w:r>
              <w:t>_________________</w:t>
            </w:r>
          </w:p>
          <w:p w:rsidR="0067400E" w:rsidRPr="00DE5639" w:rsidRDefault="0067400E" w:rsidP="00C20791">
            <w:r w:rsidRPr="00DE5639">
              <w:t>Podpis:</w:t>
            </w:r>
          </w:p>
        </w:tc>
      </w:tr>
    </w:tbl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6D3" w:rsidRDefault="00B906D3" w:rsidP="00107834">
      <w:pPr>
        <w:spacing w:line="240" w:lineRule="auto"/>
      </w:pPr>
      <w:r>
        <w:separator/>
      </w:r>
    </w:p>
  </w:endnote>
  <w:endnote w:type="continuationSeparator" w:id="0">
    <w:p w:rsidR="00B906D3" w:rsidRDefault="00B906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59D" w:rsidRDefault="005C659D" w:rsidP="005C659D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sz w:val="18"/>
        <w:szCs w:val="18"/>
      </w:rPr>
      <w:t>Rokavice (JN 25-2024)</w:t>
    </w:r>
  </w:p>
  <w:p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6D3" w:rsidRDefault="00B906D3" w:rsidP="00107834">
      <w:pPr>
        <w:spacing w:line="240" w:lineRule="auto"/>
      </w:pPr>
      <w:r>
        <w:separator/>
      </w:r>
    </w:p>
  </w:footnote>
  <w:footnote w:type="continuationSeparator" w:id="0">
    <w:p w:rsidR="00B906D3" w:rsidRDefault="00B906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0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8F5292"/>
    <w:multiLevelType w:val="hybridMultilevel"/>
    <w:tmpl w:val="E5F2309A"/>
    <w:lvl w:ilvl="0" w:tplc="E9446B9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0"/>
  </w:num>
  <w:num w:numId="5">
    <w:abstractNumId w:val="0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6"/>
  </w:num>
  <w:num w:numId="11">
    <w:abstractNumId w:val="5"/>
  </w:num>
  <w:num w:numId="12">
    <w:abstractNumId w:val="3"/>
  </w:num>
  <w:num w:numId="13">
    <w:abstractNumId w:val="12"/>
  </w:num>
  <w:num w:numId="14">
    <w:abstractNumId w:val="11"/>
  </w:num>
  <w:num w:numId="15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301"/>
    <w:rsid w:val="000629C1"/>
    <w:rsid w:val="00064B1A"/>
    <w:rsid w:val="000757BF"/>
    <w:rsid w:val="00080B18"/>
    <w:rsid w:val="000833B2"/>
    <w:rsid w:val="00093D68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3311A"/>
    <w:rsid w:val="00156704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B7A47"/>
    <w:rsid w:val="004B7F76"/>
    <w:rsid w:val="004C0587"/>
    <w:rsid w:val="004D7AFD"/>
    <w:rsid w:val="004E52A1"/>
    <w:rsid w:val="004F4C00"/>
    <w:rsid w:val="00504634"/>
    <w:rsid w:val="005178B0"/>
    <w:rsid w:val="0053254E"/>
    <w:rsid w:val="005378CF"/>
    <w:rsid w:val="00540A16"/>
    <w:rsid w:val="00544953"/>
    <w:rsid w:val="00544E43"/>
    <w:rsid w:val="005710E8"/>
    <w:rsid w:val="00594096"/>
    <w:rsid w:val="005A1F42"/>
    <w:rsid w:val="005B5FE2"/>
    <w:rsid w:val="005C659D"/>
    <w:rsid w:val="005C7206"/>
    <w:rsid w:val="005D7976"/>
    <w:rsid w:val="005F0574"/>
    <w:rsid w:val="005F233F"/>
    <w:rsid w:val="00607871"/>
    <w:rsid w:val="00612607"/>
    <w:rsid w:val="00617238"/>
    <w:rsid w:val="00620909"/>
    <w:rsid w:val="00665955"/>
    <w:rsid w:val="006711C3"/>
    <w:rsid w:val="0067400E"/>
    <w:rsid w:val="00685336"/>
    <w:rsid w:val="006C40F1"/>
    <w:rsid w:val="006D49A0"/>
    <w:rsid w:val="006D551F"/>
    <w:rsid w:val="006D61B1"/>
    <w:rsid w:val="00701D0F"/>
    <w:rsid w:val="00723A1A"/>
    <w:rsid w:val="0074755C"/>
    <w:rsid w:val="00785CC7"/>
    <w:rsid w:val="00797FD8"/>
    <w:rsid w:val="007A3325"/>
    <w:rsid w:val="007D4B7E"/>
    <w:rsid w:val="007F1BDE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5713A"/>
    <w:rsid w:val="00970D4E"/>
    <w:rsid w:val="00994371"/>
    <w:rsid w:val="009A0CEA"/>
    <w:rsid w:val="009C5AF3"/>
    <w:rsid w:val="009D68AD"/>
    <w:rsid w:val="009E001A"/>
    <w:rsid w:val="009E0EC0"/>
    <w:rsid w:val="009E22F2"/>
    <w:rsid w:val="009F2C95"/>
    <w:rsid w:val="00A05BA8"/>
    <w:rsid w:val="00A061DF"/>
    <w:rsid w:val="00A211A3"/>
    <w:rsid w:val="00A269B3"/>
    <w:rsid w:val="00A35791"/>
    <w:rsid w:val="00A66860"/>
    <w:rsid w:val="00A71C46"/>
    <w:rsid w:val="00A84CFE"/>
    <w:rsid w:val="00A85A11"/>
    <w:rsid w:val="00A90A91"/>
    <w:rsid w:val="00A92B8E"/>
    <w:rsid w:val="00AA2551"/>
    <w:rsid w:val="00AB6E35"/>
    <w:rsid w:val="00AF1727"/>
    <w:rsid w:val="00B144D9"/>
    <w:rsid w:val="00B175AB"/>
    <w:rsid w:val="00B24B0E"/>
    <w:rsid w:val="00B26FAF"/>
    <w:rsid w:val="00B51631"/>
    <w:rsid w:val="00B6087C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A55F1"/>
    <w:rsid w:val="00DE2CE4"/>
    <w:rsid w:val="00DE5639"/>
    <w:rsid w:val="00DE571D"/>
    <w:rsid w:val="00DF51A9"/>
    <w:rsid w:val="00E0054B"/>
    <w:rsid w:val="00E25E64"/>
    <w:rsid w:val="00E37B48"/>
    <w:rsid w:val="00E43154"/>
    <w:rsid w:val="00E47DFF"/>
    <w:rsid w:val="00E52A0D"/>
    <w:rsid w:val="00E556C4"/>
    <w:rsid w:val="00E7577B"/>
    <w:rsid w:val="00EA1933"/>
    <w:rsid w:val="00EB6425"/>
    <w:rsid w:val="00EC1F52"/>
    <w:rsid w:val="00EF0D79"/>
    <w:rsid w:val="00EF5B17"/>
    <w:rsid w:val="00F014F4"/>
    <w:rsid w:val="00F12C6F"/>
    <w:rsid w:val="00F20662"/>
    <w:rsid w:val="00F40D14"/>
    <w:rsid w:val="00FA70C5"/>
    <w:rsid w:val="00FC566B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,"/>
  <w:listSeparator w:val=";"/>
  <w14:docId w14:val="4287FC6D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3</TotalTime>
  <Pages>5</Pages>
  <Words>782</Words>
  <Characters>5991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4</cp:revision>
  <cp:lastPrinted>2023-12-22T11:42:00Z</cp:lastPrinted>
  <dcterms:created xsi:type="dcterms:W3CDTF">2024-09-12T10:12:00Z</dcterms:created>
  <dcterms:modified xsi:type="dcterms:W3CDTF">2024-11-12T14:31:00Z</dcterms:modified>
</cp:coreProperties>
</file>