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BE1" w14:textId="1BB8B13C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>:</w:t>
      </w:r>
      <w:r w:rsidR="008B761C">
        <w:rPr>
          <w:rFonts w:cs="Arial"/>
        </w:rPr>
        <w:t xml:space="preserve"> 4302-0136/2024-2</w:t>
      </w:r>
      <w:r w:rsidRPr="00B9100B">
        <w:rPr>
          <w:rFonts w:cs="Arial"/>
        </w:rPr>
        <w:t xml:space="preserve"> </w:t>
      </w:r>
    </w:p>
    <w:p w14:paraId="32E0009D" w14:textId="01248325" w:rsidR="00633467" w:rsidRPr="00241F04" w:rsidRDefault="00633467" w:rsidP="0063346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8B761C">
        <w:rPr>
          <w:rFonts w:cs="Arial"/>
        </w:rPr>
        <w:t xml:space="preserve"> 2024-288</w:t>
      </w:r>
      <w:bookmarkStart w:id="0" w:name="_GoBack"/>
      <w:bookmarkEnd w:id="0"/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7373D6BD" w14:textId="77777777" w:rsidR="00633467" w:rsidRPr="000D1EDF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61CA2" w14:textId="77777777" w:rsidR="008B761C" w:rsidRDefault="008B761C">
      <w:r>
        <w:separator/>
      </w:r>
    </w:p>
  </w:endnote>
  <w:endnote w:type="continuationSeparator" w:id="0">
    <w:p w14:paraId="2249A730" w14:textId="77777777" w:rsidR="008B761C" w:rsidRDefault="008B761C">
      <w:r>
        <w:continuationSeparator/>
      </w:r>
    </w:p>
  </w:endnote>
  <w:endnote w:type="continuationNotice" w:id="1">
    <w:p w14:paraId="420528DE" w14:textId="77777777" w:rsidR="006E2AC2" w:rsidRDefault="006E2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92C87C5" w:rsidR="008B761C" w:rsidRPr="00001218" w:rsidRDefault="008B761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8B761C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8B761C" w:rsidRPr="005A785E" w:rsidRDefault="008B761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0A5A30" w:rsidR="008B761C" w:rsidRPr="00A1445A" w:rsidRDefault="008B761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8B761C" w:rsidRPr="00FC6CF0" w:rsidRDefault="008B761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32BC9" w14:textId="77777777" w:rsidR="008B761C" w:rsidRDefault="008B761C">
      <w:r>
        <w:separator/>
      </w:r>
    </w:p>
  </w:footnote>
  <w:footnote w:type="continuationSeparator" w:id="0">
    <w:p w14:paraId="5ECF9E62" w14:textId="77777777" w:rsidR="008B761C" w:rsidRDefault="008B761C">
      <w:r>
        <w:continuationSeparator/>
      </w:r>
    </w:p>
  </w:footnote>
  <w:footnote w:type="continuationNotice" w:id="1">
    <w:p w14:paraId="71B134C9" w14:textId="77777777" w:rsidR="006E2AC2" w:rsidRDefault="006E2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B761C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8B761C" w:rsidRPr="00A04B00" w:rsidRDefault="008B76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8B761C" w:rsidRPr="00A04B00" w:rsidRDefault="008B76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8B761C" w:rsidRPr="00A04B00" w:rsidRDefault="008B761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8B761C" w:rsidRPr="00C0552D" w:rsidRDefault="008B761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8B761C" w:rsidRPr="00C0552D" w:rsidRDefault="008B761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8B761C" w:rsidRPr="00A1445A" w:rsidRDefault="008B761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8B761C" w:rsidRPr="00A1445A" w:rsidRDefault="008B76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8B761C" w:rsidRPr="00A1445A" w:rsidRDefault="008B76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8B761C" w:rsidRDefault="008B761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8B761C" w:rsidRPr="00A1445A" w:rsidRDefault="008B7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B761C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8B761C" w:rsidRPr="00D31308" w:rsidRDefault="008B761C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8B761C" w:rsidRPr="00D31308" w:rsidRDefault="008B761C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8B761C" w:rsidRPr="00D31308" w:rsidRDefault="008B761C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8B761C" w:rsidRPr="00FC6CF0" w:rsidRDefault="008B761C" w:rsidP="00001218">
    <w:pPr>
      <w:pStyle w:val="Glava"/>
      <w:rPr>
        <w:rFonts w:cs="Arial"/>
        <w:sz w:val="2"/>
        <w:szCs w:val="2"/>
      </w:rPr>
    </w:pPr>
  </w:p>
  <w:p w14:paraId="16BFB5D1" w14:textId="77777777" w:rsidR="008B761C" w:rsidRPr="00FC6CF0" w:rsidRDefault="008B761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2AC2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B761C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B7540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a4cc071-bd85-44c5-acc7-68a9b922d49c"/>
    <ds:schemaRef ds:uri="http://purl.org/dc/dcmitype/"/>
    <ds:schemaRef ds:uri="http://schemas.microsoft.com/office/infopath/2007/PartnerControls"/>
    <ds:schemaRef ds:uri="http://schemas.microsoft.com/office/2006/metadata/properties"/>
    <ds:schemaRef ds:uri="64b5e79a-161e-4f4f-95e3-8c5cd0f50b6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CF52042-8E61-4462-852C-EC5E80B9E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7AFF4-C138-4382-BBF8-397747C83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2018-07-24T11:48:00Z</dcterms:created>
  <dcterms:modified xsi:type="dcterms:W3CDTF">2024-09-17T13:49:00Z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