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287BE5" w14:textId="77777777" w:rsidR="00C0714E" w:rsidRPr="00280FB3" w:rsidRDefault="00C0714E" w:rsidP="00C64B47">
      <w:pPr>
        <w:rPr>
          <w:rFonts w:cs="Arial"/>
        </w:rPr>
      </w:pPr>
    </w:p>
    <w:tbl>
      <w:tblPr>
        <w:tblW w:w="4608" w:type="dxa"/>
        <w:tblLayout w:type="fixed"/>
        <w:tblLook w:val="0000" w:firstRow="0" w:lastRow="0" w:firstColumn="0" w:lastColumn="0" w:noHBand="0" w:noVBand="0"/>
      </w:tblPr>
      <w:tblGrid>
        <w:gridCol w:w="4608"/>
      </w:tblGrid>
      <w:tr w:rsidR="00C0714E" w:rsidRPr="007738BF" w14:paraId="47A52898" w14:textId="77777777" w:rsidTr="008C6891">
        <w:trPr>
          <w:trHeight w:val="715"/>
        </w:trPr>
        <w:tc>
          <w:tcPr>
            <w:tcW w:w="4608" w:type="dxa"/>
          </w:tcPr>
          <w:p w14:paraId="5725BA8F" w14:textId="17D5DDE8" w:rsidR="00C0714E" w:rsidRPr="00D640F1" w:rsidRDefault="00C0714E" w:rsidP="00C64B47">
            <w:pPr>
              <w:rPr>
                <w:rFonts w:cs="Arial"/>
                <w:lang w:eastAsia="en-US"/>
              </w:rPr>
            </w:pPr>
            <w:r w:rsidRPr="00D640F1">
              <w:rPr>
                <w:rFonts w:cs="Arial"/>
                <w:lang w:eastAsia="en-US"/>
              </w:rPr>
              <w:t xml:space="preserve">Številka JN:  </w:t>
            </w:r>
            <w:r w:rsidR="006017A5">
              <w:rPr>
                <w:rFonts w:cs="Arial"/>
                <w:b/>
                <w:lang w:eastAsia="en-US"/>
              </w:rPr>
              <w:t>JN-0044/2024</w:t>
            </w:r>
          </w:p>
          <w:p w14:paraId="5D72ECE5" w14:textId="079E07B3" w:rsidR="00C0714E" w:rsidRPr="00D640F1" w:rsidRDefault="00C0714E" w:rsidP="00C64B47">
            <w:pPr>
              <w:rPr>
                <w:rFonts w:cs="Arial"/>
                <w:lang w:eastAsia="en-US"/>
              </w:rPr>
            </w:pPr>
            <w:r w:rsidRPr="00D640F1">
              <w:rPr>
                <w:rFonts w:cs="Arial"/>
                <w:lang w:eastAsia="en-US"/>
              </w:rPr>
              <w:t xml:space="preserve">Št. dokumenta:  </w:t>
            </w:r>
            <w:r w:rsidR="006017A5">
              <w:rPr>
                <w:rFonts w:cs="Arial"/>
                <w:b/>
                <w:lang w:eastAsia="en-US"/>
              </w:rPr>
              <w:t>JN-P-09/2024-MV</w:t>
            </w:r>
          </w:p>
          <w:p w14:paraId="1CF6EB14" w14:textId="37A992FE" w:rsidR="00C0714E" w:rsidRPr="00012E0E" w:rsidRDefault="00C0714E" w:rsidP="00C64B47">
            <w:pPr>
              <w:rPr>
                <w:rFonts w:cs="Arial"/>
                <w:lang w:eastAsia="en-US"/>
              </w:rPr>
            </w:pPr>
            <w:r w:rsidRPr="00D640F1">
              <w:rPr>
                <w:rFonts w:cs="Arial"/>
                <w:lang w:eastAsia="en-US"/>
              </w:rPr>
              <w:t xml:space="preserve">Datum:  </w:t>
            </w:r>
            <w:r w:rsidR="006017A5">
              <w:rPr>
                <w:rFonts w:cs="Arial"/>
                <w:b/>
                <w:lang w:eastAsia="en-US"/>
              </w:rPr>
              <w:t>2. 10. 2024</w:t>
            </w:r>
          </w:p>
        </w:tc>
      </w:tr>
    </w:tbl>
    <w:p w14:paraId="26133041" w14:textId="77777777" w:rsidR="00E15322" w:rsidRPr="00D23250" w:rsidRDefault="00E15322" w:rsidP="00C64B47">
      <w:pPr>
        <w:rPr>
          <w:rFonts w:cs="Arial"/>
        </w:rPr>
      </w:pPr>
    </w:p>
    <w:p w14:paraId="28639ADC" w14:textId="77777777" w:rsidR="006017A5" w:rsidRDefault="006017A5" w:rsidP="006017A5">
      <w:pPr>
        <w:rPr>
          <w:rFonts w:cs="Arial"/>
          <w:color w:val="auto"/>
          <w:sz w:val="20"/>
          <w:szCs w:val="20"/>
        </w:rPr>
      </w:pPr>
      <w:bookmarkStart w:id="0" w:name="konecGlava"/>
      <w:bookmarkEnd w:id="0"/>
    </w:p>
    <w:p w14:paraId="1038A4BE" w14:textId="77777777" w:rsidR="006017A5" w:rsidRDefault="006017A5" w:rsidP="006017A5">
      <w:pPr>
        <w:rPr>
          <w:rFonts w:cs="Arial"/>
        </w:rPr>
      </w:pPr>
    </w:p>
    <w:p w14:paraId="6814D70D" w14:textId="77777777" w:rsidR="006017A5" w:rsidRDefault="006017A5" w:rsidP="006017A5">
      <w:pPr>
        <w:rPr>
          <w:rFonts w:cs="Arial"/>
        </w:rPr>
      </w:pPr>
    </w:p>
    <w:p w14:paraId="028AF940" w14:textId="77777777" w:rsidR="006017A5" w:rsidRDefault="006017A5" w:rsidP="006017A5">
      <w:pPr>
        <w:rPr>
          <w:rFonts w:cs="Arial"/>
        </w:rPr>
      </w:pPr>
    </w:p>
    <w:p w14:paraId="2888B277" w14:textId="77777777" w:rsidR="006017A5" w:rsidRDefault="006017A5" w:rsidP="006017A5">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DOKUMENTACIJA V ZVEZI Z ODDAJO</w:t>
      </w:r>
    </w:p>
    <w:p w14:paraId="1F334B23" w14:textId="77777777" w:rsidR="006017A5" w:rsidRDefault="006017A5" w:rsidP="006017A5">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JAVNEGA NAROČILA</w:t>
      </w:r>
    </w:p>
    <w:p w14:paraId="0DD64846" w14:textId="77777777" w:rsidR="006017A5" w:rsidRDefault="006017A5" w:rsidP="006017A5">
      <w:pPr>
        <w:rPr>
          <w:rFonts w:cs="Arial"/>
          <w:sz w:val="20"/>
          <w:szCs w:val="20"/>
        </w:rPr>
      </w:pPr>
    </w:p>
    <w:p w14:paraId="709F4EA3" w14:textId="77777777" w:rsidR="006017A5" w:rsidRDefault="006017A5" w:rsidP="006017A5">
      <w:pPr>
        <w:rPr>
          <w:rFonts w:cs="Arial"/>
        </w:rPr>
      </w:pPr>
    </w:p>
    <w:p w14:paraId="2A98BFAC" w14:textId="77777777" w:rsidR="006017A5" w:rsidRDefault="006017A5" w:rsidP="006017A5">
      <w:pPr>
        <w:rPr>
          <w:rFonts w:cs="Arial"/>
        </w:rPr>
      </w:pPr>
    </w:p>
    <w:p w14:paraId="40FDF816" w14:textId="77777777" w:rsidR="006017A5" w:rsidRDefault="006017A5" w:rsidP="006017A5">
      <w:pPr>
        <w:rPr>
          <w:rFonts w:cs="Arial"/>
        </w:rPr>
      </w:pPr>
    </w:p>
    <w:p w14:paraId="6A232C39" w14:textId="77777777" w:rsidR="006017A5" w:rsidRDefault="006017A5" w:rsidP="006017A5">
      <w:pPr>
        <w:rPr>
          <w:rFonts w:cs="Arial"/>
        </w:rPr>
      </w:pPr>
    </w:p>
    <w:p w14:paraId="62646471" w14:textId="77777777" w:rsidR="006017A5" w:rsidRDefault="006017A5" w:rsidP="006017A5">
      <w:pPr>
        <w:jc w:val="center"/>
        <w:rPr>
          <w:rFonts w:cs="Times New Roman"/>
          <w:sz w:val="28"/>
          <w:szCs w:val="28"/>
        </w:rPr>
      </w:pPr>
      <w:r>
        <w:rPr>
          <w:sz w:val="28"/>
          <w:szCs w:val="28"/>
        </w:rPr>
        <w:t>Predmet javnega naročila:</w:t>
      </w:r>
    </w:p>
    <w:p w14:paraId="406E25CE" w14:textId="77777777" w:rsidR="006017A5" w:rsidRDefault="006017A5" w:rsidP="006017A5">
      <w:pPr>
        <w:jc w:val="center"/>
        <w:rPr>
          <w:rFonts w:cs="Arial"/>
          <w:b/>
          <w:sz w:val="28"/>
          <w:szCs w:val="28"/>
        </w:rPr>
      </w:pPr>
      <w:r>
        <w:rPr>
          <w:rFonts w:cs="Arial"/>
          <w:b/>
          <w:sz w:val="28"/>
          <w:szCs w:val="28"/>
        </w:rPr>
        <w:t xml:space="preserve">Dobava kemikalij - </w:t>
      </w:r>
      <w:proofErr w:type="spellStart"/>
      <w:r>
        <w:rPr>
          <w:rFonts w:cs="Arial"/>
          <w:b/>
          <w:sz w:val="28"/>
          <w:szCs w:val="28"/>
        </w:rPr>
        <w:t>polielektrolitov</w:t>
      </w:r>
      <w:proofErr w:type="spellEnd"/>
      <w:r>
        <w:rPr>
          <w:rFonts w:cs="Arial"/>
          <w:b/>
          <w:sz w:val="28"/>
          <w:szCs w:val="28"/>
        </w:rPr>
        <w:t xml:space="preserve"> za proces dehidracije blata za obdobje 2 let</w:t>
      </w:r>
    </w:p>
    <w:p w14:paraId="5CAD391C" w14:textId="77777777" w:rsidR="006017A5" w:rsidRDefault="006017A5" w:rsidP="006017A5">
      <w:pPr>
        <w:rPr>
          <w:rFonts w:cs="Arial"/>
          <w:sz w:val="20"/>
          <w:szCs w:val="20"/>
        </w:rPr>
      </w:pPr>
    </w:p>
    <w:p w14:paraId="7C74C8E0" w14:textId="77777777" w:rsidR="006017A5" w:rsidRDefault="006017A5" w:rsidP="006017A5">
      <w:pPr>
        <w:rPr>
          <w:rFonts w:cs="Arial"/>
        </w:rPr>
      </w:pPr>
      <w:r>
        <w:rPr>
          <w:rFonts w:cs="Arial"/>
        </w:rPr>
        <w:t xml:space="preserve">JHMB d.o.o. razpisuje javno naročilo »Dobava kemikalij - </w:t>
      </w:r>
      <w:proofErr w:type="spellStart"/>
      <w:r>
        <w:rPr>
          <w:rFonts w:cs="Arial"/>
        </w:rPr>
        <w:t>polielektrolitov</w:t>
      </w:r>
      <w:proofErr w:type="spellEnd"/>
      <w:r>
        <w:rPr>
          <w:rFonts w:cs="Arial"/>
        </w:rPr>
        <w:t xml:space="preserve"> za proces dehidracije blata za obdobje 2 let« na osnovi pooblastila št. JN-P-09/2024-MV izdanega s strani podjetja Mariborski vodovod, Javno podjetje d.o.o..</w:t>
      </w:r>
    </w:p>
    <w:p w14:paraId="274B342F" w14:textId="77777777" w:rsidR="006017A5" w:rsidRDefault="006017A5" w:rsidP="006017A5">
      <w:pPr>
        <w:rPr>
          <w:rFonts w:cs="Arial"/>
        </w:rPr>
      </w:pPr>
    </w:p>
    <w:p w14:paraId="0B1DBDD4" w14:textId="77777777" w:rsidR="006017A5" w:rsidRDefault="006017A5" w:rsidP="006017A5">
      <w:pPr>
        <w:rPr>
          <w:rFonts w:cs="Arial"/>
        </w:rPr>
      </w:pPr>
    </w:p>
    <w:p w14:paraId="0F081DD3" w14:textId="77777777" w:rsidR="006017A5" w:rsidRDefault="006017A5" w:rsidP="006017A5">
      <w:pPr>
        <w:jc w:val="center"/>
        <w:rPr>
          <w:rFonts w:cs="Times New Roman"/>
        </w:rPr>
      </w:pPr>
      <w:r>
        <w:t>Številka javnega naročila</w:t>
      </w:r>
    </w:p>
    <w:p w14:paraId="456CD6C8" w14:textId="77777777" w:rsidR="006017A5" w:rsidRDefault="006017A5" w:rsidP="006017A5">
      <w:pPr>
        <w:jc w:val="center"/>
      </w:pPr>
      <w:r>
        <w:t>JN-0044/2024</w:t>
      </w:r>
    </w:p>
    <w:p w14:paraId="7B789A28" w14:textId="77777777" w:rsidR="006017A5" w:rsidRDefault="006017A5" w:rsidP="006017A5"/>
    <w:p w14:paraId="5CBEF920" w14:textId="77777777" w:rsidR="006017A5" w:rsidRDefault="006017A5" w:rsidP="006017A5"/>
    <w:p w14:paraId="25681F90" w14:textId="77777777" w:rsidR="006017A5" w:rsidRDefault="006017A5" w:rsidP="006017A5"/>
    <w:p w14:paraId="374DD914" w14:textId="77777777" w:rsidR="00013A00" w:rsidRDefault="00013A00" w:rsidP="006017A5"/>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017A5" w14:paraId="51B3791C" w14:textId="77777777" w:rsidTr="006017A5">
        <w:tc>
          <w:tcPr>
            <w:tcW w:w="1740" w:type="dxa"/>
            <w:tcBorders>
              <w:top w:val="single" w:sz="4" w:space="0" w:color="000000"/>
              <w:left w:val="single" w:sz="4" w:space="0" w:color="000000"/>
              <w:bottom w:val="single" w:sz="4" w:space="0" w:color="000000"/>
              <w:right w:val="single" w:sz="4" w:space="0" w:color="000000"/>
            </w:tcBorders>
            <w:vAlign w:val="center"/>
            <w:hideMark/>
          </w:tcPr>
          <w:p w14:paraId="40532B5E" w14:textId="77777777" w:rsidR="006017A5" w:rsidRDefault="006017A5">
            <w:pPr>
              <w:rPr>
                <w:rFonts w:cs="Times New Roman"/>
                <w:b/>
              </w:rPr>
            </w:pPr>
            <w:r>
              <w:rPr>
                <w:b/>
              </w:rPr>
              <w:lastRenderedPageBreak/>
              <w:t>Obrazec št. 1</w:t>
            </w:r>
          </w:p>
        </w:tc>
      </w:tr>
    </w:tbl>
    <w:p w14:paraId="29E03369" w14:textId="77777777" w:rsidR="006017A5" w:rsidRDefault="006017A5" w:rsidP="006017A5">
      <w:pPr>
        <w:jc w:val="center"/>
        <w:rPr>
          <w:b/>
          <w:sz w:val="24"/>
        </w:rPr>
      </w:pPr>
      <w:r>
        <w:rPr>
          <w:b/>
          <w:sz w:val="24"/>
        </w:rPr>
        <w:t>PONUDBA</w:t>
      </w:r>
    </w:p>
    <w:p w14:paraId="19210E60" w14:textId="77777777" w:rsidR="006017A5" w:rsidRDefault="006017A5" w:rsidP="006017A5">
      <w:pPr>
        <w:rPr>
          <w:rFonts w:cs="Arial"/>
          <w:sz w:val="20"/>
        </w:rPr>
      </w:pPr>
    </w:p>
    <w:p w14:paraId="630A94FB" w14:textId="7BC1A01D" w:rsidR="006017A5" w:rsidRDefault="006017A5" w:rsidP="006017A5">
      <w:pPr>
        <w:rPr>
          <w:rFonts w:cs="Arial"/>
        </w:rPr>
      </w:pPr>
      <w:r>
        <w:rPr>
          <w:rFonts w:cs="Arial"/>
        </w:rPr>
        <w:t xml:space="preserve">Na osnovi javnega naročila št. JN-0044/2024 po odprtem postopku, za »Dobava kemikalij - </w:t>
      </w:r>
      <w:proofErr w:type="spellStart"/>
      <w:r>
        <w:rPr>
          <w:rFonts w:cs="Arial"/>
        </w:rPr>
        <w:t>polielektrolitov</w:t>
      </w:r>
      <w:proofErr w:type="spellEnd"/>
      <w:r>
        <w:rPr>
          <w:rFonts w:cs="Arial"/>
        </w:rPr>
        <w:t xml:space="preserve"> za proces dehidracije blata za obdobje 2 let« dajemo ponudbo, kot sledi (ustrezno obkrožiti):</w:t>
      </w:r>
    </w:p>
    <w:p w14:paraId="28024F7B" w14:textId="77777777" w:rsidR="006017A5" w:rsidRDefault="006017A5" w:rsidP="006017A5">
      <w:pPr>
        <w:numPr>
          <w:ilvl w:val="0"/>
          <w:numId w:val="11"/>
        </w:numPr>
        <w:spacing w:line="240" w:lineRule="auto"/>
        <w:rPr>
          <w:rFonts w:cs="Arial"/>
        </w:rPr>
      </w:pPr>
      <w:r>
        <w:rPr>
          <w:rFonts w:cs="Arial"/>
          <w:b/>
        </w:rPr>
        <w:t>Samostojna ponudba</w:t>
      </w:r>
      <w:r>
        <w:rPr>
          <w:rFonts w:cs="Arial"/>
        </w:rPr>
        <w:t>, kot samostojen ponudnik;</w:t>
      </w:r>
    </w:p>
    <w:p w14:paraId="7BAFE38B" w14:textId="77777777" w:rsidR="006017A5" w:rsidRDefault="006017A5" w:rsidP="006017A5">
      <w:pPr>
        <w:numPr>
          <w:ilvl w:val="0"/>
          <w:numId w:val="11"/>
        </w:numPr>
        <w:spacing w:line="240" w:lineRule="auto"/>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partner/sodelujoči partner</w:t>
      </w:r>
      <w:r>
        <w:rPr>
          <w:rFonts w:cs="Arial"/>
        </w:rPr>
        <w:t xml:space="preserve"> (ustrezno obkrožiti);</w:t>
      </w:r>
    </w:p>
    <w:p w14:paraId="4EA89A39" w14:textId="77777777" w:rsidR="006017A5" w:rsidRDefault="006017A5" w:rsidP="006017A5">
      <w:pPr>
        <w:rPr>
          <w:rFonts w:cs="Arial"/>
        </w:rPr>
      </w:pPr>
    </w:p>
    <w:p w14:paraId="75AC306D" w14:textId="6AC22DDB" w:rsidR="006017A5" w:rsidRPr="00013A00" w:rsidRDefault="006017A5" w:rsidP="006017A5">
      <w:pPr>
        <w:rPr>
          <w:rFonts w:cs="Arial"/>
          <w:b/>
          <w:bCs/>
        </w:rPr>
      </w:pPr>
      <w:r>
        <w:rPr>
          <w:rFonts w:cs="Arial"/>
          <w:b/>
          <w:bCs/>
        </w:rPr>
        <w:t>1. PODATKI O PONUDNIKU (IN PARTNERJIH - v primeru skupne ponudbe)</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08"/>
        <w:gridCol w:w="3412"/>
        <w:gridCol w:w="727"/>
        <w:gridCol w:w="1328"/>
        <w:gridCol w:w="3557"/>
        <w:gridCol w:w="693"/>
      </w:tblGrid>
      <w:tr w:rsidR="006017A5" w14:paraId="6C8DF4CB" w14:textId="77777777" w:rsidTr="00013A00">
        <w:trPr>
          <w:trHeight w:val="482"/>
        </w:trPr>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69CAB324" w14:textId="77777777" w:rsidR="006017A5" w:rsidRDefault="006017A5">
            <w:pPr>
              <w:jc w:val="left"/>
              <w:rPr>
                <w:rFonts w:cs="Arial"/>
                <w:szCs w:val="20"/>
              </w:rPr>
            </w:pPr>
            <w:r>
              <w:rPr>
                <w:rFonts w:cs="Arial"/>
                <w:szCs w:val="20"/>
              </w:rPr>
              <w:t>POLNI NAZIV IN FIRMA PONUDNIKA:</w:t>
            </w:r>
          </w:p>
        </w:tc>
        <w:tc>
          <w:tcPr>
            <w:tcW w:w="5578" w:type="dxa"/>
            <w:gridSpan w:val="3"/>
            <w:tcBorders>
              <w:top w:val="single" w:sz="4" w:space="0" w:color="auto"/>
              <w:left w:val="single" w:sz="4" w:space="0" w:color="auto"/>
              <w:bottom w:val="single" w:sz="4" w:space="0" w:color="auto"/>
              <w:right w:val="single" w:sz="4" w:space="0" w:color="auto"/>
            </w:tcBorders>
            <w:vAlign w:val="center"/>
          </w:tcPr>
          <w:p w14:paraId="20475B80" w14:textId="77777777" w:rsidR="006017A5" w:rsidRDefault="006017A5">
            <w:pPr>
              <w:rPr>
                <w:rFonts w:cs="Arial"/>
                <w:szCs w:val="20"/>
              </w:rPr>
            </w:pPr>
          </w:p>
        </w:tc>
      </w:tr>
      <w:tr w:rsidR="006017A5" w14:paraId="577B1AB2" w14:textId="77777777" w:rsidTr="00013A00">
        <w:trPr>
          <w:trHeight w:val="482"/>
        </w:trPr>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1CF511E6" w14:textId="77777777" w:rsidR="006017A5" w:rsidRDefault="006017A5">
            <w:pPr>
              <w:jc w:val="left"/>
              <w:rPr>
                <w:rFonts w:cs="Arial"/>
                <w:szCs w:val="20"/>
              </w:rPr>
            </w:pPr>
            <w:r>
              <w:rPr>
                <w:rFonts w:cs="Arial"/>
                <w:szCs w:val="20"/>
              </w:rPr>
              <w:t>NASLOV PONUDNIKA:</w:t>
            </w:r>
          </w:p>
        </w:tc>
        <w:tc>
          <w:tcPr>
            <w:tcW w:w="5578" w:type="dxa"/>
            <w:gridSpan w:val="3"/>
            <w:tcBorders>
              <w:top w:val="single" w:sz="4" w:space="0" w:color="auto"/>
              <w:left w:val="single" w:sz="4" w:space="0" w:color="auto"/>
              <w:bottom w:val="single" w:sz="4" w:space="0" w:color="auto"/>
              <w:right w:val="single" w:sz="4" w:space="0" w:color="auto"/>
            </w:tcBorders>
            <w:vAlign w:val="center"/>
          </w:tcPr>
          <w:p w14:paraId="00BC6BAA" w14:textId="77777777" w:rsidR="006017A5" w:rsidRDefault="006017A5">
            <w:pPr>
              <w:rPr>
                <w:rFonts w:cs="Arial"/>
                <w:szCs w:val="20"/>
              </w:rPr>
            </w:pPr>
          </w:p>
        </w:tc>
      </w:tr>
      <w:tr w:rsidR="006017A5" w14:paraId="10D79C1F" w14:textId="77777777" w:rsidTr="00013A00">
        <w:trPr>
          <w:trHeight w:val="482"/>
        </w:trPr>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28BBF283" w14:textId="55E5E0E3" w:rsidR="006017A5" w:rsidRDefault="00013A00">
            <w:pPr>
              <w:jc w:val="left"/>
              <w:rPr>
                <w:rFonts w:cs="Arial"/>
                <w:szCs w:val="20"/>
              </w:rPr>
            </w:pPr>
            <w:r>
              <w:rPr>
                <w:rFonts w:cs="Arial"/>
                <w:szCs w:val="20"/>
              </w:rPr>
              <w:t>KONTAKTNA OSEBA</w:t>
            </w:r>
            <w:r w:rsidR="00E67173">
              <w:rPr>
                <w:rFonts w:cs="Arial"/>
                <w:szCs w:val="20"/>
              </w:rPr>
              <w:t>/SKRBNIK POGODBE</w:t>
            </w:r>
            <w:r>
              <w:rPr>
                <w:rFonts w:cs="Arial"/>
                <w:szCs w:val="20"/>
              </w:rPr>
              <w:t>:</w:t>
            </w:r>
          </w:p>
        </w:tc>
        <w:tc>
          <w:tcPr>
            <w:tcW w:w="5578" w:type="dxa"/>
            <w:gridSpan w:val="3"/>
            <w:tcBorders>
              <w:top w:val="single" w:sz="4" w:space="0" w:color="auto"/>
              <w:left w:val="single" w:sz="4" w:space="0" w:color="auto"/>
              <w:bottom w:val="single" w:sz="4" w:space="0" w:color="auto"/>
              <w:right w:val="single" w:sz="4" w:space="0" w:color="auto"/>
            </w:tcBorders>
            <w:vAlign w:val="center"/>
          </w:tcPr>
          <w:p w14:paraId="4D535458" w14:textId="77777777" w:rsidR="006017A5" w:rsidRDefault="006017A5">
            <w:pPr>
              <w:rPr>
                <w:rFonts w:cs="Arial"/>
                <w:szCs w:val="20"/>
              </w:rPr>
            </w:pPr>
          </w:p>
        </w:tc>
      </w:tr>
      <w:tr w:rsidR="00013A00" w14:paraId="110E4037" w14:textId="77777777" w:rsidTr="00013A00">
        <w:trPr>
          <w:trHeight w:val="482"/>
        </w:trPr>
        <w:tc>
          <w:tcPr>
            <w:tcW w:w="4247" w:type="dxa"/>
            <w:gridSpan w:val="3"/>
            <w:tcBorders>
              <w:top w:val="single" w:sz="4" w:space="0" w:color="auto"/>
              <w:left w:val="single" w:sz="4" w:space="0" w:color="auto"/>
              <w:bottom w:val="single" w:sz="4" w:space="0" w:color="auto"/>
              <w:right w:val="single" w:sz="4" w:space="0" w:color="auto"/>
            </w:tcBorders>
            <w:vAlign w:val="center"/>
          </w:tcPr>
          <w:p w14:paraId="2BCC004D" w14:textId="7D3D2DB3" w:rsidR="00013A00" w:rsidRDefault="00013A00">
            <w:pPr>
              <w:jc w:val="left"/>
              <w:rPr>
                <w:rFonts w:cs="Arial"/>
                <w:szCs w:val="20"/>
              </w:rPr>
            </w:pPr>
            <w:r>
              <w:rPr>
                <w:rFonts w:cs="Arial"/>
                <w:szCs w:val="20"/>
              </w:rPr>
              <w:t>TELEFON IN E-NASLOV</w:t>
            </w:r>
            <w:r w:rsidR="00E67173">
              <w:rPr>
                <w:rFonts w:cs="Arial"/>
                <w:szCs w:val="20"/>
              </w:rPr>
              <w:t xml:space="preserve"> KONTAKTNE OSEBE</w:t>
            </w:r>
            <w:r>
              <w:rPr>
                <w:rFonts w:cs="Arial"/>
                <w:szCs w:val="20"/>
              </w:rPr>
              <w:t>:</w:t>
            </w:r>
          </w:p>
        </w:tc>
        <w:tc>
          <w:tcPr>
            <w:tcW w:w="5578" w:type="dxa"/>
            <w:gridSpan w:val="3"/>
            <w:tcBorders>
              <w:top w:val="single" w:sz="4" w:space="0" w:color="auto"/>
              <w:left w:val="single" w:sz="4" w:space="0" w:color="auto"/>
              <w:bottom w:val="single" w:sz="4" w:space="0" w:color="auto"/>
              <w:right w:val="single" w:sz="4" w:space="0" w:color="auto"/>
            </w:tcBorders>
            <w:vAlign w:val="center"/>
          </w:tcPr>
          <w:p w14:paraId="4C3464DD" w14:textId="77777777" w:rsidR="00013A00" w:rsidRDefault="00013A00">
            <w:pPr>
              <w:rPr>
                <w:rFonts w:cs="Arial"/>
                <w:szCs w:val="20"/>
              </w:rPr>
            </w:pPr>
          </w:p>
        </w:tc>
      </w:tr>
      <w:tr w:rsidR="006017A5" w14:paraId="1CB98F60" w14:textId="77777777" w:rsidTr="00013A00">
        <w:trPr>
          <w:trHeight w:val="482"/>
        </w:trPr>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3A8D172C" w14:textId="77777777" w:rsidR="006017A5" w:rsidRDefault="006017A5">
            <w:pPr>
              <w:jc w:val="left"/>
              <w:rPr>
                <w:rFonts w:cs="Arial"/>
                <w:szCs w:val="24"/>
              </w:rPr>
            </w:pPr>
            <w:r>
              <w:rPr>
                <w:rFonts w:cs="Arial"/>
              </w:rPr>
              <w:t>IDENTIFIKACIJSKA ŠTEVILKA ZA DDV:</w:t>
            </w:r>
          </w:p>
        </w:tc>
        <w:tc>
          <w:tcPr>
            <w:tcW w:w="5578" w:type="dxa"/>
            <w:gridSpan w:val="3"/>
            <w:tcBorders>
              <w:top w:val="single" w:sz="4" w:space="0" w:color="auto"/>
              <w:left w:val="single" w:sz="4" w:space="0" w:color="auto"/>
              <w:bottom w:val="single" w:sz="4" w:space="0" w:color="auto"/>
              <w:right w:val="single" w:sz="4" w:space="0" w:color="auto"/>
            </w:tcBorders>
            <w:vAlign w:val="center"/>
          </w:tcPr>
          <w:p w14:paraId="51BEB884" w14:textId="77777777" w:rsidR="006017A5" w:rsidRDefault="006017A5">
            <w:pPr>
              <w:pStyle w:val="Glava"/>
              <w:tabs>
                <w:tab w:val="clear" w:pos="4536"/>
              </w:tabs>
              <w:rPr>
                <w:rFonts w:cs="Arial"/>
              </w:rPr>
            </w:pPr>
          </w:p>
        </w:tc>
      </w:tr>
      <w:tr w:rsidR="006017A5" w14:paraId="691E6EF6" w14:textId="77777777" w:rsidTr="00013A00">
        <w:trPr>
          <w:trHeight w:val="482"/>
        </w:trPr>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15BE0D2D" w14:textId="77777777" w:rsidR="006017A5" w:rsidRDefault="006017A5">
            <w:pPr>
              <w:jc w:val="left"/>
              <w:rPr>
                <w:rFonts w:cs="Arial"/>
                <w:szCs w:val="20"/>
              </w:rPr>
            </w:pPr>
            <w:r>
              <w:rPr>
                <w:rFonts w:cs="Arial"/>
                <w:szCs w:val="20"/>
              </w:rPr>
              <w:t>MATIČNA ŠTEVILKA:</w:t>
            </w:r>
          </w:p>
        </w:tc>
        <w:tc>
          <w:tcPr>
            <w:tcW w:w="5578" w:type="dxa"/>
            <w:gridSpan w:val="3"/>
            <w:tcBorders>
              <w:top w:val="single" w:sz="4" w:space="0" w:color="auto"/>
              <w:left w:val="single" w:sz="4" w:space="0" w:color="auto"/>
              <w:bottom w:val="single" w:sz="4" w:space="0" w:color="auto"/>
              <w:right w:val="single" w:sz="4" w:space="0" w:color="auto"/>
            </w:tcBorders>
            <w:vAlign w:val="center"/>
          </w:tcPr>
          <w:p w14:paraId="370C2CC6" w14:textId="77777777" w:rsidR="006017A5" w:rsidRDefault="006017A5">
            <w:pPr>
              <w:rPr>
                <w:rFonts w:cs="Arial"/>
                <w:szCs w:val="20"/>
              </w:rPr>
            </w:pPr>
          </w:p>
        </w:tc>
      </w:tr>
      <w:tr w:rsidR="006017A5" w14:paraId="2EB4098E" w14:textId="77777777" w:rsidTr="00013A00">
        <w:trPr>
          <w:trHeight w:val="482"/>
        </w:trPr>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4F93B4B3" w14:textId="77777777" w:rsidR="006017A5" w:rsidRDefault="006017A5">
            <w:pPr>
              <w:jc w:val="left"/>
              <w:rPr>
                <w:rFonts w:cs="Arial"/>
                <w:szCs w:val="24"/>
              </w:rPr>
            </w:pPr>
            <w:r>
              <w:rPr>
                <w:rFonts w:cs="Arial"/>
              </w:rPr>
              <w:t>ŠT. TRR-ja IN BANKA:</w:t>
            </w:r>
          </w:p>
        </w:tc>
        <w:tc>
          <w:tcPr>
            <w:tcW w:w="5578" w:type="dxa"/>
            <w:gridSpan w:val="3"/>
            <w:tcBorders>
              <w:top w:val="single" w:sz="4" w:space="0" w:color="auto"/>
              <w:left w:val="single" w:sz="4" w:space="0" w:color="auto"/>
              <w:bottom w:val="single" w:sz="4" w:space="0" w:color="auto"/>
              <w:right w:val="single" w:sz="4" w:space="0" w:color="auto"/>
            </w:tcBorders>
            <w:vAlign w:val="center"/>
          </w:tcPr>
          <w:p w14:paraId="70880EFE" w14:textId="77777777" w:rsidR="006017A5" w:rsidRDefault="006017A5">
            <w:pPr>
              <w:rPr>
                <w:rFonts w:cs="Arial"/>
                <w:szCs w:val="20"/>
              </w:rPr>
            </w:pPr>
          </w:p>
        </w:tc>
      </w:tr>
      <w:tr w:rsidR="006017A5" w14:paraId="6184C79B" w14:textId="77777777" w:rsidTr="00013A00">
        <w:trPr>
          <w:trHeight w:val="482"/>
        </w:trPr>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4BDF59FD" w14:textId="77777777" w:rsidR="006017A5" w:rsidRDefault="006017A5">
            <w:pPr>
              <w:jc w:val="left"/>
              <w:rPr>
                <w:rFonts w:cs="Arial"/>
                <w:szCs w:val="20"/>
              </w:rPr>
            </w:pPr>
            <w:r>
              <w:rPr>
                <w:rFonts w:cs="Arial"/>
              </w:rPr>
              <w:t>ODGOVORNA OSEBA ZA PODPIS POGODBE (z navedbo funkcije):</w:t>
            </w:r>
          </w:p>
        </w:tc>
        <w:tc>
          <w:tcPr>
            <w:tcW w:w="5578" w:type="dxa"/>
            <w:gridSpan w:val="3"/>
            <w:tcBorders>
              <w:top w:val="single" w:sz="4" w:space="0" w:color="auto"/>
              <w:left w:val="single" w:sz="4" w:space="0" w:color="auto"/>
              <w:bottom w:val="single" w:sz="4" w:space="0" w:color="auto"/>
              <w:right w:val="single" w:sz="4" w:space="0" w:color="auto"/>
            </w:tcBorders>
            <w:vAlign w:val="center"/>
          </w:tcPr>
          <w:p w14:paraId="528C0ABD" w14:textId="77777777" w:rsidR="006017A5" w:rsidRDefault="006017A5">
            <w:pPr>
              <w:rPr>
                <w:rFonts w:cs="Arial"/>
                <w:szCs w:val="20"/>
              </w:rPr>
            </w:pPr>
          </w:p>
        </w:tc>
      </w:tr>
      <w:tr w:rsidR="006017A5" w14:paraId="032C7173" w14:textId="77777777" w:rsidTr="00013A00">
        <w:trPr>
          <w:trHeight w:val="482"/>
        </w:trPr>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3DEA6212" w14:textId="77777777" w:rsidR="006017A5" w:rsidRDefault="006017A5">
            <w:pPr>
              <w:jc w:val="left"/>
              <w:rPr>
                <w:rFonts w:cs="Arial"/>
                <w:szCs w:val="20"/>
              </w:rPr>
            </w:pPr>
            <w:r>
              <w:rPr>
                <w:rFonts w:cs="Arial"/>
                <w:szCs w:val="20"/>
              </w:rPr>
              <w:t>ZAKONITI ZASTOPNIKI:</w:t>
            </w:r>
          </w:p>
        </w:tc>
        <w:tc>
          <w:tcPr>
            <w:tcW w:w="5578" w:type="dxa"/>
            <w:gridSpan w:val="3"/>
            <w:tcBorders>
              <w:top w:val="single" w:sz="4" w:space="0" w:color="auto"/>
              <w:left w:val="single" w:sz="4" w:space="0" w:color="auto"/>
              <w:bottom w:val="single" w:sz="4" w:space="0" w:color="auto"/>
              <w:right w:val="single" w:sz="4" w:space="0" w:color="auto"/>
            </w:tcBorders>
            <w:vAlign w:val="center"/>
          </w:tcPr>
          <w:p w14:paraId="63C1216E" w14:textId="77777777" w:rsidR="006017A5" w:rsidRDefault="006017A5">
            <w:pPr>
              <w:rPr>
                <w:rFonts w:cs="Arial"/>
                <w:szCs w:val="20"/>
              </w:rPr>
            </w:pPr>
          </w:p>
        </w:tc>
      </w:tr>
      <w:tr w:rsidR="006017A5" w14:paraId="269E3B8A" w14:textId="77777777" w:rsidTr="00013A00">
        <w:trPr>
          <w:trHeight w:val="482"/>
        </w:trPr>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5B08FF40" w14:textId="77777777" w:rsidR="006017A5" w:rsidRDefault="006017A5">
            <w:pPr>
              <w:jc w:val="left"/>
              <w:rPr>
                <w:rFonts w:cs="Arial"/>
                <w:szCs w:val="20"/>
              </w:rPr>
            </w:pPr>
            <w:r>
              <w:rPr>
                <w:rFonts w:cs="Arial"/>
                <w:szCs w:val="20"/>
              </w:rPr>
              <w:t>PONUDNIK JE MSP – kot je opredeljeno v Priporočilu Komisije 2003/361/ES</w:t>
            </w:r>
          </w:p>
        </w:tc>
        <w:tc>
          <w:tcPr>
            <w:tcW w:w="5578" w:type="dxa"/>
            <w:gridSpan w:val="3"/>
            <w:tcBorders>
              <w:top w:val="single" w:sz="4" w:space="0" w:color="auto"/>
              <w:left w:val="single" w:sz="4" w:space="0" w:color="auto"/>
              <w:bottom w:val="single" w:sz="4" w:space="0" w:color="auto"/>
              <w:right w:val="single" w:sz="4" w:space="0" w:color="auto"/>
            </w:tcBorders>
            <w:vAlign w:val="center"/>
            <w:hideMark/>
          </w:tcPr>
          <w:p w14:paraId="0335161E" w14:textId="77777777" w:rsidR="006017A5" w:rsidRDefault="006017A5">
            <w:pPr>
              <w:rPr>
                <w:rStyle w:val="Sprotnaopomba-sklic"/>
                <w:rFonts w:eastAsia="Calibri" w:cs="Times New Roman"/>
                <w:color w:val="FFFFFF"/>
                <w:szCs w:val="24"/>
              </w:rPr>
            </w:pPr>
            <w:r>
              <w:t>DA                    NE</w:t>
            </w:r>
          </w:p>
        </w:tc>
      </w:tr>
      <w:tr w:rsidR="006017A5" w14:paraId="56E010FD" w14:textId="77777777" w:rsidTr="00013A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gridBefore w:val="1"/>
          <w:gridAfter w:val="1"/>
          <w:wBefore w:w="108" w:type="dxa"/>
          <w:wAfter w:w="693" w:type="dxa"/>
        </w:trPr>
        <w:tc>
          <w:tcPr>
            <w:tcW w:w="3412" w:type="dxa"/>
            <w:hideMark/>
          </w:tcPr>
          <w:p w14:paraId="22FEC37D" w14:textId="77777777" w:rsidR="006017A5" w:rsidRDefault="006017A5">
            <w:pPr>
              <w:jc w:val="center"/>
              <w:rPr>
                <w:rFonts w:cs="Arial"/>
              </w:rPr>
            </w:pPr>
            <w:r>
              <w:rPr>
                <w:rFonts w:cs="Arial"/>
              </w:rPr>
              <w:t>Datum in kraj:</w:t>
            </w:r>
          </w:p>
        </w:tc>
        <w:tc>
          <w:tcPr>
            <w:tcW w:w="2055" w:type="dxa"/>
            <w:gridSpan w:val="2"/>
          </w:tcPr>
          <w:p w14:paraId="229E5D44" w14:textId="77777777" w:rsidR="006017A5" w:rsidRDefault="006017A5">
            <w:pPr>
              <w:jc w:val="center"/>
              <w:rPr>
                <w:rFonts w:cs="Arial"/>
              </w:rPr>
            </w:pPr>
          </w:p>
        </w:tc>
        <w:tc>
          <w:tcPr>
            <w:tcW w:w="3557" w:type="dxa"/>
            <w:hideMark/>
          </w:tcPr>
          <w:p w14:paraId="306CBECA" w14:textId="77777777" w:rsidR="006017A5" w:rsidRDefault="006017A5">
            <w:pPr>
              <w:jc w:val="center"/>
              <w:rPr>
                <w:rFonts w:cs="Arial"/>
              </w:rPr>
            </w:pPr>
            <w:r>
              <w:rPr>
                <w:rFonts w:cs="Arial"/>
              </w:rPr>
              <w:t>Podpis odgovorne osebe:</w:t>
            </w:r>
          </w:p>
        </w:tc>
      </w:tr>
      <w:tr w:rsidR="006017A5" w14:paraId="3F684837" w14:textId="77777777" w:rsidTr="00013A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gridBefore w:val="1"/>
          <w:gridAfter w:val="1"/>
          <w:wBefore w:w="108" w:type="dxa"/>
          <w:wAfter w:w="693" w:type="dxa"/>
        </w:trPr>
        <w:tc>
          <w:tcPr>
            <w:tcW w:w="3412" w:type="dxa"/>
            <w:tcBorders>
              <w:top w:val="nil"/>
              <w:left w:val="nil"/>
              <w:bottom w:val="single" w:sz="4" w:space="0" w:color="auto"/>
              <w:right w:val="nil"/>
            </w:tcBorders>
          </w:tcPr>
          <w:p w14:paraId="6CF8B04B" w14:textId="77777777" w:rsidR="006017A5" w:rsidRDefault="006017A5">
            <w:pPr>
              <w:jc w:val="center"/>
              <w:rPr>
                <w:rFonts w:cs="Arial"/>
              </w:rPr>
            </w:pPr>
          </w:p>
          <w:p w14:paraId="1B902D27" w14:textId="77777777" w:rsidR="006017A5" w:rsidRDefault="006017A5">
            <w:pPr>
              <w:jc w:val="center"/>
              <w:rPr>
                <w:rFonts w:cs="Arial"/>
              </w:rPr>
            </w:pPr>
          </w:p>
        </w:tc>
        <w:tc>
          <w:tcPr>
            <w:tcW w:w="2055" w:type="dxa"/>
            <w:gridSpan w:val="2"/>
          </w:tcPr>
          <w:p w14:paraId="0520E70C" w14:textId="77777777" w:rsidR="006017A5" w:rsidRDefault="006017A5">
            <w:pPr>
              <w:rPr>
                <w:rFonts w:cs="Times New Roman"/>
                <w:color w:val="FFFFFF"/>
              </w:rPr>
            </w:pPr>
          </w:p>
          <w:p w14:paraId="5A4C5B79" w14:textId="77777777" w:rsidR="006017A5" w:rsidRDefault="006017A5">
            <w:pPr>
              <w:rPr>
                <w:rFonts w:cs="Arial"/>
              </w:rPr>
            </w:pPr>
            <w:r>
              <w:rPr>
                <w:rStyle w:val="Sprotnaopomba-sklic"/>
                <w:rFonts w:eastAsia="Calibri"/>
                <w:color w:val="FFFFFF"/>
              </w:rPr>
              <w:footnoteReference w:id="1"/>
            </w:r>
          </w:p>
        </w:tc>
        <w:tc>
          <w:tcPr>
            <w:tcW w:w="3557" w:type="dxa"/>
            <w:tcBorders>
              <w:top w:val="nil"/>
              <w:left w:val="nil"/>
              <w:bottom w:val="single" w:sz="4" w:space="0" w:color="auto"/>
              <w:right w:val="nil"/>
            </w:tcBorders>
          </w:tcPr>
          <w:p w14:paraId="3E5E1FED" w14:textId="77777777" w:rsidR="006017A5" w:rsidRDefault="006017A5">
            <w:pPr>
              <w:jc w:val="center"/>
              <w:rPr>
                <w:rFonts w:cs="Arial"/>
              </w:rPr>
            </w:pPr>
          </w:p>
          <w:p w14:paraId="3BFBA150" w14:textId="77777777" w:rsidR="006017A5" w:rsidRDefault="006017A5">
            <w:pPr>
              <w:jc w:val="center"/>
              <w:rPr>
                <w:rFonts w:cs="Arial"/>
              </w:rPr>
            </w:pPr>
          </w:p>
        </w:tc>
      </w:tr>
    </w:tbl>
    <w:p w14:paraId="1EA72AC4" w14:textId="77777777" w:rsidR="006017A5" w:rsidRDefault="006017A5" w:rsidP="006017A5">
      <w:pPr>
        <w:rPr>
          <w:rFonts w:ascii="Arial" w:hAnsi="Arial" w:cs="Times New Roman"/>
          <w:color w:val="FFFFFF"/>
          <w:sz w:val="20"/>
          <w:lang w:eastAsia="en-US"/>
        </w:rPr>
      </w:pPr>
    </w:p>
    <w:p w14:paraId="00808647" w14:textId="386F2108" w:rsidR="006017A5" w:rsidRDefault="006017A5" w:rsidP="006017A5">
      <w:pPr>
        <w:widowControl w:val="0"/>
        <w:tabs>
          <w:tab w:val="left" w:pos="90"/>
          <w:tab w:val="left" w:pos="964"/>
        </w:tabs>
        <w:autoSpaceDE w:val="0"/>
        <w:autoSpaceDN w:val="0"/>
        <w:adjustRightInd w:val="0"/>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017A5" w14:paraId="2A3386AC" w14:textId="77777777" w:rsidTr="006017A5">
        <w:tc>
          <w:tcPr>
            <w:tcW w:w="1559" w:type="dxa"/>
            <w:tcBorders>
              <w:top w:val="single" w:sz="4" w:space="0" w:color="000000"/>
              <w:left w:val="single" w:sz="4" w:space="0" w:color="000000"/>
              <w:bottom w:val="single" w:sz="4" w:space="0" w:color="000000"/>
              <w:right w:val="single" w:sz="4" w:space="0" w:color="000000"/>
            </w:tcBorders>
            <w:vAlign w:val="center"/>
            <w:hideMark/>
          </w:tcPr>
          <w:p w14:paraId="5DABFDC6" w14:textId="77777777" w:rsidR="006017A5" w:rsidRDefault="006017A5">
            <w:pPr>
              <w:rPr>
                <w:b/>
                <w:color w:val="auto"/>
                <w:szCs w:val="24"/>
                <w:lang w:eastAsia="en-US"/>
              </w:rPr>
            </w:pPr>
            <w:r>
              <w:rPr>
                <w:b/>
              </w:rPr>
              <w:t>Obrazec št. 2</w:t>
            </w:r>
          </w:p>
        </w:tc>
      </w:tr>
    </w:tbl>
    <w:p w14:paraId="15C24F73" w14:textId="77777777" w:rsidR="006017A5" w:rsidRDefault="006017A5" w:rsidP="006017A5">
      <w:pPr>
        <w:rPr>
          <w:rFonts w:ascii="Arial" w:hAnsi="Arial" w:cs="Arial"/>
          <w:sz w:val="20"/>
          <w:szCs w:val="20"/>
          <w:lang w:eastAsia="en-US"/>
        </w:rPr>
      </w:pPr>
    </w:p>
    <w:p w14:paraId="5A6EB5E2" w14:textId="77777777" w:rsidR="006017A5" w:rsidRDefault="006017A5" w:rsidP="006017A5">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7890"/>
      </w:tblGrid>
      <w:tr w:rsidR="006017A5" w14:paraId="30C643FF" w14:textId="77777777" w:rsidTr="006017A5">
        <w:tc>
          <w:tcPr>
            <w:tcW w:w="1106" w:type="dxa"/>
            <w:hideMark/>
          </w:tcPr>
          <w:p w14:paraId="64448766" w14:textId="77777777" w:rsidR="006017A5" w:rsidRDefault="006017A5">
            <w:pPr>
              <w:rPr>
                <w:color w:val="auto"/>
              </w:rPr>
            </w:pPr>
            <w:r>
              <w:t>Ponudnik:</w:t>
            </w:r>
          </w:p>
        </w:tc>
        <w:tc>
          <w:tcPr>
            <w:tcW w:w="8109" w:type="dxa"/>
            <w:tcBorders>
              <w:top w:val="nil"/>
              <w:left w:val="nil"/>
              <w:bottom w:val="single" w:sz="4" w:space="0" w:color="auto"/>
              <w:right w:val="nil"/>
            </w:tcBorders>
          </w:tcPr>
          <w:p w14:paraId="340B4E44" w14:textId="77777777" w:rsidR="006017A5" w:rsidRDefault="006017A5">
            <w:pPr>
              <w:widowControl w:val="0"/>
              <w:tabs>
                <w:tab w:val="left" w:pos="90"/>
                <w:tab w:val="left" w:pos="964"/>
              </w:tabs>
              <w:autoSpaceDE w:val="0"/>
              <w:autoSpaceDN w:val="0"/>
              <w:adjustRightInd w:val="0"/>
            </w:pPr>
          </w:p>
        </w:tc>
      </w:tr>
    </w:tbl>
    <w:p w14:paraId="412B5771" w14:textId="77777777" w:rsidR="006017A5" w:rsidRDefault="006017A5" w:rsidP="006017A5">
      <w:pPr>
        <w:widowControl w:val="0"/>
        <w:tabs>
          <w:tab w:val="left" w:pos="90"/>
          <w:tab w:val="left" w:pos="964"/>
        </w:tabs>
        <w:autoSpaceDE w:val="0"/>
        <w:autoSpaceDN w:val="0"/>
        <w:adjustRightInd w:val="0"/>
        <w:rPr>
          <w:rFonts w:ascii="Arial" w:hAnsi="Arial"/>
          <w:sz w:val="20"/>
          <w:szCs w:val="20"/>
        </w:rPr>
      </w:pPr>
    </w:p>
    <w:p w14:paraId="36C660AB" w14:textId="77777777" w:rsidR="006017A5" w:rsidRDefault="006017A5" w:rsidP="006017A5">
      <w:pPr>
        <w:widowControl w:val="0"/>
        <w:tabs>
          <w:tab w:val="left" w:pos="90"/>
          <w:tab w:val="left" w:pos="964"/>
        </w:tabs>
        <w:autoSpaceDE w:val="0"/>
        <w:autoSpaceDN w:val="0"/>
        <w:adjustRightInd w:val="0"/>
      </w:pPr>
    </w:p>
    <w:p w14:paraId="7377590F" w14:textId="77777777" w:rsidR="006017A5" w:rsidRDefault="006017A5" w:rsidP="006017A5">
      <w:pPr>
        <w:widowControl w:val="0"/>
        <w:tabs>
          <w:tab w:val="left" w:pos="90"/>
          <w:tab w:val="left" w:pos="964"/>
        </w:tabs>
        <w:autoSpaceDE w:val="0"/>
        <w:autoSpaceDN w:val="0"/>
        <w:adjustRightInd w:val="0"/>
      </w:pPr>
    </w:p>
    <w:p w14:paraId="44A08597" w14:textId="77777777" w:rsidR="006017A5" w:rsidRDefault="006017A5" w:rsidP="006017A5">
      <w:pPr>
        <w:pStyle w:val="Telobesedila"/>
        <w:jc w:val="center"/>
        <w:rPr>
          <w:b/>
          <w:sz w:val="24"/>
        </w:rPr>
      </w:pPr>
      <w:r>
        <w:rPr>
          <w:b/>
          <w:sz w:val="24"/>
        </w:rPr>
        <w:t>POVZETEK PREDRAČUNA (REKAPITULACIJA)</w:t>
      </w:r>
    </w:p>
    <w:p w14:paraId="5D31D67C" w14:textId="77777777" w:rsidR="006017A5" w:rsidRDefault="006017A5" w:rsidP="006017A5">
      <w:pPr>
        <w:widowControl w:val="0"/>
        <w:tabs>
          <w:tab w:val="left" w:pos="90"/>
          <w:tab w:val="left" w:pos="964"/>
        </w:tabs>
        <w:autoSpaceDE w:val="0"/>
        <w:autoSpaceDN w:val="0"/>
        <w:adjustRightInd w:val="0"/>
        <w:rPr>
          <w:sz w:val="20"/>
        </w:rPr>
      </w:pPr>
    </w:p>
    <w:p w14:paraId="5BFE2AB6" w14:textId="77777777" w:rsidR="006017A5" w:rsidRDefault="006017A5" w:rsidP="006017A5">
      <w:pPr>
        <w:widowControl w:val="0"/>
        <w:tabs>
          <w:tab w:val="left" w:pos="90"/>
          <w:tab w:val="left" w:pos="964"/>
        </w:tabs>
        <w:autoSpaceDE w:val="0"/>
        <w:autoSpaceDN w:val="0"/>
        <w:adjustRightInd w:val="0"/>
      </w:pPr>
    </w:p>
    <w:p w14:paraId="2256A306" w14:textId="77777777" w:rsidR="006017A5" w:rsidRDefault="006017A5" w:rsidP="006017A5">
      <w:pPr>
        <w:widowControl w:val="0"/>
        <w:tabs>
          <w:tab w:val="left" w:pos="90"/>
          <w:tab w:val="left" w:pos="964"/>
        </w:tabs>
        <w:autoSpaceDE w:val="0"/>
        <w:autoSpaceDN w:val="0"/>
        <w:adjustRightInd w:val="0"/>
      </w:pPr>
    </w:p>
    <w:p w14:paraId="70B8D5AC" w14:textId="77777777" w:rsidR="006017A5" w:rsidRDefault="006017A5" w:rsidP="006017A5">
      <w:pPr>
        <w:rPr>
          <w:color w:val="auto"/>
        </w:rPr>
      </w:pPr>
      <w:r>
        <w:t>Ponudbena cena v EUR (v ceni so zajeti vsi stroški, popusti, rabati, cena je fiksna).</w:t>
      </w:r>
    </w:p>
    <w:p w14:paraId="7DEA2609" w14:textId="6716198B" w:rsidR="006017A5" w:rsidRPr="00F0325F" w:rsidRDefault="00F0325F" w:rsidP="006017A5">
      <w:pPr>
        <w:rPr>
          <w:i/>
          <w:iCs/>
        </w:rPr>
      </w:pPr>
      <w:r w:rsidRPr="00F0325F">
        <w:rPr>
          <w:i/>
          <w:iCs/>
        </w:rPr>
        <w:t>*pod ponudbeno ceno se vpiše ocenjena vrednost za 70 t produkta iz tabele v obrazcu št. 3.</w:t>
      </w:r>
    </w:p>
    <w:p w14:paraId="604E7103" w14:textId="77777777" w:rsidR="00F0325F" w:rsidRDefault="00F0325F" w:rsidP="006017A5"/>
    <w:p w14:paraId="42056675" w14:textId="77777777" w:rsidR="00F0325F" w:rsidRDefault="00F0325F" w:rsidP="006017A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6017A5" w14:paraId="568BE756" w14:textId="77777777" w:rsidTr="006017A5">
        <w:tc>
          <w:tcPr>
            <w:tcW w:w="2977" w:type="dxa"/>
            <w:tcBorders>
              <w:top w:val="single" w:sz="4" w:space="0" w:color="auto"/>
              <w:left w:val="single" w:sz="4" w:space="0" w:color="auto"/>
              <w:bottom w:val="single" w:sz="4" w:space="0" w:color="auto"/>
              <w:right w:val="single" w:sz="4" w:space="0" w:color="auto"/>
            </w:tcBorders>
            <w:vAlign w:val="center"/>
            <w:hideMark/>
          </w:tcPr>
          <w:p w14:paraId="1AC21F88" w14:textId="77777777" w:rsidR="006017A5" w:rsidRDefault="006017A5">
            <w:pPr>
              <w:spacing w:before="60" w:after="60"/>
              <w:rPr>
                <w:b/>
              </w:rPr>
            </w:pPr>
            <w:r>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24406C6A" w14:textId="77777777" w:rsidR="006017A5" w:rsidRDefault="006017A5">
            <w:pPr>
              <w:spacing w:before="60" w:after="60"/>
              <w:jc w:val="center"/>
              <w:rPr>
                <w:sz w:val="24"/>
                <w:szCs w:val="24"/>
              </w:rPr>
            </w:pPr>
          </w:p>
        </w:tc>
      </w:tr>
      <w:tr w:rsidR="006017A5" w14:paraId="519E7F4F" w14:textId="77777777" w:rsidTr="006017A5">
        <w:tc>
          <w:tcPr>
            <w:tcW w:w="2977" w:type="dxa"/>
            <w:tcBorders>
              <w:top w:val="single" w:sz="4" w:space="0" w:color="auto"/>
              <w:left w:val="single" w:sz="4" w:space="0" w:color="auto"/>
              <w:bottom w:val="single" w:sz="4" w:space="0" w:color="auto"/>
              <w:right w:val="single" w:sz="4" w:space="0" w:color="auto"/>
            </w:tcBorders>
            <w:vAlign w:val="center"/>
            <w:hideMark/>
          </w:tcPr>
          <w:p w14:paraId="5036BD5C" w14:textId="77777777" w:rsidR="006017A5" w:rsidRDefault="006017A5">
            <w:pPr>
              <w:spacing w:before="60" w:after="60"/>
              <w:rPr>
                <w:b/>
                <w:sz w:val="20"/>
                <w:szCs w:val="20"/>
              </w:rPr>
            </w:pPr>
            <w:r>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5F0B5A92" w14:textId="77777777" w:rsidR="006017A5" w:rsidRDefault="006017A5">
            <w:pPr>
              <w:spacing w:before="60" w:after="60"/>
              <w:jc w:val="center"/>
              <w:rPr>
                <w:sz w:val="24"/>
                <w:szCs w:val="24"/>
              </w:rPr>
            </w:pPr>
          </w:p>
        </w:tc>
      </w:tr>
      <w:tr w:rsidR="006017A5" w14:paraId="281D35E1" w14:textId="77777777" w:rsidTr="006017A5">
        <w:tc>
          <w:tcPr>
            <w:tcW w:w="2977" w:type="dxa"/>
            <w:tcBorders>
              <w:top w:val="single" w:sz="4" w:space="0" w:color="auto"/>
              <w:left w:val="single" w:sz="4" w:space="0" w:color="auto"/>
              <w:bottom w:val="single" w:sz="4" w:space="0" w:color="auto"/>
              <w:right w:val="single" w:sz="4" w:space="0" w:color="auto"/>
            </w:tcBorders>
            <w:vAlign w:val="center"/>
            <w:hideMark/>
          </w:tcPr>
          <w:p w14:paraId="4886E599" w14:textId="77777777" w:rsidR="006017A5" w:rsidRDefault="006017A5">
            <w:pPr>
              <w:spacing w:before="60" w:after="60"/>
              <w:rPr>
                <w:b/>
                <w:sz w:val="20"/>
                <w:szCs w:val="20"/>
              </w:rPr>
            </w:pPr>
            <w:r>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7A22E7A2" w14:textId="77777777" w:rsidR="006017A5" w:rsidRDefault="006017A5">
            <w:pPr>
              <w:spacing w:before="60" w:after="60"/>
              <w:jc w:val="center"/>
              <w:rPr>
                <w:sz w:val="24"/>
                <w:szCs w:val="24"/>
              </w:rPr>
            </w:pPr>
          </w:p>
        </w:tc>
      </w:tr>
    </w:tbl>
    <w:p w14:paraId="03A8AE51" w14:textId="77777777" w:rsidR="006017A5" w:rsidRDefault="006017A5" w:rsidP="006017A5">
      <w:pPr>
        <w:rPr>
          <w:rFonts w:ascii="Arial" w:hAnsi="Arial"/>
          <w:sz w:val="20"/>
          <w:szCs w:val="20"/>
        </w:rPr>
      </w:pPr>
    </w:p>
    <w:p w14:paraId="79340807" w14:textId="77777777" w:rsidR="006017A5" w:rsidRDefault="006017A5" w:rsidP="006017A5"/>
    <w:p w14:paraId="5C24F3FF" w14:textId="77777777" w:rsidR="006017A5" w:rsidRDefault="006017A5" w:rsidP="006017A5"/>
    <w:tbl>
      <w:tblPr>
        <w:tblW w:w="0" w:type="auto"/>
        <w:tblCellMar>
          <w:left w:w="0" w:type="dxa"/>
          <w:right w:w="0" w:type="dxa"/>
        </w:tblCellMar>
        <w:tblLook w:val="04A0" w:firstRow="1" w:lastRow="0" w:firstColumn="1" w:lastColumn="0" w:noHBand="0" w:noVBand="1"/>
      </w:tblPr>
      <w:tblGrid>
        <w:gridCol w:w="3413"/>
        <w:gridCol w:w="2054"/>
        <w:gridCol w:w="3557"/>
      </w:tblGrid>
      <w:tr w:rsidR="006017A5" w14:paraId="595CDE38" w14:textId="77777777" w:rsidTr="006017A5">
        <w:tc>
          <w:tcPr>
            <w:tcW w:w="3430" w:type="dxa"/>
            <w:hideMark/>
          </w:tcPr>
          <w:p w14:paraId="10B1566E" w14:textId="77777777" w:rsidR="006017A5" w:rsidRDefault="006017A5">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7E4D76CD" w14:textId="77777777" w:rsidR="006017A5" w:rsidRDefault="006017A5">
            <w:pPr>
              <w:widowControl w:val="0"/>
              <w:tabs>
                <w:tab w:val="left" w:pos="5580"/>
              </w:tabs>
              <w:autoSpaceDE w:val="0"/>
              <w:autoSpaceDN w:val="0"/>
              <w:adjustRightInd w:val="0"/>
              <w:spacing w:before="48"/>
              <w:jc w:val="center"/>
              <w:rPr>
                <w:rFonts w:cs="Arial"/>
              </w:rPr>
            </w:pPr>
          </w:p>
        </w:tc>
        <w:tc>
          <w:tcPr>
            <w:tcW w:w="3573" w:type="dxa"/>
            <w:hideMark/>
          </w:tcPr>
          <w:p w14:paraId="7CD38331" w14:textId="77777777" w:rsidR="006017A5" w:rsidRDefault="006017A5">
            <w:pPr>
              <w:widowControl w:val="0"/>
              <w:tabs>
                <w:tab w:val="left" w:pos="5580"/>
              </w:tabs>
              <w:autoSpaceDE w:val="0"/>
              <w:autoSpaceDN w:val="0"/>
              <w:adjustRightInd w:val="0"/>
              <w:spacing w:before="48"/>
              <w:jc w:val="center"/>
              <w:rPr>
                <w:rFonts w:cs="Arial"/>
              </w:rPr>
            </w:pPr>
            <w:r>
              <w:rPr>
                <w:rFonts w:cs="Arial"/>
              </w:rPr>
              <w:t>Podpis odgovorne osebe:</w:t>
            </w:r>
          </w:p>
        </w:tc>
      </w:tr>
      <w:tr w:rsidR="006017A5" w14:paraId="6420B98A" w14:textId="77777777" w:rsidTr="006017A5">
        <w:tc>
          <w:tcPr>
            <w:tcW w:w="3430" w:type="dxa"/>
            <w:tcBorders>
              <w:top w:val="nil"/>
              <w:left w:val="nil"/>
              <w:bottom w:val="single" w:sz="4" w:space="0" w:color="auto"/>
              <w:right w:val="nil"/>
            </w:tcBorders>
          </w:tcPr>
          <w:p w14:paraId="5AC5E814" w14:textId="77777777" w:rsidR="006017A5" w:rsidRDefault="006017A5">
            <w:pPr>
              <w:widowControl w:val="0"/>
              <w:tabs>
                <w:tab w:val="left" w:pos="5580"/>
              </w:tabs>
              <w:autoSpaceDE w:val="0"/>
              <w:autoSpaceDN w:val="0"/>
              <w:adjustRightInd w:val="0"/>
              <w:spacing w:before="48"/>
              <w:jc w:val="center"/>
              <w:rPr>
                <w:rFonts w:cs="Arial"/>
              </w:rPr>
            </w:pPr>
          </w:p>
          <w:p w14:paraId="75652A05" w14:textId="77777777" w:rsidR="006017A5" w:rsidRDefault="006017A5">
            <w:pPr>
              <w:widowControl w:val="0"/>
              <w:tabs>
                <w:tab w:val="left" w:pos="5580"/>
              </w:tabs>
              <w:autoSpaceDE w:val="0"/>
              <w:autoSpaceDN w:val="0"/>
              <w:adjustRightInd w:val="0"/>
              <w:spacing w:before="48"/>
              <w:jc w:val="center"/>
              <w:rPr>
                <w:rFonts w:cs="Arial"/>
              </w:rPr>
            </w:pPr>
          </w:p>
        </w:tc>
        <w:tc>
          <w:tcPr>
            <w:tcW w:w="2067" w:type="dxa"/>
          </w:tcPr>
          <w:p w14:paraId="4509EB17" w14:textId="77777777" w:rsidR="006017A5" w:rsidRDefault="006017A5">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288CB323" w14:textId="77777777" w:rsidR="006017A5" w:rsidRDefault="006017A5">
            <w:pPr>
              <w:widowControl w:val="0"/>
              <w:tabs>
                <w:tab w:val="left" w:pos="5580"/>
              </w:tabs>
              <w:autoSpaceDE w:val="0"/>
              <w:autoSpaceDN w:val="0"/>
              <w:adjustRightInd w:val="0"/>
              <w:spacing w:before="48"/>
              <w:jc w:val="center"/>
              <w:rPr>
                <w:rFonts w:cs="Arial"/>
              </w:rPr>
            </w:pPr>
          </w:p>
          <w:p w14:paraId="38C12121" w14:textId="77777777" w:rsidR="006017A5" w:rsidRDefault="006017A5">
            <w:pPr>
              <w:widowControl w:val="0"/>
              <w:tabs>
                <w:tab w:val="left" w:pos="5580"/>
              </w:tabs>
              <w:autoSpaceDE w:val="0"/>
              <w:autoSpaceDN w:val="0"/>
              <w:adjustRightInd w:val="0"/>
              <w:spacing w:before="48"/>
              <w:jc w:val="center"/>
              <w:rPr>
                <w:rFonts w:cs="Arial"/>
              </w:rPr>
            </w:pPr>
          </w:p>
        </w:tc>
      </w:tr>
    </w:tbl>
    <w:p w14:paraId="4FB2DECA" w14:textId="77777777" w:rsidR="00EA7744" w:rsidRDefault="006017A5" w:rsidP="006017A5">
      <w:pPr>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EA7744" w14:paraId="2539BBAA" w14:textId="77777777" w:rsidTr="001668E0">
        <w:tc>
          <w:tcPr>
            <w:tcW w:w="1559" w:type="dxa"/>
            <w:tcBorders>
              <w:top w:val="single" w:sz="4" w:space="0" w:color="000000"/>
              <w:left w:val="single" w:sz="4" w:space="0" w:color="000000"/>
              <w:bottom w:val="single" w:sz="4" w:space="0" w:color="000000"/>
              <w:right w:val="single" w:sz="4" w:space="0" w:color="000000"/>
            </w:tcBorders>
            <w:vAlign w:val="center"/>
            <w:hideMark/>
          </w:tcPr>
          <w:p w14:paraId="1C19CF7D" w14:textId="54548FC7" w:rsidR="00EA7744" w:rsidRDefault="00EA7744" w:rsidP="001668E0">
            <w:pPr>
              <w:rPr>
                <w:b/>
                <w:color w:val="auto"/>
                <w:szCs w:val="24"/>
                <w:lang w:eastAsia="en-US"/>
              </w:rPr>
            </w:pPr>
            <w:r>
              <w:rPr>
                <w:b/>
              </w:rPr>
              <w:lastRenderedPageBreak/>
              <w:t>Obrazec št. 3</w:t>
            </w:r>
          </w:p>
        </w:tc>
      </w:tr>
    </w:tbl>
    <w:p w14:paraId="5406C0EC" w14:textId="22090934" w:rsidR="006017A5" w:rsidRDefault="006017A5" w:rsidP="006017A5">
      <w:pPr>
        <w:rPr>
          <w:rFonts w:cs="Arial"/>
          <w:color w:val="auto"/>
          <w:sz w:val="20"/>
          <w:szCs w:val="24"/>
        </w:rPr>
      </w:pPr>
    </w:p>
    <w:tbl>
      <w:tblPr>
        <w:tblW w:w="0" w:type="auto"/>
        <w:tblLook w:val="04A0" w:firstRow="1" w:lastRow="0" w:firstColumn="1" w:lastColumn="0" w:noHBand="0" w:noVBand="1"/>
      </w:tblPr>
      <w:tblGrid>
        <w:gridCol w:w="1134"/>
        <w:gridCol w:w="7890"/>
      </w:tblGrid>
      <w:tr w:rsidR="005F78F4" w14:paraId="54F4A4FD" w14:textId="77777777" w:rsidTr="001668E0">
        <w:tc>
          <w:tcPr>
            <w:tcW w:w="1106" w:type="dxa"/>
            <w:hideMark/>
          </w:tcPr>
          <w:p w14:paraId="39737BAC" w14:textId="77777777" w:rsidR="005F78F4" w:rsidRDefault="005F78F4" w:rsidP="001668E0">
            <w:pPr>
              <w:rPr>
                <w:color w:val="auto"/>
              </w:rPr>
            </w:pPr>
            <w:r>
              <w:t>Ponudnik:</w:t>
            </w:r>
          </w:p>
        </w:tc>
        <w:tc>
          <w:tcPr>
            <w:tcW w:w="8109" w:type="dxa"/>
            <w:tcBorders>
              <w:top w:val="nil"/>
              <w:left w:val="nil"/>
              <w:bottom w:val="single" w:sz="4" w:space="0" w:color="auto"/>
              <w:right w:val="nil"/>
            </w:tcBorders>
          </w:tcPr>
          <w:p w14:paraId="1E5C45F6" w14:textId="77777777" w:rsidR="005F78F4" w:rsidRDefault="005F78F4" w:rsidP="001668E0">
            <w:pPr>
              <w:widowControl w:val="0"/>
              <w:tabs>
                <w:tab w:val="left" w:pos="90"/>
                <w:tab w:val="left" w:pos="964"/>
              </w:tabs>
              <w:autoSpaceDE w:val="0"/>
              <w:autoSpaceDN w:val="0"/>
              <w:adjustRightInd w:val="0"/>
            </w:pPr>
          </w:p>
        </w:tc>
      </w:tr>
    </w:tbl>
    <w:p w14:paraId="22240091" w14:textId="77777777" w:rsidR="006017A5" w:rsidRDefault="006017A5" w:rsidP="006017A5">
      <w:pPr>
        <w:rPr>
          <w:rFonts w:cs="Arial"/>
          <w:b/>
        </w:rPr>
      </w:pPr>
    </w:p>
    <w:p w14:paraId="2B781308" w14:textId="4B0023D4" w:rsidR="00780E8A" w:rsidRDefault="00780E8A" w:rsidP="00780E8A">
      <w:pPr>
        <w:jc w:val="center"/>
        <w:rPr>
          <w:rFonts w:cs="Arial"/>
          <w:b/>
        </w:rPr>
      </w:pPr>
      <w:r>
        <w:rPr>
          <w:rFonts w:cs="Arial"/>
          <w:b/>
        </w:rPr>
        <w:t>PONUDBENI PREDRAČUN št.: ……………….</w:t>
      </w:r>
    </w:p>
    <w:p w14:paraId="4581FE15" w14:textId="77777777" w:rsidR="00013A00" w:rsidRDefault="00013A00" w:rsidP="006017A5">
      <w:pPr>
        <w:rPr>
          <w:rFonts w:cs="Arial"/>
          <w:b/>
        </w:rPr>
      </w:pPr>
    </w:p>
    <w:p w14:paraId="575BFED0" w14:textId="7E04084B" w:rsidR="00780E8A" w:rsidRDefault="00780E8A" w:rsidP="006017A5">
      <w:pPr>
        <w:rPr>
          <w:rFonts w:cs="Arial"/>
          <w:b/>
        </w:rPr>
      </w:pPr>
      <w:r w:rsidRPr="00780E8A">
        <w:rPr>
          <w:noProof/>
        </w:rPr>
        <w:drawing>
          <wp:inline distT="0" distB="0" distL="0" distR="0" wp14:anchorId="251EA210" wp14:editId="0B15412B">
            <wp:extent cx="6200140" cy="3638550"/>
            <wp:effectExtent l="0" t="0" r="0" b="0"/>
            <wp:docPr id="132075640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09551" cy="3644073"/>
                    </a:xfrm>
                    <a:prstGeom prst="rect">
                      <a:avLst/>
                    </a:prstGeom>
                    <a:noFill/>
                    <a:ln>
                      <a:noFill/>
                    </a:ln>
                  </pic:spPr>
                </pic:pic>
              </a:graphicData>
            </a:graphic>
          </wp:inline>
        </w:drawing>
      </w:r>
    </w:p>
    <w:p w14:paraId="05F4A777" w14:textId="77777777" w:rsidR="00780E8A" w:rsidRDefault="00780E8A" w:rsidP="006017A5">
      <w:pPr>
        <w:rPr>
          <w:rFonts w:cs="Arial"/>
          <w:b/>
        </w:rPr>
      </w:pPr>
    </w:p>
    <w:tbl>
      <w:tblPr>
        <w:tblW w:w="9781" w:type="dxa"/>
        <w:tblCellMar>
          <w:left w:w="70" w:type="dxa"/>
          <w:right w:w="70" w:type="dxa"/>
        </w:tblCellMar>
        <w:tblLook w:val="04A0" w:firstRow="1" w:lastRow="0" w:firstColumn="1" w:lastColumn="0" w:noHBand="0" w:noVBand="1"/>
      </w:tblPr>
      <w:tblGrid>
        <w:gridCol w:w="7513"/>
        <w:gridCol w:w="2268"/>
      </w:tblGrid>
      <w:tr w:rsidR="00780E8A" w:rsidRPr="00780E8A" w14:paraId="67156A4B" w14:textId="77777777" w:rsidTr="001F0A04">
        <w:trPr>
          <w:trHeight w:val="390"/>
        </w:trPr>
        <w:tc>
          <w:tcPr>
            <w:tcW w:w="7513" w:type="dxa"/>
            <w:tcBorders>
              <w:top w:val="nil"/>
              <w:left w:val="nil"/>
              <w:bottom w:val="nil"/>
              <w:right w:val="single" w:sz="4" w:space="0" w:color="auto"/>
            </w:tcBorders>
            <w:shd w:val="clear" w:color="auto" w:fill="auto"/>
            <w:noWrap/>
            <w:vAlign w:val="bottom"/>
            <w:hideMark/>
          </w:tcPr>
          <w:p w14:paraId="1487B2C7" w14:textId="3C77DDB0" w:rsidR="00780E8A" w:rsidRPr="00780E8A" w:rsidRDefault="00780E8A" w:rsidP="00780E8A">
            <w:pPr>
              <w:spacing w:line="240" w:lineRule="auto"/>
              <w:jc w:val="left"/>
              <w:rPr>
                <w:rFonts w:cs="Times New Roman"/>
                <w:b/>
                <w:bCs/>
                <w:sz w:val="20"/>
                <w:szCs w:val="20"/>
              </w:rPr>
            </w:pPr>
            <w:r w:rsidRPr="00780E8A">
              <w:rPr>
                <w:rFonts w:cs="Times New Roman"/>
                <w:b/>
                <w:bCs/>
                <w:sz w:val="20"/>
                <w:szCs w:val="20"/>
              </w:rPr>
              <w:t>Ocenjena vrednost za 70 t produkta (cena stolpec 4 x 70.000,00 kg)</w:t>
            </w:r>
            <w:r w:rsidRPr="001F0A04">
              <w:rPr>
                <w:rFonts w:cs="Times New Roman"/>
                <w:b/>
                <w:bCs/>
                <w:sz w:val="20"/>
                <w:szCs w:val="20"/>
              </w:rPr>
              <w:t xml:space="preserve"> vpiše ponudnik</w:t>
            </w:r>
            <w:r w:rsidRPr="00780E8A">
              <w:rPr>
                <w:rFonts w:cs="Times New Roman"/>
                <w:b/>
                <w:bCs/>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24247" w14:textId="1A59105D" w:rsidR="00780E8A" w:rsidRPr="00780E8A" w:rsidRDefault="00780E8A" w:rsidP="001F0A04">
            <w:pPr>
              <w:spacing w:line="240" w:lineRule="auto"/>
              <w:jc w:val="right"/>
              <w:rPr>
                <w:rFonts w:cs="Times New Roman"/>
                <w:b/>
                <w:bCs/>
                <w:sz w:val="20"/>
                <w:szCs w:val="20"/>
              </w:rPr>
            </w:pPr>
            <w:r w:rsidRPr="00780E8A">
              <w:rPr>
                <w:rFonts w:cs="Times New Roman"/>
                <w:b/>
                <w:bCs/>
                <w:sz w:val="20"/>
                <w:szCs w:val="20"/>
              </w:rPr>
              <w:t xml:space="preserve">                         </w:t>
            </w:r>
            <w:r w:rsidR="001F0A04" w:rsidRPr="001F0A04">
              <w:rPr>
                <w:rFonts w:cs="Times New Roman"/>
                <w:b/>
                <w:bCs/>
                <w:sz w:val="20"/>
                <w:szCs w:val="20"/>
              </w:rPr>
              <w:t xml:space="preserve">    </w:t>
            </w:r>
            <w:r w:rsidRPr="00780E8A">
              <w:rPr>
                <w:rFonts w:cs="Times New Roman"/>
                <w:b/>
                <w:bCs/>
                <w:sz w:val="20"/>
                <w:szCs w:val="20"/>
              </w:rPr>
              <w:t xml:space="preserve">             € </w:t>
            </w:r>
          </w:p>
        </w:tc>
      </w:tr>
    </w:tbl>
    <w:p w14:paraId="637830EC" w14:textId="77777777" w:rsidR="00780E8A" w:rsidRPr="00780E8A" w:rsidRDefault="00780E8A" w:rsidP="006017A5">
      <w:pPr>
        <w:rPr>
          <w:rFonts w:cs="Arial"/>
          <w:b/>
          <w:sz w:val="20"/>
          <w:szCs w:val="20"/>
        </w:rPr>
      </w:pPr>
    </w:p>
    <w:p w14:paraId="1A0EA9B9" w14:textId="57E0FB59" w:rsidR="00780E8A" w:rsidRPr="001F0A04" w:rsidRDefault="00780E8A" w:rsidP="006017A5">
      <w:pPr>
        <w:rPr>
          <w:rFonts w:cs="Arial"/>
          <w:b/>
          <w:sz w:val="20"/>
          <w:szCs w:val="20"/>
        </w:rPr>
      </w:pPr>
      <w:r w:rsidRPr="001F0A04">
        <w:rPr>
          <w:rFonts w:cs="Arial"/>
          <w:b/>
          <w:sz w:val="20"/>
          <w:szCs w:val="20"/>
        </w:rPr>
        <w:t>Ponudnik vpisuje vrednosti  v stolpec 4 (razen pod točko 5.).</w:t>
      </w:r>
    </w:p>
    <w:p w14:paraId="37EC8727" w14:textId="29FA14C7" w:rsidR="00780E8A" w:rsidRDefault="00780E8A" w:rsidP="006017A5">
      <w:pPr>
        <w:rPr>
          <w:rFonts w:cs="Arial"/>
          <w:bCs/>
          <w:sz w:val="20"/>
          <w:szCs w:val="20"/>
        </w:rPr>
      </w:pPr>
      <w:r w:rsidRPr="00780E8A">
        <w:rPr>
          <w:rFonts w:cs="Arial"/>
          <w:bCs/>
          <w:sz w:val="20"/>
          <w:szCs w:val="20"/>
        </w:rPr>
        <w:t>Stolpec 5 bo izpolnil naročnik po testiranju in na osnovi obrazca Z09.2.</w:t>
      </w:r>
    </w:p>
    <w:p w14:paraId="5177572D" w14:textId="6BB38A92" w:rsidR="00780E8A" w:rsidRDefault="00780E8A" w:rsidP="006017A5">
      <w:pPr>
        <w:rPr>
          <w:rFonts w:cs="Arial"/>
          <w:bCs/>
          <w:sz w:val="20"/>
          <w:szCs w:val="20"/>
        </w:rPr>
      </w:pPr>
      <w:r w:rsidRPr="00780E8A">
        <w:rPr>
          <w:rFonts w:cs="Arial"/>
          <w:bCs/>
          <w:sz w:val="20"/>
          <w:szCs w:val="20"/>
        </w:rPr>
        <w:t>Merske enote se računajo na tri decimalke, razen za ocenjeno vrednost za 70 t produkta, ki se računa na dve decimalki.</w:t>
      </w:r>
    </w:p>
    <w:p w14:paraId="35FB9EF7" w14:textId="669057BC" w:rsidR="00780E8A" w:rsidRDefault="00780E8A" w:rsidP="006017A5">
      <w:pPr>
        <w:rPr>
          <w:rFonts w:cs="Arial"/>
          <w:bCs/>
          <w:sz w:val="20"/>
          <w:szCs w:val="20"/>
        </w:rPr>
      </w:pPr>
      <w:r w:rsidRPr="00780E8A">
        <w:rPr>
          <w:rFonts w:cs="Arial"/>
          <w:bCs/>
          <w:sz w:val="20"/>
          <w:szCs w:val="20"/>
        </w:rPr>
        <w:t>Skupna ocena (5. točka 5 stolpca) se izračuna tako, da se izmerjena specifična poraba na centrifugi  (kg produkta/t SS blata) po obrazcu Z09.2 pomnoži s ceno na kilogram, ki jo je ponudnik vpisal v 4. točki 4 stolpca.</w:t>
      </w:r>
    </w:p>
    <w:p w14:paraId="13636B3F" w14:textId="578D0AB0" w:rsidR="00780E8A" w:rsidRDefault="00780E8A" w:rsidP="006017A5">
      <w:pPr>
        <w:rPr>
          <w:rFonts w:cs="Arial"/>
          <w:bCs/>
          <w:sz w:val="20"/>
          <w:szCs w:val="20"/>
        </w:rPr>
      </w:pPr>
      <w:r w:rsidRPr="00780E8A">
        <w:rPr>
          <w:rFonts w:cs="Arial"/>
          <w:bCs/>
          <w:sz w:val="20"/>
          <w:szCs w:val="20"/>
        </w:rPr>
        <w:t>Ekonomsko najugodnejša ponudbe je ponudba, ki bo imela najnižjo vrednost v 5. točki stolpca 5.</w:t>
      </w:r>
    </w:p>
    <w:p w14:paraId="5CF4830D" w14:textId="6E464A4D" w:rsidR="00013A00" w:rsidRPr="00780E8A" w:rsidRDefault="00780E8A" w:rsidP="006017A5">
      <w:pPr>
        <w:rPr>
          <w:rFonts w:cs="Arial"/>
          <w:bCs/>
          <w:sz w:val="20"/>
          <w:szCs w:val="20"/>
        </w:rPr>
      </w:pPr>
      <w:r w:rsidRPr="00780E8A">
        <w:rPr>
          <w:rFonts w:cs="Arial"/>
          <w:bCs/>
          <w:sz w:val="20"/>
          <w:szCs w:val="20"/>
        </w:rPr>
        <w:t xml:space="preserve">V primeru enake skupne ocene pod točko 5., je najugodnejši tisti ponudnik, ki ima višjo sušino (točka 1.) in </w:t>
      </w:r>
      <w:proofErr w:type="spellStart"/>
      <w:r w:rsidRPr="00780E8A">
        <w:rPr>
          <w:rFonts w:cs="Arial"/>
          <w:bCs/>
          <w:sz w:val="20"/>
          <w:szCs w:val="20"/>
        </w:rPr>
        <w:t>centrat</w:t>
      </w:r>
      <w:proofErr w:type="spellEnd"/>
      <w:r w:rsidRPr="00780E8A">
        <w:rPr>
          <w:rFonts w:cs="Arial"/>
          <w:bCs/>
          <w:sz w:val="20"/>
          <w:szCs w:val="20"/>
        </w:rPr>
        <w:t xml:space="preserve"> z manj delcev (točka 2.). Formula za izračun najugodnejše variante pod točko 1. in točko 2. je enak</w:t>
      </w:r>
      <w:r>
        <w:rPr>
          <w:rFonts w:cs="Arial"/>
          <w:bCs/>
          <w:sz w:val="20"/>
          <w:szCs w:val="20"/>
        </w:rPr>
        <w:t>a</w:t>
      </w:r>
      <w:r w:rsidRPr="00780E8A">
        <w:rPr>
          <w:rFonts w:cs="Arial"/>
          <w:bCs/>
          <w:sz w:val="20"/>
          <w:szCs w:val="20"/>
        </w:rPr>
        <w:t xml:space="preserve"> kot je prikazan</w:t>
      </w:r>
      <w:r>
        <w:rPr>
          <w:rFonts w:cs="Arial"/>
          <w:bCs/>
          <w:sz w:val="20"/>
          <w:szCs w:val="20"/>
        </w:rPr>
        <w:t>a za</w:t>
      </w:r>
      <w:r w:rsidRPr="00780E8A">
        <w:rPr>
          <w:rFonts w:cs="Arial"/>
          <w:bCs/>
          <w:sz w:val="20"/>
          <w:szCs w:val="20"/>
        </w:rPr>
        <w:t xml:space="preserve"> izračun točk </w:t>
      </w:r>
      <w:r>
        <w:rPr>
          <w:rFonts w:cs="Arial"/>
          <w:bCs/>
          <w:sz w:val="20"/>
          <w:szCs w:val="20"/>
        </w:rPr>
        <w:t>ekonomsko</w:t>
      </w:r>
      <w:r w:rsidRPr="00780E8A">
        <w:rPr>
          <w:rFonts w:cs="Arial"/>
          <w:bCs/>
          <w:sz w:val="20"/>
          <w:szCs w:val="20"/>
        </w:rPr>
        <w:t xml:space="preserve"> najugodnejš</w:t>
      </w:r>
      <w:r>
        <w:rPr>
          <w:rFonts w:cs="Arial"/>
          <w:bCs/>
          <w:sz w:val="20"/>
          <w:szCs w:val="20"/>
        </w:rPr>
        <w:t>e</w:t>
      </w:r>
      <w:r w:rsidRPr="00780E8A">
        <w:rPr>
          <w:rFonts w:cs="Arial"/>
          <w:bCs/>
          <w:sz w:val="20"/>
          <w:szCs w:val="20"/>
        </w:rPr>
        <w:t xml:space="preserve"> cen</w:t>
      </w:r>
      <w:r>
        <w:rPr>
          <w:rFonts w:cs="Arial"/>
          <w:bCs/>
          <w:sz w:val="20"/>
          <w:szCs w:val="20"/>
        </w:rPr>
        <w:t>e</w:t>
      </w:r>
      <w:r w:rsidRPr="00780E8A">
        <w:rPr>
          <w:rFonts w:cs="Arial"/>
          <w:bCs/>
          <w:sz w:val="20"/>
          <w:szCs w:val="20"/>
        </w:rPr>
        <w:t xml:space="preserve"> pod točko 1.14 Merila te razpisne dokumentacije. Če je rezultat še vedno enak, se izvede žreb.</w:t>
      </w:r>
    </w:p>
    <w:p w14:paraId="5F45BF71" w14:textId="77777777" w:rsidR="00013A00" w:rsidRDefault="00013A00" w:rsidP="006017A5">
      <w:pPr>
        <w:rPr>
          <w:rFonts w:cs="Arial"/>
          <w:b/>
        </w:rPr>
      </w:pPr>
    </w:p>
    <w:p w14:paraId="06569D34" w14:textId="77777777" w:rsidR="006017A5" w:rsidRDefault="006017A5" w:rsidP="006017A5">
      <w:pPr>
        <w:pStyle w:val="Telobesedila3"/>
        <w:rPr>
          <w:rFonts w:cs="Arial"/>
        </w:rPr>
      </w:pPr>
    </w:p>
    <w:p w14:paraId="43D989EA" w14:textId="77777777" w:rsidR="006017A5" w:rsidRDefault="006017A5" w:rsidP="006017A5">
      <w:pPr>
        <w:pStyle w:val="Telobesedila3"/>
        <w:rPr>
          <w:rFonts w:cs="Arial"/>
        </w:rPr>
      </w:pPr>
    </w:p>
    <w:p w14:paraId="0B8CAE6D" w14:textId="588B75DD" w:rsidR="006017A5" w:rsidRDefault="006017A5" w:rsidP="005F78F4">
      <w:pPr>
        <w:spacing w:line="240" w:lineRule="auto"/>
        <w:ind w:left="720"/>
        <w:rPr>
          <w:rFonts w:cs="Arial"/>
        </w:rPr>
      </w:pPr>
      <w:r>
        <w:rPr>
          <w:rFonts w:cs="Arial"/>
          <w:b/>
        </w:rPr>
        <w:t xml:space="preserve">Veljavnost ponudbe </w:t>
      </w:r>
      <w:r>
        <w:rPr>
          <w:rFonts w:cs="Arial"/>
        </w:rPr>
        <w:t>je najmanj do 10. 1. 2025. V izjemnih okoliščinah lahko naročnik zahteva, da ponudnik podaljša čas veljavnosti ponudbe za določeno dodatno obdobje.</w:t>
      </w:r>
    </w:p>
    <w:p w14:paraId="2F0C4BF6" w14:textId="77777777" w:rsidR="006017A5" w:rsidRDefault="006017A5" w:rsidP="005F78F4">
      <w:pPr>
        <w:pStyle w:val="Telobesedila3"/>
        <w:rPr>
          <w:rFonts w:cs="Arial"/>
        </w:rPr>
      </w:pPr>
    </w:p>
    <w:p w14:paraId="05CAF756" w14:textId="24FC1051" w:rsidR="006017A5" w:rsidRPr="005F78F4" w:rsidRDefault="006017A5" w:rsidP="005F78F4">
      <w:pPr>
        <w:spacing w:line="240" w:lineRule="auto"/>
        <w:ind w:left="720"/>
        <w:rPr>
          <w:rFonts w:cs="Arial"/>
        </w:rPr>
      </w:pPr>
      <w:r w:rsidRPr="005F78F4">
        <w:rPr>
          <w:rFonts w:cs="Arial"/>
          <w:b/>
        </w:rPr>
        <w:t>Cene</w:t>
      </w:r>
      <w:r w:rsidRPr="005F78F4">
        <w:rPr>
          <w:rFonts w:cs="Arial"/>
        </w:rPr>
        <w:t xml:space="preserve"> so fiksne in izražene v evrih (€) brez davka na dodano vrednost DDV, vsi stroški so vračunani v ceni.</w:t>
      </w:r>
    </w:p>
    <w:p w14:paraId="5214BBAB" w14:textId="77777777" w:rsidR="006017A5" w:rsidRPr="005F78F4" w:rsidRDefault="006017A5" w:rsidP="005F78F4">
      <w:pPr>
        <w:pStyle w:val="Telobesedila3"/>
        <w:rPr>
          <w:rFonts w:cs="Arial"/>
        </w:rPr>
      </w:pPr>
    </w:p>
    <w:p w14:paraId="007065BE" w14:textId="08959C33" w:rsidR="006017A5" w:rsidRDefault="006017A5" w:rsidP="005F78F4">
      <w:pPr>
        <w:spacing w:line="240" w:lineRule="auto"/>
        <w:ind w:left="720"/>
        <w:rPr>
          <w:rFonts w:cs="Arial"/>
        </w:rPr>
      </w:pPr>
      <w:r w:rsidRPr="005F78F4">
        <w:rPr>
          <w:rFonts w:cs="Arial"/>
        </w:rPr>
        <w:t>Količine</w:t>
      </w:r>
      <w:r w:rsidRPr="005F78F4">
        <w:rPr>
          <w:rFonts w:cs="Arial"/>
          <w:b/>
        </w:rPr>
        <w:t xml:space="preserve"> </w:t>
      </w:r>
      <w:r w:rsidRPr="005F78F4">
        <w:rPr>
          <w:rFonts w:cs="Arial"/>
        </w:rPr>
        <w:t>so okvirne in lahko odstopajo.</w:t>
      </w:r>
    </w:p>
    <w:p w14:paraId="4E750ACB" w14:textId="77777777" w:rsidR="00596A56" w:rsidRDefault="00596A56" w:rsidP="005F78F4">
      <w:pPr>
        <w:spacing w:line="240" w:lineRule="auto"/>
        <w:ind w:left="720"/>
        <w:rPr>
          <w:rFonts w:cs="Arial"/>
        </w:rPr>
      </w:pPr>
    </w:p>
    <w:p w14:paraId="608AFE34" w14:textId="71A845A1" w:rsidR="00596A56" w:rsidRDefault="00596A56" w:rsidP="005F78F4">
      <w:pPr>
        <w:spacing w:line="240" w:lineRule="auto"/>
        <w:ind w:left="720"/>
        <w:rPr>
          <w:rFonts w:cs="Arial"/>
        </w:rPr>
      </w:pPr>
      <w:r>
        <w:rPr>
          <w:rFonts w:cs="Arial"/>
        </w:rPr>
        <w:t>Ponudnik kot prilogo razpisne dokumentacije pošlje pri oddaji ponudbe tudi certifikat o ustreznosti kvalitete ponujenega materiala.</w:t>
      </w:r>
    </w:p>
    <w:p w14:paraId="72DBE21A" w14:textId="77777777" w:rsidR="00E67173" w:rsidRDefault="00E67173" w:rsidP="005F78F4">
      <w:pPr>
        <w:spacing w:line="240" w:lineRule="auto"/>
        <w:ind w:left="720"/>
        <w:rPr>
          <w:rFonts w:cs="Arial"/>
        </w:rPr>
      </w:pPr>
    </w:p>
    <w:p w14:paraId="14C834DA" w14:textId="70B786C7" w:rsidR="00E67173" w:rsidRDefault="00E67173" w:rsidP="005F78F4">
      <w:pPr>
        <w:spacing w:line="240" w:lineRule="auto"/>
        <w:ind w:left="720"/>
        <w:rPr>
          <w:rFonts w:cs="Arial"/>
          <w:i/>
          <w:iCs/>
        </w:rPr>
      </w:pPr>
      <w:r w:rsidRPr="00E67173">
        <w:rPr>
          <w:rFonts w:cs="Arial"/>
          <w:i/>
          <w:iCs/>
        </w:rPr>
        <w:t>*Naročnik bo po testiranju v stolpec 5 vpisal parametre in na osnovi le teh izračunal skupno oceno, ki je osnova za priznanje sposobnosti.</w:t>
      </w:r>
    </w:p>
    <w:p w14:paraId="0E19A670" w14:textId="51D6A308" w:rsidR="00E02268" w:rsidRPr="00E67173" w:rsidRDefault="00E02268" w:rsidP="005F78F4">
      <w:pPr>
        <w:spacing w:line="240" w:lineRule="auto"/>
        <w:ind w:left="720"/>
        <w:rPr>
          <w:rFonts w:cs="Arial"/>
          <w:b/>
          <w:i/>
          <w:iCs/>
        </w:rPr>
      </w:pPr>
      <w:r>
        <w:rPr>
          <w:rFonts w:cs="Arial"/>
          <w:i/>
          <w:iCs/>
        </w:rPr>
        <w:t>*Obrazec Z09.2 je priloga tej razpisni dokumentaciji</w:t>
      </w:r>
    </w:p>
    <w:p w14:paraId="72FBDC99" w14:textId="77777777" w:rsidR="006017A5" w:rsidRDefault="006017A5" w:rsidP="006017A5">
      <w:pPr>
        <w:rPr>
          <w:rFonts w:cs="Arial"/>
        </w:rPr>
      </w:pPr>
    </w:p>
    <w:p w14:paraId="434ACABA" w14:textId="77777777" w:rsidR="006017A5" w:rsidRDefault="006017A5" w:rsidP="006017A5">
      <w:pPr>
        <w:rPr>
          <w:rFonts w:cs="Arial"/>
          <w:highlight w:val="yellow"/>
        </w:rPr>
      </w:pPr>
    </w:p>
    <w:p w14:paraId="27500B3A" w14:textId="77777777" w:rsidR="006017A5" w:rsidRDefault="006017A5" w:rsidP="006017A5">
      <w:pPr>
        <w:rPr>
          <w:rFonts w:cs="Times New Roman"/>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6017A5" w14:paraId="55AC36B7" w14:textId="77777777" w:rsidTr="006017A5">
        <w:tc>
          <w:tcPr>
            <w:tcW w:w="3430" w:type="dxa"/>
            <w:hideMark/>
          </w:tcPr>
          <w:p w14:paraId="44CB78C0" w14:textId="77777777" w:rsidR="006017A5" w:rsidRDefault="006017A5">
            <w:pPr>
              <w:jc w:val="center"/>
              <w:rPr>
                <w:rFonts w:cs="Arial"/>
              </w:rPr>
            </w:pPr>
            <w:r>
              <w:rPr>
                <w:rFonts w:cs="Arial"/>
              </w:rPr>
              <w:t>Datum in kraj:</w:t>
            </w:r>
          </w:p>
        </w:tc>
        <w:tc>
          <w:tcPr>
            <w:tcW w:w="2067" w:type="dxa"/>
          </w:tcPr>
          <w:p w14:paraId="4CE43EEE" w14:textId="77777777" w:rsidR="006017A5" w:rsidRDefault="006017A5">
            <w:pPr>
              <w:jc w:val="center"/>
              <w:rPr>
                <w:rFonts w:cs="Arial"/>
              </w:rPr>
            </w:pPr>
          </w:p>
        </w:tc>
        <w:tc>
          <w:tcPr>
            <w:tcW w:w="3573" w:type="dxa"/>
            <w:hideMark/>
          </w:tcPr>
          <w:p w14:paraId="6B4F20DA" w14:textId="77777777" w:rsidR="006017A5" w:rsidRDefault="006017A5">
            <w:pPr>
              <w:jc w:val="center"/>
              <w:rPr>
                <w:rFonts w:cs="Arial"/>
              </w:rPr>
            </w:pPr>
            <w:r>
              <w:rPr>
                <w:rFonts w:cs="Arial"/>
              </w:rPr>
              <w:t>Podpis odgovorne osebe:</w:t>
            </w:r>
          </w:p>
        </w:tc>
      </w:tr>
      <w:tr w:rsidR="006017A5" w14:paraId="10EE5D90" w14:textId="77777777" w:rsidTr="006017A5">
        <w:tc>
          <w:tcPr>
            <w:tcW w:w="3430" w:type="dxa"/>
            <w:tcBorders>
              <w:top w:val="nil"/>
              <w:left w:val="nil"/>
              <w:bottom w:val="single" w:sz="4" w:space="0" w:color="auto"/>
              <w:right w:val="nil"/>
            </w:tcBorders>
          </w:tcPr>
          <w:p w14:paraId="4ABBFD7F" w14:textId="77777777" w:rsidR="006017A5" w:rsidRDefault="006017A5">
            <w:pPr>
              <w:jc w:val="center"/>
              <w:rPr>
                <w:rFonts w:cs="Arial"/>
              </w:rPr>
            </w:pPr>
          </w:p>
          <w:p w14:paraId="28F8C402" w14:textId="77777777" w:rsidR="006017A5" w:rsidRDefault="006017A5">
            <w:pPr>
              <w:jc w:val="center"/>
              <w:rPr>
                <w:rFonts w:cs="Arial"/>
              </w:rPr>
            </w:pPr>
          </w:p>
        </w:tc>
        <w:tc>
          <w:tcPr>
            <w:tcW w:w="2067" w:type="dxa"/>
          </w:tcPr>
          <w:p w14:paraId="6A845684" w14:textId="77777777" w:rsidR="006017A5" w:rsidRDefault="006017A5">
            <w:pPr>
              <w:rPr>
                <w:rFonts w:cs="Arial"/>
              </w:rPr>
            </w:pPr>
          </w:p>
        </w:tc>
        <w:tc>
          <w:tcPr>
            <w:tcW w:w="3573" w:type="dxa"/>
            <w:tcBorders>
              <w:top w:val="nil"/>
              <w:left w:val="nil"/>
              <w:bottom w:val="single" w:sz="4" w:space="0" w:color="auto"/>
              <w:right w:val="nil"/>
            </w:tcBorders>
          </w:tcPr>
          <w:p w14:paraId="71F80554" w14:textId="77777777" w:rsidR="006017A5" w:rsidRDefault="006017A5">
            <w:pPr>
              <w:jc w:val="center"/>
              <w:rPr>
                <w:rFonts w:cs="Arial"/>
              </w:rPr>
            </w:pPr>
          </w:p>
          <w:p w14:paraId="52F15FA0" w14:textId="77777777" w:rsidR="006017A5" w:rsidRDefault="006017A5">
            <w:pPr>
              <w:jc w:val="center"/>
              <w:rPr>
                <w:rFonts w:cs="Arial"/>
              </w:rPr>
            </w:pPr>
          </w:p>
        </w:tc>
      </w:tr>
    </w:tbl>
    <w:p w14:paraId="23880806" w14:textId="77777777" w:rsidR="006017A5" w:rsidRDefault="006017A5" w:rsidP="006017A5">
      <w:pPr>
        <w:rPr>
          <w:rFonts w:ascii="Arial" w:hAnsi="Arial" w:cs="Times New Roman"/>
          <w:color w:val="auto"/>
          <w:sz w:val="20"/>
          <w:lang w:eastAsia="en-US"/>
        </w:rPr>
      </w:pPr>
    </w:p>
    <w:p w14:paraId="25442434" w14:textId="28DAF4AE" w:rsidR="006017A5" w:rsidRDefault="006017A5" w:rsidP="006017A5"/>
    <w:p w14:paraId="05B08E6D" w14:textId="77777777" w:rsidR="005F78F4" w:rsidRDefault="005F78F4" w:rsidP="006017A5">
      <w:pPr>
        <w:rPr>
          <w:rFonts w:cs="Arial"/>
        </w:rPr>
      </w:pPr>
    </w:p>
    <w:p w14:paraId="03A44D64" w14:textId="77777777" w:rsidR="005F78F4" w:rsidRDefault="005F78F4" w:rsidP="006017A5">
      <w:pPr>
        <w:rPr>
          <w:rFonts w:cs="Arial"/>
        </w:rPr>
      </w:pPr>
    </w:p>
    <w:p w14:paraId="2E6F1D18" w14:textId="77777777" w:rsidR="005F78F4" w:rsidRDefault="005F78F4" w:rsidP="006017A5">
      <w:pPr>
        <w:rPr>
          <w:rFonts w:cs="Arial"/>
        </w:rPr>
      </w:pPr>
    </w:p>
    <w:p w14:paraId="7D2AE29B" w14:textId="77777777" w:rsidR="005F78F4" w:rsidRDefault="005F78F4" w:rsidP="006017A5">
      <w:pPr>
        <w:rPr>
          <w:rFonts w:cs="Arial"/>
        </w:rPr>
      </w:pPr>
    </w:p>
    <w:p w14:paraId="6667EBF4" w14:textId="77777777" w:rsidR="005F78F4" w:rsidRDefault="005F78F4" w:rsidP="006017A5">
      <w:pPr>
        <w:rPr>
          <w:rFonts w:cs="Arial"/>
        </w:rPr>
      </w:pPr>
    </w:p>
    <w:p w14:paraId="4B0715C3" w14:textId="77777777" w:rsidR="005F78F4" w:rsidRDefault="005F78F4" w:rsidP="006017A5">
      <w:pPr>
        <w:rPr>
          <w:rFonts w:cs="Arial"/>
        </w:rPr>
      </w:pPr>
    </w:p>
    <w:p w14:paraId="08CC8DA0" w14:textId="77777777" w:rsidR="005F78F4" w:rsidRDefault="005F78F4" w:rsidP="006017A5">
      <w:pPr>
        <w:rPr>
          <w:rFonts w:cs="Arial"/>
        </w:rPr>
      </w:pPr>
    </w:p>
    <w:p w14:paraId="07FDFD73" w14:textId="77777777" w:rsidR="005F78F4" w:rsidRDefault="005F78F4" w:rsidP="006017A5">
      <w:pPr>
        <w:rPr>
          <w:rFonts w:cs="Arial"/>
        </w:rPr>
      </w:pPr>
    </w:p>
    <w:p w14:paraId="74853D32" w14:textId="77777777" w:rsidR="005F78F4" w:rsidRDefault="005F78F4" w:rsidP="006017A5">
      <w:pPr>
        <w:rPr>
          <w:rFonts w:cs="Arial"/>
        </w:rPr>
      </w:pPr>
    </w:p>
    <w:p w14:paraId="26C0B1C6" w14:textId="77777777" w:rsidR="005F78F4" w:rsidRDefault="005F78F4" w:rsidP="006017A5">
      <w:pPr>
        <w:rPr>
          <w:rFonts w:cs="Arial"/>
        </w:rPr>
      </w:pPr>
    </w:p>
    <w:p w14:paraId="0855811D" w14:textId="77777777" w:rsidR="005F78F4" w:rsidRDefault="005F78F4" w:rsidP="006017A5">
      <w:pPr>
        <w:rPr>
          <w:rFonts w:cs="Arial"/>
        </w:rPr>
      </w:pPr>
    </w:p>
    <w:p w14:paraId="6AC9CC1D" w14:textId="77777777" w:rsidR="005F78F4" w:rsidRDefault="005F78F4" w:rsidP="006017A5">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017A5" w14:paraId="6AE19FF9" w14:textId="77777777" w:rsidTr="006017A5">
        <w:tc>
          <w:tcPr>
            <w:tcW w:w="1740" w:type="dxa"/>
            <w:tcBorders>
              <w:top w:val="single" w:sz="4" w:space="0" w:color="000000"/>
              <w:left w:val="single" w:sz="4" w:space="0" w:color="000000"/>
              <w:bottom w:val="single" w:sz="4" w:space="0" w:color="000000"/>
              <w:right w:val="single" w:sz="4" w:space="0" w:color="000000"/>
            </w:tcBorders>
            <w:vAlign w:val="center"/>
            <w:hideMark/>
          </w:tcPr>
          <w:p w14:paraId="422D9CB5" w14:textId="77777777" w:rsidR="006017A5" w:rsidRDefault="006017A5">
            <w:pPr>
              <w:rPr>
                <w:rFonts w:cs="Times New Roman"/>
                <w:b/>
              </w:rPr>
            </w:pPr>
            <w:r>
              <w:rPr>
                <w:b/>
              </w:rPr>
              <w:lastRenderedPageBreak/>
              <w:t>Obrazec št. 4</w:t>
            </w:r>
          </w:p>
        </w:tc>
      </w:tr>
    </w:tbl>
    <w:p w14:paraId="6CC2F396" w14:textId="77777777" w:rsidR="006017A5" w:rsidRDefault="006017A5" w:rsidP="006017A5">
      <w:pPr>
        <w:rPr>
          <w:rFonts w:ascii="Arial" w:hAnsi="Arial"/>
          <w:sz w:val="20"/>
          <w:lang w:eastAsia="en-US"/>
        </w:rPr>
      </w:pPr>
    </w:p>
    <w:p w14:paraId="0E07C37F" w14:textId="77777777" w:rsidR="006017A5" w:rsidRDefault="006017A5" w:rsidP="006017A5">
      <w:r>
        <w:t xml:space="preserve">Zaradi zagotovitve transparentnosti posla in preprečitve korupcijskih tveganj pri sklepanju poslov v skladu s šestim odstavkom 14. člena </w:t>
      </w:r>
      <w:proofErr w:type="spellStart"/>
      <w:r>
        <w:t>ZintPK</w:t>
      </w:r>
      <w:proofErr w:type="spellEnd"/>
      <w:r>
        <w:t xml:space="preserve"> (Uradni list RS, št. 45/10, 26/11, 43/11, 158/20, 3/22 – </w:t>
      </w:r>
      <w:proofErr w:type="spellStart"/>
      <w:r>
        <w:t>ZDeb</w:t>
      </w:r>
      <w:proofErr w:type="spellEnd"/>
      <w:r>
        <w:t xml:space="preserve"> in 16/23 – </w:t>
      </w:r>
      <w:proofErr w:type="spellStart"/>
      <w:r>
        <w:t>ZZPri</w:t>
      </w:r>
      <w:proofErr w:type="spellEnd"/>
      <w:r>
        <w:t xml:space="preserve">; v nadaljevanju </w:t>
      </w:r>
      <w:proofErr w:type="spellStart"/>
      <w:r>
        <w:t>ZIntPK</w:t>
      </w:r>
      <w:proofErr w:type="spellEnd"/>
      <w:r>
        <w:t xml:space="preserve">), kot zakoniti zastopnik ponudnika (samostojni ponudnik/vsak partner v skupni ponudbi) v postopku oddaje naročila št. JN-0044/2024, katerega predmet je »Dobava kemikalij - </w:t>
      </w:r>
      <w:proofErr w:type="spellStart"/>
      <w:r>
        <w:t>polielektrolitov</w:t>
      </w:r>
      <w:proofErr w:type="spellEnd"/>
      <w:r>
        <w:t xml:space="preserve"> za proces dehidracije blata za obdobje 2 let« podajam naslednjo</w:t>
      </w:r>
    </w:p>
    <w:p w14:paraId="5AE3984E" w14:textId="77777777" w:rsidR="006017A5" w:rsidRDefault="006017A5" w:rsidP="006017A5"/>
    <w:p w14:paraId="6856D8E0" w14:textId="77777777" w:rsidR="006017A5" w:rsidRDefault="006017A5" w:rsidP="006017A5">
      <w:pPr>
        <w:autoSpaceDE w:val="0"/>
        <w:autoSpaceDN w:val="0"/>
        <w:adjustRightInd w:val="0"/>
        <w:jc w:val="center"/>
        <w:rPr>
          <w:rFonts w:cs="Arial"/>
          <w:b/>
          <w:bCs/>
          <w:sz w:val="24"/>
        </w:rPr>
      </w:pPr>
      <w:r>
        <w:rPr>
          <w:rFonts w:cs="Arial"/>
          <w:b/>
          <w:bCs/>
          <w:sz w:val="24"/>
        </w:rPr>
        <w:t>IZJAVO O UDELEŽBI FIZIČNIH IN PRAVNIH OSEB V LASTNIŠTVU PONUDNIKA</w:t>
      </w:r>
    </w:p>
    <w:p w14:paraId="66CB02D5" w14:textId="77777777" w:rsidR="006017A5" w:rsidRDefault="006017A5" w:rsidP="006017A5">
      <w:pPr>
        <w:autoSpaceDE w:val="0"/>
        <w:autoSpaceDN w:val="0"/>
        <w:adjustRightInd w:val="0"/>
        <w:rPr>
          <w:rFonts w:cs="Arial"/>
          <w:sz w:val="20"/>
          <w:szCs w:val="20"/>
        </w:rPr>
      </w:pPr>
    </w:p>
    <w:p w14:paraId="15389014" w14:textId="77777777" w:rsidR="006017A5" w:rsidRDefault="006017A5" w:rsidP="006017A5">
      <w:pPr>
        <w:autoSpaceDE w:val="0"/>
        <w:autoSpaceDN w:val="0"/>
        <w:adjustRightInd w:val="0"/>
        <w:rPr>
          <w:rFonts w:cs="Arial"/>
          <w:szCs w:val="24"/>
        </w:rPr>
      </w:pPr>
      <w:r>
        <w:rPr>
          <w:rFonts w:cs="Arial"/>
          <w:b/>
          <w:bCs/>
        </w:rPr>
        <w:t>PODATKI O PONUDNIKU:</w:t>
      </w:r>
    </w:p>
    <w:p w14:paraId="35FC1BEB" w14:textId="77777777" w:rsidR="006017A5" w:rsidRDefault="006017A5" w:rsidP="006017A5">
      <w:pPr>
        <w:autoSpaceDE w:val="0"/>
        <w:autoSpaceDN w:val="0"/>
        <w:adjustRightInd w:val="0"/>
        <w:rPr>
          <w:rFonts w:cs="Arial"/>
          <w:iCs/>
          <w:sz w:val="18"/>
          <w:szCs w:val="18"/>
        </w:rPr>
      </w:pPr>
      <w:r>
        <w:rPr>
          <w:rFonts w:cs="Arial"/>
          <w:iCs/>
          <w:sz w:val="18"/>
          <w:szCs w:val="18"/>
        </w:rPr>
        <w:t xml:space="preserve">Opomba: vpisati podatke o pravni osebi zasebnega ali javnega prava, fizični osebi – samostojnem podjetniku posamezniku, društvu, združenju, … </w:t>
      </w:r>
    </w:p>
    <w:p w14:paraId="23C7D93E" w14:textId="77777777" w:rsidR="006017A5" w:rsidRDefault="006017A5" w:rsidP="006017A5">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391"/>
      </w:tblGrid>
      <w:tr w:rsidR="006017A5" w14:paraId="5207A9CC" w14:textId="77777777" w:rsidTr="006017A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E5F551" w14:textId="77777777" w:rsidR="006017A5" w:rsidRDefault="006017A5">
            <w:pPr>
              <w:autoSpaceDE w:val="0"/>
              <w:autoSpaceDN w:val="0"/>
              <w:adjustRightInd w:val="0"/>
              <w:rPr>
                <w:rFonts w:cs="Arial"/>
                <w:iCs/>
                <w:sz w:val="20"/>
                <w:szCs w:val="24"/>
              </w:rPr>
            </w:pPr>
            <w:r>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4500FD71" w14:textId="77777777" w:rsidR="006017A5" w:rsidRDefault="006017A5">
            <w:pPr>
              <w:autoSpaceDE w:val="0"/>
              <w:autoSpaceDN w:val="0"/>
              <w:adjustRightInd w:val="0"/>
              <w:rPr>
                <w:rFonts w:cs="Arial"/>
                <w:b/>
              </w:rPr>
            </w:pPr>
          </w:p>
        </w:tc>
      </w:tr>
      <w:tr w:rsidR="006017A5" w14:paraId="5E07FF27" w14:textId="77777777" w:rsidTr="006017A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09D779" w14:textId="77777777" w:rsidR="006017A5" w:rsidRDefault="006017A5">
            <w:pPr>
              <w:autoSpaceDE w:val="0"/>
              <w:autoSpaceDN w:val="0"/>
              <w:adjustRightInd w:val="0"/>
              <w:rPr>
                <w:rFonts w:cs="Arial"/>
                <w:iCs/>
              </w:rPr>
            </w:pPr>
            <w:r>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39BE0B3" w14:textId="77777777" w:rsidR="006017A5" w:rsidRDefault="006017A5">
            <w:pPr>
              <w:autoSpaceDE w:val="0"/>
              <w:autoSpaceDN w:val="0"/>
              <w:adjustRightInd w:val="0"/>
              <w:rPr>
                <w:rFonts w:cs="Arial"/>
                <w:b/>
              </w:rPr>
            </w:pPr>
          </w:p>
        </w:tc>
      </w:tr>
      <w:tr w:rsidR="006017A5" w14:paraId="1DCF96FB" w14:textId="77777777" w:rsidTr="006017A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D469FC" w14:textId="77777777" w:rsidR="006017A5" w:rsidRDefault="006017A5">
            <w:pPr>
              <w:autoSpaceDE w:val="0"/>
              <w:autoSpaceDN w:val="0"/>
              <w:adjustRightInd w:val="0"/>
              <w:rPr>
                <w:rFonts w:cs="Arial"/>
                <w:iCs/>
              </w:rPr>
            </w:pPr>
            <w:r>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6F2DB30" w14:textId="77777777" w:rsidR="006017A5" w:rsidRDefault="006017A5">
            <w:pPr>
              <w:autoSpaceDE w:val="0"/>
              <w:autoSpaceDN w:val="0"/>
              <w:adjustRightInd w:val="0"/>
              <w:rPr>
                <w:rFonts w:cs="Arial"/>
                <w:b/>
              </w:rPr>
            </w:pPr>
          </w:p>
        </w:tc>
      </w:tr>
    </w:tbl>
    <w:p w14:paraId="3FDFED28" w14:textId="77777777" w:rsidR="006017A5" w:rsidRDefault="006017A5" w:rsidP="006017A5">
      <w:pPr>
        <w:autoSpaceDE w:val="0"/>
        <w:autoSpaceDN w:val="0"/>
        <w:adjustRightInd w:val="0"/>
        <w:rPr>
          <w:rFonts w:ascii="Arial" w:hAnsi="Arial" w:cs="Arial"/>
          <w:sz w:val="20"/>
          <w:lang w:eastAsia="en-US"/>
        </w:rPr>
      </w:pPr>
    </w:p>
    <w:p w14:paraId="0C99E66F" w14:textId="77777777" w:rsidR="006017A5" w:rsidRDefault="006017A5" w:rsidP="006017A5">
      <w:pPr>
        <w:autoSpaceDE w:val="0"/>
        <w:autoSpaceDN w:val="0"/>
        <w:adjustRightInd w:val="0"/>
        <w:rPr>
          <w:rFonts w:cs="Arial"/>
        </w:rPr>
      </w:pPr>
      <w:r>
        <w:rPr>
          <w:rFonts w:cs="Arial"/>
          <w:b/>
          <w:bCs/>
        </w:rPr>
        <w:t>UDELEŽBA FIZIČNIH IN PRAVNIH OSEB V LASTNIŠTVU PONUDNIKA</w:t>
      </w:r>
    </w:p>
    <w:p w14:paraId="0729EE12" w14:textId="77777777" w:rsidR="006017A5" w:rsidRDefault="006017A5" w:rsidP="006017A5">
      <w:pPr>
        <w:autoSpaceDE w:val="0"/>
        <w:autoSpaceDN w:val="0"/>
        <w:adjustRightInd w:val="0"/>
        <w:rPr>
          <w:rFonts w:cs="Arial"/>
          <w:sz w:val="18"/>
          <w:szCs w:val="18"/>
        </w:rPr>
      </w:pPr>
      <w:r>
        <w:rPr>
          <w:rFonts w:cs="Arial"/>
          <w:iCs/>
          <w:sz w:val="18"/>
          <w:szCs w:val="18"/>
        </w:rPr>
        <w:t xml:space="preserve">Opomba: vpisati je potrebno naslednje podatke o udeležbi fizičnih in pravnih oseb v lastništvu ponudnika: </w:t>
      </w:r>
    </w:p>
    <w:p w14:paraId="6E9ECF6D" w14:textId="77777777" w:rsidR="006017A5" w:rsidRDefault="006017A5" w:rsidP="006017A5">
      <w:pPr>
        <w:numPr>
          <w:ilvl w:val="0"/>
          <w:numId w:val="14"/>
        </w:numPr>
        <w:autoSpaceDE w:val="0"/>
        <w:autoSpaceDN w:val="0"/>
        <w:adjustRightInd w:val="0"/>
        <w:spacing w:line="240" w:lineRule="auto"/>
        <w:rPr>
          <w:rFonts w:cs="Arial"/>
          <w:iCs/>
          <w:sz w:val="18"/>
          <w:szCs w:val="18"/>
        </w:rPr>
      </w:pPr>
      <w:r>
        <w:rPr>
          <w:rFonts w:cs="Arial"/>
          <w:iCs/>
          <w:sz w:val="18"/>
          <w:szCs w:val="18"/>
        </w:rPr>
        <w:t xml:space="preserve">za fizične osebe: ime in priimek, naslov prebivališča in delež lastništva; </w:t>
      </w:r>
    </w:p>
    <w:p w14:paraId="5D886CDA" w14:textId="77777777" w:rsidR="006017A5" w:rsidRDefault="006017A5" w:rsidP="006017A5">
      <w:pPr>
        <w:numPr>
          <w:ilvl w:val="0"/>
          <w:numId w:val="14"/>
        </w:numPr>
        <w:autoSpaceDE w:val="0"/>
        <w:autoSpaceDN w:val="0"/>
        <w:adjustRightInd w:val="0"/>
        <w:spacing w:line="240" w:lineRule="auto"/>
        <w:rPr>
          <w:rFonts w:cs="Arial"/>
          <w:iCs/>
          <w:sz w:val="18"/>
          <w:szCs w:val="18"/>
        </w:rPr>
      </w:pPr>
      <w:r>
        <w:rPr>
          <w:rFonts w:cs="Arial"/>
          <w:iCs/>
          <w:sz w:val="18"/>
          <w:szCs w:val="18"/>
        </w:rPr>
        <w:t xml:space="preserve">za pravne osebe: naziv in naslov pravne osebe in delež lastništva. </w:t>
      </w:r>
    </w:p>
    <w:p w14:paraId="55C4C288" w14:textId="77777777" w:rsidR="006017A5" w:rsidRDefault="006017A5" w:rsidP="006017A5">
      <w:pPr>
        <w:autoSpaceDE w:val="0"/>
        <w:autoSpaceDN w:val="0"/>
        <w:adjustRightInd w:val="0"/>
        <w:rPr>
          <w:rFonts w:cs="Arial"/>
          <w:sz w:val="20"/>
          <w:szCs w:val="24"/>
        </w:rPr>
      </w:pPr>
    </w:p>
    <w:p w14:paraId="7867C55A" w14:textId="77777777" w:rsidR="006017A5" w:rsidRDefault="006017A5" w:rsidP="006017A5">
      <w:pPr>
        <w:autoSpaceDE w:val="0"/>
        <w:autoSpaceDN w:val="0"/>
        <w:adjustRightInd w:val="0"/>
        <w:rPr>
          <w:rFonts w:cs="Arial"/>
          <w:iCs/>
          <w:sz w:val="18"/>
          <w:szCs w:val="18"/>
        </w:rPr>
      </w:pPr>
      <w:r>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00B07C1" w14:textId="77777777" w:rsidR="006017A5" w:rsidRDefault="006017A5" w:rsidP="006017A5">
      <w:pPr>
        <w:autoSpaceDE w:val="0"/>
        <w:autoSpaceDN w:val="0"/>
        <w:adjustRightInd w:val="0"/>
        <w:rPr>
          <w:rFonts w:cs="Arial"/>
          <w:iCs/>
          <w:sz w:val="18"/>
          <w:szCs w:val="18"/>
        </w:rPr>
      </w:pPr>
    </w:p>
    <w:p w14:paraId="02354CE9" w14:textId="77777777" w:rsidR="006017A5" w:rsidRDefault="006017A5" w:rsidP="006017A5">
      <w:pPr>
        <w:autoSpaceDE w:val="0"/>
        <w:autoSpaceDN w:val="0"/>
        <w:adjustRightInd w:val="0"/>
        <w:rPr>
          <w:rFonts w:cs="Arial"/>
          <w:b/>
          <w:iCs/>
          <w:sz w:val="20"/>
          <w:szCs w:val="24"/>
        </w:rPr>
      </w:pPr>
      <w:r>
        <w:rPr>
          <w:rFonts w:cs="Arial"/>
          <w:b/>
          <w:iCs/>
        </w:rPr>
        <w:t>Spodaj podpisani zakoniti zastopnik izjavljam, da so pri lastništvu zgoraj navedenega ponudnika udeležene naslednje fizične osebe:</w:t>
      </w:r>
    </w:p>
    <w:p w14:paraId="51D4394C" w14:textId="77777777" w:rsidR="006017A5" w:rsidRDefault="006017A5" w:rsidP="006017A5">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19"/>
        <w:gridCol w:w="3606"/>
        <w:gridCol w:w="1698"/>
      </w:tblGrid>
      <w:tr w:rsidR="006017A5" w14:paraId="31B5D60F" w14:textId="77777777" w:rsidTr="006017A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5A6EA5C" w14:textId="77777777" w:rsidR="006017A5" w:rsidRDefault="006017A5">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799C6A" w14:textId="77777777" w:rsidR="006017A5" w:rsidRDefault="006017A5">
            <w:pPr>
              <w:autoSpaceDE w:val="0"/>
              <w:autoSpaceDN w:val="0"/>
              <w:adjustRightInd w:val="0"/>
              <w:rPr>
                <w:rFonts w:cs="Arial"/>
              </w:rPr>
            </w:pPr>
            <w:r>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7729C45" w14:textId="77777777" w:rsidR="006017A5" w:rsidRDefault="006017A5">
            <w:pPr>
              <w:autoSpaceDE w:val="0"/>
              <w:autoSpaceDN w:val="0"/>
              <w:adjustRightInd w:val="0"/>
              <w:rPr>
                <w:rFonts w:cs="Arial"/>
              </w:rPr>
            </w:pPr>
            <w:r>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2E1F663" w14:textId="77777777" w:rsidR="006017A5" w:rsidRDefault="006017A5">
            <w:pPr>
              <w:autoSpaceDE w:val="0"/>
              <w:autoSpaceDN w:val="0"/>
              <w:adjustRightInd w:val="0"/>
              <w:rPr>
                <w:rFonts w:cs="Arial"/>
                <w:b/>
                <w:bCs/>
              </w:rPr>
            </w:pPr>
            <w:r>
              <w:rPr>
                <w:rFonts w:cs="Arial"/>
              </w:rPr>
              <w:t>Delež v %</w:t>
            </w:r>
          </w:p>
        </w:tc>
      </w:tr>
      <w:tr w:rsidR="006017A5" w14:paraId="505FC0B9" w14:textId="77777777" w:rsidTr="006017A5">
        <w:trPr>
          <w:trHeight w:val="454"/>
        </w:trPr>
        <w:tc>
          <w:tcPr>
            <w:tcW w:w="392" w:type="dxa"/>
            <w:tcBorders>
              <w:top w:val="single" w:sz="4" w:space="0" w:color="auto"/>
              <w:left w:val="single" w:sz="4" w:space="0" w:color="auto"/>
              <w:bottom w:val="single" w:sz="4" w:space="0" w:color="auto"/>
              <w:right w:val="single" w:sz="4" w:space="0" w:color="auto"/>
            </w:tcBorders>
            <w:hideMark/>
          </w:tcPr>
          <w:p w14:paraId="27E1C9BB" w14:textId="77777777" w:rsidR="006017A5" w:rsidRDefault="006017A5">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1C04D1F8" w14:textId="77777777" w:rsidR="006017A5" w:rsidRDefault="006017A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FF7D20F" w14:textId="77777777" w:rsidR="006017A5" w:rsidRDefault="006017A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14287C7" w14:textId="77777777" w:rsidR="006017A5" w:rsidRDefault="006017A5">
            <w:pPr>
              <w:autoSpaceDE w:val="0"/>
              <w:autoSpaceDN w:val="0"/>
              <w:adjustRightInd w:val="0"/>
              <w:rPr>
                <w:rFonts w:cs="Arial"/>
                <w:bCs/>
              </w:rPr>
            </w:pPr>
          </w:p>
        </w:tc>
      </w:tr>
      <w:tr w:rsidR="006017A5" w14:paraId="5EB2EB81" w14:textId="77777777" w:rsidTr="006017A5">
        <w:trPr>
          <w:trHeight w:val="454"/>
        </w:trPr>
        <w:tc>
          <w:tcPr>
            <w:tcW w:w="392" w:type="dxa"/>
            <w:tcBorders>
              <w:top w:val="single" w:sz="4" w:space="0" w:color="auto"/>
              <w:left w:val="single" w:sz="4" w:space="0" w:color="auto"/>
              <w:bottom w:val="single" w:sz="4" w:space="0" w:color="auto"/>
              <w:right w:val="single" w:sz="4" w:space="0" w:color="auto"/>
            </w:tcBorders>
            <w:hideMark/>
          </w:tcPr>
          <w:p w14:paraId="04715479" w14:textId="77777777" w:rsidR="006017A5" w:rsidRDefault="006017A5">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0AC26294" w14:textId="77777777" w:rsidR="006017A5" w:rsidRDefault="006017A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E4C7937" w14:textId="77777777" w:rsidR="006017A5" w:rsidRDefault="006017A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6D32EB0" w14:textId="77777777" w:rsidR="006017A5" w:rsidRDefault="006017A5">
            <w:pPr>
              <w:autoSpaceDE w:val="0"/>
              <w:autoSpaceDN w:val="0"/>
              <w:adjustRightInd w:val="0"/>
              <w:rPr>
                <w:rFonts w:cs="Arial"/>
                <w:bCs/>
              </w:rPr>
            </w:pPr>
          </w:p>
        </w:tc>
      </w:tr>
      <w:tr w:rsidR="006017A5" w14:paraId="52972E91" w14:textId="77777777" w:rsidTr="006017A5">
        <w:trPr>
          <w:trHeight w:val="454"/>
        </w:trPr>
        <w:tc>
          <w:tcPr>
            <w:tcW w:w="392" w:type="dxa"/>
            <w:tcBorders>
              <w:top w:val="single" w:sz="4" w:space="0" w:color="auto"/>
              <w:left w:val="single" w:sz="4" w:space="0" w:color="auto"/>
              <w:bottom w:val="single" w:sz="4" w:space="0" w:color="auto"/>
              <w:right w:val="single" w:sz="4" w:space="0" w:color="auto"/>
            </w:tcBorders>
            <w:hideMark/>
          </w:tcPr>
          <w:p w14:paraId="11019E57" w14:textId="77777777" w:rsidR="006017A5" w:rsidRDefault="006017A5">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0624275B" w14:textId="77777777" w:rsidR="006017A5" w:rsidRDefault="006017A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40686EE" w14:textId="77777777" w:rsidR="006017A5" w:rsidRDefault="006017A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9732D20" w14:textId="77777777" w:rsidR="006017A5" w:rsidRDefault="006017A5">
            <w:pPr>
              <w:autoSpaceDE w:val="0"/>
              <w:autoSpaceDN w:val="0"/>
              <w:adjustRightInd w:val="0"/>
              <w:rPr>
                <w:rFonts w:cs="Arial"/>
                <w:bCs/>
              </w:rPr>
            </w:pPr>
          </w:p>
        </w:tc>
      </w:tr>
    </w:tbl>
    <w:p w14:paraId="0CE259F4" w14:textId="77777777" w:rsidR="006017A5" w:rsidRDefault="006017A5" w:rsidP="006017A5">
      <w:pPr>
        <w:autoSpaceDE w:val="0"/>
        <w:autoSpaceDN w:val="0"/>
        <w:adjustRightInd w:val="0"/>
        <w:rPr>
          <w:rFonts w:ascii="Arial" w:hAnsi="Arial" w:cs="Arial"/>
          <w:bCs/>
          <w:sz w:val="20"/>
          <w:lang w:eastAsia="en-US"/>
        </w:rPr>
      </w:pPr>
    </w:p>
    <w:p w14:paraId="62A1A0FB" w14:textId="77777777" w:rsidR="006017A5" w:rsidRDefault="006017A5" w:rsidP="006017A5">
      <w:pPr>
        <w:autoSpaceDE w:val="0"/>
        <w:autoSpaceDN w:val="0"/>
        <w:adjustRightInd w:val="0"/>
        <w:rPr>
          <w:rFonts w:cs="Arial"/>
          <w:b/>
          <w:iCs/>
        </w:rPr>
      </w:pPr>
      <w:r>
        <w:rPr>
          <w:rFonts w:cs="Arial"/>
          <w:b/>
          <w:iCs/>
        </w:rPr>
        <w:t>Spodaj podpisani zakoniti zastopnik izjavljam, da so pri lastništvu zgoraj navedenega ponudnika udeležene naslednje pravne osebe:</w:t>
      </w:r>
    </w:p>
    <w:p w14:paraId="6DA9B7FD" w14:textId="77777777" w:rsidR="006017A5" w:rsidRDefault="006017A5" w:rsidP="006017A5">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4"/>
        <w:gridCol w:w="3598"/>
        <w:gridCol w:w="1700"/>
      </w:tblGrid>
      <w:tr w:rsidR="006017A5" w14:paraId="10BA8C8B" w14:textId="77777777" w:rsidTr="006017A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30459F3" w14:textId="77777777" w:rsidR="006017A5" w:rsidRDefault="006017A5">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FB8EA0" w14:textId="77777777" w:rsidR="006017A5" w:rsidRDefault="006017A5">
            <w:pPr>
              <w:autoSpaceDE w:val="0"/>
              <w:autoSpaceDN w:val="0"/>
              <w:adjustRightInd w:val="0"/>
              <w:rPr>
                <w:rFonts w:cs="Arial"/>
                <w:b/>
                <w:bCs/>
              </w:rPr>
            </w:pPr>
            <w:r>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9B77AD" w14:textId="77777777" w:rsidR="006017A5" w:rsidRDefault="006017A5">
            <w:pPr>
              <w:autoSpaceDE w:val="0"/>
              <w:autoSpaceDN w:val="0"/>
              <w:adjustRightInd w:val="0"/>
              <w:rPr>
                <w:rFonts w:cs="Arial"/>
                <w:b/>
                <w:bCs/>
              </w:rPr>
            </w:pPr>
            <w:r>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4B02E3" w14:textId="77777777" w:rsidR="006017A5" w:rsidRDefault="006017A5">
            <w:pPr>
              <w:autoSpaceDE w:val="0"/>
              <w:autoSpaceDN w:val="0"/>
              <w:adjustRightInd w:val="0"/>
              <w:rPr>
                <w:rFonts w:cs="Arial"/>
                <w:b/>
                <w:bCs/>
              </w:rPr>
            </w:pPr>
            <w:r>
              <w:rPr>
                <w:rFonts w:cs="Arial"/>
              </w:rPr>
              <w:t>Delež v %</w:t>
            </w:r>
          </w:p>
        </w:tc>
      </w:tr>
      <w:tr w:rsidR="006017A5" w14:paraId="4E4134E7" w14:textId="77777777" w:rsidTr="006017A5">
        <w:trPr>
          <w:trHeight w:val="454"/>
        </w:trPr>
        <w:tc>
          <w:tcPr>
            <w:tcW w:w="392" w:type="dxa"/>
            <w:tcBorders>
              <w:top w:val="single" w:sz="4" w:space="0" w:color="auto"/>
              <w:left w:val="single" w:sz="4" w:space="0" w:color="auto"/>
              <w:bottom w:val="single" w:sz="4" w:space="0" w:color="auto"/>
              <w:right w:val="single" w:sz="4" w:space="0" w:color="auto"/>
            </w:tcBorders>
            <w:hideMark/>
          </w:tcPr>
          <w:p w14:paraId="5FAE6E4F" w14:textId="77777777" w:rsidR="006017A5" w:rsidRDefault="006017A5">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41CAC748" w14:textId="77777777" w:rsidR="006017A5" w:rsidRDefault="006017A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B4BF54B" w14:textId="77777777" w:rsidR="006017A5" w:rsidRDefault="006017A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C0DF372" w14:textId="77777777" w:rsidR="006017A5" w:rsidRDefault="006017A5">
            <w:pPr>
              <w:autoSpaceDE w:val="0"/>
              <w:autoSpaceDN w:val="0"/>
              <w:adjustRightInd w:val="0"/>
              <w:rPr>
                <w:rFonts w:cs="Arial"/>
                <w:bCs/>
              </w:rPr>
            </w:pPr>
          </w:p>
        </w:tc>
      </w:tr>
      <w:tr w:rsidR="006017A5" w14:paraId="7D9036DC" w14:textId="77777777" w:rsidTr="006017A5">
        <w:trPr>
          <w:trHeight w:val="454"/>
        </w:trPr>
        <w:tc>
          <w:tcPr>
            <w:tcW w:w="392" w:type="dxa"/>
            <w:tcBorders>
              <w:top w:val="single" w:sz="4" w:space="0" w:color="auto"/>
              <w:left w:val="single" w:sz="4" w:space="0" w:color="auto"/>
              <w:bottom w:val="single" w:sz="4" w:space="0" w:color="auto"/>
              <w:right w:val="single" w:sz="4" w:space="0" w:color="auto"/>
            </w:tcBorders>
            <w:hideMark/>
          </w:tcPr>
          <w:p w14:paraId="36976F9D" w14:textId="77777777" w:rsidR="006017A5" w:rsidRDefault="006017A5">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6AA1B0E0" w14:textId="77777777" w:rsidR="006017A5" w:rsidRDefault="006017A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80B6F38" w14:textId="77777777" w:rsidR="006017A5" w:rsidRDefault="006017A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9B69C1F" w14:textId="77777777" w:rsidR="006017A5" w:rsidRDefault="006017A5">
            <w:pPr>
              <w:autoSpaceDE w:val="0"/>
              <w:autoSpaceDN w:val="0"/>
              <w:adjustRightInd w:val="0"/>
              <w:rPr>
                <w:rFonts w:cs="Arial"/>
                <w:bCs/>
              </w:rPr>
            </w:pPr>
          </w:p>
        </w:tc>
      </w:tr>
      <w:tr w:rsidR="006017A5" w14:paraId="4B2A4C97" w14:textId="77777777" w:rsidTr="006017A5">
        <w:trPr>
          <w:trHeight w:val="454"/>
        </w:trPr>
        <w:tc>
          <w:tcPr>
            <w:tcW w:w="392" w:type="dxa"/>
            <w:tcBorders>
              <w:top w:val="single" w:sz="4" w:space="0" w:color="auto"/>
              <w:left w:val="single" w:sz="4" w:space="0" w:color="auto"/>
              <w:bottom w:val="single" w:sz="4" w:space="0" w:color="auto"/>
              <w:right w:val="single" w:sz="4" w:space="0" w:color="auto"/>
            </w:tcBorders>
            <w:hideMark/>
          </w:tcPr>
          <w:p w14:paraId="2095A1D1" w14:textId="77777777" w:rsidR="006017A5" w:rsidRDefault="006017A5">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276D8733" w14:textId="77777777" w:rsidR="006017A5" w:rsidRDefault="006017A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FE872D0" w14:textId="77777777" w:rsidR="006017A5" w:rsidRDefault="006017A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38973C0" w14:textId="77777777" w:rsidR="006017A5" w:rsidRDefault="006017A5">
            <w:pPr>
              <w:autoSpaceDE w:val="0"/>
              <w:autoSpaceDN w:val="0"/>
              <w:adjustRightInd w:val="0"/>
              <w:rPr>
                <w:rFonts w:cs="Arial"/>
                <w:bCs/>
              </w:rPr>
            </w:pPr>
          </w:p>
        </w:tc>
      </w:tr>
    </w:tbl>
    <w:p w14:paraId="30C90D68" w14:textId="77777777" w:rsidR="006017A5" w:rsidRDefault="006017A5" w:rsidP="006017A5">
      <w:pPr>
        <w:autoSpaceDE w:val="0"/>
        <w:autoSpaceDN w:val="0"/>
        <w:adjustRightInd w:val="0"/>
        <w:rPr>
          <w:rFonts w:ascii="Arial" w:hAnsi="Arial" w:cs="Arial"/>
          <w:bCs/>
          <w:sz w:val="20"/>
          <w:lang w:eastAsia="en-US"/>
        </w:rPr>
      </w:pPr>
    </w:p>
    <w:p w14:paraId="2C140C60" w14:textId="77777777" w:rsidR="006017A5" w:rsidRDefault="006017A5" w:rsidP="006017A5">
      <w:pPr>
        <w:autoSpaceDE w:val="0"/>
        <w:autoSpaceDN w:val="0"/>
        <w:adjustRightInd w:val="0"/>
        <w:rPr>
          <w:rFonts w:cs="Arial"/>
          <w:b/>
          <w:bCs/>
        </w:rPr>
      </w:pPr>
      <w:r>
        <w:rPr>
          <w:rFonts w:cs="Arial"/>
          <w:b/>
          <w:bCs/>
        </w:rPr>
        <w:t>POVEZANE DRUŽBE</w:t>
      </w:r>
    </w:p>
    <w:p w14:paraId="182B7E31" w14:textId="77777777" w:rsidR="006017A5" w:rsidRDefault="006017A5" w:rsidP="006017A5">
      <w:pPr>
        <w:autoSpaceDE w:val="0"/>
        <w:autoSpaceDN w:val="0"/>
        <w:adjustRightInd w:val="0"/>
        <w:rPr>
          <w:rFonts w:cs="Arial"/>
          <w:sz w:val="18"/>
          <w:szCs w:val="18"/>
        </w:rPr>
      </w:pPr>
      <w:r>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5794E3EF" w14:textId="77777777" w:rsidR="006017A5" w:rsidRDefault="006017A5" w:rsidP="006017A5">
      <w:pPr>
        <w:numPr>
          <w:ilvl w:val="0"/>
          <w:numId w:val="14"/>
        </w:numPr>
        <w:autoSpaceDE w:val="0"/>
        <w:autoSpaceDN w:val="0"/>
        <w:adjustRightInd w:val="0"/>
        <w:spacing w:line="240" w:lineRule="auto"/>
        <w:rPr>
          <w:rFonts w:cs="Arial"/>
          <w:iCs/>
          <w:sz w:val="18"/>
          <w:szCs w:val="18"/>
        </w:rPr>
      </w:pPr>
      <w:r>
        <w:rPr>
          <w:rFonts w:cs="Arial"/>
          <w:iCs/>
          <w:sz w:val="18"/>
          <w:szCs w:val="18"/>
        </w:rPr>
        <w:t xml:space="preserve">naziv in naslov povezane družbe, </w:t>
      </w:r>
    </w:p>
    <w:p w14:paraId="05F92244" w14:textId="77777777" w:rsidR="006017A5" w:rsidRDefault="006017A5" w:rsidP="006017A5">
      <w:pPr>
        <w:numPr>
          <w:ilvl w:val="0"/>
          <w:numId w:val="14"/>
        </w:numPr>
        <w:autoSpaceDE w:val="0"/>
        <w:autoSpaceDN w:val="0"/>
        <w:adjustRightInd w:val="0"/>
        <w:spacing w:line="240" w:lineRule="auto"/>
        <w:rPr>
          <w:rFonts w:cs="Arial"/>
          <w:iCs/>
          <w:sz w:val="18"/>
          <w:szCs w:val="18"/>
        </w:rPr>
      </w:pPr>
      <w:r>
        <w:rPr>
          <w:rFonts w:cs="Arial"/>
          <w:iCs/>
          <w:sz w:val="18"/>
          <w:szCs w:val="18"/>
        </w:rPr>
        <w:t>vrsta povezave in/ali delež lastništva.</w:t>
      </w:r>
    </w:p>
    <w:p w14:paraId="41A44765" w14:textId="77777777" w:rsidR="006017A5" w:rsidRDefault="006017A5" w:rsidP="006017A5">
      <w:pPr>
        <w:autoSpaceDE w:val="0"/>
        <w:autoSpaceDN w:val="0"/>
        <w:adjustRightInd w:val="0"/>
        <w:rPr>
          <w:rFonts w:cs="Arial"/>
          <w:sz w:val="18"/>
          <w:szCs w:val="18"/>
        </w:rPr>
      </w:pPr>
    </w:p>
    <w:p w14:paraId="5653CC7A" w14:textId="77777777" w:rsidR="006017A5" w:rsidRDefault="006017A5" w:rsidP="006017A5">
      <w:pPr>
        <w:pStyle w:val="Telobesedila3"/>
        <w:rPr>
          <w:rFonts w:cs="Arial"/>
          <w:i/>
          <w:iCs/>
          <w:color w:val="000000"/>
        </w:rPr>
      </w:pPr>
      <w:r>
        <w:rPr>
          <w:rFonts w:cs="Arial"/>
          <w:iCs/>
          <w:color w:val="000000"/>
          <w:sz w:val="18"/>
          <w:szCs w:val="18"/>
        </w:rPr>
        <w:t>Podatke je potrebno vpisati za vse s ponudnikom povezane družbe.</w:t>
      </w:r>
      <w:r>
        <w:rPr>
          <w:rFonts w:cs="Arial"/>
          <w:i/>
          <w:iCs/>
          <w:color w:val="000000"/>
        </w:rPr>
        <w:t xml:space="preserve"> </w:t>
      </w:r>
    </w:p>
    <w:p w14:paraId="67D8358A" w14:textId="77777777" w:rsidR="006017A5" w:rsidRDefault="006017A5" w:rsidP="006017A5">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19"/>
        <w:gridCol w:w="3592"/>
        <w:gridCol w:w="1711"/>
      </w:tblGrid>
      <w:tr w:rsidR="006017A5" w14:paraId="360B78A2" w14:textId="77777777" w:rsidTr="006017A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C8AEB70" w14:textId="77777777" w:rsidR="006017A5" w:rsidRDefault="006017A5">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8770EA4" w14:textId="77777777" w:rsidR="006017A5" w:rsidRDefault="006017A5">
            <w:pPr>
              <w:autoSpaceDE w:val="0"/>
              <w:autoSpaceDN w:val="0"/>
              <w:adjustRightInd w:val="0"/>
              <w:rPr>
                <w:rFonts w:cs="Arial"/>
                <w:b/>
                <w:bCs/>
              </w:rPr>
            </w:pPr>
            <w:r>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A79733B" w14:textId="77777777" w:rsidR="006017A5" w:rsidRDefault="006017A5">
            <w:pPr>
              <w:autoSpaceDE w:val="0"/>
              <w:autoSpaceDN w:val="0"/>
              <w:adjustRightInd w:val="0"/>
              <w:rPr>
                <w:rFonts w:cs="Arial"/>
                <w:b/>
                <w:bCs/>
              </w:rPr>
            </w:pPr>
            <w:r>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468D7B" w14:textId="77777777" w:rsidR="006017A5" w:rsidRDefault="006017A5">
            <w:pPr>
              <w:autoSpaceDE w:val="0"/>
              <w:autoSpaceDN w:val="0"/>
              <w:adjustRightInd w:val="0"/>
              <w:rPr>
                <w:rFonts w:cs="Arial"/>
              </w:rPr>
            </w:pPr>
            <w:r>
              <w:rPr>
                <w:rFonts w:cs="Arial"/>
              </w:rPr>
              <w:t>Vrsta povezave/</w:t>
            </w:r>
          </w:p>
          <w:p w14:paraId="4DAE62A7" w14:textId="77777777" w:rsidR="006017A5" w:rsidRDefault="006017A5">
            <w:pPr>
              <w:autoSpaceDE w:val="0"/>
              <w:autoSpaceDN w:val="0"/>
              <w:adjustRightInd w:val="0"/>
              <w:rPr>
                <w:rFonts w:cs="Arial"/>
                <w:b/>
                <w:bCs/>
              </w:rPr>
            </w:pPr>
            <w:r>
              <w:rPr>
                <w:rFonts w:cs="Arial"/>
              </w:rPr>
              <w:t>Delež v %</w:t>
            </w:r>
          </w:p>
        </w:tc>
      </w:tr>
      <w:tr w:rsidR="006017A5" w14:paraId="08534EB3" w14:textId="77777777" w:rsidTr="006017A5">
        <w:trPr>
          <w:trHeight w:val="454"/>
        </w:trPr>
        <w:tc>
          <w:tcPr>
            <w:tcW w:w="392" w:type="dxa"/>
            <w:tcBorders>
              <w:top w:val="single" w:sz="4" w:space="0" w:color="auto"/>
              <w:left w:val="single" w:sz="4" w:space="0" w:color="auto"/>
              <w:bottom w:val="single" w:sz="4" w:space="0" w:color="auto"/>
              <w:right w:val="single" w:sz="4" w:space="0" w:color="auto"/>
            </w:tcBorders>
            <w:hideMark/>
          </w:tcPr>
          <w:p w14:paraId="711FC221" w14:textId="77777777" w:rsidR="006017A5" w:rsidRDefault="006017A5">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A675FAD" w14:textId="77777777" w:rsidR="006017A5" w:rsidRDefault="006017A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ACE5B13" w14:textId="77777777" w:rsidR="006017A5" w:rsidRDefault="006017A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988989A" w14:textId="77777777" w:rsidR="006017A5" w:rsidRDefault="006017A5">
            <w:pPr>
              <w:autoSpaceDE w:val="0"/>
              <w:autoSpaceDN w:val="0"/>
              <w:adjustRightInd w:val="0"/>
              <w:rPr>
                <w:rFonts w:cs="Arial"/>
                <w:bCs/>
              </w:rPr>
            </w:pPr>
          </w:p>
        </w:tc>
      </w:tr>
      <w:tr w:rsidR="006017A5" w14:paraId="4A6F1686" w14:textId="77777777" w:rsidTr="006017A5">
        <w:trPr>
          <w:trHeight w:val="454"/>
        </w:trPr>
        <w:tc>
          <w:tcPr>
            <w:tcW w:w="392" w:type="dxa"/>
            <w:tcBorders>
              <w:top w:val="single" w:sz="4" w:space="0" w:color="auto"/>
              <w:left w:val="single" w:sz="4" w:space="0" w:color="auto"/>
              <w:bottom w:val="single" w:sz="4" w:space="0" w:color="auto"/>
              <w:right w:val="single" w:sz="4" w:space="0" w:color="auto"/>
            </w:tcBorders>
            <w:hideMark/>
          </w:tcPr>
          <w:p w14:paraId="7EFEDB27" w14:textId="77777777" w:rsidR="006017A5" w:rsidRDefault="006017A5">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22A54DE" w14:textId="77777777" w:rsidR="006017A5" w:rsidRDefault="006017A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D067920" w14:textId="77777777" w:rsidR="006017A5" w:rsidRDefault="006017A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C61AE77" w14:textId="77777777" w:rsidR="006017A5" w:rsidRDefault="006017A5">
            <w:pPr>
              <w:autoSpaceDE w:val="0"/>
              <w:autoSpaceDN w:val="0"/>
              <w:adjustRightInd w:val="0"/>
              <w:rPr>
                <w:rFonts w:cs="Arial"/>
                <w:bCs/>
              </w:rPr>
            </w:pPr>
          </w:p>
        </w:tc>
      </w:tr>
      <w:tr w:rsidR="006017A5" w14:paraId="28C0944B" w14:textId="77777777" w:rsidTr="006017A5">
        <w:trPr>
          <w:trHeight w:val="454"/>
        </w:trPr>
        <w:tc>
          <w:tcPr>
            <w:tcW w:w="392" w:type="dxa"/>
            <w:tcBorders>
              <w:top w:val="single" w:sz="4" w:space="0" w:color="auto"/>
              <w:left w:val="single" w:sz="4" w:space="0" w:color="auto"/>
              <w:bottom w:val="single" w:sz="4" w:space="0" w:color="auto"/>
              <w:right w:val="single" w:sz="4" w:space="0" w:color="auto"/>
            </w:tcBorders>
            <w:hideMark/>
          </w:tcPr>
          <w:p w14:paraId="22BFDFEF" w14:textId="77777777" w:rsidR="006017A5" w:rsidRDefault="006017A5">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5FE91B7" w14:textId="77777777" w:rsidR="006017A5" w:rsidRDefault="006017A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228F4AC" w14:textId="77777777" w:rsidR="006017A5" w:rsidRDefault="006017A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83F2021" w14:textId="77777777" w:rsidR="006017A5" w:rsidRDefault="006017A5">
            <w:pPr>
              <w:autoSpaceDE w:val="0"/>
              <w:autoSpaceDN w:val="0"/>
              <w:adjustRightInd w:val="0"/>
              <w:rPr>
                <w:rFonts w:cs="Arial"/>
                <w:bCs/>
              </w:rPr>
            </w:pPr>
          </w:p>
        </w:tc>
      </w:tr>
    </w:tbl>
    <w:p w14:paraId="7F05C6DA" w14:textId="77777777" w:rsidR="006017A5" w:rsidRDefault="006017A5" w:rsidP="006017A5">
      <w:pPr>
        <w:autoSpaceDE w:val="0"/>
        <w:autoSpaceDN w:val="0"/>
        <w:adjustRightInd w:val="0"/>
        <w:rPr>
          <w:rFonts w:ascii="Arial" w:hAnsi="Arial" w:cs="Arial"/>
          <w:bCs/>
          <w:sz w:val="20"/>
          <w:lang w:eastAsia="en-US"/>
        </w:rPr>
      </w:pPr>
    </w:p>
    <w:p w14:paraId="1BAA8F96" w14:textId="77777777" w:rsidR="006017A5" w:rsidRDefault="006017A5" w:rsidP="006017A5">
      <w:pPr>
        <w:autoSpaceDE w:val="0"/>
        <w:autoSpaceDN w:val="0"/>
        <w:adjustRightInd w:val="0"/>
        <w:rPr>
          <w:rFonts w:cs="Arial"/>
        </w:rPr>
      </w:pPr>
      <w:r>
        <w:rPr>
          <w:rFonts w:cs="Arial"/>
          <w:b/>
          <w:bCs/>
        </w:rPr>
        <w:t>IZJAVA, DA NI POVEZANIH DRUŽB</w:t>
      </w:r>
    </w:p>
    <w:p w14:paraId="795320AA" w14:textId="77777777" w:rsidR="006017A5" w:rsidRDefault="006017A5" w:rsidP="006017A5">
      <w:pPr>
        <w:autoSpaceDE w:val="0"/>
        <w:autoSpaceDN w:val="0"/>
        <w:adjustRightInd w:val="0"/>
        <w:rPr>
          <w:rFonts w:cs="Arial"/>
          <w:iCs/>
          <w:sz w:val="18"/>
          <w:szCs w:val="18"/>
        </w:rPr>
      </w:pPr>
      <w:r>
        <w:rPr>
          <w:rFonts w:cs="Arial"/>
          <w:iCs/>
          <w:sz w:val="18"/>
          <w:szCs w:val="18"/>
        </w:rPr>
        <w:t>Opomba: v primeru, da povezanih družb s ponudnikom ni,  ponudnik poda naslednjo izjavo:</w:t>
      </w:r>
    </w:p>
    <w:p w14:paraId="05191C49" w14:textId="77777777" w:rsidR="006017A5" w:rsidRDefault="006017A5" w:rsidP="006017A5">
      <w:pPr>
        <w:autoSpaceDE w:val="0"/>
        <w:autoSpaceDN w:val="0"/>
        <w:adjustRightInd w:val="0"/>
        <w:rPr>
          <w:rFonts w:cs="Arial"/>
          <w:sz w:val="18"/>
          <w:szCs w:val="18"/>
        </w:rPr>
      </w:pPr>
    </w:p>
    <w:p w14:paraId="2F5EE02E" w14:textId="16CF0344" w:rsidR="006017A5" w:rsidRDefault="006017A5" w:rsidP="006017A5">
      <w:pPr>
        <w:autoSpaceDE w:val="0"/>
        <w:autoSpaceDN w:val="0"/>
        <w:adjustRightInd w:val="0"/>
        <w:rPr>
          <w:rFonts w:cs="Arial"/>
          <w:sz w:val="20"/>
          <w:szCs w:val="24"/>
        </w:rPr>
      </w:pPr>
      <w:r>
        <w:rPr>
          <w:rFonts w:cs="Arial"/>
          <w:b/>
        </w:rPr>
        <w:t>Izjavljam, da v celotni lastniški strukturi ponudnika</w:t>
      </w:r>
      <w:r>
        <w:rPr>
          <w:rFonts w:cs="Arial"/>
        </w:rPr>
        <w:t xml:space="preserve"> </w:t>
      </w:r>
      <w:r>
        <w:rPr>
          <w:rFonts w:cs="Arial"/>
          <w:i/>
          <w:iCs/>
        </w:rPr>
        <w:t>(naziv in naslov ponudnika)</w:t>
      </w:r>
      <w:r>
        <w:rPr>
          <w:rFonts w:cs="Arial"/>
        </w:rPr>
        <w:t xml:space="preserve"> _________</w:t>
      </w:r>
      <w:r w:rsidR="005B6A8C">
        <w:rPr>
          <w:rFonts w:cs="Arial"/>
        </w:rPr>
        <w:t>___</w:t>
      </w:r>
    </w:p>
    <w:p w14:paraId="65CB1F5F" w14:textId="77777777" w:rsidR="006017A5" w:rsidRDefault="006017A5" w:rsidP="006017A5">
      <w:pPr>
        <w:autoSpaceDE w:val="0"/>
        <w:autoSpaceDN w:val="0"/>
        <w:adjustRightInd w:val="0"/>
        <w:rPr>
          <w:rFonts w:cs="Arial"/>
        </w:rPr>
      </w:pPr>
      <w:r>
        <w:rPr>
          <w:rFonts w:cs="Arial"/>
        </w:rPr>
        <w:t>_________________________________________________________________________________</w:t>
      </w:r>
    </w:p>
    <w:p w14:paraId="3C7F7779" w14:textId="77777777" w:rsidR="006017A5" w:rsidRDefault="006017A5" w:rsidP="006017A5">
      <w:pPr>
        <w:autoSpaceDE w:val="0"/>
        <w:autoSpaceDN w:val="0"/>
        <w:adjustRightInd w:val="0"/>
        <w:rPr>
          <w:rFonts w:cs="Arial"/>
          <w:b/>
        </w:rPr>
      </w:pPr>
      <w:r>
        <w:rPr>
          <w:rFonts w:cs="Arial"/>
          <w:b/>
          <w:bCs/>
        </w:rPr>
        <w:t>ni udeleženih drugih fizičnih ali pravnih oseb ter gospodarskih subjektov, za katere se glede na določbe zakona, ki ureja gospodarske družbe, šteje, da so povezane družbe.</w:t>
      </w:r>
    </w:p>
    <w:p w14:paraId="01172F62" w14:textId="77777777" w:rsidR="006017A5" w:rsidRDefault="006017A5" w:rsidP="006017A5">
      <w:pPr>
        <w:autoSpaceDE w:val="0"/>
        <w:autoSpaceDN w:val="0"/>
        <w:adjustRightInd w:val="0"/>
        <w:rPr>
          <w:rFonts w:cs="Arial"/>
          <w:b/>
          <w:bCs/>
        </w:rPr>
      </w:pPr>
    </w:p>
    <w:p w14:paraId="71816E95" w14:textId="77777777" w:rsidR="006017A5" w:rsidRDefault="006017A5" w:rsidP="006017A5">
      <w:pPr>
        <w:autoSpaceDE w:val="0"/>
        <w:autoSpaceDN w:val="0"/>
        <w:adjustRightInd w:val="0"/>
        <w:rPr>
          <w:rFonts w:cs="Arial"/>
          <w:b/>
          <w:bCs/>
        </w:rPr>
      </w:pPr>
      <w:r>
        <w:rPr>
          <w:rFonts w:cs="Arial"/>
          <w:b/>
          <w:bCs/>
        </w:rPr>
        <w:t xml:space="preserve">S podpisom te izjave jamčim za točnost in resničnost podatkov ter za podano izjavo prevzemam polno odgovornost. Seznanjen sem z določbo </w:t>
      </w:r>
      <w:proofErr w:type="spellStart"/>
      <w:r>
        <w:rPr>
          <w:rFonts w:cs="Arial"/>
          <w:b/>
          <w:bCs/>
        </w:rPr>
        <w:t>ZintPK</w:t>
      </w:r>
      <w:proofErr w:type="spellEnd"/>
      <w:r>
        <w:rPr>
          <w:rFonts w:cs="Arial"/>
          <w:b/>
          <w:bCs/>
        </w:rPr>
        <w:t xml:space="preserve">, ki določa, da je pogodba v primeru lažne </w:t>
      </w:r>
      <w:r>
        <w:rPr>
          <w:rFonts w:cs="Arial"/>
          <w:b/>
          <w:bCs/>
        </w:rPr>
        <w:lastRenderedPageBreak/>
        <w:t>izjave ali neresničnih podatkov o dejstvih v izjavi nična. Zavezujem se, da bom naročnika obvestil o vsaki spremembi posredovanih podatkov.</w:t>
      </w:r>
    </w:p>
    <w:p w14:paraId="0D7C3BE0" w14:textId="77777777" w:rsidR="006017A5" w:rsidRDefault="006017A5" w:rsidP="006017A5">
      <w:pPr>
        <w:autoSpaceDE w:val="0"/>
        <w:autoSpaceDN w:val="0"/>
        <w:adjustRightInd w:val="0"/>
        <w:rPr>
          <w:rFonts w:cs="Arial"/>
          <w:bCs/>
        </w:rPr>
      </w:pPr>
    </w:p>
    <w:p w14:paraId="7211B50C" w14:textId="77777777" w:rsidR="006017A5" w:rsidRDefault="006017A5" w:rsidP="006017A5">
      <w:pPr>
        <w:rPr>
          <w:rFonts w:cs="Times New Roman"/>
          <w:color w:val="auto"/>
        </w:rPr>
      </w:pPr>
    </w:p>
    <w:p w14:paraId="2C5B81CD" w14:textId="77777777" w:rsidR="006017A5" w:rsidRDefault="006017A5" w:rsidP="006017A5">
      <w:pPr>
        <w:tabs>
          <w:tab w:val="left" w:pos="4860"/>
        </w:tabs>
      </w:pPr>
      <w:bookmarkStart w:id="1"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6017A5" w14:paraId="1CFC5CBC" w14:textId="77777777" w:rsidTr="006017A5">
        <w:tc>
          <w:tcPr>
            <w:tcW w:w="3430" w:type="dxa"/>
            <w:hideMark/>
          </w:tcPr>
          <w:p w14:paraId="4D8F5370" w14:textId="77777777" w:rsidR="006017A5" w:rsidRDefault="006017A5">
            <w:pPr>
              <w:widowControl w:val="0"/>
              <w:tabs>
                <w:tab w:val="left" w:pos="5580"/>
              </w:tabs>
              <w:autoSpaceDE w:val="0"/>
              <w:autoSpaceDN w:val="0"/>
              <w:adjustRightInd w:val="0"/>
              <w:spacing w:before="48"/>
              <w:jc w:val="center"/>
              <w:rPr>
                <w:rFonts w:cs="Arial"/>
              </w:rPr>
            </w:pPr>
            <w:r>
              <w:rPr>
                <w:rFonts w:cs="Arial"/>
              </w:rPr>
              <w:t>Datum in kraj:</w:t>
            </w:r>
          </w:p>
        </w:tc>
        <w:tc>
          <w:tcPr>
            <w:tcW w:w="2067" w:type="dxa"/>
          </w:tcPr>
          <w:p w14:paraId="0E80D1D9" w14:textId="77777777" w:rsidR="006017A5" w:rsidRDefault="006017A5">
            <w:pPr>
              <w:widowControl w:val="0"/>
              <w:tabs>
                <w:tab w:val="left" w:pos="5580"/>
              </w:tabs>
              <w:autoSpaceDE w:val="0"/>
              <w:autoSpaceDN w:val="0"/>
              <w:adjustRightInd w:val="0"/>
              <w:spacing w:before="48"/>
              <w:jc w:val="center"/>
              <w:rPr>
                <w:rFonts w:cs="Arial"/>
              </w:rPr>
            </w:pPr>
          </w:p>
        </w:tc>
        <w:tc>
          <w:tcPr>
            <w:tcW w:w="3573" w:type="dxa"/>
            <w:hideMark/>
          </w:tcPr>
          <w:p w14:paraId="7EFF235B" w14:textId="77777777" w:rsidR="006017A5" w:rsidRDefault="006017A5">
            <w:pPr>
              <w:widowControl w:val="0"/>
              <w:tabs>
                <w:tab w:val="left" w:pos="5580"/>
              </w:tabs>
              <w:autoSpaceDE w:val="0"/>
              <w:autoSpaceDN w:val="0"/>
              <w:adjustRightInd w:val="0"/>
              <w:spacing w:before="48"/>
              <w:jc w:val="center"/>
              <w:rPr>
                <w:rFonts w:cs="Arial"/>
              </w:rPr>
            </w:pPr>
            <w:r>
              <w:rPr>
                <w:rFonts w:cs="Arial"/>
              </w:rPr>
              <w:t>Podpis zakonitega zastopnika:</w:t>
            </w:r>
          </w:p>
        </w:tc>
      </w:tr>
      <w:tr w:rsidR="006017A5" w14:paraId="304A0DE3" w14:textId="77777777" w:rsidTr="006017A5">
        <w:tc>
          <w:tcPr>
            <w:tcW w:w="3430" w:type="dxa"/>
            <w:tcBorders>
              <w:top w:val="nil"/>
              <w:left w:val="nil"/>
              <w:bottom w:val="single" w:sz="4" w:space="0" w:color="auto"/>
              <w:right w:val="nil"/>
            </w:tcBorders>
          </w:tcPr>
          <w:p w14:paraId="187E69BF" w14:textId="77777777" w:rsidR="006017A5" w:rsidRDefault="006017A5">
            <w:pPr>
              <w:widowControl w:val="0"/>
              <w:tabs>
                <w:tab w:val="left" w:pos="5580"/>
              </w:tabs>
              <w:autoSpaceDE w:val="0"/>
              <w:autoSpaceDN w:val="0"/>
              <w:adjustRightInd w:val="0"/>
              <w:spacing w:before="48"/>
              <w:jc w:val="center"/>
              <w:rPr>
                <w:rFonts w:cs="Arial"/>
              </w:rPr>
            </w:pPr>
          </w:p>
          <w:p w14:paraId="44AB88DF" w14:textId="77777777" w:rsidR="006017A5" w:rsidRDefault="006017A5">
            <w:pPr>
              <w:widowControl w:val="0"/>
              <w:tabs>
                <w:tab w:val="left" w:pos="5580"/>
              </w:tabs>
              <w:autoSpaceDE w:val="0"/>
              <w:autoSpaceDN w:val="0"/>
              <w:adjustRightInd w:val="0"/>
              <w:spacing w:before="48"/>
              <w:jc w:val="center"/>
              <w:rPr>
                <w:rFonts w:cs="Arial"/>
              </w:rPr>
            </w:pPr>
          </w:p>
        </w:tc>
        <w:tc>
          <w:tcPr>
            <w:tcW w:w="2067" w:type="dxa"/>
          </w:tcPr>
          <w:p w14:paraId="03AEAD9B" w14:textId="77777777" w:rsidR="006017A5" w:rsidRDefault="006017A5">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5F46B793" w14:textId="77777777" w:rsidR="006017A5" w:rsidRDefault="006017A5">
            <w:pPr>
              <w:widowControl w:val="0"/>
              <w:tabs>
                <w:tab w:val="left" w:pos="5580"/>
              </w:tabs>
              <w:autoSpaceDE w:val="0"/>
              <w:autoSpaceDN w:val="0"/>
              <w:adjustRightInd w:val="0"/>
              <w:spacing w:before="48"/>
              <w:jc w:val="center"/>
              <w:rPr>
                <w:rFonts w:cs="Arial"/>
              </w:rPr>
            </w:pPr>
          </w:p>
          <w:p w14:paraId="36FD58F2" w14:textId="77777777" w:rsidR="006017A5" w:rsidRDefault="006017A5">
            <w:pPr>
              <w:widowControl w:val="0"/>
              <w:tabs>
                <w:tab w:val="left" w:pos="5580"/>
              </w:tabs>
              <w:autoSpaceDE w:val="0"/>
              <w:autoSpaceDN w:val="0"/>
              <w:adjustRightInd w:val="0"/>
              <w:spacing w:before="48"/>
              <w:jc w:val="center"/>
              <w:rPr>
                <w:rFonts w:cs="Arial"/>
              </w:rPr>
            </w:pPr>
          </w:p>
        </w:tc>
      </w:tr>
      <w:bookmarkEnd w:id="1"/>
    </w:tbl>
    <w:p w14:paraId="24038C5E" w14:textId="77777777" w:rsidR="006017A5" w:rsidRDefault="006017A5" w:rsidP="006017A5">
      <w:pPr>
        <w:rPr>
          <w:rFonts w:ascii="Arial" w:hAnsi="Arial" w:cs="Times New Roman"/>
          <w:color w:val="auto"/>
          <w:sz w:val="20"/>
          <w:lang w:eastAsia="en-US"/>
        </w:rPr>
      </w:pPr>
    </w:p>
    <w:p w14:paraId="41236BC6" w14:textId="77777777" w:rsidR="005B6A8C" w:rsidRDefault="005B6A8C" w:rsidP="006017A5"/>
    <w:p w14:paraId="6B4DB289" w14:textId="77777777" w:rsidR="005B6A8C" w:rsidRDefault="005B6A8C" w:rsidP="006017A5"/>
    <w:p w14:paraId="57C9F22D" w14:textId="77777777" w:rsidR="005B6A8C" w:rsidRDefault="005B6A8C" w:rsidP="006017A5"/>
    <w:p w14:paraId="6D8DD683" w14:textId="77777777" w:rsidR="005B6A8C" w:rsidRDefault="005B6A8C" w:rsidP="006017A5"/>
    <w:p w14:paraId="307820D3" w14:textId="77777777" w:rsidR="005B6A8C" w:rsidRDefault="005B6A8C" w:rsidP="006017A5"/>
    <w:p w14:paraId="3230A9A3" w14:textId="77777777" w:rsidR="005B6A8C" w:rsidRDefault="005B6A8C" w:rsidP="006017A5"/>
    <w:p w14:paraId="692688E6" w14:textId="77777777" w:rsidR="005B6A8C" w:rsidRDefault="005B6A8C" w:rsidP="006017A5"/>
    <w:p w14:paraId="7CFAD257" w14:textId="77777777" w:rsidR="005B6A8C" w:rsidRDefault="005B6A8C" w:rsidP="006017A5"/>
    <w:p w14:paraId="4C2C86BD" w14:textId="77777777" w:rsidR="005B6A8C" w:rsidRDefault="005B6A8C" w:rsidP="006017A5"/>
    <w:p w14:paraId="403AB2BF" w14:textId="77777777" w:rsidR="005B6A8C" w:rsidRDefault="005B6A8C" w:rsidP="006017A5"/>
    <w:p w14:paraId="31F2A160" w14:textId="77777777" w:rsidR="005B6A8C" w:rsidRDefault="005B6A8C" w:rsidP="006017A5"/>
    <w:p w14:paraId="7272BFC4" w14:textId="77777777" w:rsidR="005B6A8C" w:rsidRDefault="005B6A8C" w:rsidP="006017A5"/>
    <w:p w14:paraId="51A2DD7C" w14:textId="77777777" w:rsidR="00145953" w:rsidRDefault="006017A5" w:rsidP="006017A5">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145953" w:rsidRPr="00145953" w14:paraId="5CED037C" w14:textId="77777777" w:rsidTr="00145953">
        <w:tc>
          <w:tcPr>
            <w:tcW w:w="1632" w:type="dxa"/>
            <w:tcBorders>
              <w:top w:val="single" w:sz="4" w:space="0" w:color="auto"/>
              <w:left w:val="single" w:sz="4" w:space="0" w:color="auto"/>
              <w:bottom w:val="single" w:sz="4" w:space="0" w:color="auto"/>
              <w:right w:val="single" w:sz="4" w:space="0" w:color="auto"/>
            </w:tcBorders>
            <w:vAlign w:val="center"/>
            <w:hideMark/>
          </w:tcPr>
          <w:p w14:paraId="7017D255" w14:textId="77777777" w:rsidR="00145953" w:rsidRPr="00145953" w:rsidRDefault="00145953" w:rsidP="00145953">
            <w:pPr>
              <w:rPr>
                <w:b/>
              </w:rPr>
            </w:pPr>
            <w:r w:rsidRPr="00145953">
              <w:rPr>
                <w:b/>
              </w:rPr>
              <w:lastRenderedPageBreak/>
              <w:t>Obrazec št. 5</w:t>
            </w:r>
          </w:p>
        </w:tc>
      </w:tr>
    </w:tbl>
    <w:p w14:paraId="0BAB8896" w14:textId="77777777" w:rsidR="00145953" w:rsidRPr="00145953" w:rsidRDefault="00145953" w:rsidP="00145953">
      <w:pPr>
        <w:rPr>
          <w:b/>
        </w:rPr>
      </w:pPr>
    </w:p>
    <w:p w14:paraId="4EA3A27B" w14:textId="77777777" w:rsidR="00145953" w:rsidRPr="00145953" w:rsidRDefault="00145953" w:rsidP="00D53A59">
      <w:pPr>
        <w:jc w:val="center"/>
        <w:rPr>
          <w:b/>
        </w:rPr>
      </w:pPr>
      <w:r w:rsidRPr="00145953">
        <w:rPr>
          <w:b/>
        </w:rPr>
        <w:t>POOBLASTILO ZA PRIDOBITEV POTRDILA IZ KAZENSKE EVIDENCE</w:t>
      </w:r>
    </w:p>
    <w:p w14:paraId="769D272A" w14:textId="77777777" w:rsidR="00145953" w:rsidRPr="00145953" w:rsidRDefault="00145953" w:rsidP="00D53A59">
      <w:pPr>
        <w:jc w:val="center"/>
        <w:rPr>
          <w:b/>
        </w:rPr>
      </w:pPr>
      <w:r w:rsidRPr="00145953">
        <w:rPr>
          <w:b/>
        </w:rPr>
        <w:t>ZA FIZIČNE OSEBE (zakonite zastopnike)*</w:t>
      </w:r>
    </w:p>
    <w:p w14:paraId="05F47856" w14:textId="77777777" w:rsidR="00145953" w:rsidRPr="00145953" w:rsidRDefault="00145953" w:rsidP="00145953"/>
    <w:p w14:paraId="0EB93B4F" w14:textId="1D3BD5DD" w:rsidR="00145953" w:rsidRPr="00145953" w:rsidRDefault="00145953" w:rsidP="00145953">
      <w:pPr>
        <w:rPr>
          <w:b/>
        </w:rPr>
      </w:pPr>
      <w:r w:rsidRPr="00145953">
        <w:t xml:space="preserve">Spodaj podpisan-a _________________________ (ime in priimek) skladno z 77. členom Zakona o javnem naročanju ZJN-3 in 22. členom Zakona o varstvu osebnih podatkov (ZVOP-2, Ur. l. RS 163/2022), pooblaščam Javni holding Maribor d.o.o. , da za potrebe preverjanja izpolnjevanja pogojev v postopku oddaje javnega naročila </w:t>
      </w:r>
      <w:r>
        <w:rPr>
          <w:rFonts w:cs="Arial"/>
        </w:rPr>
        <w:t xml:space="preserve">»Dobava kemikalij - </w:t>
      </w:r>
      <w:proofErr w:type="spellStart"/>
      <w:r>
        <w:rPr>
          <w:rFonts w:cs="Arial"/>
        </w:rPr>
        <w:t>polielektrolitov</w:t>
      </w:r>
      <w:proofErr w:type="spellEnd"/>
      <w:r>
        <w:rPr>
          <w:rFonts w:cs="Arial"/>
        </w:rPr>
        <w:t xml:space="preserve"> za proces dehidracije blata za obdobje 2 let«</w:t>
      </w:r>
      <w:r w:rsidRPr="00145953">
        <w:t>, po odprtem postopku, od Ministrstva za pravosodje pridobi potrdilo iz kazenske evidence, da kot zakoniti zastopnik ponudnika nisem bil-a pravnomočno obsojen-a zaradi kaznivih dejanj, ki so opredeljena v 75. členu ZJN-3.</w:t>
      </w:r>
    </w:p>
    <w:p w14:paraId="732504C9" w14:textId="77777777" w:rsidR="00145953" w:rsidRPr="00145953" w:rsidRDefault="00145953" w:rsidP="00145953"/>
    <w:p w14:paraId="6E3590F9" w14:textId="77777777" w:rsidR="00145953" w:rsidRPr="00145953" w:rsidRDefault="00145953" w:rsidP="00145953">
      <w:r w:rsidRPr="00145953">
        <w:t>Moji osebni podatki so naslednji:</w:t>
      </w:r>
    </w:p>
    <w:p w14:paraId="18078756" w14:textId="77777777" w:rsidR="00145953" w:rsidRPr="00145953" w:rsidRDefault="00145953" w:rsidP="00145953"/>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145953" w:rsidRPr="00145953" w14:paraId="54C26D27" w14:textId="77777777" w:rsidTr="00145953">
        <w:tc>
          <w:tcPr>
            <w:tcW w:w="2793" w:type="dxa"/>
            <w:tcBorders>
              <w:top w:val="single" w:sz="4" w:space="0" w:color="auto"/>
              <w:left w:val="single" w:sz="4" w:space="0" w:color="auto"/>
              <w:bottom w:val="single" w:sz="4" w:space="0" w:color="auto"/>
              <w:right w:val="single" w:sz="4" w:space="0" w:color="auto"/>
            </w:tcBorders>
          </w:tcPr>
          <w:p w14:paraId="73DFB0DA" w14:textId="77777777" w:rsidR="00145953" w:rsidRPr="00145953" w:rsidRDefault="00145953" w:rsidP="00145953">
            <w:r w:rsidRPr="00145953">
              <w:t>EMŠO:</w:t>
            </w:r>
          </w:p>
          <w:p w14:paraId="67908764" w14:textId="77777777" w:rsidR="00145953" w:rsidRPr="00145953" w:rsidRDefault="00145953" w:rsidP="00145953"/>
        </w:tc>
        <w:tc>
          <w:tcPr>
            <w:tcW w:w="6492" w:type="dxa"/>
            <w:tcBorders>
              <w:top w:val="single" w:sz="4" w:space="0" w:color="auto"/>
              <w:left w:val="single" w:sz="4" w:space="0" w:color="auto"/>
              <w:bottom w:val="single" w:sz="4" w:space="0" w:color="auto"/>
              <w:right w:val="single" w:sz="4" w:space="0" w:color="auto"/>
            </w:tcBorders>
          </w:tcPr>
          <w:p w14:paraId="2EA6EC42" w14:textId="77777777" w:rsidR="00145953" w:rsidRPr="00145953" w:rsidRDefault="00145953" w:rsidP="00145953"/>
        </w:tc>
      </w:tr>
      <w:tr w:rsidR="00145953" w:rsidRPr="00145953" w14:paraId="6C8EABF7" w14:textId="77777777" w:rsidTr="00145953">
        <w:tc>
          <w:tcPr>
            <w:tcW w:w="2793" w:type="dxa"/>
            <w:tcBorders>
              <w:top w:val="single" w:sz="4" w:space="0" w:color="auto"/>
              <w:left w:val="single" w:sz="4" w:space="0" w:color="auto"/>
              <w:bottom w:val="single" w:sz="4" w:space="0" w:color="auto"/>
              <w:right w:val="single" w:sz="4" w:space="0" w:color="auto"/>
            </w:tcBorders>
          </w:tcPr>
          <w:p w14:paraId="41E24E74" w14:textId="77777777" w:rsidR="00145953" w:rsidRPr="00145953" w:rsidRDefault="00145953" w:rsidP="00145953">
            <w:r w:rsidRPr="00145953">
              <w:t>Ime in priimek:</w:t>
            </w:r>
          </w:p>
          <w:p w14:paraId="21E89774" w14:textId="77777777" w:rsidR="00145953" w:rsidRPr="00145953" w:rsidRDefault="00145953" w:rsidP="00145953"/>
        </w:tc>
        <w:tc>
          <w:tcPr>
            <w:tcW w:w="6492" w:type="dxa"/>
            <w:tcBorders>
              <w:top w:val="single" w:sz="4" w:space="0" w:color="auto"/>
              <w:left w:val="single" w:sz="4" w:space="0" w:color="auto"/>
              <w:bottom w:val="single" w:sz="4" w:space="0" w:color="auto"/>
              <w:right w:val="single" w:sz="4" w:space="0" w:color="auto"/>
            </w:tcBorders>
          </w:tcPr>
          <w:p w14:paraId="7306F269" w14:textId="77777777" w:rsidR="00145953" w:rsidRPr="00145953" w:rsidRDefault="00145953" w:rsidP="00145953"/>
        </w:tc>
      </w:tr>
      <w:tr w:rsidR="00145953" w:rsidRPr="00145953" w14:paraId="02323634" w14:textId="77777777" w:rsidTr="00145953">
        <w:tc>
          <w:tcPr>
            <w:tcW w:w="2793" w:type="dxa"/>
            <w:tcBorders>
              <w:top w:val="single" w:sz="4" w:space="0" w:color="auto"/>
              <w:left w:val="single" w:sz="4" w:space="0" w:color="auto"/>
              <w:bottom w:val="single" w:sz="4" w:space="0" w:color="auto"/>
              <w:right w:val="single" w:sz="4" w:space="0" w:color="auto"/>
            </w:tcBorders>
            <w:hideMark/>
          </w:tcPr>
          <w:p w14:paraId="38680C75" w14:textId="77777777" w:rsidR="00145953" w:rsidRPr="00145953" w:rsidRDefault="00145953" w:rsidP="00145953">
            <w:r w:rsidRPr="00145953">
              <w:t>Moj prejšnji priimek se je glasil:</w:t>
            </w:r>
          </w:p>
        </w:tc>
        <w:tc>
          <w:tcPr>
            <w:tcW w:w="6492" w:type="dxa"/>
            <w:tcBorders>
              <w:top w:val="single" w:sz="4" w:space="0" w:color="auto"/>
              <w:left w:val="single" w:sz="4" w:space="0" w:color="auto"/>
              <w:bottom w:val="single" w:sz="4" w:space="0" w:color="auto"/>
              <w:right w:val="single" w:sz="4" w:space="0" w:color="auto"/>
            </w:tcBorders>
          </w:tcPr>
          <w:p w14:paraId="0AB2A35F" w14:textId="77777777" w:rsidR="00145953" w:rsidRPr="00145953" w:rsidRDefault="00145953" w:rsidP="00145953"/>
        </w:tc>
      </w:tr>
    </w:tbl>
    <w:p w14:paraId="5B560F54" w14:textId="77777777" w:rsidR="00145953" w:rsidRPr="00145953" w:rsidRDefault="00145953" w:rsidP="00145953"/>
    <w:p w14:paraId="0F96EA54" w14:textId="77777777" w:rsidR="00145953" w:rsidRPr="00145953" w:rsidRDefault="00145953" w:rsidP="00145953"/>
    <w:tbl>
      <w:tblPr>
        <w:tblW w:w="9285" w:type="dxa"/>
        <w:tblLayout w:type="fixed"/>
        <w:tblLook w:val="04A0" w:firstRow="1" w:lastRow="0" w:firstColumn="1" w:lastColumn="0" w:noHBand="0" w:noVBand="1"/>
      </w:tblPr>
      <w:tblGrid>
        <w:gridCol w:w="5202"/>
        <w:gridCol w:w="4083"/>
      </w:tblGrid>
      <w:tr w:rsidR="00145953" w:rsidRPr="00145953" w14:paraId="7DE5D8D4" w14:textId="77777777" w:rsidTr="00145953">
        <w:tc>
          <w:tcPr>
            <w:tcW w:w="5204" w:type="dxa"/>
            <w:hideMark/>
          </w:tcPr>
          <w:p w14:paraId="2BA856B5" w14:textId="77777777" w:rsidR="00145953" w:rsidRPr="00145953" w:rsidRDefault="00145953" w:rsidP="00145953">
            <w:r w:rsidRPr="00145953">
              <w:t>Kraj in datum:</w:t>
            </w:r>
          </w:p>
          <w:p w14:paraId="74132E73" w14:textId="77777777" w:rsidR="00145953" w:rsidRPr="00145953" w:rsidRDefault="00145953" w:rsidP="00145953">
            <w:r w:rsidRPr="00145953">
              <w:t>___________________________</w:t>
            </w:r>
          </w:p>
        </w:tc>
        <w:tc>
          <w:tcPr>
            <w:tcW w:w="4084" w:type="dxa"/>
            <w:hideMark/>
          </w:tcPr>
          <w:p w14:paraId="1EE9E3AC" w14:textId="77777777" w:rsidR="00145953" w:rsidRPr="00145953" w:rsidRDefault="00145953" w:rsidP="00145953">
            <w:r w:rsidRPr="00145953">
              <w:t>Pooblastitelj:</w:t>
            </w:r>
          </w:p>
          <w:p w14:paraId="0DCFF48F" w14:textId="77777777" w:rsidR="00145953" w:rsidRPr="00145953" w:rsidRDefault="00145953" w:rsidP="00145953">
            <w:r w:rsidRPr="00145953">
              <w:t>__________________________</w:t>
            </w:r>
          </w:p>
        </w:tc>
      </w:tr>
      <w:tr w:rsidR="00145953" w:rsidRPr="00145953" w14:paraId="25386F78" w14:textId="77777777" w:rsidTr="00145953">
        <w:tc>
          <w:tcPr>
            <w:tcW w:w="5204" w:type="dxa"/>
          </w:tcPr>
          <w:p w14:paraId="75BC36C5" w14:textId="77777777" w:rsidR="00145953" w:rsidRPr="00145953" w:rsidRDefault="00145953" w:rsidP="00145953">
            <w:r w:rsidRPr="00145953">
              <w:t xml:space="preserve">                                                                     Žig:</w:t>
            </w:r>
          </w:p>
          <w:p w14:paraId="508E2A36" w14:textId="77777777" w:rsidR="00145953" w:rsidRPr="00145953" w:rsidRDefault="00145953" w:rsidP="00145953"/>
        </w:tc>
        <w:tc>
          <w:tcPr>
            <w:tcW w:w="4084" w:type="dxa"/>
          </w:tcPr>
          <w:p w14:paraId="78F64330" w14:textId="77777777" w:rsidR="00145953" w:rsidRPr="00145953" w:rsidRDefault="00145953" w:rsidP="00145953"/>
          <w:p w14:paraId="1A7C8605" w14:textId="77777777" w:rsidR="00145953" w:rsidRPr="00145953" w:rsidRDefault="00145953" w:rsidP="00145953">
            <w:r w:rsidRPr="00145953">
              <w:t>Podpis:</w:t>
            </w:r>
          </w:p>
          <w:p w14:paraId="362E31C7" w14:textId="77777777" w:rsidR="00145953" w:rsidRPr="00145953" w:rsidRDefault="00145953" w:rsidP="00145953">
            <w:r w:rsidRPr="00145953">
              <w:t>__________________________</w:t>
            </w:r>
          </w:p>
        </w:tc>
      </w:tr>
    </w:tbl>
    <w:p w14:paraId="01190FB6" w14:textId="77777777" w:rsidR="00145953" w:rsidRPr="00145953" w:rsidRDefault="00145953" w:rsidP="00145953"/>
    <w:p w14:paraId="397C66AD" w14:textId="77777777" w:rsidR="00145953" w:rsidRPr="00145953" w:rsidRDefault="00145953" w:rsidP="00145953">
      <w:r w:rsidRPr="00145953">
        <w:t>*(V primeru, da ima ponudnik več zakonitih zastopnikov, izpolni ustrezno število soglasij).</w:t>
      </w:r>
    </w:p>
    <w:p w14:paraId="1BFD00EC" w14:textId="676CBD31" w:rsidR="005B6A8C" w:rsidRDefault="005B6A8C" w:rsidP="006017A5"/>
    <w:p w14:paraId="4B73E354" w14:textId="77777777" w:rsidR="001F0A04" w:rsidRDefault="001F0A04" w:rsidP="006017A5"/>
    <w:p w14:paraId="35CD8793" w14:textId="77777777" w:rsidR="00145953" w:rsidRDefault="00145953" w:rsidP="006017A5"/>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5B6A8C" w14:paraId="5FE71F99" w14:textId="77777777" w:rsidTr="005B6A8C">
        <w:tc>
          <w:tcPr>
            <w:tcW w:w="1559" w:type="dxa"/>
            <w:tcBorders>
              <w:top w:val="single" w:sz="4" w:space="0" w:color="000000"/>
              <w:left w:val="single" w:sz="4" w:space="0" w:color="000000"/>
              <w:bottom w:val="single" w:sz="4" w:space="0" w:color="000000"/>
              <w:right w:val="single" w:sz="4" w:space="0" w:color="000000"/>
            </w:tcBorders>
            <w:vAlign w:val="center"/>
            <w:hideMark/>
          </w:tcPr>
          <w:p w14:paraId="54190BD0" w14:textId="48F24726" w:rsidR="005B6A8C" w:rsidRDefault="005B6A8C">
            <w:pPr>
              <w:rPr>
                <w:b/>
                <w:color w:val="auto"/>
                <w:szCs w:val="24"/>
                <w:lang w:eastAsia="en-US"/>
              </w:rPr>
            </w:pPr>
            <w:r>
              <w:rPr>
                <w:b/>
              </w:rPr>
              <w:lastRenderedPageBreak/>
              <w:t xml:space="preserve">Obrazec št. </w:t>
            </w:r>
            <w:r w:rsidR="00E67173">
              <w:rPr>
                <w:b/>
              </w:rPr>
              <w:t>6</w:t>
            </w:r>
          </w:p>
        </w:tc>
      </w:tr>
    </w:tbl>
    <w:p w14:paraId="483D1CB3" w14:textId="77777777" w:rsidR="005B6A8C" w:rsidRDefault="005B6A8C" w:rsidP="006017A5"/>
    <w:p w14:paraId="6C1BE8B8" w14:textId="77777777" w:rsidR="005B6A8C" w:rsidRDefault="005B6A8C" w:rsidP="006017A5"/>
    <w:p w14:paraId="78D04ABA" w14:textId="1EBCF26A" w:rsidR="006017A5" w:rsidRPr="005B6A8C" w:rsidRDefault="006017A5" w:rsidP="005B6A8C">
      <w:pPr>
        <w:jc w:val="center"/>
        <w:rPr>
          <w:b/>
          <w:bCs/>
          <w:color w:val="auto"/>
          <w:sz w:val="24"/>
          <w:szCs w:val="24"/>
        </w:rPr>
      </w:pPr>
      <w:r w:rsidRPr="005B6A8C">
        <w:rPr>
          <w:b/>
          <w:bCs/>
          <w:sz w:val="24"/>
          <w:szCs w:val="24"/>
        </w:rPr>
        <w:t>Tehnične zahteve</w:t>
      </w:r>
    </w:p>
    <w:p w14:paraId="69CFBF4C" w14:textId="45CF4DF0" w:rsidR="006017A5" w:rsidRPr="005B6A8C" w:rsidRDefault="006017A5" w:rsidP="005B6A8C">
      <w:pPr>
        <w:jc w:val="center"/>
        <w:rPr>
          <w:b/>
          <w:bCs/>
          <w:sz w:val="24"/>
          <w:szCs w:val="24"/>
        </w:rPr>
      </w:pPr>
      <w:r w:rsidRPr="005B6A8C">
        <w:rPr>
          <w:b/>
          <w:bCs/>
          <w:sz w:val="24"/>
          <w:szCs w:val="24"/>
        </w:rPr>
        <w:t>za dobavo kemikalij za tehnološki proces strojnega zgoščanja blata s centrifugami</w:t>
      </w:r>
    </w:p>
    <w:p w14:paraId="0ECA5185" w14:textId="77777777" w:rsidR="005B6A8C" w:rsidRDefault="005B6A8C" w:rsidP="006017A5">
      <w:pPr>
        <w:spacing w:line="240" w:lineRule="auto"/>
      </w:pPr>
    </w:p>
    <w:p w14:paraId="61A69596" w14:textId="77777777" w:rsidR="001F0A04" w:rsidRDefault="001F0A04" w:rsidP="006017A5">
      <w:pPr>
        <w:spacing w:line="240" w:lineRule="auto"/>
      </w:pPr>
    </w:p>
    <w:p w14:paraId="61EABF04" w14:textId="0B0D0D77" w:rsidR="006017A5" w:rsidRDefault="006017A5" w:rsidP="006017A5">
      <w:pPr>
        <w:spacing w:line="240" w:lineRule="auto"/>
      </w:pPr>
      <w:r>
        <w:t>Odvečno blato iz biološkega čiščenja, ki je aerobno stabilizirano, se zgošča v dveh stopnjah:</w:t>
      </w:r>
    </w:p>
    <w:p w14:paraId="05AEF8B0" w14:textId="77777777" w:rsidR="006017A5" w:rsidRDefault="006017A5" w:rsidP="006017A5">
      <w:pPr>
        <w:pStyle w:val="Odstavekseznama"/>
        <w:numPr>
          <w:ilvl w:val="0"/>
          <w:numId w:val="15"/>
        </w:numPr>
        <w:spacing w:line="240" w:lineRule="auto"/>
        <w:contextualSpacing/>
        <w:rPr>
          <w:rFonts w:ascii="Titillium Web" w:hAnsi="Titillium Web"/>
        </w:rPr>
      </w:pPr>
      <w:r>
        <w:rPr>
          <w:rFonts w:ascii="Titillium Web" w:hAnsi="Titillium Web"/>
        </w:rPr>
        <w:t xml:space="preserve">S </w:t>
      </w:r>
      <w:proofErr w:type="spellStart"/>
      <w:r>
        <w:rPr>
          <w:rFonts w:ascii="Titillium Web" w:hAnsi="Titillium Web"/>
        </w:rPr>
        <w:t>flotacijo</w:t>
      </w:r>
      <w:proofErr w:type="spellEnd"/>
      <w:r>
        <w:rPr>
          <w:rFonts w:ascii="Titillium Web" w:hAnsi="Titillium Web"/>
        </w:rPr>
        <w:t xml:space="preserve"> DAF</w:t>
      </w:r>
    </w:p>
    <w:p w14:paraId="2487318F" w14:textId="77777777" w:rsidR="006017A5" w:rsidRDefault="006017A5" w:rsidP="006017A5">
      <w:pPr>
        <w:pStyle w:val="Odstavekseznama"/>
        <w:numPr>
          <w:ilvl w:val="0"/>
          <w:numId w:val="15"/>
        </w:numPr>
        <w:spacing w:line="240" w:lineRule="auto"/>
        <w:contextualSpacing/>
        <w:rPr>
          <w:rFonts w:ascii="Titillium Web" w:hAnsi="Titillium Web"/>
        </w:rPr>
      </w:pPr>
      <w:r>
        <w:rPr>
          <w:rFonts w:ascii="Titillium Web" w:hAnsi="Titillium Web"/>
        </w:rPr>
        <w:t>S centrifugami</w:t>
      </w:r>
    </w:p>
    <w:p w14:paraId="71850892" w14:textId="77777777" w:rsidR="006017A5" w:rsidRDefault="006017A5" w:rsidP="006017A5">
      <w:r>
        <w:t xml:space="preserve">Za proces strojnega zgoščanja s centrifugami se uporablja tekoči </w:t>
      </w:r>
      <w:proofErr w:type="spellStart"/>
      <w:r>
        <w:t>polielektrolit</w:t>
      </w:r>
      <w:proofErr w:type="spellEnd"/>
      <w:r>
        <w:t xml:space="preserve"> (na bazi emulzije).</w:t>
      </w:r>
    </w:p>
    <w:p w14:paraId="17A6D023" w14:textId="77777777" w:rsidR="006017A5" w:rsidRDefault="006017A5" w:rsidP="006017A5">
      <w:pPr>
        <w:rPr>
          <w:b/>
          <w:bCs/>
        </w:rPr>
      </w:pPr>
    </w:p>
    <w:p w14:paraId="758B955F" w14:textId="77777777" w:rsidR="006017A5" w:rsidRDefault="006017A5" w:rsidP="006017A5">
      <w:pPr>
        <w:rPr>
          <w:b/>
          <w:bCs/>
        </w:rPr>
      </w:pPr>
      <w:r>
        <w:rPr>
          <w:b/>
          <w:bCs/>
        </w:rPr>
        <w:t>Zahtevani parametri za oceno / izbiro najprimernejšega produkta:</w:t>
      </w:r>
    </w:p>
    <w:p w14:paraId="11A43A8F" w14:textId="77777777" w:rsidR="005B6A8C" w:rsidRDefault="005B6A8C" w:rsidP="006017A5">
      <w:pPr>
        <w:rPr>
          <w:b/>
          <w:bCs/>
        </w:rPr>
      </w:pPr>
    </w:p>
    <w:tbl>
      <w:tblPr>
        <w:tblW w:w="9209" w:type="dxa"/>
        <w:tblCellMar>
          <w:left w:w="70" w:type="dxa"/>
          <w:right w:w="70" w:type="dxa"/>
        </w:tblCellMar>
        <w:tblLook w:val="04A0" w:firstRow="1" w:lastRow="0" w:firstColumn="1" w:lastColumn="0" w:noHBand="0" w:noVBand="1"/>
      </w:tblPr>
      <w:tblGrid>
        <w:gridCol w:w="704"/>
        <w:gridCol w:w="4111"/>
        <w:gridCol w:w="4394"/>
      </w:tblGrid>
      <w:tr w:rsidR="006017A5" w14:paraId="2C9F8219" w14:textId="77777777" w:rsidTr="006017A5">
        <w:trPr>
          <w:trHeight w:val="600"/>
        </w:trPr>
        <w:tc>
          <w:tcPr>
            <w:tcW w:w="704" w:type="dxa"/>
            <w:tcBorders>
              <w:top w:val="single" w:sz="4" w:space="0" w:color="auto"/>
              <w:left w:val="single" w:sz="4" w:space="0" w:color="auto"/>
              <w:bottom w:val="single" w:sz="4" w:space="0" w:color="auto"/>
              <w:right w:val="single" w:sz="4" w:space="0" w:color="auto"/>
            </w:tcBorders>
          </w:tcPr>
          <w:p w14:paraId="06EE425E" w14:textId="77777777" w:rsidR="006017A5" w:rsidRDefault="006017A5">
            <w:pPr>
              <w:spacing w:line="240" w:lineRule="auto"/>
              <w:rPr>
                <w:b/>
                <w:bCs/>
              </w:rPr>
            </w:pPr>
          </w:p>
        </w:tc>
        <w:tc>
          <w:tcPr>
            <w:tcW w:w="4111" w:type="dxa"/>
            <w:tcBorders>
              <w:top w:val="single" w:sz="4" w:space="0" w:color="auto"/>
              <w:left w:val="single" w:sz="4" w:space="0" w:color="auto"/>
              <w:bottom w:val="single" w:sz="4" w:space="0" w:color="auto"/>
              <w:right w:val="single" w:sz="4" w:space="0" w:color="auto"/>
            </w:tcBorders>
            <w:vAlign w:val="center"/>
            <w:hideMark/>
          </w:tcPr>
          <w:p w14:paraId="7D74D681" w14:textId="77777777" w:rsidR="006017A5" w:rsidRDefault="006017A5">
            <w:pPr>
              <w:spacing w:line="240" w:lineRule="auto"/>
              <w:rPr>
                <w:b/>
                <w:bCs/>
              </w:rPr>
            </w:pPr>
            <w:r>
              <w:rPr>
                <w:b/>
                <w:bCs/>
              </w:rPr>
              <w:t>Primerjava učinkovitosti produktov po testiranju na centrifugi</w:t>
            </w:r>
          </w:p>
        </w:tc>
        <w:tc>
          <w:tcPr>
            <w:tcW w:w="4394" w:type="dxa"/>
            <w:tcBorders>
              <w:top w:val="single" w:sz="4" w:space="0" w:color="auto"/>
              <w:left w:val="single" w:sz="4" w:space="0" w:color="auto"/>
              <w:bottom w:val="single" w:sz="4" w:space="0" w:color="auto"/>
              <w:right w:val="single" w:sz="4" w:space="0" w:color="auto"/>
            </w:tcBorders>
            <w:hideMark/>
          </w:tcPr>
          <w:p w14:paraId="06560236" w14:textId="77777777" w:rsidR="006017A5" w:rsidRDefault="006017A5">
            <w:pPr>
              <w:spacing w:line="240" w:lineRule="auto"/>
              <w:rPr>
                <w:b/>
                <w:bCs/>
              </w:rPr>
            </w:pPr>
            <w:r>
              <w:rPr>
                <w:b/>
                <w:bCs/>
              </w:rPr>
              <w:t>Zahtevana vrednost</w:t>
            </w:r>
          </w:p>
        </w:tc>
      </w:tr>
      <w:tr w:rsidR="006017A5" w14:paraId="7F63C1DA" w14:textId="77777777" w:rsidTr="006017A5">
        <w:trPr>
          <w:trHeight w:val="300"/>
        </w:trPr>
        <w:tc>
          <w:tcPr>
            <w:tcW w:w="704" w:type="dxa"/>
            <w:tcBorders>
              <w:top w:val="nil"/>
              <w:left w:val="single" w:sz="4" w:space="0" w:color="auto"/>
              <w:bottom w:val="single" w:sz="4" w:space="0" w:color="auto"/>
              <w:right w:val="single" w:sz="4" w:space="0" w:color="auto"/>
            </w:tcBorders>
            <w:hideMark/>
          </w:tcPr>
          <w:p w14:paraId="7E4EC08F" w14:textId="77777777" w:rsidR="006017A5" w:rsidRDefault="006017A5">
            <w:pPr>
              <w:spacing w:line="240" w:lineRule="auto"/>
            </w:pPr>
            <w:r>
              <w:t>1.</w:t>
            </w:r>
          </w:p>
        </w:tc>
        <w:tc>
          <w:tcPr>
            <w:tcW w:w="4111" w:type="dxa"/>
            <w:tcBorders>
              <w:top w:val="nil"/>
              <w:left w:val="single" w:sz="4" w:space="0" w:color="auto"/>
              <w:bottom w:val="single" w:sz="4" w:space="0" w:color="auto"/>
              <w:right w:val="single" w:sz="4" w:space="0" w:color="auto"/>
            </w:tcBorders>
            <w:vAlign w:val="center"/>
            <w:hideMark/>
          </w:tcPr>
          <w:p w14:paraId="2E3E3918" w14:textId="77777777" w:rsidR="006017A5" w:rsidRDefault="006017A5">
            <w:pPr>
              <w:spacing w:line="240" w:lineRule="auto"/>
            </w:pPr>
            <w:r>
              <w:t>sušina dehidriranega blata po centrifugiranju (% SS)</w:t>
            </w:r>
          </w:p>
        </w:tc>
        <w:tc>
          <w:tcPr>
            <w:tcW w:w="4394" w:type="dxa"/>
            <w:tcBorders>
              <w:top w:val="nil"/>
              <w:left w:val="single" w:sz="4" w:space="0" w:color="auto"/>
              <w:bottom w:val="single" w:sz="4" w:space="0" w:color="auto"/>
              <w:right w:val="single" w:sz="4" w:space="0" w:color="auto"/>
            </w:tcBorders>
            <w:hideMark/>
          </w:tcPr>
          <w:p w14:paraId="24210D09" w14:textId="77777777" w:rsidR="006017A5" w:rsidRDefault="006017A5" w:rsidP="00470446">
            <w:pPr>
              <w:spacing w:line="240" w:lineRule="auto"/>
              <w:jc w:val="left"/>
            </w:pPr>
            <w:r>
              <w:t>min 20,5 % SS (pri nižjih temperaturah - pozimi)</w:t>
            </w:r>
          </w:p>
          <w:p w14:paraId="22FDD868" w14:textId="77777777" w:rsidR="006017A5" w:rsidRDefault="006017A5" w:rsidP="00470446">
            <w:pPr>
              <w:spacing w:line="240" w:lineRule="auto"/>
              <w:jc w:val="left"/>
            </w:pPr>
            <w:r>
              <w:t>min 21,5 % SS (pri temperaturi nad 12°C)</w:t>
            </w:r>
          </w:p>
        </w:tc>
      </w:tr>
      <w:tr w:rsidR="006017A5" w14:paraId="4E5A3277" w14:textId="77777777" w:rsidTr="006017A5">
        <w:trPr>
          <w:trHeight w:val="300"/>
        </w:trPr>
        <w:tc>
          <w:tcPr>
            <w:tcW w:w="704" w:type="dxa"/>
            <w:tcBorders>
              <w:top w:val="nil"/>
              <w:left w:val="single" w:sz="4" w:space="0" w:color="auto"/>
              <w:bottom w:val="single" w:sz="4" w:space="0" w:color="auto"/>
              <w:right w:val="single" w:sz="4" w:space="0" w:color="auto"/>
            </w:tcBorders>
            <w:hideMark/>
          </w:tcPr>
          <w:p w14:paraId="3110D19D" w14:textId="77777777" w:rsidR="006017A5" w:rsidRDefault="006017A5">
            <w:pPr>
              <w:spacing w:line="240" w:lineRule="auto"/>
            </w:pPr>
            <w:r>
              <w:t>2.</w:t>
            </w:r>
          </w:p>
        </w:tc>
        <w:tc>
          <w:tcPr>
            <w:tcW w:w="4111" w:type="dxa"/>
            <w:tcBorders>
              <w:top w:val="nil"/>
              <w:left w:val="single" w:sz="4" w:space="0" w:color="auto"/>
              <w:bottom w:val="single" w:sz="4" w:space="0" w:color="auto"/>
              <w:right w:val="single" w:sz="4" w:space="0" w:color="auto"/>
            </w:tcBorders>
            <w:vAlign w:val="center"/>
            <w:hideMark/>
          </w:tcPr>
          <w:p w14:paraId="6D4652F8" w14:textId="77777777" w:rsidR="006017A5" w:rsidRDefault="006017A5">
            <w:pPr>
              <w:spacing w:line="240" w:lineRule="auto"/>
            </w:pPr>
            <w:proofErr w:type="spellStart"/>
            <w:r>
              <w:t>centrat</w:t>
            </w:r>
            <w:proofErr w:type="spellEnd"/>
            <w:r>
              <w:t xml:space="preserve"> </w:t>
            </w:r>
          </w:p>
        </w:tc>
        <w:tc>
          <w:tcPr>
            <w:tcW w:w="4394" w:type="dxa"/>
            <w:tcBorders>
              <w:top w:val="nil"/>
              <w:left w:val="single" w:sz="4" w:space="0" w:color="auto"/>
              <w:bottom w:val="single" w:sz="4" w:space="0" w:color="auto"/>
              <w:right w:val="single" w:sz="4" w:space="0" w:color="auto"/>
            </w:tcBorders>
            <w:hideMark/>
          </w:tcPr>
          <w:p w14:paraId="3DE9D341" w14:textId="77777777" w:rsidR="006017A5" w:rsidRDefault="006017A5">
            <w:pPr>
              <w:spacing w:line="240" w:lineRule="auto"/>
            </w:pPr>
            <w:r>
              <w:t xml:space="preserve">manj kot 10 </w:t>
            </w:r>
            <w:proofErr w:type="spellStart"/>
            <w:r>
              <w:t>mL</w:t>
            </w:r>
            <w:proofErr w:type="spellEnd"/>
            <w:r>
              <w:t xml:space="preserve">/L delcev blata v </w:t>
            </w:r>
            <w:proofErr w:type="spellStart"/>
            <w:r>
              <w:t>centratu</w:t>
            </w:r>
            <w:proofErr w:type="spellEnd"/>
          </w:p>
        </w:tc>
      </w:tr>
      <w:tr w:rsidR="006017A5" w14:paraId="2B1E3C4F" w14:textId="77777777" w:rsidTr="006017A5">
        <w:trPr>
          <w:trHeight w:val="300"/>
        </w:trPr>
        <w:tc>
          <w:tcPr>
            <w:tcW w:w="704" w:type="dxa"/>
            <w:tcBorders>
              <w:top w:val="nil"/>
              <w:left w:val="single" w:sz="4" w:space="0" w:color="auto"/>
              <w:bottom w:val="single" w:sz="4" w:space="0" w:color="auto"/>
              <w:right w:val="single" w:sz="4" w:space="0" w:color="auto"/>
            </w:tcBorders>
            <w:hideMark/>
          </w:tcPr>
          <w:p w14:paraId="754ECE80" w14:textId="77777777" w:rsidR="006017A5" w:rsidRDefault="006017A5">
            <w:pPr>
              <w:spacing w:line="240" w:lineRule="auto"/>
            </w:pPr>
            <w:r>
              <w:t>3.</w:t>
            </w:r>
          </w:p>
        </w:tc>
        <w:tc>
          <w:tcPr>
            <w:tcW w:w="4111" w:type="dxa"/>
            <w:tcBorders>
              <w:top w:val="nil"/>
              <w:left w:val="single" w:sz="4" w:space="0" w:color="auto"/>
              <w:bottom w:val="single" w:sz="4" w:space="0" w:color="auto"/>
              <w:right w:val="single" w:sz="4" w:space="0" w:color="auto"/>
            </w:tcBorders>
            <w:noWrap/>
            <w:vAlign w:val="bottom"/>
            <w:hideMark/>
          </w:tcPr>
          <w:p w14:paraId="6B550B72" w14:textId="77777777" w:rsidR="006017A5" w:rsidRDefault="006017A5">
            <w:pPr>
              <w:spacing w:line="240" w:lineRule="auto"/>
            </w:pPr>
            <w:r>
              <w:t>poraba na centrifugi (kg produkta/t SS blata)</w:t>
            </w:r>
          </w:p>
        </w:tc>
        <w:tc>
          <w:tcPr>
            <w:tcW w:w="4394" w:type="dxa"/>
            <w:tcBorders>
              <w:top w:val="nil"/>
              <w:left w:val="single" w:sz="4" w:space="0" w:color="auto"/>
              <w:bottom w:val="single" w:sz="4" w:space="0" w:color="auto"/>
              <w:right w:val="single" w:sz="4" w:space="0" w:color="auto"/>
            </w:tcBorders>
            <w:hideMark/>
          </w:tcPr>
          <w:p w14:paraId="38A4F380" w14:textId="77777777" w:rsidR="006017A5" w:rsidRDefault="006017A5">
            <w:pPr>
              <w:spacing w:line="240" w:lineRule="auto"/>
            </w:pPr>
            <w:r>
              <w:t xml:space="preserve">12 – 15 </w:t>
            </w:r>
          </w:p>
        </w:tc>
      </w:tr>
      <w:tr w:rsidR="006017A5" w14:paraId="30C96600" w14:textId="77777777" w:rsidTr="006017A5">
        <w:trPr>
          <w:trHeight w:val="300"/>
        </w:trPr>
        <w:tc>
          <w:tcPr>
            <w:tcW w:w="704" w:type="dxa"/>
            <w:tcBorders>
              <w:top w:val="nil"/>
              <w:left w:val="single" w:sz="4" w:space="0" w:color="auto"/>
              <w:bottom w:val="single" w:sz="4" w:space="0" w:color="auto"/>
              <w:right w:val="single" w:sz="4" w:space="0" w:color="auto"/>
            </w:tcBorders>
            <w:hideMark/>
          </w:tcPr>
          <w:p w14:paraId="41FC6F20" w14:textId="77777777" w:rsidR="006017A5" w:rsidRDefault="006017A5">
            <w:pPr>
              <w:spacing w:line="240" w:lineRule="auto"/>
            </w:pPr>
            <w:r>
              <w:t>4.</w:t>
            </w:r>
          </w:p>
        </w:tc>
        <w:tc>
          <w:tcPr>
            <w:tcW w:w="4111" w:type="dxa"/>
            <w:tcBorders>
              <w:top w:val="nil"/>
              <w:left w:val="single" w:sz="4" w:space="0" w:color="auto"/>
              <w:bottom w:val="single" w:sz="4" w:space="0" w:color="auto"/>
              <w:right w:val="single" w:sz="4" w:space="0" w:color="auto"/>
            </w:tcBorders>
            <w:noWrap/>
            <w:vAlign w:val="bottom"/>
            <w:hideMark/>
          </w:tcPr>
          <w:p w14:paraId="0C4002F5" w14:textId="77777777" w:rsidR="006017A5" w:rsidRDefault="006017A5">
            <w:pPr>
              <w:spacing w:line="240" w:lineRule="auto"/>
            </w:pPr>
            <w:r>
              <w:t>cena (€ / kg produkta) brez DDV</w:t>
            </w:r>
          </w:p>
        </w:tc>
        <w:tc>
          <w:tcPr>
            <w:tcW w:w="4394" w:type="dxa"/>
            <w:tcBorders>
              <w:top w:val="nil"/>
              <w:left w:val="single" w:sz="4" w:space="0" w:color="auto"/>
              <w:bottom w:val="single" w:sz="4" w:space="0" w:color="auto"/>
              <w:right w:val="single" w:sz="4" w:space="0" w:color="auto"/>
            </w:tcBorders>
          </w:tcPr>
          <w:p w14:paraId="0EBE2CCD" w14:textId="77777777" w:rsidR="006017A5" w:rsidRDefault="006017A5">
            <w:pPr>
              <w:spacing w:line="240" w:lineRule="auto"/>
            </w:pPr>
          </w:p>
        </w:tc>
      </w:tr>
      <w:tr w:rsidR="006017A5" w14:paraId="111F11A5" w14:textId="77777777" w:rsidTr="006017A5">
        <w:trPr>
          <w:trHeight w:val="300"/>
        </w:trPr>
        <w:tc>
          <w:tcPr>
            <w:tcW w:w="704" w:type="dxa"/>
            <w:tcBorders>
              <w:top w:val="nil"/>
              <w:left w:val="single" w:sz="4" w:space="0" w:color="auto"/>
              <w:bottom w:val="single" w:sz="4" w:space="0" w:color="auto"/>
              <w:right w:val="single" w:sz="4" w:space="0" w:color="auto"/>
            </w:tcBorders>
            <w:hideMark/>
          </w:tcPr>
          <w:p w14:paraId="395AEA50" w14:textId="77777777" w:rsidR="006017A5" w:rsidRDefault="006017A5">
            <w:pPr>
              <w:spacing w:line="240" w:lineRule="auto"/>
              <w:rPr>
                <w:color w:val="auto"/>
              </w:rPr>
            </w:pPr>
            <w:r>
              <w:t>5.</w:t>
            </w:r>
          </w:p>
        </w:tc>
        <w:tc>
          <w:tcPr>
            <w:tcW w:w="4111" w:type="dxa"/>
            <w:tcBorders>
              <w:top w:val="nil"/>
              <w:left w:val="single" w:sz="4" w:space="0" w:color="auto"/>
              <w:bottom w:val="single" w:sz="4" w:space="0" w:color="auto"/>
              <w:right w:val="single" w:sz="4" w:space="0" w:color="auto"/>
            </w:tcBorders>
            <w:vAlign w:val="center"/>
            <w:hideMark/>
          </w:tcPr>
          <w:p w14:paraId="6FDBD082" w14:textId="77777777" w:rsidR="006017A5" w:rsidRDefault="006017A5">
            <w:pPr>
              <w:spacing w:line="240" w:lineRule="auto"/>
            </w:pPr>
            <w:r>
              <w:t>Skupna ocena (€/t SS blata)</w:t>
            </w:r>
          </w:p>
        </w:tc>
        <w:tc>
          <w:tcPr>
            <w:tcW w:w="4394" w:type="dxa"/>
            <w:tcBorders>
              <w:top w:val="nil"/>
              <w:left w:val="single" w:sz="4" w:space="0" w:color="auto"/>
              <w:bottom w:val="single" w:sz="4" w:space="0" w:color="auto"/>
              <w:right w:val="single" w:sz="4" w:space="0" w:color="auto"/>
            </w:tcBorders>
            <w:hideMark/>
          </w:tcPr>
          <w:p w14:paraId="5EDAF613" w14:textId="0F013B6D" w:rsidR="006017A5" w:rsidRPr="009B162A" w:rsidRDefault="009B162A">
            <w:pPr>
              <w:spacing w:line="240" w:lineRule="auto"/>
            </w:pPr>
            <m:oMathPara>
              <m:oMath>
                <m:r>
                  <w:rPr>
                    <w:rFonts w:ascii="Cambria Math" w:hAnsi="Cambria Math"/>
                  </w:rPr>
                  <m:t>poraba</m:t>
                </m:r>
                <m:d>
                  <m:dPr>
                    <m:ctrlPr>
                      <w:rPr>
                        <w:rFonts w:ascii="Cambria Math" w:hAnsi="Cambria Math"/>
                        <w:i/>
                      </w:rPr>
                    </m:ctrlPr>
                  </m:dPr>
                  <m:e>
                    <m:f>
                      <m:fPr>
                        <m:ctrlPr>
                          <w:rPr>
                            <w:rFonts w:ascii="Cambria Math" w:hAnsi="Cambria Math"/>
                            <w:i/>
                          </w:rPr>
                        </m:ctrlPr>
                      </m:fPr>
                      <m:num>
                        <m:r>
                          <w:rPr>
                            <w:rFonts w:ascii="Cambria Math" w:hAnsi="Cambria Math"/>
                          </w:rPr>
                          <m:t>kg</m:t>
                        </m:r>
                      </m:num>
                      <m:den>
                        <m:r>
                          <w:rPr>
                            <w:rFonts w:ascii="Cambria Math" w:hAnsi="Cambria Math"/>
                          </w:rPr>
                          <m:t>tSS</m:t>
                        </m:r>
                      </m:den>
                    </m:f>
                  </m:e>
                </m:d>
                <m:r>
                  <w:rPr>
                    <w:rFonts w:ascii="Cambria Math" w:hAnsi="Cambria Math"/>
                  </w:rPr>
                  <m:t>*cena(</m:t>
                </m:r>
                <m:f>
                  <m:fPr>
                    <m:ctrlPr>
                      <w:rPr>
                        <w:rFonts w:ascii="Cambria Math" w:hAnsi="Cambria Math"/>
                        <w:i/>
                      </w:rPr>
                    </m:ctrlPr>
                  </m:fPr>
                  <m:num>
                    <m:r>
                      <w:rPr>
                        <w:rFonts w:ascii="Cambria Math" w:hAnsi="Cambria Math"/>
                      </w:rPr>
                      <m:t>€</m:t>
                    </m:r>
                  </m:num>
                  <m:den>
                    <m:r>
                      <w:rPr>
                        <w:rFonts w:ascii="Cambria Math" w:hAnsi="Cambria Math"/>
                      </w:rPr>
                      <m:t>kg</m:t>
                    </m:r>
                  </m:den>
                </m:f>
                <m:r>
                  <w:rPr>
                    <w:rFonts w:ascii="Cambria Math" w:hAnsi="Cambria Math"/>
                  </w:rPr>
                  <m:t>)</m:t>
                </m:r>
              </m:oMath>
            </m:oMathPara>
          </w:p>
        </w:tc>
      </w:tr>
    </w:tbl>
    <w:p w14:paraId="6FF49924" w14:textId="77777777" w:rsidR="006017A5" w:rsidRPr="006017A5" w:rsidRDefault="006017A5" w:rsidP="006017A5">
      <w:pPr>
        <w:rPr>
          <w:rFonts w:eastAsia="Aptos" w:cs="Times New Roman"/>
          <w:kern w:val="2"/>
          <w:lang w:eastAsia="en-US"/>
        </w:rPr>
      </w:pPr>
      <w:r>
        <w:t xml:space="preserve">SS- vsebnost suhe snovi, </w:t>
      </w:r>
      <w:proofErr w:type="spellStart"/>
      <w:r>
        <w:t>tSS</w:t>
      </w:r>
      <w:proofErr w:type="spellEnd"/>
      <w:r>
        <w:t xml:space="preserve"> – tona suhe snovi</w:t>
      </w:r>
    </w:p>
    <w:p w14:paraId="6EADC8DA" w14:textId="77777777" w:rsidR="005B6A8C" w:rsidRDefault="005B6A8C" w:rsidP="006017A5"/>
    <w:p w14:paraId="15A3EEBF" w14:textId="4AC124CE" w:rsidR="006017A5" w:rsidRDefault="006017A5" w:rsidP="006017A5">
      <w:r>
        <w:t xml:space="preserve">Zahtevane parametre je potrebno doseči s testiranjem na centrifugah na CČN Maribor, da se zagotovi ustreznost produkta – izbranega tipa </w:t>
      </w:r>
      <w:proofErr w:type="spellStart"/>
      <w:r>
        <w:t>polielektrolita</w:t>
      </w:r>
      <w:proofErr w:type="spellEnd"/>
      <w:r>
        <w:t xml:space="preserve">. Testiranja bodo omogočena v enem oziroma največ dveh tednih, da se zagotovi primerljivost obratovalnih pogojev. V kolikor je potrebno, dobavitelj pred testiranji na centrifugi izvede laboratorijska testiranja. Na CČN Maribor predhodno vzame vzorce </w:t>
      </w:r>
      <w:proofErr w:type="spellStart"/>
      <w:r>
        <w:t>flotiranega</w:t>
      </w:r>
      <w:proofErr w:type="spellEnd"/>
      <w:r>
        <w:t xml:space="preserve"> blata, ki jih testira v svojem laboratoriju.</w:t>
      </w:r>
    </w:p>
    <w:p w14:paraId="2A71E15C" w14:textId="77777777" w:rsidR="005B6A8C" w:rsidRDefault="005B6A8C" w:rsidP="006017A5"/>
    <w:p w14:paraId="4D0AC1D2" w14:textId="1BFF411E" w:rsidR="006017A5" w:rsidRDefault="006017A5" w:rsidP="006017A5">
      <w:r>
        <w:t xml:space="preserve">Za testiranje na centrifugah dobavitelj zagotovi dnevno količino produkta, ki se testira v določenem terminu. Parametri za določitev ustreznosti / učinkovitosti produkta, določeni v tabeli, se izmerijo / določijo / odčitajo v prisotnosti določene osebe s strani odgovorne osebe CČN. Dobavitelj / izvajalec </w:t>
      </w:r>
      <w:r>
        <w:lastRenderedPageBreak/>
        <w:t>za namene testiranja zagotovi svoje naprave za določanje sušin blata, ki so umerjene s strani pristojne institucije. V kolikor nima certificiranih inštrumentov, se uporabljajo certificirani inštrumenti CČN Maribor. V primeru uporabe inštrumentov izvajalca, osebje CČN izvaja vzporedne meritve za primerjavo. V primeru odstopanj rezultatov večjih od 10 % se kot merodajne vrednosti uporabijo izmerjene vrednosti z inštrumenti CČN.</w:t>
      </w:r>
    </w:p>
    <w:p w14:paraId="29ED8502" w14:textId="77777777" w:rsidR="005B6A8C" w:rsidRDefault="005B6A8C" w:rsidP="006017A5"/>
    <w:p w14:paraId="30BA641D" w14:textId="35DFFAD8" w:rsidR="006017A5" w:rsidRDefault="006017A5" w:rsidP="006017A5">
      <w:r>
        <w:t xml:space="preserve">Ko dobavitelj zaključi s testiranjem, se rezultati meritev in ostalih parametrov (sušine </w:t>
      </w:r>
      <w:proofErr w:type="spellStart"/>
      <w:r>
        <w:t>flotiranega</w:t>
      </w:r>
      <w:proofErr w:type="spellEnd"/>
      <w:r>
        <w:t xml:space="preserve"> blata, sušine dehidriranega blata, kvaliteta </w:t>
      </w:r>
      <w:proofErr w:type="spellStart"/>
      <w:r>
        <w:t>centrata</w:t>
      </w:r>
      <w:proofErr w:type="spellEnd"/>
      <w:r>
        <w:t>, obremenitev kg SS/h, poraba produkta, koncentracija raztopine produkta…) vpišejo v obrazec CČN Z09.2</w:t>
      </w:r>
      <w:r w:rsidR="0054642A">
        <w:t xml:space="preserve"> (glej prilogo razpisne dokumentacije)</w:t>
      </w:r>
      <w:r>
        <w:t>, ki ga podpišeta obe strani.</w:t>
      </w:r>
    </w:p>
    <w:p w14:paraId="603A7F3F" w14:textId="77777777" w:rsidR="0054642A" w:rsidRDefault="0054642A" w:rsidP="006017A5"/>
    <w:p w14:paraId="799F89AB" w14:textId="6CA710C0" w:rsidR="006017A5" w:rsidRDefault="006017A5" w:rsidP="006017A5">
      <w:r>
        <w:t xml:space="preserve">Po koncu testiranj odgovorna oseba CČN določi najustreznejši produkt na podlagi zahtevanih parametrov in rezultatov testiranj ter izračuna skupno oceno pod točko 5. v tabeli zgoraj. </w:t>
      </w:r>
    </w:p>
    <w:p w14:paraId="78715CDA" w14:textId="77777777" w:rsidR="006017A5" w:rsidRDefault="006017A5" w:rsidP="006017A5">
      <w:r>
        <w:t xml:space="preserve">Določitev najustreznejšega produkta poteka po naslednjih kriterijih: </w:t>
      </w:r>
    </w:p>
    <w:p w14:paraId="30042197" w14:textId="77777777" w:rsidR="006017A5" w:rsidRDefault="006017A5" w:rsidP="006017A5">
      <w:pPr>
        <w:pStyle w:val="Odstavekseznama"/>
        <w:numPr>
          <w:ilvl w:val="0"/>
          <w:numId w:val="16"/>
        </w:numPr>
        <w:spacing w:after="160" w:line="256" w:lineRule="auto"/>
        <w:contextualSpacing/>
        <w:rPr>
          <w:rFonts w:ascii="Titillium Web" w:hAnsi="Titillium Web"/>
        </w:rPr>
      </w:pPr>
      <w:r>
        <w:rPr>
          <w:rFonts w:ascii="Titillium Web" w:hAnsi="Titillium Web"/>
        </w:rPr>
        <w:t xml:space="preserve">najvišje sušine, </w:t>
      </w:r>
      <w:proofErr w:type="spellStart"/>
      <w:r>
        <w:rPr>
          <w:rFonts w:ascii="Titillium Web" w:hAnsi="Titillium Web"/>
        </w:rPr>
        <w:t>centrat</w:t>
      </w:r>
      <w:proofErr w:type="spellEnd"/>
      <w:r>
        <w:rPr>
          <w:rFonts w:ascii="Titillium Web" w:hAnsi="Titillium Web"/>
        </w:rPr>
        <w:t xml:space="preserve"> s čim manj delcev,  </w:t>
      </w:r>
    </w:p>
    <w:p w14:paraId="29896437" w14:textId="77777777" w:rsidR="006017A5" w:rsidRDefault="006017A5" w:rsidP="006017A5">
      <w:pPr>
        <w:pStyle w:val="Odstavekseznama"/>
        <w:numPr>
          <w:ilvl w:val="0"/>
          <w:numId w:val="16"/>
        </w:numPr>
        <w:spacing w:after="160" w:line="256" w:lineRule="auto"/>
        <w:contextualSpacing/>
        <w:rPr>
          <w:rFonts w:ascii="Titillium Web" w:hAnsi="Titillium Web"/>
        </w:rPr>
      </w:pPr>
      <w:r>
        <w:rPr>
          <w:rFonts w:ascii="Titillium Web" w:hAnsi="Titillium Web"/>
        </w:rPr>
        <w:t xml:space="preserve">izračun po skupni oceni pod točko 5., ki da najnižjo vrednost, </w:t>
      </w:r>
    </w:p>
    <w:p w14:paraId="16D65AF7" w14:textId="77777777" w:rsidR="006017A5" w:rsidRDefault="006017A5" w:rsidP="006017A5">
      <w:pPr>
        <w:pStyle w:val="Odstavekseznama"/>
        <w:numPr>
          <w:ilvl w:val="0"/>
          <w:numId w:val="16"/>
        </w:numPr>
        <w:spacing w:after="160" w:line="256" w:lineRule="auto"/>
        <w:contextualSpacing/>
        <w:rPr>
          <w:rFonts w:ascii="Titillium Web" w:hAnsi="Titillium Web"/>
        </w:rPr>
      </w:pPr>
      <w:r>
        <w:rPr>
          <w:rFonts w:ascii="Titillium Web" w:hAnsi="Titillium Web"/>
        </w:rPr>
        <w:t>deluje tudi v razmerah, ko je temperatura nižja (pozimi).</w:t>
      </w:r>
    </w:p>
    <w:p w14:paraId="386C660F" w14:textId="066067F0" w:rsidR="006017A5" w:rsidRDefault="006017A5" w:rsidP="006017A5">
      <w:r>
        <w:t>Če se bo testiranje izvajalo, ko ne bodo izpolnjeni pogoji za »zimske razmere« (T blata v bioloških bazenih pod 12 °C), mora dobavitelj podati informacijo o ocenjeni porabi produkta (kg produkta / t SS blata) v teh specifičnih razmerah. Če produkt v zimskem času ne bo ustrezno deloval (sušina pod 20,5%) ali se bo specifična poraba (kg produkta/</w:t>
      </w:r>
      <w:proofErr w:type="spellStart"/>
      <w:r>
        <w:t>tSS</w:t>
      </w:r>
      <w:proofErr w:type="spellEnd"/>
      <w:r>
        <w:t>) povečala za več kot 25</w:t>
      </w:r>
      <w:r w:rsidR="00470446">
        <w:t xml:space="preserve"> </w:t>
      </w:r>
      <w:r>
        <w:t xml:space="preserve">% v primerjavi z delovanjem, ko je T nad 12°C, mora dobavitelj najti nadomestni produkt, ki bo deloval v skladu z zahtevami v tabeli. Cena zaradi spremembe produkta (€ / kg produkta) ne sme biti višja od 10 %. </w:t>
      </w:r>
    </w:p>
    <w:p w14:paraId="647B0480" w14:textId="77777777" w:rsidR="005B6A8C" w:rsidRDefault="005B6A8C" w:rsidP="006017A5"/>
    <w:p w14:paraId="31942D5C" w14:textId="18147937" w:rsidR="006017A5" w:rsidRDefault="006017A5" w:rsidP="006017A5">
      <w:r>
        <w:t>V kolikor pride do izbire produkta s takšnim, ki ni kompatibilen z obstoječim produktom, mora dobavitelj zagotoviti čiščenje skladiščnega rezervoarja in sistema, da se prepreči zastoj v obratovanju. Kompatibilnost se preveri tako da se v vrču zmeša obstoječi produkt s produktom, ki se uporablja na testiranju. V kolikor se pojavijo grudice, produkta nista kompatibilna.</w:t>
      </w:r>
    </w:p>
    <w:p w14:paraId="6D0EBDE4" w14:textId="77777777" w:rsidR="005B6A8C" w:rsidRDefault="005B6A8C" w:rsidP="006017A5">
      <w:pPr>
        <w:rPr>
          <w:b/>
          <w:bCs/>
        </w:rPr>
      </w:pPr>
    </w:p>
    <w:p w14:paraId="0904E61D" w14:textId="77777777" w:rsidR="001F0A04" w:rsidRDefault="001F0A04" w:rsidP="006017A5">
      <w:pPr>
        <w:rPr>
          <w:b/>
          <w:bCs/>
        </w:rPr>
      </w:pPr>
    </w:p>
    <w:p w14:paraId="4584CD10" w14:textId="77777777" w:rsidR="001F0A04" w:rsidRDefault="001F0A04" w:rsidP="006017A5">
      <w:pPr>
        <w:rPr>
          <w:b/>
          <w:bCs/>
        </w:rPr>
      </w:pPr>
    </w:p>
    <w:p w14:paraId="464314DE" w14:textId="77777777" w:rsidR="001F0A04" w:rsidRDefault="001F0A04" w:rsidP="006017A5">
      <w:pPr>
        <w:rPr>
          <w:b/>
          <w:bCs/>
        </w:rPr>
      </w:pPr>
    </w:p>
    <w:p w14:paraId="6E5057C3" w14:textId="77777777" w:rsidR="001F0A04" w:rsidRDefault="001F0A04" w:rsidP="006017A5">
      <w:pPr>
        <w:rPr>
          <w:b/>
          <w:bCs/>
        </w:rPr>
      </w:pPr>
    </w:p>
    <w:p w14:paraId="1C9CE915" w14:textId="5E689451" w:rsidR="006017A5" w:rsidRDefault="006017A5" w:rsidP="006017A5">
      <w:pPr>
        <w:rPr>
          <w:b/>
          <w:bCs/>
        </w:rPr>
      </w:pPr>
      <w:r>
        <w:rPr>
          <w:b/>
          <w:bCs/>
        </w:rPr>
        <w:lastRenderedPageBreak/>
        <w:t>Zagotavljanje kvalitete dobavljenega produkta:</w:t>
      </w:r>
    </w:p>
    <w:p w14:paraId="7E74E242" w14:textId="77777777" w:rsidR="005B6A8C" w:rsidRDefault="005B6A8C" w:rsidP="006017A5"/>
    <w:p w14:paraId="4AA6891E" w14:textId="6997C531" w:rsidR="006017A5" w:rsidRDefault="006017A5" w:rsidP="006017A5">
      <w:r>
        <w:t>Pred prvo dobavo dobavitelj pošlje najnovejšo verzijo Varnostnega lista v elektronski obliki. Pri kasnejših dobavah pošiljanje varnostnega lista ni zahtevano, razen pri spremembah vsebine varnostnega lista se dobavitelj obveže, da takoj po spremembi pošlje najnovejšo verzijo dokumenta.</w:t>
      </w:r>
    </w:p>
    <w:p w14:paraId="07A30181" w14:textId="77777777" w:rsidR="005B6A8C" w:rsidRDefault="005B6A8C" w:rsidP="006017A5"/>
    <w:p w14:paraId="71E73078" w14:textId="77777777" w:rsidR="006017A5" w:rsidRDefault="006017A5" w:rsidP="006017A5">
      <w:r>
        <w:t>Dobavitelj zagotavlja nespremenjeno kvaliteto produkta. Pri vsaki dobavi pošlje certifikat o ustreznosti kvalitete.</w:t>
      </w:r>
    </w:p>
    <w:p w14:paraId="4B9A384E" w14:textId="77777777" w:rsidR="005B6A8C" w:rsidRDefault="005B6A8C" w:rsidP="006017A5"/>
    <w:p w14:paraId="4D3B4D00" w14:textId="137D5E60" w:rsidR="006017A5" w:rsidRDefault="006017A5" w:rsidP="006017A5">
      <w:r>
        <w:t>V primeru neustrezne kvalitete produkta odgovorna oseba naročnika pošlje obvestilo dobavitelju, ki sproži reklamacijski postopek in neustrezen produkt zamenja z ustreznim na svoje stroške.</w:t>
      </w:r>
    </w:p>
    <w:p w14:paraId="16C80B72" w14:textId="77777777" w:rsidR="005B6A8C" w:rsidRDefault="005B6A8C" w:rsidP="006017A5">
      <w:pPr>
        <w:rPr>
          <w:b/>
          <w:bCs/>
        </w:rPr>
      </w:pPr>
    </w:p>
    <w:p w14:paraId="7705D7EE" w14:textId="766EE159" w:rsidR="006017A5" w:rsidRDefault="006017A5" w:rsidP="006017A5">
      <w:pPr>
        <w:rPr>
          <w:b/>
          <w:bCs/>
        </w:rPr>
      </w:pPr>
      <w:r>
        <w:rPr>
          <w:b/>
          <w:bCs/>
        </w:rPr>
        <w:t>Način naročanja / dobave:</w:t>
      </w:r>
    </w:p>
    <w:p w14:paraId="29DD3C1F" w14:textId="77777777" w:rsidR="005B6A8C" w:rsidRDefault="005B6A8C" w:rsidP="006017A5"/>
    <w:p w14:paraId="3639CAFC" w14:textId="136BCE7D" w:rsidR="006017A5" w:rsidRDefault="006017A5" w:rsidP="006017A5">
      <w:r>
        <w:t>Zaradi nihanja porabe med letom se določijo okvirne dobave po obdobjih, okvirno januar, marec, junij, september/oktober, november/december. Dobavitelj dobavi v eni dobavi po 6 IBC kontejnerjev izbranega produkta. Zaradi skladiščnih kapacitet na CČN je potrebno usklajevati dobave po dejanskih potrebah. Dobavitelj v svojem skladišču zagotavlja 1 IBC kontejner izbranega produkta, ki je dobavljiv v 1 tednu.</w:t>
      </w:r>
    </w:p>
    <w:p w14:paraId="7E99D4E5" w14:textId="77777777" w:rsidR="005B6A8C" w:rsidRDefault="005B6A8C" w:rsidP="006017A5"/>
    <w:p w14:paraId="622CF365" w14:textId="27583945" w:rsidR="006017A5" w:rsidRDefault="006017A5" w:rsidP="006017A5">
      <w:r>
        <w:t>Med transportom dobavitelj zagotavlja ustrezne pogoje, ki so zahtevani za skladiščenje produkta in zagotavljanje ustrezne kvalitete (nizke temperature pozimi, visoke poleti).</w:t>
      </w:r>
    </w:p>
    <w:p w14:paraId="230E72ED" w14:textId="77777777" w:rsidR="005B6A8C" w:rsidRDefault="005B6A8C" w:rsidP="006017A5">
      <w:pPr>
        <w:rPr>
          <w:b/>
          <w:bCs/>
        </w:rPr>
      </w:pPr>
    </w:p>
    <w:p w14:paraId="71825F53" w14:textId="6E89444F" w:rsidR="006017A5" w:rsidRDefault="006017A5" w:rsidP="006017A5">
      <w:pPr>
        <w:rPr>
          <w:b/>
          <w:bCs/>
        </w:rPr>
      </w:pPr>
      <w:r>
        <w:rPr>
          <w:b/>
          <w:bCs/>
        </w:rPr>
        <w:t>Ocena stroškov:</w:t>
      </w:r>
    </w:p>
    <w:p w14:paraId="6623AA1A" w14:textId="77777777" w:rsidR="005B6A8C" w:rsidRDefault="005B6A8C" w:rsidP="006017A5"/>
    <w:p w14:paraId="318FFA19" w14:textId="7C5BBB0C" w:rsidR="006017A5" w:rsidRDefault="006017A5" w:rsidP="006017A5">
      <w:r>
        <w:t>Okvirna letna poraba: 31 – 35 t (poraba je odvisna od obremenitve in proizvodnje blata, učinkovitosti produkta, zato je ni mogoče natančno določiti).</w:t>
      </w:r>
    </w:p>
    <w:p w14:paraId="4BBB8027" w14:textId="77777777" w:rsidR="005B6A8C" w:rsidRDefault="005B6A8C" w:rsidP="006017A5">
      <w:pPr>
        <w:rPr>
          <w:b/>
          <w:bCs/>
        </w:rPr>
      </w:pPr>
    </w:p>
    <w:p w14:paraId="7B7A702A" w14:textId="01419345" w:rsidR="006017A5" w:rsidRDefault="006017A5" w:rsidP="006017A5">
      <w:pPr>
        <w:rPr>
          <w:b/>
          <w:bCs/>
        </w:rPr>
      </w:pPr>
      <w:r>
        <w:rPr>
          <w:b/>
          <w:bCs/>
        </w:rPr>
        <w:t xml:space="preserve">Časovno obdobje: </w:t>
      </w:r>
      <w:r>
        <w:t>2 leti</w:t>
      </w:r>
    </w:p>
    <w:p w14:paraId="1C2C0628" w14:textId="77777777" w:rsidR="005B6A8C" w:rsidRDefault="005B6A8C" w:rsidP="006017A5"/>
    <w:p w14:paraId="232DE85B" w14:textId="68684BC8" w:rsidR="006017A5" w:rsidRDefault="006017A5" w:rsidP="006017A5">
      <w:r>
        <w:t xml:space="preserve">Ker cene kemikalij nihajo zaradi nihanja cen surovin in energije, se bo sklenil okvirni sporazum z največ tremi ponudniki/prijavitelji, ki bodo izpolnjevali pogoje tega javnega naročila in bodo ponudili najustreznejši produkt za ekonomsko najugodnejšo ceno. Prve tri mesece po sklenitvi okvirnega sporazuma, bo dobavljal material ponudnik, ki bo v skladu z navodili iz te razpisne dokumentacije </w:t>
      </w:r>
      <w:r>
        <w:lastRenderedPageBreak/>
        <w:t>dosegel ekonomsko najugodnejšo ponudbo. Nato se bo vsake tri mesece odpirala konkurenca med ponudniki na način, da se jih bo po elektronski pošti pozvalo k predložitvi novih cen. Ekonomsko najugodnejšo ceno se bo izračunalo na osnovi točke 5. v tabeli zgoraj</w:t>
      </w:r>
      <w:r w:rsidR="001F0A04">
        <w:t xml:space="preserve"> in navodil v obrazcu št. 3 Ponudbeni predračun.</w:t>
      </w:r>
      <w:r>
        <w:t xml:space="preserve"> </w:t>
      </w:r>
    </w:p>
    <w:p w14:paraId="52872446" w14:textId="77777777" w:rsidR="005B6A8C" w:rsidRDefault="005B6A8C" w:rsidP="006017A5">
      <w:pPr>
        <w:rPr>
          <w:b/>
          <w:bCs/>
        </w:rPr>
      </w:pPr>
    </w:p>
    <w:p w14:paraId="3337B085" w14:textId="5FF4EF24" w:rsidR="006017A5" w:rsidRDefault="006017A5" w:rsidP="006017A5">
      <w:r>
        <w:rPr>
          <w:b/>
          <w:bCs/>
        </w:rPr>
        <w:t>Reference:</w:t>
      </w:r>
      <w:r>
        <w:t xml:space="preserve"> v preteklih 3 letih vsaj ena referenca za uspešno dobavo tekočih </w:t>
      </w:r>
      <w:proofErr w:type="spellStart"/>
      <w:r>
        <w:t>polielektrolitev</w:t>
      </w:r>
      <w:proofErr w:type="spellEnd"/>
      <w:r>
        <w:t xml:space="preserve"> za količino 30 t/leto.</w:t>
      </w:r>
    </w:p>
    <w:p w14:paraId="6823B7A3" w14:textId="77777777" w:rsidR="005B6A8C" w:rsidRDefault="005B6A8C" w:rsidP="006017A5"/>
    <w:p w14:paraId="2C603837" w14:textId="77777777" w:rsidR="005B6A8C" w:rsidRDefault="005B6A8C" w:rsidP="006017A5"/>
    <w:tbl>
      <w:tblPr>
        <w:tblW w:w="0" w:type="auto"/>
        <w:tblCellMar>
          <w:left w:w="0" w:type="dxa"/>
          <w:right w:w="0" w:type="dxa"/>
        </w:tblCellMar>
        <w:tblLook w:val="04A0" w:firstRow="1" w:lastRow="0" w:firstColumn="1" w:lastColumn="0" w:noHBand="0" w:noVBand="1"/>
      </w:tblPr>
      <w:tblGrid>
        <w:gridCol w:w="3413"/>
        <w:gridCol w:w="2054"/>
        <w:gridCol w:w="3557"/>
      </w:tblGrid>
      <w:tr w:rsidR="005B6A8C" w14:paraId="63778AEE" w14:textId="77777777" w:rsidTr="001668E0">
        <w:tc>
          <w:tcPr>
            <w:tcW w:w="3430" w:type="dxa"/>
            <w:hideMark/>
          </w:tcPr>
          <w:p w14:paraId="6A16B90F" w14:textId="77777777" w:rsidR="005B6A8C" w:rsidRDefault="005B6A8C" w:rsidP="001668E0">
            <w:pPr>
              <w:jc w:val="center"/>
              <w:rPr>
                <w:rFonts w:cs="Arial"/>
              </w:rPr>
            </w:pPr>
            <w:r>
              <w:rPr>
                <w:rFonts w:cs="Arial"/>
              </w:rPr>
              <w:t>Datum in kraj:</w:t>
            </w:r>
          </w:p>
        </w:tc>
        <w:tc>
          <w:tcPr>
            <w:tcW w:w="2067" w:type="dxa"/>
          </w:tcPr>
          <w:p w14:paraId="04C671F5" w14:textId="77777777" w:rsidR="005B6A8C" w:rsidRDefault="005B6A8C" w:rsidP="001668E0">
            <w:pPr>
              <w:jc w:val="center"/>
              <w:rPr>
                <w:rFonts w:cs="Arial"/>
              </w:rPr>
            </w:pPr>
          </w:p>
        </w:tc>
        <w:tc>
          <w:tcPr>
            <w:tcW w:w="3573" w:type="dxa"/>
            <w:hideMark/>
          </w:tcPr>
          <w:p w14:paraId="4C0E80FF" w14:textId="77777777" w:rsidR="005B6A8C" w:rsidRDefault="005B6A8C" w:rsidP="001668E0">
            <w:pPr>
              <w:jc w:val="center"/>
              <w:rPr>
                <w:rFonts w:cs="Arial"/>
              </w:rPr>
            </w:pPr>
            <w:r>
              <w:rPr>
                <w:rFonts w:cs="Arial"/>
              </w:rPr>
              <w:t>Podpis odgovorne osebe:</w:t>
            </w:r>
          </w:p>
        </w:tc>
      </w:tr>
      <w:tr w:rsidR="005B6A8C" w14:paraId="404B451E" w14:textId="77777777" w:rsidTr="001668E0">
        <w:tc>
          <w:tcPr>
            <w:tcW w:w="3430" w:type="dxa"/>
            <w:tcBorders>
              <w:top w:val="nil"/>
              <w:left w:val="nil"/>
              <w:bottom w:val="single" w:sz="4" w:space="0" w:color="auto"/>
              <w:right w:val="nil"/>
            </w:tcBorders>
          </w:tcPr>
          <w:p w14:paraId="7C19B38F" w14:textId="77777777" w:rsidR="005B6A8C" w:rsidRDefault="005B6A8C" w:rsidP="001668E0">
            <w:pPr>
              <w:jc w:val="center"/>
              <w:rPr>
                <w:rFonts w:cs="Arial"/>
              </w:rPr>
            </w:pPr>
          </w:p>
          <w:p w14:paraId="010A72C2" w14:textId="77777777" w:rsidR="005B6A8C" w:rsidRDefault="005B6A8C" w:rsidP="001668E0">
            <w:pPr>
              <w:jc w:val="center"/>
              <w:rPr>
                <w:rFonts w:cs="Arial"/>
              </w:rPr>
            </w:pPr>
          </w:p>
        </w:tc>
        <w:tc>
          <w:tcPr>
            <w:tcW w:w="2067" w:type="dxa"/>
          </w:tcPr>
          <w:p w14:paraId="08E12F0F" w14:textId="77777777" w:rsidR="005B6A8C" w:rsidRDefault="005B6A8C" w:rsidP="001668E0">
            <w:pPr>
              <w:rPr>
                <w:rFonts w:cs="Arial"/>
              </w:rPr>
            </w:pPr>
          </w:p>
        </w:tc>
        <w:tc>
          <w:tcPr>
            <w:tcW w:w="3573" w:type="dxa"/>
            <w:tcBorders>
              <w:top w:val="nil"/>
              <w:left w:val="nil"/>
              <w:bottom w:val="single" w:sz="4" w:space="0" w:color="auto"/>
              <w:right w:val="nil"/>
            </w:tcBorders>
          </w:tcPr>
          <w:p w14:paraId="41D6F6DE" w14:textId="77777777" w:rsidR="005B6A8C" w:rsidRDefault="005B6A8C" w:rsidP="001668E0">
            <w:pPr>
              <w:jc w:val="center"/>
              <w:rPr>
                <w:rFonts w:cs="Arial"/>
              </w:rPr>
            </w:pPr>
          </w:p>
          <w:p w14:paraId="6EC96C43" w14:textId="77777777" w:rsidR="005B6A8C" w:rsidRDefault="005B6A8C" w:rsidP="001668E0">
            <w:pPr>
              <w:jc w:val="center"/>
              <w:rPr>
                <w:rFonts w:cs="Arial"/>
              </w:rPr>
            </w:pPr>
          </w:p>
        </w:tc>
      </w:tr>
    </w:tbl>
    <w:p w14:paraId="7A7BA066" w14:textId="77777777" w:rsidR="006017A5" w:rsidRDefault="006017A5" w:rsidP="006017A5"/>
    <w:p w14:paraId="73C57132" w14:textId="77777777" w:rsidR="006017A5" w:rsidRDefault="006017A5" w:rsidP="006017A5"/>
    <w:p w14:paraId="3F75DB01" w14:textId="77777777" w:rsidR="00596A56" w:rsidRDefault="006017A5" w:rsidP="006017A5">
      <w: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8"/>
        <w:gridCol w:w="1026"/>
        <w:gridCol w:w="702"/>
        <w:gridCol w:w="7178"/>
      </w:tblGrid>
      <w:tr w:rsidR="00596A56" w:rsidRPr="00596A56" w14:paraId="17EBB0BB" w14:textId="77777777" w:rsidTr="00596A56">
        <w:trPr>
          <w:gridBefore w:val="1"/>
          <w:gridAfter w:val="1"/>
          <w:wBefore w:w="108" w:type="dxa"/>
          <w:wAfter w:w="7392" w:type="dxa"/>
        </w:trPr>
        <w:tc>
          <w:tcPr>
            <w:tcW w:w="1740" w:type="dxa"/>
            <w:gridSpan w:val="2"/>
            <w:tcBorders>
              <w:top w:val="single" w:sz="4" w:space="0" w:color="000000"/>
              <w:left w:val="single" w:sz="4" w:space="0" w:color="000000"/>
              <w:bottom w:val="single" w:sz="4" w:space="0" w:color="000000"/>
              <w:right w:val="single" w:sz="4" w:space="0" w:color="000000"/>
            </w:tcBorders>
            <w:vAlign w:val="center"/>
            <w:hideMark/>
          </w:tcPr>
          <w:p w14:paraId="275F8E88" w14:textId="4DD2B901" w:rsidR="00596A56" w:rsidRPr="00596A56" w:rsidRDefault="00596A56" w:rsidP="00596A56">
            <w:pPr>
              <w:rPr>
                <w:b/>
              </w:rPr>
            </w:pPr>
            <w:r w:rsidRPr="00596A56">
              <w:rPr>
                <w:b/>
              </w:rPr>
              <w:lastRenderedPageBreak/>
              <w:t>Obrazec št.</w:t>
            </w:r>
            <w:r w:rsidR="0040732E">
              <w:rPr>
                <w:b/>
              </w:rPr>
              <w:t xml:space="preserve"> 6</w:t>
            </w:r>
            <w:r w:rsidR="00E67173">
              <w:rPr>
                <w:b/>
              </w:rPr>
              <w:t xml:space="preserve"> a</w:t>
            </w:r>
          </w:p>
        </w:tc>
      </w:tr>
      <w:tr w:rsidR="00596A56" w:rsidRPr="00596A56" w14:paraId="7BBD5DFC" w14:textId="77777777" w:rsidTr="00596A56">
        <w:tc>
          <w:tcPr>
            <w:tcW w:w="1134" w:type="dxa"/>
            <w:gridSpan w:val="2"/>
            <w:tcBorders>
              <w:top w:val="nil"/>
              <w:left w:val="nil"/>
              <w:bottom w:val="nil"/>
              <w:right w:val="nil"/>
            </w:tcBorders>
          </w:tcPr>
          <w:p w14:paraId="47E7A7B0" w14:textId="77777777" w:rsidR="00596A56" w:rsidRDefault="00596A56" w:rsidP="00596A56"/>
          <w:p w14:paraId="6185C3A4" w14:textId="77777777" w:rsidR="005A4F97" w:rsidRPr="00596A56" w:rsidRDefault="005A4F97" w:rsidP="00596A56"/>
          <w:p w14:paraId="1D18D5CB" w14:textId="77777777" w:rsidR="00596A56" w:rsidRPr="00596A56" w:rsidRDefault="00596A56" w:rsidP="00596A56">
            <w:r w:rsidRPr="00596A56">
              <w:t>Ponudnik:</w:t>
            </w:r>
          </w:p>
        </w:tc>
        <w:tc>
          <w:tcPr>
            <w:tcW w:w="8106" w:type="dxa"/>
            <w:gridSpan w:val="2"/>
            <w:tcBorders>
              <w:top w:val="nil"/>
              <w:left w:val="nil"/>
              <w:bottom w:val="single" w:sz="4" w:space="0" w:color="auto"/>
              <w:right w:val="nil"/>
            </w:tcBorders>
          </w:tcPr>
          <w:p w14:paraId="5CCE91D4" w14:textId="77777777" w:rsidR="00596A56" w:rsidRPr="00596A56" w:rsidRDefault="00596A56" w:rsidP="00596A56"/>
        </w:tc>
      </w:tr>
    </w:tbl>
    <w:p w14:paraId="2ACB82EF" w14:textId="77777777" w:rsidR="00596A56" w:rsidRDefault="00596A56" w:rsidP="00596A56"/>
    <w:p w14:paraId="5A8F389D" w14:textId="77777777" w:rsidR="005A4F97" w:rsidRPr="00596A56" w:rsidRDefault="005A4F97" w:rsidP="00596A56"/>
    <w:p w14:paraId="5C6AE45D" w14:textId="77777777" w:rsidR="00596A56" w:rsidRPr="00596A56" w:rsidRDefault="00596A56" w:rsidP="00596A56">
      <w:r w:rsidRPr="00596A56">
        <w:t>Kot prijavitelj dajemo naslednjo:</w:t>
      </w:r>
    </w:p>
    <w:p w14:paraId="0BC79FF3" w14:textId="77777777" w:rsidR="00596A56" w:rsidRDefault="00596A56" w:rsidP="00596A56">
      <w:pPr>
        <w:rPr>
          <w:b/>
          <w:bCs/>
        </w:rPr>
      </w:pPr>
    </w:p>
    <w:p w14:paraId="7D8CCE3D" w14:textId="77777777" w:rsidR="005A4F97" w:rsidRPr="00596A56" w:rsidRDefault="005A4F97" w:rsidP="00596A56">
      <w:pPr>
        <w:rPr>
          <w:b/>
          <w:bCs/>
        </w:rPr>
      </w:pPr>
    </w:p>
    <w:p w14:paraId="044FF0CB" w14:textId="77777777" w:rsidR="00596A56" w:rsidRPr="00596A56" w:rsidRDefault="00596A56" w:rsidP="00596A56">
      <w:pPr>
        <w:jc w:val="center"/>
        <w:rPr>
          <w:b/>
          <w:bCs/>
        </w:rPr>
      </w:pPr>
      <w:r w:rsidRPr="00596A56">
        <w:rPr>
          <w:b/>
          <w:bCs/>
        </w:rPr>
        <w:t>IZJAVA O TEHNIČNI USTREZNOSTI</w:t>
      </w:r>
    </w:p>
    <w:p w14:paraId="09D5421D" w14:textId="77777777" w:rsidR="00596A56" w:rsidRDefault="00596A56" w:rsidP="00596A56">
      <w:pPr>
        <w:rPr>
          <w:b/>
          <w:bCs/>
        </w:rPr>
      </w:pPr>
    </w:p>
    <w:p w14:paraId="1A47037E" w14:textId="77777777" w:rsidR="005A4F97" w:rsidRPr="00596A56" w:rsidRDefault="005A4F97" w:rsidP="00596A56">
      <w:pPr>
        <w:rPr>
          <w:b/>
          <w:bCs/>
        </w:rPr>
      </w:pPr>
    </w:p>
    <w:p w14:paraId="603172C3" w14:textId="1C107254" w:rsidR="00596A56" w:rsidRPr="00596A56" w:rsidRDefault="00596A56" w:rsidP="00596A56">
      <w:pPr>
        <w:numPr>
          <w:ilvl w:val="0"/>
          <w:numId w:val="18"/>
        </w:numPr>
      </w:pPr>
      <w:r>
        <w:t>pri prvi dobavi bomo posredovali naročniku najnovejšo verzijo varnostnega lista</w:t>
      </w:r>
      <w:r w:rsidR="0040732E">
        <w:t xml:space="preserve"> za ponujen produkt</w:t>
      </w:r>
      <w:r w:rsidRPr="00596A56">
        <w:t>;</w:t>
      </w:r>
    </w:p>
    <w:p w14:paraId="640C7C3A" w14:textId="2961B5A9" w:rsidR="00596A56" w:rsidRPr="00596A56" w:rsidRDefault="00596A56" w:rsidP="00596A56">
      <w:pPr>
        <w:numPr>
          <w:ilvl w:val="0"/>
          <w:numId w:val="18"/>
        </w:numPr>
      </w:pPr>
      <w:r>
        <w:t xml:space="preserve">pri vsaki dobavi bomo posredovali naročniku certifikat o ustreznosti </w:t>
      </w:r>
      <w:proofErr w:type="spellStart"/>
      <w:r>
        <w:t>kavlitete</w:t>
      </w:r>
      <w:proofErr w:type="spellEnd"/>
      <w:r w:rsidR="0040732E">
        <w:t xml:space="preserve"> za ponujen produkt</w:t>
      </w:r>
      <w:r w:rsidRPr="00596A56">
        <w:t>;</w:t>
      </w:r>
    </w:p>
    <w:p w14:paraId="625F5864" w14:textId="0A7B095D" w:rsidR="00596A56" w:rsidRPr="00596A56" w:rsidRDefault="00596A56" w:rsidP="00596A56">
      <w:pPr>
        <w:numPr>
          <w:ilvl w:val="0"/>
          <w:numId w:val="18"/>
        </w:numPr>
      </w:pPr>
      <w:r>
        <w:t xml:space="preserve">zagotavljali bomo nespremenjeno kvaliteto </w:t>
      </w:r>
      <w:r w:rsidR="0040732E">
        <w:t>ponujenega produkta</w:t>
      </w:r>
      <w:r w:rsidRPr="00596A56">
        <w:t>;</w:t>
      </w:r>
    </w:p>
    <w:p w14:paraId="7ECEE817" w14:textId="6E9DF1A7" w:rsidR="00596A56" w:rsidRPr="00596A56" w:rsidRDefault="005A4F97" w:rsidP="00596A56">
      <w:pPr>
        <w:numPr>
          <w:ilvl w:val="0"/>
          <w:numId w:val="18"/>
        </w:numPr>
      </w:pPr>
      <w:r>
        <w:t xml:space="preserve">v času trajanja pogodbe bomo imeli </w:t>
      </w:r>
      <w:r w:rsidR="00596A56">
        <w:t xml:space="preserve">na zalogi vsaj 1 IBC kontejner </w:t>
      </w:r>
      <w:r w:rsidR="0040732E">
        <w:t>ponujenega</w:t>
      </w:r>
      <w:r w:rsidR="00596A56">
        <w:t xml:space="preserve"> produkta</w:t>
      </w:r>
      <w:r w:rsidR="00596A56" w:rsidRPr="00596A56">
        <w:t>;</w:t>
      </w:r>
    </w:p>
    <w:p w14:paraId="4F19D78B" w14:textId="77777777" w:rsidR="00596A56" w:rsidRPr="00596A56" w:rsidRDefault="00596A56" w:rsidP="00596A56"/>
    <w:p w14:paraId="2D6ED21A" w14:textId="77777777" w:rsidR="00596A56" w:rsidRDefault="00596A56" w:rsidP="00596A56"/>
    <w:p w14:paraId="73A2AE07" w14:textId="77777777" w:rsidR="005A4F97" w:rsidRDefault="005A4F97" w:rsidP="00596A56"/>
    <w:p w14:paraId="7729DC0C" w14:textId="77777777" w:rsidR="005A4F97" w:rsidRPr="00596A56" w:rsidRDefault="005A4F97" w:rsidP="00596A56"/>
    <w:tbl>
      <w:tblPr>
        <w:tblW w:w="0" w:type="auto"/>
        <w:tblCellMar>
          <w:left w:w="0" w:type="dxa"/>
          <w:right w:w="0" w:type="dxa"/>
        </w:tblCellMar>
        <w:tblLook w:val="04A0" w:firstRow="1" w:lastRow="0" w:firstColumn="1" w:lastColumn="0" w:noHBand="0" w:noVBand="1"/>
      </w:tblPr>
      <w:tblGrid>
        <w:gridCol w:w="3413"/>
        <w:gridCol w:w="2054"/>
        <w:gridCol w:w="3557"/>
      </w:tblGrid>
      <w:tr w:rsidR="00596A56" w:rsidRPr="00596A56" w14:paraId="380AB615" w14:textId="77777777" w:rsidTr="00596A56">
        <w:tc>
          <w:tcPr>
            <w:tcW w:w="3430" w:type="dxa"/>
            <w:hideMark/>
          </w:tcPr>
          <w:p w14:paraId="0F7F0AC9" w14:textId="77777777" w:rsidR="00596A56" w:rsidRPr="00596A56" w:rsidRDefault="00596A56" w:rsidP="00596A56">
            <w:r w:rsidRPr="00596A56">
              <w:t>Kraj in datum:</w:t>
            </w:r>
          </w:p>
        </w:tc>
        <w:tc>
          <w:tcPr>
            <w:tcW w:w="2067" w:type="dxa"/>
          </w:tcPr>
          <w:p w14:paraId="17CD849C" w14:textId="77777777" w:rsidR="00596A56" w:rsidRPr="00596A56" w:rsidRDefault="00596A56" w:rsidP="00596A56"/>
        </w:tc>
        <w:tc>
          <w:tcPr>
            <w:tcW w:w="3573" w:type="dxa"/>
            <w:hideMark/>
          </w:tcPr>
          <w:p w14:paraId="42650201" w14:textId="77777777" w:rsidR="00596A56" w:rsidRPr="00596A56" w:rsidRDefault="00596A56" w:rsidP="00596A56">
            <w:r w:rsidRPr="00596A56">
              <w:t>Žig in podpis ponudnika:</w:t>
            </w:r>
          </w:p>
        </w:tc>
      </w:tr>
      <w:tr w:rsidR="00596A56" w:rsidRPr="00596A56" w14:paraId="05F2F9DC" w14:textId="77777777" w:rsidTr="00596A56">
        <w:tc>
          <w:tcPr>
            <w:tcW w:w="3430" w:type="dxa"/>
            <w:tcBorders>
              <w:top w:val="nil"/>
              <w:left w:val="nil"/>
              <w:bottom w:val="single" w:sz="4" w:space="0" w:color="auto"/>
              <w:right w:val="nil"/>
            </w:tcBorders>
          </w:tcPr>
          <w:p w14:paraId="3A767C45" w14:textId="77777777" w:rsidR="00596A56" w:rsidRDefault="00596A56" w:rsidP="00596A56"/>
          <w:p w14:paraId="0DF815AE" w14:textId="77777777" w:rsidR="005A4F97" w:rsidRPr="00596A56" w:rsidRDefault="005A4F97" w:rsidP="00596A56"/>
        </w:tc>
        <w:tc>
          <w:tcPr>
            <w:tcW w:w="2067" w:type="dxa"/>
          </w:tcPr>
          <w:p w14:paraId="016463B8" w14:textId="77777777" w:rsidR="00596A56" w:rsidRPr="00596A56" w:rsidRDefault="00596A56" w:rsidP="00596A56"/>
        </w:tc>
        <w:tc>
          <w:tcPr>
            <w:tcW w:w="3573" w:type="dxa"/>
            <w:tcBorders>
              <w:top w:val="nil"/>
              <w:left w:val="nil"/>
              <w:bottom w:val="single" w:sz="4" w:space="0" w:color="auto"/>
              <w:right w:val="nil"/>
            </w:tcBorders>
          </w:tcPr>
          <w:p w14:paraId="03524378" w14:textId="77777777" w:rsidR="00596A56" w:rsidRPr="00596A56" w:rsidRDefault="00596A56" w:rsidP="00596A56"/>
        </w:tc>
      </w:tr>
    </w:tbl>
    <w:p w14:paraId="556832CA" w14:textId="77777777" w:rsidR="00596A56" w:rsidRPr="00596A56" w:rsidRDefault="00596A56" w:rsidP="00596A56"/>
    <w:p w14:paraId="197153FC" w14:textId="77777777" w:rsidR="00596A56" w:rsidRPr="00596A56" w:rsidRDefault="00596A56" w:rsidP="00596A56"/>
    <w:p w14:paraId="2BAFBACC" w14:textId="77777777" w:rsidR="00596A56" w:rsidRPr="00596A56" w:rsidRDefault="00596A56" w:rsidP="00596A56"/>
    <w:p w14:paraId="0F9DEC32" w14:textId="77777777" w:rsidR="00596A56" w:rsidRPr="00596A56" w:rsidRDefault="00596A56" w:rsidP="00596A56"/>
    <w:p w14:paraId="384BC94B" w14:textId="7E449A67" w:rsidR="00596A56" w:rsidRPr="00F0325F" w:rsidRDefault="00F0325F" w:rsidP="00596A56">
      <w:pPr>
        <w:rPr>
          <w:i/>
          <w:iCs/>
        </w:rPr>
      </w:pPr>
      <w:r w:rsidRPr="00F0325F">
        <w:rPr>
          <w:i/>
          <w:iCs/>
        </w:rPr>
        <w:t>*priloga: certifikat o ustreznosti k</w:t>
      </w:r>
      <w:r w:rsidR="007F3D9F">
        <w:rPr>
          <w:i/>
          <w:iCs/>
        </w:rPr>
        <w:t>va</w:t>
      </w:r>
      <w:r w:rsidRPr="00F0325F">
        <w:rPr>
          <w:i/>
          <w:iCs/>
        </w:rPr>
        <w:t>litete</w:t>
      </w:r>
    </w:p>
    <w:p w14:paraId="7C313BB9" w14:textId="77777777" w:rsidR="005A4F97" w:rsidRDefault="005A4F97" w:rsidP="00596A56"/>
    <w:p w14:paraId="50630115" w14:textId="77777777" w:rsidR="00F0325F" w:rsidRDefault="00F0325F" w:rsidP="00596A56"/>
    <w:p w14:paraId="477194E3" w14:textId="77777777" w:rsidR="001F0A04" w:rsidRDefault="001F0A04" w:rsidP="00596A56"/>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51691A" w:rsidRPr="0051691A" w14:paraId="61935D7E" w14:textId="77777777" w:rsidTr="0051691A">
        <w:tc>
          <w:tcPr>
            <w:tcW w:w="1559" w:type="dxa"/>
            <w:tcBorders>
              <w:top w:val="single" w:sz="4" w:space="0" w:color="000000"/>
              <w:left w:val="single" w:sz="4" w:space="0" w:color="000000"/>
              <w:bottom w:val="single" w:sz="4" w:space="0" w:color="000000"/>
              <w:right w:val="single" w:sz="4" w:space="0" w:color="000000"/>
            </w:tcBorders>
            <w:vAlign w:val="center"/>
            <w:hideMark/>
          </w:tcPr>
          <w:p w14:paraId="5B6C3753" w14:textId="18459BA1" w:rsidR="0051691A" w:rsidRPr="0051691A" w:rsidRDefault="0051691A" w:rsidP="0051691A">
            <w:pPr>
              <w:rPr>
                <w:b/>
              </w:rPr>
            </w:pPr>
            <w:r w:rsidRPr="0051691A">
              <w:rPr>
                <w:b/>
              </w:rPr>
              <w:lastRenderedPageBreak/>
              <w:t xml:space="preserve">Obrazec št. </w:t>
            </w:r>
            <w:r>
              <w:rPr>
                <w:b/>
              </w:rPr>
              <w:t>7</w:t>
            </w:r>
          </w:p>
        </w:tc>
      </w:tr>
    </w:tbl>
    <w:p w14:paraId="626C2EB8" w14:textId="68CFF7A5" w:rsidR="005A4F97" w:rsidRPr="0051691A" w:rsidRDefault="0051691A" w:rsidP="00596A56">
      <w:pPr>
        <w:rPr>
          <w:i/>
          <w:iCs/>
          <w:sz w:val="20"/>
          <w:szCs w:val="20"/>
        </w:rPr>
      </w:pPr>
      <w:r w:rsidRPr="0051691A">
        <w:rPr>
          <w:i/>
          <w:iCs/>
          <w:sz w:val="20"/>
          <w:szCs w:val="20"/>
        </w:rPr>
        <w:t>*okvirni sporazum bodo podpisali največ trije izbrani ponudniki. Posledično se bo slovnično tudi popravil</w:t>
      </w:r>
      <w:r w:rsidR="007F3D9F">
        <w:rPr>
          <w:i/>
          <w:iCs/>
          <w:sz w:val="20"/>
          <w:szCs w:val="20"/>
        </w:rPr>
        <w:t>o besedilo v</w:t>
      </w:r>
      <w:r w:rsidRPr="0051691A">
        <w:rPr>
          <w:i/>
          <w:iCs/>
          <w:sz w:val="20"/>
          <w:szCs w:val="20"/>
        </w:rPr>
        <w:t xml:space="preserve"> okvirn</w:t>
      </w:r>
      <w:r w:rsidR="007F3D9F">
        <w:rPr>
          <w:i/>
          <w:iCs/>
          <w:sz w:val="20"/>
          <w:szCs w:val="20"/>
        </w:rPr>
        <w:t>em</w:t>
      </w:r>
      <w:r w:rsidRPr="0051691A">
        <w:rPr>
          <w:i/>
          <w:iCs/>
          <w:sz w:val="20"/>
          <w:szCs w:val="20"/>
        </w:rPr>
        <w:t xml:space="preserve"> sporazum</w:t>
      </w:r>
      <w:r w:rsidR="007F3D9F">
        <w:rPr>
          <w:i/>
          <w:iCs/>
          <w:sz w:val="20"/>
          <w:szCs w:val="20"/>
        </w:rPr>
        <w:t>u</w:t>
      </w:r>
    </w:p>
    <w:p w14:paraId="77EF8F79" w14:textId="77777777" w:rsidR="0051691A" w:rsidRPr="0051691A" w:rsidRDefault="0051691A" w:rsidP="0051691A">
      <w:pPr>
        <w:rPr>
          <w:b/>
        </w:rPr>
      </w:pPr>
      <w:r w:rsidRPr="0051691A">
        <w:rPr>
          <w:b/>
        </w:rPr>
        <w:t>Naročnik:</w:t>
      </w:r>
    </w:p>
    <w:p w14:paraId="3C601CCD" w14:textId="77777777" w:rsidR="0051691A" w:rsidRPr="0051691A" w:rsidRDefault="0051691A" w:rsidP="0051691A">
      <w:pPr>
        <w:rPr>
          <w:b/>
        </w:rPr>
      </w:pPr>
    </w:p>
    <w:p w14:paraId="4E3DCA73" w14:textId="77777777" w:rsidR="0051691A" w:rsidRPr="0051691A" w:rsidRDefault="0051691A" w:rsidP="0051691A">
      <w:pPr>
        <w:rPr>
          <w:b/>
        </w:rPr>
      </w:pPr>
      <w:r w:rsidRPr="0051691A">
        <w:rPr>
          <w:b/>
        </w:rPr>
        <w:t>Mariborski vodovod, javno podjetje, d.o.o.,</w:t>
      </w:r>
    </w:p>
    <w:p w14:paraId="338C7FC9" w14:textId="77777777" w:rsidR="0051691A" w:rsidRPr="0051691A" w:rsidRDefault="0051691A" w:rsidP="0051691A">
      <w:pPr>
        <w:rPr>
          <w:b/>
        </w:rPr>
      </w:pPr>
      <w:r w:rsidRPr="0051691A">
        <w:rPr>
          <w:b/>
        </w:rPr>
        <w:t>Jadranska cesta 24, 2000 Maribor,</w:t>
      </w:r>
    </w:p>
    <w:p w14:paraId="300F0BFA" w14:textId="77777777" w:rsidR="0051691A" w:rsidRPr="0051691A" w:rsidRDefault="0051691A" w:rsidP="0051691A">
      <w:pPr>
        <w:rPr>
          <w:b/>
        </w:rPr>
      </w:pPr>
      <w:r w:rsidRPr="0051691A">
        <w:t xml:space="preserve">ki ga zastopa direktor: </w:t>
      </w:r>
      <w:r w:rsidRPr="0051691A">
        <w:rPr>
          <w:b/>
        </w:rPr>
        <w:t xml:space="preserve">Miran JUG, </w:t>
      </w:r>
      <w:proofErr w:type="spellStart"/>
      <w:r w:rsidRPr="0051691A">
        <w:rPr>
          <w:b/>
        </w:rPr>
        <w:t>univ.dipl.inž.stroj</w:t>
      </w:r>
      <w:proofErr w:type="spellEnd"/>
      <w:r w:rsidRPr="0051691A">
        <w:rPr>
          <w:b/>
        </w:rPr>
        <w:t>.</w:t>
      </w:r>
    </w:p>
    <w:p w14:paraId="4C4B3403" w14:textId="77777777" w:rsidR="0051691A" w:rsidRPr="0051691A" w:rsidRDefault="0051691A" w:rsidP="0051691A">
      <w:pPr>
        <w:rPr>
          <w:b/>
        </w:rPr>
      </w:pPr>
      <w:r w:rsidRPr="0051691A">
        <w:t xml:space="preserve">Identifikacijska številka za DDV: </w:t>
      </w:r>
      <w:r w:rsidRPr="0051691A">
        <w:rPr>
          <w:b/>
        </w:rPr>
        <w:t>SI68041527</w:t>
      </w:r>
    </w:p>
    <w:p w14:paraId="7C1727C9" w14:textId="77777777" w:rsidR="0051691A" w:rsidRPr="0051691A" w:rsidRDefault="0051691A" w:rsidP="0051691A">
      <w:r w:rsidRPr="0051691A">
        <w:t>in</w:t>
      </w:r>
    </w:p>
    <w:p w14:paraId="1F5E3BEA" w14:textId="66E909FF" w:rsidR="0051691A" w:rsidRPr="0051691A" w:rsidRDefault="0051691A" w:rsidP="0051691A">
      <w:pPr>
        <w:rPr>
          <w:b/>
          <w:bCs/>
        </w:rPr>
      </w:pPr>
      <w:r w:rsidRPr="0051691A">
        <w:rPr>
          <w:b/>
          <w:bCs/>
        </w:rPr>
        <w:t>Strank</w:t>
      </w:r>
      <w:r>
        <w:rPr>
          <w:b/>
          <w:bCs/>
        </w:rPr>
        <w:t>a</w:t>
      </w:r>
      <w:r w:rsidRPr="0051691A">
        <w:rPr>
          <w:b/>
          <w:bCs/>
        </w:rPr>
        <w:t xml:space="preserve"> okvirnega sporazuma:</w:t>
      </w:r>
    </w:p>
    <w:p w14:paraId="7D2D3714" w14:textId="77777777" w:rsidR="0051691A" w:rsidRPr="0051691A" w:rsidRDefault="0051691A" w:rsidP="0051691A"/>
    <w:p w14:paraId="4AA6E783" w14:textId="77777777" w:rsidR="0051691A" w:rsidRPr="0051691A" w:rsidRDefault="0051691A" w:rsidP="0051691A">
      <w:r w:rsidRPr="0051691A">
        <w:t>……………………..</w:t>
      </w:r>
    </w:p>
    <w:p w14:paraId="000C6024" w14:textId="77777777" w:rsidR="0051691A" w:rsidRPr="0051691A" w:rsidRDefault="0051691A" w:rsidP="0051691A">
      <w:r w:rsidRPr="0051691A">
        <w:t>v nadaljevanju dobavitelj,</w:t>
      </w:r>
    </w:p>
    <w:p w14:paraId="75D0E67E" w14:textId="77777777" w:rsidR="0051691A" w:rsidRPr="0051691A" w:rsidRDefault="0051691A" w:rsidP="0051691A">
      <w:r w:rsidRPr="0051691A">
        <w:t>sta sklenila naslednji</w:t>
      </w:r>
    </w:p>
    <w:p w14:paraId="0610E86F" w14:textId="77777777" w:rsidR="0051691A" w:rsidRPr="0051691A" w:rsidRDefault="0051691A" w:rsidP="0051691A">
      <w:pPr>
        <w:rPr>
          <w:b/>
          <w:bCs/>
        </w:rPr>
      </w:pPr>
    </w:p>
    <w:p w14:paraId="51B18DD7" w14:textId="7ACE5FC2" w:rsidR="0051691A" w:rsidRPr="0051691A" w:rsidRDefault="0051691A" w:rsidP="0051691A">
      <w:pPr>
        <w:jc w:val="center"/>
        <w:rPr>
          <w:b/>
          <w:bCs/>
        </w:rPr>
      </w:pPr>
      <w:r w:rsidRPr="0051691A">
        <w:rPr>
          <w:b/>
          <w:bCs/>
        </w:rPr>
        <w:t>OKVIRNI SPORAZUM, št. JN-00</w:t>
      </w:r>
      <w:r>
        <w:rPr>
          <w:b/>
          <w:bCs/>
        </w:rPr>
        <w:t>44</w:t>
      </w:r>
      <w:r w:rsidRPr="0051691A">
        <w:rPr>
          <w:b/>
          <w:bCs/>
        </w:rPr>
        <w:t>/2024</w:t>
      </w:r>
    </w:p>
    <w:p w14:paraId="1826B11F" w14:textId="77777777" w:rsidR="0051691A" w:rsidRPr="0051691A" w:rsidRDefault="0051691A" w:rsidP="0051691A">
      <w:pPr>
        <w:jc w:val="center"/>
        <w:rPr>
          <w:b/>
          <w:bCs/>
        </w:rPr>
      </w:pPr>
    </w:p>
    <w:p w14:paraId="1F65BD6B" w14:textId="77777777" w:rsidR="0051691A" w:rsidRPr="0051691A" w:rsidRDefault="0051691A" w:rsidP="0051691A">
      <w:pPr>
        <w:numPr>
          <w:ilvl w:val="0"/>
          <w:numId w:val="19"/>
        </w:numPr>
        <w:jc w:val="center"/>
        <w:rPr>
          <w:b/>
        </w:rPr>
      </w:pPr>
      <w:r w:rsidRPr="0051691A">
        <w:rPr>
          <w:b/>
        </w:rPr>
        <w:t>člen</w:t>
      </w:r>
    </w:p>
    <w:p w14:paraId="1D206C78" w14:textId="77777777" w:rsidR="0051691A" w:rsidRPr="0051691A" w:rsidRDefault="0051691A" w:rsidP="0051691A"/>
    <w:p w14:paraId="7FEDECB7" w14:textId="77777777" w:rsidR="0051691A" w:rsidRPr="0051691A" w:rsidRDefault="0051691A" w:rsidP="0051691A">
      <w:r w:rsidRPr="0051691A">
        <w:t>Stranki okvirnega sporazuma uvodoma ugotavljata, da:</w:t>
      </w:r>
    </w:p>
    <w:p w14:paraId="659F205D" w14:textId="7EDA61CD" w:rsidR="0051691A" w:rsidRPr="0051691A" w:rsidRDefault="0051691A" w:rsidP="0051691A">
      <w:pPr>
        <w:rPr>
          <w:bCs/>
        </w:rPr>
      </w:pPr>
      <w:r w:rsidRPr="0051691A">
        <w:t>- je Javni holding Maribor, družba za izvajanje strokovnih in razvojnih nalog na področju gospodarskih javnih služb d.o.o., Zagrebška cesta 30, 2000 Maribor, na podlagi pooblastila naročnika št. JN-P-0</w:t>
      </w:r>
      <w:r>
        <w:t>9</w:t>
      </w:r>
      <w:r w:rsidRPr="0051691A">
        <w:t>/202</w:t>
      </w:r>
      <w:r>
        <w:t>4</w:t>
      </w:r>
      <w:r w:rsidRPr="0051691A">
        <w:t xml:space="preserve">-MV z dne </w:t>
      </w:r>
      <w:r>
        <w:t>30</w:t>
      </w:r>
      <w:r w:rsidRPr="0051691A">
        <w:t>.</w:t>
      </w:r>
      <w:r>
        <w:t>9</w:t>
      </w:r>
      <w:r w:rsidRPr="0051691A">
        <w:t>.202</w:t>
      </w:r>
      <w:r>
        <w:t>4</w:t>
      </w:r>
      <w:r w:rsidRPr="0051691A">
        <w:t xml:space="preserve">, izvedel postopek oddaje javnega naročila št. </w:t>
      </w:r>
      <w:r>
        <w:t>JN</w:t>
      </w:r>
      <w:r w:rsidRPr="0051691A">
        <w:t>-00</w:t>
      </w:r>
      <w:r>
        <w:t>44</w:t>
      </w:r>
      <w:r w:rsidRPr="0051691A">
        <w:t>/202</w:t>
      </w:r>
      <w:r>
        <w:t>4</w:t>
      </w:r>
      <w:r w:rsidRPr="0051691A">
        <w:t xml:space="preserve"> po </w:t>
      </w:r>
      <w:r>
        <w:t xml:space="preserve">odprtem </w:t>
      </w:r>
      <w:r w:rsidRPr="0051691A">
        <w:t>postopku, v skladu s 4</w:t>
      </w:r>
      <w:r>
        <w:t>0</w:t>
      </w:r>
      <w:r w:rsidRPr="0051691A">
        <w:t xml:space="preserve">. členom Zakona o javnem naročanju (Uradni list RS, št. 91/15, 14/18, 121/21, 10/22 in 74/22 – </w:t>
      </w:r>
      <w:proofErr w:type="spellStart"/>
      <w:r w:rsidRPr="0051691A">
        <w:t>odl</w:t>
      </w:r>
      <w:proofErr w:type="spellEnd"/>
      <w:r w:rsidRPr="0051691A">
        <w:t>. US; v nadaljevanju ZJN-3)</w:t>
      </w:r>
      <w:r w:rsidRPr="0051691A">
        <w:rPr>
          <w:bCs/>
        </w:rPr>
        <w:t>,</w:t>
      </w:r>
    </w:p>
    <w:p w14:paraId="24A9819A" w14:textId="77777777" w:rsidR="0051691A" w:rsidRPr="0051691A" w:rsidRDefault="0051691A" w:rsidP="0051691A">
      <w:r w:rsidRPr="0051691A">
        <w:rPr>
          <w:bCs/>
        </w:rPr>
        <w:t>- je bilo javno naročilo</w:t>
      </w:r>
      <w:r w:rsidRPr="0051691A">
        <w:t xml:space="preserve"> objavljeno na Portalu javnih naročil z dne ………………. pod številko objave …………………………………., z namenom sklenitve okvirnega sporazuma. </w:t>
      </w:r>
    </w:p>
    <w:p w14:paraId="15DDC76A" w14:textId="77777777" w:rsidR="0051691A" w:rsidRPr="0051691A" w:rsidRDefault="0051691A" w:rsidP="0051691A"/>
    <w:p w14:paraId="7837F882" w14:textId="1CF35888" w:rsidR="0051691A" w:rsidRPr="0051691A" w:rsidRDefault="0051691A" w:rsidP="0051691A">
      <w:r w:rsidRPr="0051691A">
        <w:t xml:space="preserve">Okvirni sporazum se sklene za obdobje </w:t>
      </w:r>
      <w:r>
        <w:t>2</w:t>
      </w:r>
      <w:r w:rsidRPr="0051691A">
        <w:t xml:space="preserve"> (</w:t>
      </w:r>
      <w:r>
        <w:t>dveh</w:t>
      </w:r>
      <w:r w:rsidRPr="0051691A">
        <w:t xml:space="preserve">) let od podpisa obeh strank, oziroma do porabe </w:t>
      </w:r>
      <w:r w:rsidR="00A36091">
        <w:t xml:space="preserve">sredstev v višini </w:t>
      </w:r>
      <w:r w:rsidRPr="0051691A">
        <w:t>ocenjene vrednosti, odvisno od tega, kaj od navedenega nastopi prej.</w:t>
      </w:r>
    </w:p>
    <w:p w14:paraId="16458C9D" w14:textId="77777777" w:rsidR="0051691A" w:rsidRPr="0051691A" w:rsidRDefault="0051691A" w:rsidP="0051691A"/>
    <w:p w14:paraId="05302068" w14:textId="77777777" w:rsidR="0051691A" w:rsidRPr="0051691A" w:rsidRDefault="0051691A" w:rsidP="0051691A">
      <w:r w:rsidRPr="0051691A">
        <w:t xml:space="preserve">Naročnik si pridržuje pravico, da lahko v primeru, če je za isti predmet naročila objavil novi postopek javnega naročanja, v okviru katerega okvirni sporazum ali pogodba še ni bila sklenjena, dobavo </w:t>
      </w:r>
      <w:r w:rsidRPr="0051691A">
        <w:lastRenderedPageBreak/>
        <w:t>blaga, ki je predmet tega okvirnega sporazuma, za čas do sklenitve okvirnega sporazuma ali pogodbe v novem postopku javnega naročanja, naroča pri dobavitelju z uporabo določil tega okvirnega sporazuma, če se pojavi potreba po dobavi in ima na voljo zagotovljena sredstva.</w:t>
      </w:r>
    </w:p>
    <w:p w14:paraId="2257E031" w14:textId="77777777" w:rsidR="0051691A" w:rsidRPr="0051691A" w:rsidRDefault="0051691A" w:rsidP="0051691A"/>
    <w:p w14:paraId="20408A4D" w14:textId="77777777" w:rsidR="0051691A" w:rsidRPr="0051691A" w:rsidRDefault="0051691A" w:rsidP="0051691A">
      <w:pPr>
        <w:numPr>
          <w:ilvl w:val="0"/>
          <w:numId w:val="19"/>
        </w:numPr>
        <w:jc w:val="center"/>
        <w:rPr>
          <w:b/>
        </w:rPr>
      </w:pPr>
      <w:r w:rsidRPr="0051691A">
        <w:rPr>
          <w:b/>
        </w:rPr>
        <w:t>člen</w:t>
      </w:r>
    </w:p>
    <w:p w14:paraId="67065EEC" w14:textId="77777777" w:rsidR="0051691A" w:rsidRPr="0051691A" w:rsidRDefault="0051691A" w:rsidP="0051691A"/>
    <w:p w14:paraId="7A74715A" w14:textId="77777777" w:rsidR="0051691A" w:rsidRPr="0051691A" w:rsidRDefault="0051691A" w:rsidP="0051691A">
      <w:r w:rsidRPr="0051691A">
        <w:t xml:space="preserve">S tem okvirnim sporazumom se naročnik in stranka dogovorita o splošnih pogojih izvajanja javnega naročila. </w:t>
      </w:r>
    </w:p>
    <w:p w14:paraId="602D7FEE" w14:textId="77777777" w:rsidR="0051691A" w:rsidRPr="0051691A" w:rsidRDefault="0051691A" w:rsidP="0051691A"/>
    <w:p w14:paraId="4C91BF94" w14:textId="77777777" w:rsidR="0051691A" w:rsidRPr="0051691A" w:rsidRDefault="0051691A" w:rsidP="0051691A">
      <w:r w:rsidRPr="0051691A">
        <w:t>Sestavni del tega sporazuma so pogoji določeni z dokumentacijo v zvezi z oddajo javnega naročila in ponudbeno dokumentacijo strank okvirnega sporazuma.</w:t>
      </w:r>
    </w:p>
    <w:p w14:paraId="0E6F5CBF" w14:textId="77777777" w:rsidR="0051691A" w:rsidRPr="0051691A" w:rsidRDefault="0051691A" w:rsidP="0051691A"/>
    <w:p w14:paraId="6145C5E7" w14:textId="77777777" w:rsidR="0051691A" w:rsidRPr="0051691A" w:rsidRDefault="0051691A" w:rsidP="0051691A">
      <w:r w:rsidRPr="0051691A">
        <w:t>Stranki okvirnega sporazuma ugotavljata, da so sestavni deli tega okvirnega sporazuma:</w:t>
      </w:r>
    </w:p>
    <w:p w14:paraId="4CC629CD" w14:textId="2D851247" w:rsidR="0051691A" w:rsidRPr="0051691A" w:rsidRDefault="0051691A" w:rsidP="0051691A">
      <w:r w:rsidRPr="0051691A">
        <w:t>-</w:t>
      </w:r>
      <w:r w:rsidRPr="0051691A">
        <w:tab/>
        <w:t>dokumentacija v zvezi z oddajo javnega naročila</w:t>
      </w:r>
      <w:r w:rsidR="00A66623">
        <w:t xml:space="preserve"> št. JN-0044-2024</w:t>
      </w:r>
      <w:r w:rsidRPr="0051691A">
        <w:t>,</w:t>
      </w:r>
    </w:p>
    <w:p w14:paraId="693E731D" w14:textId="77777777" w:rsidR="0051691A" w:rsidRPr="0051691A" w:rsidRDefault="0051691A" w:rsidP="0051691A">
      <w:r w:rsidRPr="0051691A">
        <w:t>-</w:t>
      </w:r>
      <w:r w:rsidRPr="0051691A">
        <w:tab/>
        <w:t>ponudbena dokumentacija št.  ………….     z dne     ………,</w:t>
      </w:r>
    </w:p>
    <w:p w14:paraId="1BD310FB" w14:textId="77777777" w:rsidR="0051691A" w:rsidRPr="0051691A" w:rsidRDefault="0051691A" w:rsidP="0051691A">
      <w:r w:rsidRPr="0051691A">
        <w:t>-</w:t>
      </w:r>
      <w:r w:rsidRPr="0051691A">
        <w:tab/>
        <w:t>drugi dokumenti, ki predstavljajo del okvirnega sporazuma,</w:t>
      </w:r>
    </w:p>
    <w:p w14:paraId="0B3F20D0" w14:textId="77777777" w:rsidR="0051691A" w:rsidRPr="0051691A" w:rsidRDefault="0051691A" w:rsidP="0051691A">
      <w:r w:rsidRPr="0051691A">
        <w:t>-</w:t>
      </w:r>
      <w:r w:rsidRPr="0051691A">
        <w:tab/>
        <w:t>zakoni in predpisi, ki urejajo izvajanje javnega naročila.</w:t>
      </w:r>
    </w:p>
    <w:p w14:paraId="0FDA84D0" w14:textId="77777777" w:rsidR="0051691A" w:rsidRPr="0051691A" w:rsidRDefault="0051691A" w:rsidP="0051691A"/>
    <w:p w14:paraId="4D25CA59" w14:textId="77777777" w:rsidR="0051691A" w:rsidRPr="0051691A" w:rsidRDefault="0051691A" w:rsidP="0051691A">
      <w:r w:rsidRPr="0051691A">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3DD0874F" w14:textId="77777777" w:rsidR="0051691A" w:rsidRPr="0051691A" w:rsidRDefault="0051691A" w:rsidP="0051691A"/>
    <w:p w14:paraId="03E3A66A" w14:textId="77777777" w:rsidR="0051691A" w:rsidRPr="0051691A" w:rsidRDefault="0051691A" w:rsidP="0051691A">
      <w:r w:rsidRPr="0051691A">
        <w:t>Pri razlagi okvirnega sporazuma je treba upoštevati skupni namen strank okvirnega sporazuma in pomen izrazov, kot sta ga imeli v času sklenitve okvirnega sporazuma.</w:t>
      </w:r>
    </w:p>
    <w:p w14:paraId="4F73D346" w14:textId="77777777" w:rsidR="0051691A" w:rsidRPr="0051691A" w:rsidRDefault="0051691A" w:rsidP="0051691A"/>
    <w:p w14:paraId="297D090F" w14:textId="77777777" w:rsidR="0051691A" w:rsidRPr="0051691A" w:rsidRDefault="0051691A" w:rsidP="0051691A">
      <w:r w:rsidRPr="0051691A">
        <w:t>Ta okvirni sporazum preneha veljati v primeru, da naročnik preneha opravljati s koncesijo podeljeno opravljanje javne službe.</w:t>
      </w:r>
    </w:p>
    <w:p w14:paraId="3CD15C1E" w14:textId="77777777" w:rsidR="0051691A" w:rsidRPr="0051691A" w:rsidRDefault="0051691A" w:rsidP="0051691A"/>
    <w:p w14:paraId="46C7B24E" w14:textId="77777777" w:rsidR="0051691A" w:rsidRPr="0051691A" w:rsidRDefault="0051691A" w:rsidP="0051691A">
      <w:pPr>
        <w:numPr>
          <w:ilvl w:val="0"/>
          <w:numId w:val="19"/>
        </w:numPr>
        <w:jc w:val="center"/>
        <w:rPr>
          <w:b/>
        </w:rPr>
      </w:pPr>
      <w:r w:rsidRPr="0051691A">
        <w:rPr>
          <w:b/>
        </w:rPr>
        <w:t>člen</w:t>
      </w:r>
    </w:p>
    <w:p w14:paraId="76103825" w14:textId="77777777" w:rsidR="0051691A" w:rsidRPr="0051691A" w:rsidRDefault="0051691A" w:rsidP="0051691A"/>
    <w:p w14:paraId="6746CD2A" w14:textId="77777777" w:rsidR="0051691A" w:rsidRPr="0051691A" w:rsidRDefault="0051691A" w:rsidP="0051691A">
      <w:r w:rsidRPr="0051691A">
        <w:t xml:space="preserve">Predmet javnega naročila so stalne in občasne dobave, ki jih naročnik po obsegu in časovno ne more vnaprej določiti. Količine in vrste blaga po predračunu so okvirne in odvisne od vsakokratnih potreb naročnika v času veljavnosti okvirnega sporazuma ter so za naročnika neobvezujoče. Naročnik bo v </w:t>
      </w:r>
      <w:r w:rsidRPr="0051691A">
        <w:lastRenderedPageBreak/>
        <w:t xml:space="preserve">obdobju veljavnosti tega okvirnega sporazuma naročal blago, ki ga bo dejansko potreboval ter za katerega bo imel zagotovljena finančna sredstva. </w:t>
      </w:r>
    </w:p>
    <w:p w14:paraId="2239A97D" w14:textId="77777777" w:rsidR="0051691A" w:rsidRPr="0051691A" w:rsidRDefault="0051691A" w:rsidP="0051691A"/>
    <w:p w14:paraId="4A99A1BB" w14:textId="187A7589" w:rsidR="0051691A" w:rsidRDefault="0051691A" w:rsidP="0051691A">
      <w:r w:rsidRPr="0051691A">
        <w:t>Naročnik in stranka tega okvirnega sporazuma se nadalje dogovorita, da bo naročnik pri dobavitelju, kupoval tudi druge vrste blaga oz. artikle, ki niso na predračunu, če jih bo potreboval in jih bo ta imel na razpolago.</w:t>
      </w:r>
    </w:p>
    <w:p w14:paraId="1927E319" w14:textId="5425D643" w:rsidR="0051691A" w:rsidRPr="0051691A" w:rsidRDefault="0051691A" w:rsidP="0051691A">
      <w:r w:rsidRPr="0051691A">
        <w:t xml:space="preserve"> </w:t>
      </w:r>
    </w:p>
    <w:p w14:paraId="2A4002E3" w14:textId="77777777" w:rsidR="0051691A" w:rsidRPr="0051691A" w:rsidRDefault="0051691A" w:rsidP="0051691A">
      <w:pPr>
        <w:numPr>
          <w:ilvl w:val="0"/>
          <w:numId w:val="19"/>
        </w:numPr>
        <w:jc w:val="center"/>
        <w:rPr>
          <w:b/>
        </w:rPr>
      </w:pPr>
      <w:r w:rsidRPr="0051691A">
        <w:rPr>
          <w:b/>
        </w:rPr>
        <w:t>člen</w:t>
      </w:r>
    </w:p>
    <w:p w14:paraId="74BB78E8" w14:textId="77777777" w:rsidR="0051691A" w:rsidRPr="0051691A" w:rsidRDefault="0051691A" w:rsidP="0051691A"/>
    <w:p w14:paraId="571A5032" w14:textId="02DE512A" w:rsidR="0051691A" w:rsidRPr="0051691A" w:rsidRDefault="0051691A" w:rsidP="0051691A">
      <w:r w:rsidRPr="0051691A">
        <w:t>Ocenjena vrednost tega okvirnega sporazuma je ……………………………….. EUR brez DDV. Davek na dodano vrednost se obračuna na dan opravljene dobave v skladu z vsakokratno veljavno zakonodajo v Republiki Sloveniji, ki ureja davek na dodano vrednost.</w:t>
      </w:r>
    </w:p>
    <w:p w14:paraId="27836801" w14:textId="77777777" w:rsidR="0051691A" w:rsidRPr="0051691A" w:rsidRDefault="0051691A" w:rsidP="0051691A"/>
    <w:p w14:paraId="7739C008" w14:textId="77777777" w:rsidR="0051691A" w:rsidRPr="0051691A" w:rsidRDefault="0051691A" w:rsidP="0051691A">
      <w:pPr>
        <w:numPr>
          <w:ilvl w:val="0"/>
          <w:numId w:val="19"/>
        </w:numPr>
        <w:jc w:val="center"/>
        <w:rPr>
          <w:b/>
        </w:rPr>
      </w:pPr>
      <w:r w:rsidRPr="0051691A">
        <w:rPr>
          <w:b/>
        </w:rPr>
        <w:t>člen</w:t>
      </w:r>
    </w:p>
    <w:p w14:paraId="7D88F2A8" w14:textId="77777777" w:rsidR="0051691A" w:rsidRPr="0051691A" w:rsidRDefault="0051691A" w:rsidP="0051691A"/>
    <w:p w14:paraId="5CFD430A" w14:textId="5186B959" w:rsidR="0051691A" w:rsidRDefault="0051691A" w:rsidP="0051691A">
      <w:r>
        <w:t xml:space="preserve">Prve tri mesece po sklenitvi okvirnega sporazuma, bo dobavljal material ponudnik, ki bo v skladu z navodili iz dokumentacije </w:t>
      </w:r>
      <w:r w:rsidR="004E25C1">
        <w:t xml:space="preserve">v zvezi z </w:t>
      </w:r>
      <w:proofErr w:type="spellStart"/>
      <w:r w:rsidR="004E25C1">
        <w:t>oddajojavnega</w:t>
      </w:r>
      <w:proofErr w:type="spellEnd"/>
      <w:r w:rsidR="004E25C1">
        <w:t xml:space="preserve"> naročila </w:t>
      </w:r>
      <w:r>
        <w:t xml:space="preserve">št. JN-0044/2024 dosegel ekonomsko najugodnejšo ponudbo. Nato se bo vsake tri mesece odpirala konkurenca med </w:t>
      </w:r>
      <w:r w:rsidR="003B0E20">
        <w:t>podpisniki okvirnega sporazuma</w:t>
      </w:r>
      <w:r>
        <w:t xml:space="preserve"> na način, da se jih bo po elektronski pošti pozvalo k predložitvi novih cen. Ekonomsko najugodnejšo ceno se bo izračunalo na osnovi točke 5. </w:t>
      </w:r>
      <w:r w:rsidR="003B0E20">
        <w:t>obrazca št. 3 omenjene dokumentacije</w:t>
      </w:r>
      <w:r w:rsidR="004E25C1">
        <w:t xml:space="preserve"> v zvezi z odda</w:t>
      </w:r>
      <w:r w:rsidR="001F0A04">
        <w:t>j</w:t>
      </w:r>
      <w:r w:rsidR="004E25C1">
        <w:t>o javnega naročila</w:t>
      </w:r>
      <w:r>
        <w:t xml:space="preserve">.  </w:t>
      </w:r>
    </w:p>
    <w:p w14:paraId="5A177E75" w14:textId="77777777" w:rsidR="0051691A" w:rsidRPr="0051691A" w:rsidRDefault="0051691A" w:rsidP="0051691A"/>
    <w:p w14:paraId="525B43B1" w14:textId="77777777" w:rsidR="0051691A" w:rsidRPr="0051691A" w:rsidRDefault="0051691A" w:rsidP="0051691A">
      <w:pPr>
        <w:numPr>
          <w:ilvl w:val="0"/>
          <w:numId w:val="19"/>
        </w:numPr>
        <w:jc w:val="center"/>
        <w:rPr>
          <w:b/>
        </w:rPr>
      </w:pPr>
      <w:r w:rsidRPr="0051691A">
        <w:rPr>
          <w:b/>
        </w:rPr>
        <w:t>člen</w:t>
      </w:r>
    </w:p>
    <w:p w14:paraId="1240BA71" w14:textId="77777777" w:rsidR="0051691A" w:rsidRPr="0051691A" w:rsidRDefault="0051691A" w:rsidP="0051691A"/>
    <w:p w14:paraId="583D2C0F" w14:textId="77777777" w:rsidR="0051691A" w:rsidRPr="0051691A" w:rsidRDefault="0051691A" w:rsidP="0051691A">
      <w:r w:rsidRPr="0051691A">
        <w:t>Kakovost proizvodov mora ustrezati obstoječim standardom in deklarirani kakovosti na embalaži oziroma spremljajočih dokumentih.</w:t>
      </w:r>
    </w:p>
    <w:p w14:paraId="3DD01F54" w14:textId="77777777" w:rsidR="0051691A" w:rsidRPr="0051691A" w:rsidRDefault="0051691A" w:rsidP="0051691A"/>
    <w:p w14:paraId="744EB839" w14:textId="77777777" w:rsidR="0051691A" w:rsidRPr="0051691A" w:rsidRDefault="0051691A" w:rsidP="0051691A">
      <w:r w:rsidRPr="0051691A">
        <w:t>Če naročnik ugotovi, da blago ni kakovostno ustrezno, ga takoj zavrne in zahteva, da mu dobavitelj dobavi kakovostno blago. Če dobavitelj blaga ne zamenja, lahko naročnik zahteva ustrezen pregled blaga po inšpekcijski službi oziroma pristojnem zavodu, ki opravlja kontrolo kakovosti.</w:t>
      </w:r>
    </w:p>
    <w:p w14:paraId="52032A8C" w14:textId="77777777" w:rsidR="001F0A04" w:rsidRPr="0051691A" w:rsidRDefault="001F0A04" w:rsidP="0051691A"/>
    <w:p w14:paraId="59CF714A" w14:textId="77777777" w:rsidR="0051691A" w:rsidRPr="0051691A" w:rsidRDefault="0051691A" w:rsidP="003B0E20">
      <w:pPr>
        <w:numPr>
          <w:ilvl w:val="0"/>
          <w:numId w:val="19"/>
        </w:numPr>
        <w:jc w:val="center"/>
        <w:rPr>
          <w:b/>
        </w:rPr>
      </w:pPr>
      <w:r w:rsidRPr="0051691A">
        <w:rPr>
          <w:b/>
        </w:rPr>
        <w:t>člen</w:t>
      </w:r>
    </w:p>
    <w:p w14:paraId="063A116F" w14:textId="77777777" w:rsidR="0051691A" w:rsidRPr="0051691A" w:rsidRDefault="0051691A" w:rsidP="0051691A"/>
    <w:p w14:paraId="7CBB71DD" w14:textId="77777777" w:rsidR="0051691A" w:rsidRPr="0051691A" w:rsidRDefault="0051691A" w:rsidP="0051691A">
      <w:r w:rsidRPr="0051691A">
        <w:lastRenderedPageBreak/>
        <w:t xml:space="preserve">Naročnik se obvezuje prevzeti naročeno blago v celoti na osnovi dobavnice. Količinski prevzem blaga se opravi takoj ob prevzemu, kakovostni pa v </w:t>
      </w:r>
      <w:proofErr w:type="spellStart"/>
      <w:r w:rsidRPr="0051691A">
        <w:t>uzančnih</w:t>
      </w:r>
      <w:proofErr w:type="spellEnd"/>
      <w:r w:rsidRPr="0051691A">
        <w:t xml:space="preserve"> rokih.</w:t>
      </w:r>
    </w:p>
    <w:p w14:paraId="3E0C215F" w14:textId="77777777" w:rsidR="0051691A" w:rsidRPr="0051691A" w:rsidRDefault="0051691A" w:rsidP="0051691A"/>
    <w:p w14:paraId="72691D8A" w14:textId="77777777" w:rsidR="0051691A" w:rsidRPr="0051691A" w:rsidRDefault="0051691A" w:rsidP="003B0E20">
      <w:pPr>
        <w:numPr>
          <w:ilvl w:val="0"/>
          <w:numId w:val="19"/>
        </w:numPr>
        <w:jc w:val="center"/>
        <w:rPr>
          <w:b/>
        </w:rPr>
      </w:pPr>
      <w:r w:rsidRPr="0051691A">
        <w:rPr>
          <w:b/>
        </w:rPr>
        <w:t>člen</w:t>
      </w:r>
    </w:p>
    <w:p w14:paraId="459F23C7" w14:textId="77777777" w:rsidR="0051691A" w:rsidRPr="0051691A" w:rsidRDefault="0051691A" w:rsidP="0051691A"/>
    <w:p w14:paraId="052C71D2" w14:textId="1A9D3BCC" w:rsidR="0051691A" w:rsidRPr="0051691A" w:rsidRDefault="0051691A" w:rsidP="0051691A">
      <w:r w:rsidRPr="0051691A">
        <w:t xml:space="preserve">Dobavitelj lahko izstavi en račun za več dobav skupaj oz. za posamezni mesec. Na računu mora biti označen sklic na </w:t>
      </w:r>
      <w:r w:rsidR="004E25C1">
        <w:t xml:space="preserve">številko </w:t>
      </w:r>
      <w:r w:rsidRPr="0051691A">
        <w:t>okvirn</w:t>
      </w:r>
      <w:r w:rsidR="004E25C1">
        <w:t>ega</w:t>
      </w:r>
      <w:r w:rsidRPr="0051691A">
        <w:t xml:space="preserve"> sporazum</w:t>
      </w:r>
      <w:r w:rsidR="004E25C1">
        <w:t>a</w:t>
      </w:r>
      <w:r w:rsidRPr="0051691A">
        <w:t>/naročilnic</w:t>
      </w:r>
      <w:r w:rsidR="004E25C1">
        <w:t>e</w:t>
      </w:r>
      <w:r w:rsidRPr="0051691A">
        <w:t>.</w:t>
      </w:r>
    </w:p>
    <w:p w14:paraId="151747AE" w14:textId="77777777" w:rsidR="0051691A" w:rsidRPr="0051691A" w:rsidRDefault="0051691A" w:rsidP="0051691A"/>
    <w:p w14:paraId="39258F24" w14:textId="77777777" w:rsidR="0051691A" w:rsidRPr="0051691A" w:rsidRDefault="0051691A" w:rsidP="003B0E20">
      <w:pPr>
        <w:jc w:val="center"/>
        <w:rPr>
          <w:b/>
        </w:rPr>
      </w:pPr>
      <w:r w:rsidRPr="0051691A">
        <w:rPr>
          <w:b/>
        </w:rPr>
        <w:t>9. člen</w:t>
      </w:r>
    </w:p>
    <w:p w14:paraId="70F12301" w14:textId="77777777" w:rsidR="0051691A" w:rsidRPr="0051691A" w:rsidRDefault="0051691A" w:rsidP="0051691A"/>
    <w:p w14:paraId="6DD8CFC7" w14:textId="77777777" w:rsidR="0051691A" w:rsidRPr="0051691A" w:rsidRDefault="0051691A" w:rsidP="0051691A">
      <w:r w:rsidRPr="0051691A">
        <w:t xml:space="preserve">Za naročila naročnik pripravi popis materiala, ki ga dobavitelju pošlje po elektronski pošti ali fizični obliki po pošti. </w:t>
      </w:r>
    </w:p>
    <w:p w14:paraId="31A7ED38" w14:textId="77777777" w:rsidR="0051691A" w:rsidRPr="0051691A" w:rsidRDefault="0051691A" w:rsidP="0051691A"/>
    <w:p w14:paraId="124454CA" w14:textId="77777777" w:rsidR="0051691A" w:rsidRPr="0051691A" w:rsidRDefault="0051691A" w:rsidP="0051691A">
      <w:r w:rsidRPr="0051691A">
        <w:t>Dobavni rok za naročeno blago bo vsebovan v vsakokratnem odpiranju konkurence, pri čemer se dobavitelj zavezuje izvršiti dobavo na odrejeno mesto v času med 7.00 in 14.30 uro.</w:t>
      </w:r>
    </w:p>
    <w:p w14:paraId="62757BE2" w14:textId="77777777" w:rsidR="0051691A" w:rsidRPr="0051691A" w:rsidRDefault="0051691A" w:rsidP="0051691A"/>
    <w:p w14:paraId="501E7746" w14:textId="77777777" w:rsidR="0051691A" w:rsidRPr="0051691A" w:rsidRDefault="0051691A" w:rsidP="003B0E20">
      <w:pPr>
        <w:jc w:val="center"/>
        <w:rPr>
          <w:b/>
        </w:rPr>
      </w:pPr>
      <w:r w:rsidRPr="0051691A">
        <w:rPr>
          <w:b/>
        </w:rPr>
        <w:t>10. člen</w:t>
      </w:r>
    </w:p>
    <w:p w14:paraId="3BD2A108" w14:textId="77777777" w:rsidR="0051691A" w:rsidRPr="0051691A" w:rsidRDefault="0051691A" w:rsidP="0051691A"/>
    <w:p w14:paraId="1A787943" w14:textId="77777777" w:rsidR="0051691A" w:rsidRPr="0051691A" w:rsidRDefault="0051691A" w:rsidP="0051691A">
      <w:r w:rsidRPr="0051691A">
        <w:t>V primeru, da pride do zamude izvedbenega roka in le-ta ni posledica višje sile, je dogovorjena pogodbena kazen v višini enega odstotka (1 %) ponudbene vrednosti brez DDV za vsak dan zamude, pri čemer sme pogodbena kazen znašati največ deset odstotkov (10 %) ponudbene vrednosti brez DDV.</w:t>
      </w:r>
    </w:p>
    <w:p w14:paraId="1AD0D283" w14:textId="77777777" w:rsidR="0051691A" w:rsidRPr="0051691A" w:rsidRDefault="0051691A" w:rsidP="0051691A"/>
    <w:p w14:paraId="5828B6E4" w14:textId="2BF27AB0" w:rsidR="0051691A" w:rsidRPr="0051691A" w:rsidRDefault="0051691A" w:rsidP="0051691A">
      <w:r w:rsidRPr="0051691A">
        <w:t>V kolikor pogodbena kazen preseže deset odstotkov (10 %) ponudbene vrednosti brez DDV, lahko naročnik unovči finančno zavarovanje za dobro izvedbo pogodbenih obveznosti in od okvirnega sporazuma odstopi, brez kakršnekoli obveznosti do</w:t>
      </w:r>
      <w:r w:rsidR="00FB5935">
        <w:t xml:space="preserve"> dobavitelja</w:t>
      </w:r>
      <w:r w:rsidRPr="0051691A">
        <w:t>.</w:t>
      </w:r>
    </w:p>
    <w:p w14:paraId="2CFD37B9" w14:textId="77777777" w:rsidR="0051691A" w:rsidRPr="0051691A" w:rsidRDefault="0051691A" w:rsidP="0051691A"/>
    <w:p w14:paraId="094F8775" w14:textId="47A96FFC" w:rsidR="0051691A" w:rsidRPr="0051691A" w:rsidRDefault="0051691A" w:rsidP="0051691A">
      <w:r w:rsidRPr="0051691A">
        <w:t xml:space="preserve">V kolikor pride do zamude izpolnitve, je dolžan naročnik </w:t>
      </w:r>
      <w:r w:rsidR="00297ADF">
        <w:t>dobavitelja</w:t>
      </w:r>
      <w:r w:rsidRPr="0051691A">
        <w:t xml:space="preserve"> pisno obvestit, da si pridržuje pravico do pogodbene kazni. </w:t>
      </w:r>
    </w:p>
    <w:p w14:paraId="4B0C3F69" w14:textId="77777777" w:rsidR="0051691A" w:rsidRPr="0051691A" w:rsidRDefault="0051691A" w:rsidP="0051691A"/>
    <w:p w14:paraId="2FE989EB" w14:textId="0E6D74FB" w:rsidR="0051691A" w:rsidRPr="0051691A" w:rsidRDefault="0051691A" w:rsidP="0051691A">
      <w:r w:rsidRPr="0051691A">
        <w:t xml:space="preserve">Naročnik in </w:t>
      </w:r>
      <w:r w:rsidR="00CD7AD7">
        <w:t>dobavitelj</w:t>
      </w:r>
      <w:r w:rsidRPr="0051691A">
        <w:t xml:space="preserve"> soglašata, da pravica zaračunati pogodbeno kazen ni pogojena z nastankom škode pri naročniku. Za povračilo tako nastale škode bo naročnik unovčil finančno zavarovanje za dobro izvedbo pogodbenih obveznosti, neodvisno od uveljavljanja pogodbene kazni.</w:t>
      </w:r>
    </w:p>
    <w:p w14:paraId="2D5CCFFE" w14:textId="77777777" w:rsidR="0051691A" w:rsidRPr="0051691A" w:rsidRDefault="0051691A" w:rsidP="0051691A"/>
    <w:p w14:paraId="5CA41206" w14:textId="77777777" w:rsidR="0051691A" w:rsidRPr="0051691A" w:rsidRDefault="0051691A" w:rsidP="003B0E20">
      <w:pPr>
        <w:jc w:val="center"/>
        <w:rPr>
          <w:b/>
        </w:rPr>
      </w:pPr>
      <w:r w:rsidRPr="0051691A">
        <w:rPr>
          <w:b/>
        </w:rPr>
        <w:lastRenderedPageBreak/>
        <w:t>11. člen</w:t>
      </w:r>
    </w:p>
    <w:p w14:paraId="1D54465A" w14:textId="77777777" w:rsidR="0051691A" w:rsidRPr="0051691A" w:rsidRDefault="0051691A" w:rsidP="0051691A"/>
    <w:p w14:paraId="451B99D3" w14:textId="77777777" w:rsidR="0051691A" w:rsidRPr="0051691A" w:rsidRDefault="0051691A" w:rsidP="0051691A">
      <w:r w:rsidRPr="0051691A">
        <w:t xml:space="preserve">Kontaktna oseba naročnika je: </w:t>
      </w:r>
      <w:r w:rsidRPr="0051691A">
        <w:tab/>
      </w:r>
      <w:r w:rsidRPr="0051691A">
        <w:tab/>
      </w:r>
      <w:r w:rsidRPr="0051691A">
        <w:tab/>
      </w:r>
      <w:r w:rsidRPr="0051691A">
        <w:tab/>
        <w:t>………………………………………..</w:t>
      </w:r>
    </w:p>
    <w:p w14:paraId="4EE91728" w14:textId="77777777" w:rsidR="0051691A" w:rsidRPr="0051691A" w:rsidRDefault="0051691A" w:rsidP="0051691A">
      <w:r w:rsidRPr="0051691A">
        <w:t xml:space="preserve">Skrbnik tega sporazuma s strani naročnika je: </w:t>
      </w:r>
      <w:r w:rsidRPr="0051691A">
        <w:tab/>
      </w:r>
      <w:r w:rsidRPr="0051691A">
        <w:tab/>
        <w:t>……………………………………….</w:t>
      </w:r>
    </w:p>
    <w:p w14:paraId="5F2A3BC3" w14:textId="77777777" w:rsidR="0051691A" w:rsidRPr="0051691A" w:rsidRDefault="0051691A" w:rsidP="0051691A">
      <w:r w:rsidRPr="0051691A">
        <w:t>Kontaktna oseba s strani dobavitelja je:</w:t>
      </w:r>
      <w:r w:rsidRPr="0051691A">
        <w:tab/>
      </w:r>
      <w:r w:rsidRPr="0051691A">
        <w:tab/>
        <w:t>……………………………………….</w:t>
      </w:r>
    </w:p>
    <w:p w14:paraId="724386B2" w14:textId="77777777" w:rsidR="0051691A" w:rsidRPr="0051691A" w:rsidRDefault="0051691A" w:rsidP="0051691A"/>
    <w:p w14:paraId="23935938" w14:textId="77777777" w:rsidR="0051691A" w:rsidRPr="0051691A" w:rsidRDefault="0051691A" w:rsidP="00E67173">
      <w:pPr>
        <w:jc w:val="center"/>
        <w:rPr>
          <w:b/>
        </w:rPr>
      </w:pPr>
      <w:r w:rsidRPr="0051691A">
        <w:rPr>
          <w:b/>
        </w:rPr>
        <w:t>12. člen</w:t>
      </w:r>
    </w:p>
    <w:p w14:paraId="66D28B3D" w14:textId="77777777" w:rsidR="0051691A" w:rsidRPr="0051691A" w:rsidRDefault="0051691A" w:rsidP="0051691A"/>
    <w:p w14:paraId="36349175" w14:textId="77777777" w:rsidR="0051691A" w:rsidRPr="0051691A" w:rsidRDefault="0051691A" w:rsidP="0051691A">
      <w:r w:rsidRPr="0051691A">
        <w:t>Naročnik bo vse pripombe v zvezi z izvrševanjem tega sporazuma sporočal dobavitelju v pisni obliki. Če dobavitelj pri naslednjih dobavah ne upošteva upravičenih pripomb naročnika, lahko naročnik dobavitelja izključi. O izključitvi naročnik pisno obvesti dobavitelja.</w:t>
      </w:r>
    </w:p>
    <w:p w14:paraId="19BCF75E" w14:textId="77777777" w:rsidR="0051691A" w:rsidRPr="0051691A" w:rsidRDefault="0051691A" w:rsidP="0051691A">
      <w:r w:rsidRPr="0051691A">
        <w:t>Kot kršitev tega sporazuma se štejejo zlasti naslednje kršitve:</w:t>
      </w:r>
    </w:p>
    <w:p w14:paraId="016A9E07" w14:textId="77777777" w:rsidR="0051691A" w:rsidRPr="0051691A" w:rsidRDefault="0051691A" w:rsidP="0051691A">
      <w:pPr>
        <w:numPr>
          <w:ilvl w:val="0"/>
          <w:numId w:val="20"/>
        </w:numPr>
      </w:pPr>
      <w:r w:rsidRPr="0051691A">
        <w:t>če dobavitelj ne dobavi blaga, določenega dne, pa kljub pisnemu opozorilu ne upošteva opozoril naročnika,</w:t>
      </w:r>
    </w:p>
    <w:p w14:paraId="723D33F4" w14:textId="77777777" w:rsidR="0051691A" w:rsidRPr="0051691A" w:rsidRDefault="0051691A" w:rsidP="0051691A">
      <w:pPr>
        <w:numPr>
          <w:ilvl w:val="0"/>
          <w:numId w:val="20"/>
        </w:numPr>
      </w:pPr>
      <w:r w:rsidRPr="0051691A">
        <w:t>če dobavi nekvalitetno blago, pa ga na zahtevo naročnika ne zamenja,</w:t>
      </w:r>
    </w:p>
    <w:p w14:paraId="30FF0770" w14:textId="77777777" w:rsidR="0051691A" w:rsidRPr="0051691A" w:rsidRDefault="0051691A" w:rsidP="0051691A">
      <w:pPr>
        <w:numPr>
          <w:ilvl w:val="0"/>
          <w:numId w:val="20"/>
        </w:numPr>
      </w:pPr>
      <w:r w:rsidRPr="0051691A">
        <w:t>če dobavitelj krši določila tega sporazuma.</w:t>
      </w:r>
    </w:p>
    <w:p w14:paraId="42CD1301" w14:textId="77777777" w:rsidR="0051691A" w:rsidRPr="0051691A" w:rsidRDefault="0051691A" w:rsidP="0051691A">
      <w:pPr>
        <w:rPr>
          <w:b/>
        </w:rPr>
      </w:pPr>
    </w:p>
    <w:p w14:paraId="505ED37F" w14:textId="77777777" w:rsidR="0051691A" w:rsidRPr="0051691A" w:rsidRDefault="0051691A" w:rsidP="00BC779B">
      <w:pPr>
        <w:jc w:val="center"/>
        <w:rPr>
          <w:b/>
        </w:rPr>
      </w:pPr>
      <w:r w:rsidRPr="0051691A">
        <w:rPr>
          <w:b/>
        </w:rPr>
        <w:t>13. člen</w:t>
      </w:r>
    </w:p>
    <w:p w14:paraId="60E48993" w14:textId="77777777" w:rsidR="0051691A" w:rsidRPr="0051691A" w:rsidRDefault="0051691A" w:rsidP="0051691A">
      <w:pPr>
        <w:rPr>
          <w:b/>
        </w:rPr>
      </w:pPr>
    </w:p>
    <w:p w14:paraId="3A7EAF75" w14:textId="182D6BF8" w:rsidR="0051691A" w:rsidRPr="0051691A" w:rsidRDefault="0051691A" w:rsidP="0051691A">
      <w:r w:rsidRPr="0051691A">
        <w:t xml:space="preserve">Garancijski rok na dobavljenem materialu ne sme biti v nobenem primeru krajši od garancijskega roka proizvajalca, sicer pa velja štiriindvajset (24) mesečni garancijski rok od izvedenega kvalitetnega prevzema. </w:t>
      </w:r>
    </w:p>
    <w:p w14:paraId="291DFA4A" w14:textId="77777777" w:rsidR="0051691A" w:rsidRPr="0051691A" w:rsidRDefault="0051691A" w:rsidP="0051691A"/>
    <w:p w14:paraId="7E17BA1A" w14:textId="77777777" w:rsidR="0051691A" w:rsidRPr="0051691A" w:rsidRDefault="0051691A" w:rsidP="00BC779B">
      <w:pPr>
        <w:jc w:val="center"/>
        <w:rPr>
          <w:b/>
        </w:rPr>
      </w:pPr>
      <w:r w:rsidRPr="0051691A">
        <w:rPr>
          <w:b/>
        </w:rPr>
        <w:t>14. člen</w:t>
      </w:r>
    </w:p>
    <w:p w14:paraId="6F4B73C0" w14:textId="77777777" w:rsidR="0051691A" w:rsidRPr="0051691A" w:rsidRDefault="0051691A" w:rsidP="0051691A"/>
    <w:p w14:paraId="3CA473C7" w14:textId="70E5E835" w:rsidR="0051691A" w:rsidRPr="0051691A" w:rsidRDefault="0051691A" w:rsidP="0051691A">
      <w:r w:rsidRPr="0051691A">
        <w:t>Stranki se obvezujeta, da bosta uredili vse kar je potrebno za izvršitev sporazuma.</w:t>
      </w:r>
      <w:r w:rsidR="00FB5935">
        <w:t xml:space="preserve"> </w:t>
      </w:r>
      <w:r w:rsidR="00FB5935" w:rsidRPr="00FB5935">
        <w:t xml:space="preserve">Naročnik se zavezuje, da bo ravnal s skrbnostjo dobrega gospodarja. </w:t>
      </w:r>
      <w:r w:rsidR="00FB5935">
        <w:t>Dobavitelj</w:t>
      </w:r>
      <w:r w:rsidR="00FB5935" w:rsidRPr="00FB5935">
        <w:t xml:space="preserve"> je dolžan ravnati s profesionalno skrbnostjo oziroma skrbnostjo dobrega strokovnjaka.</w:t>
      </w:r>
    </w:p>
    <w:p w14:paraId="0BFA69D8" w14:textId="77777777" w:rsidR="0051691A" w:rsidRDefault="0051691A" w:rsidP="0051691A"/>
    <w:p w14:paraId="0CE61D03" w14:textId="77777777" w:rsidR="001F0A04" w:rsidRPr="0051691A" w:rsidRDefault="001F0A04" w:rsidP="0051691A"/>
    <w:p w14:paraId="20BB4110" w14:textId="77777777" w:rsidR="0051691A" w:rsidRPr="0051691A" w:rsidRDefault="0051691A" w:rsidP="00BC779B">
      <w:pPr>
        <w:jc w:val="center"/>
        <w:rPr>
          <w:b/>
        </w:rPr>
      </w:pPr>
      <w:r w:rsidRPr="0051691A">
        <w:rPr>
          <w:b/>
        </w:rPr>
        <w:t>15. člen</w:t>
      </w:r>
    </w:p>
    <w:p w14:paraId="4ABBC220" w14:textId="77777777" w:rsidR="0051691A" w:rsidRPr="0051691A" w:rsidRDefault="0051691A" w:rsidP="0051691A">
      <w:pPr>
        <w:rPr>
          <w:b/>
        </w:rPr>
      </w:pPr>
    </w:p>
    <w:p w14:paraId="20133220" w14:textId="7F1F23D7" w:rsidR="0051691A" w:rsidRPr="0051691A" w:rsidRDefault="0051691A" w:rsidP="0051691A">
      <w:r w:rsidRPr="0051691A">
        <w:t xml:space="preserve">Sprememba </w:t>
      </w:r>
      <w:r w:rsidR="00FB5935">
        <w:t xml:space="preserve">okvirnega sporazuma </w:t>
      </w:r>
      <w:r w:rsidRPr="0051691A">
        <w:t>je možna iz razlogov, ki jih določa 95. člen ZJN-3.</w:t>
      </w:r>
    </w:p>
    <w:p w14:paraId="1B76A9B4" w14:textId="77777777" w:rsidR="0051691A" w:rsidRPr="0051691A" w:rsidRDefault="0051691A" w:rsidP="0051691A"/>
    <w:p w14:paraId="32591B15" w14:textId="77777777" w:rsidR="0051691A" w:rsidRPr="0051691A" w:rsidRDefault="0051691A" w:rsidP="0051691A">
      <w:r w:rsidRPr="0051691A">
        <w:lastRenderedPageBreak/>
        <w:t>Vsaka sprememba oziroma dopolnitev določil te pogodbe oziroma okvirnega sporazuma mora biti pisno dogovorjena, v obliki aneksa, ki ga podpišeta obe stranki, sicer je brez pravnega učinka.</w:t>
      </w:r>
    </w:p>
    <w:p w14:paraId="1F70D36A" w14:textId="77777777" w:rsidR="0051691A" w:rsidRPr="0051691A" w:rsidRDefault="0051691A" w:rsidP="0051691A"/>
    <w:p w14:paraId="466B5ABB" w14:textId="77777777" w:rsidR="0051691A" w:rsidRPr="0051691A" w:rsidRDefault="0051691A" w:rsidP="00BC779B">
      <w:pPr>
        <w:jc w:val="center"/>
        <w:rPr>
          <w:b/>
        </w:rPr>
      </w:pPr>
      <w:r w:rsidRPr="0051691A">
        <w:rPr>
          <w:b/>
        </w:rPr>
        <w:t>16. člen</w:t>
      </w:r>
    </w:p>
    <w:p w14:paraId="1F848DE1" w14:textId="77777777" w:rsidR="0051691A" w:rsidRPr="0051691A" w:rsidRDefault="0051691A" w:rsidP="0051691A">
      <w:pPr>
        <w:rPr>
          <w:b/>
        </w:rPr>
      </w:pPr>
    </w:p>
    <w:p w14:paraId="3B43B154" w14:textId="5A3E2464" w:rsidR="0051691A" w:rsidRPr="0051691A" w:rsidRDefault="00CD7AD7" w:rsidP="0051691A">
      <w:r>
        <w:t>Okvirni sporazum</w:t>
      </w:r>
      <w:r w:rsidR="0051691A" w:rsidRPr="0051691A">
        <w:t xml:space="preserve"> lahko preneha predčasno, v kolikor pride do bistvenega kršenja določil te</w:t>
      </w:r>
      <w:r>
        <w:t>ga</w:t>
      </w:r>
      <w:r w:rsidR="0051691A" w:rsidRPr="0051691A">
        <w:t xml:space="preserve"> </w:t>
      </w:r>
      <w:r>
        <w:t>sporazuma</w:t>
      </w:r>
      <w:r w:rsidR="0051691A" w:rsidRPr="0051691A">
        <w:t xml:space="preserve"> s strani ene ali obeh strank.</w:t>
      </w:r>
    </w:p>
    <w:p w14:paraId="2EF6AD06" w14:textId="77777777" w:rsidR="0051691A" w:rsidRPr="0051691A" w:rsidRDefault="0051691A" w:rsidP="0051691A"/>
    <w:p w14:paraId="485879EC" w14:textId="77777777" w:rsidR="0051691A" w:rsidRPr="0051691A" w:rsidRDefault="0051691A" w:rsidP="0051691A">
      <w:r w:rsidRPr="0051691A">
        <w:t>Za bistvene kršitve šteje:</w:t>
      </w:r>
    </w:p>
    <w:p w14:paraId="054A3C2A" w14:textId="77777777" w:rsidR="0051691A" w:rsidRPr="0051691A" w:rsidRDefault="0051691A" w:rsidP="0051691A">
      <w:pPr>
        <w:numPr>
          <w:ilvl w:val="0"/>
          <w:numId w:val="21"/>
        </w:numPr>
      </w:pPr>
      <w:proofErr w:type="spellStart"/>
      <w:r w:rsidRPr="0051691A">
        <w:t>neporavnavanje</w:t>
      </w:r>
      <w:proofErr w:type="spellEnd"/>
      <w:r w:rsidRPr="0051691A">
        <w:t xml:space="preserve"> zapadlih obveznosti,</w:t>
      </w:r>
    </w:p>
    <w:p w14:paraId="0BF2BA2E" w14:textId="77777777" w:rsidR="0051691A" w:rsidRPr="0051691A" w:rsidRDefault="0051691A" w:rsidP="0051691A">
      <w:pPr>
        <w:numPr>
          <w:ilvl w:val="0"/>
          <w:numId w:val="21"/>
        </w:numPr>
      </w:pPr>
      <w:r w:rsidRPr="0051691A">
        <w:t>neodzivnost v zahtevanem času,</w:t>
      </w:r>
    </w:p>
    <w:p w14:paraId="79DD1C8C" w14:textId="77777777" w:rsidR="0051691A" w:rsidRPr="0051691A" w:rsidRDefault="0051691A" w:rsidP="0051691A">
      <w:pPr>
        <w:numPr>
          <w:ilvl w:val="0"/>
          <w:numId w:val="21"/>
        </w:numPr>
      </w:pPr>
      <w:r w:rsidRPr="0051691A">
        <w:t>slaba kakovost storitev, ki jih izvajalec ne izboljša v postavljenem roku,</w:t>
      </w:r>
    </w:p>
    <w:p w14:paraId="329D1CA6" w14:textId="77777777" w:rsidR="0051691A" w:rsidRPr="0051691A" w:rsidRDefault="0051691A" w:rsidP="0051691A">
      <w:pPr>
        <w:numPr>
          <w:ilvl w:val="0"/>
          <w:numId w:val="21"/>
        </w:numPr>
      </w:pPr>
      <w:r w:rsidRPr="0051691A">
        <w:t xml:space="preserve">nespoštovanje naročnikovih zahtev </w:t>
      </w:r>
      <w:r w:rsidRPr="0051691A">
        <w:rPr>
          <w:bCs/>
        </w:rPr>
        <w:t>iz razpisne dokumentacije.</w:t>
      </w:r>
    </w:p>
    <w:p w14:paraId="5060D476" w14:textId="77777777" w:rsidR="0051691A" w:rsidRPr="0051691A" w:rsidRDefault="0051691A" w:rsidP="0051691A"/>
    <w:p w14:paraId="2DC389A3" w14:textId="33B6C912" w:rsidR="0051691A" w:rsidRPr="0051691A" w:rsidRDefault="0051691A" w:rsidP="0051691A">
      <w:r w:rsidRPr="0051691A">
        <w:t xml:space="preserve">Stranka, ki  enostransko odstopi od </w:t>
      </w:r>
      <w:r w:rsidR="00CD7AD7">
        <w:t>okvirnega sporazuma</w:t>
      </w:r>
      <w:r w:rsidRPr="0051691A">
        <w:t xml:space="preserve"> zaradi bistvenih kršitev, je dolžna o tem obvestiti drugo stranko pisno najmanj 30 dni pred dnem, s katerim namerava odstopiti od </w:t>
      </w:r>
      <w:r w:rsidR="00CD7AD7">
        <w:t>sporazuma</w:t>
      </w:r>
      <w:r w:rsidRPr="0051691A">
        <w:t>.</w:t>
      </w:r>
    </w:p>
    <w:p w14:paraId="4183F2BA" w14:textId="77777777" w:rsidR="0051691A" w:rsidRPr="0051691A" w:rsidRDefault="0051691A" w:rsidP="0051691A"/>
    <w:p w14:paraId="7E03B277" w14:textId="3DD875B3" w:rsidR="0051691A" w:rsidRPr="0051691A" w:rsidRDefault="0051691A" w:rsidP="0051691A">
      <w:r w:rsidRPr="0051691A">
        <w:t xml:space="preserve">V primeru prenehanja </w:t>
      </w:r>
      <w:r w:rsidR="00CD7AD7">
        <w:t>okvirnega sporazuma</w:t>
      </w:r>
      <w:r w:rsidRPr="0051691A">
        <w:t xml:space="preserve"> zaradi neizpolnjevanja pogodbenih obveznosti ene izmed strank, ima druga stranka pravico do povračila povzročene škode.</w:t>
      </w:r>
    </w:p>
    <w:p w14:paraId="6EE28AD2" w14:textId="77777777" w:rsidR="0051691A" w:rsidRPr="0051691A" w:rsidRDefault="0051691A" w:rsidP="0051691A"/>
    <w:p w14:paraId="03F4836B" w14:textId="01243111" w:rsidR="0051691A" w:rsidRPr="0051691A" w:rsidRDefault="0051691A" w:rsidP="0051691A">
      <w:r w:rsidRPr="0051691A">
        <w:t>V primeru, da izvajalec ne izpolnjuje pogodbenih obveznosti na način, predviden v te</w:t>
      </w:r>
      <w:r w:rsidR="00CD7AD7">
        <w:t>m okvirnem sporazumu</w:t>
      </w:r>
      <w:r w:rsidRPr="0051691A">
        <w:t>, začne naročnik ustrezne postopke za njeno prenehanje.</w:t>
      </w:r>
    </w:p>
    <w:p w14:paraId="56624D5A" w14:textId="77777777" w:rsidR="0051691A" w:rsidRPr="0051691A" w:rsidRDefault="0051691A" w:rsidP="0051691A">
      <w:pPr>
        <w:rPr>
          <w:b/>
        </w:rPr>
      </w:pPr>
    </w:p>
    <w:p w14:paraId="143E595A" w14:textId="77777777" w:rsidR="0051691A" w:rsidRPr="0051691A" w:rsidRDefault="0051691A" w:rsidP="00BC779B">
      <w:pPr>
        <w:jc w:val="center"/>
        <w:rPr>
          <w:b/>
        </w:rPr>
      </w:pPr>
      <w:r w:rsidRPr="0051691A">
        <w:rPr>
          <w:b/>
        </w:rPr>
        <w:t>17. člen</w:t>
      </w:r>
    </w:p>
    <w:p w14:paraId="36F69B80" w14:textId="77777777" w:rsidR="0051691A" w:rsidRPr="0051691A" w:rsidRDefault="0051691A" w:rsidP="0051691A">
      <w:pPr>
        <w:rPr>
          <w:b/>
        </w:rPr>
      </w:pPr>
    </w:p>
    <w:p w14:paraId="2DB8541E" w14:textId="77777777" w:rsidR="0051691A" w:rsidRPr="0051691A" w:rsidRDefault="0051691A" w:rsidP="0051691A">
      <w:pPr>
        <w:rPr>
          <w:iCs/>
        </w:rPr>
      </w:pPr>
      <w:r w:rsidRPr="0051691A">
        <w:rPr>
          <w:iCs/>
        </w:rPr>
        <w:t>Pogodba oziroma okvirni sporazum, pri katerem kdo na račun druge pogodbene stranke, predstavniku ali posredniku naročnika obljubi, ponudi ali da kakšno nedovoljeno korist za:</w:t>
      </w:r>
    </w:p>
    <w:p w14:paraId="137FDBD7" w14:textId="77777777" w:rsidR="0051691A" w:rsidRPr="0051691A" w:rsidRDefault="0051691A" w:rsidP="0051691A">
      <w:pPr>
        <w:numPr>
          <w:ilvl w:val="0"/>
          <w:numId w:val="22"/>
        </w:numPr>
        <w:tabs>
          <w:tab w:val="num" w:pos="497"/>
        </w:tabs>
        <w:rPr>
          <w:iCs/>
        </w:rPr>
      </w:pPr>
      <w:r w:rsidRPr="0051691A">
        <w:rPr>
          <w:iCs/>
        </w:rPr>
        <w:t>pridobitev posla ali</w:t>
      </w:r>
    </w:p>
    <w:p w14:paraId="2B2191E3" w14:textId="77777777" w:rsidR="0051691A" w:rsidRPr="0051691A" w:rsidRDefault="0051691A" w:rsidP="0051691A">
      <w:pPr>
        <w:numPr>
          <w:ilvl w:val="0"/>
          <w:numId w:val="22"/>
        </w:numPr>
        <w:tabs>
          <w:tab w:val="num" w:pos="497"/>
        </w:tabs>
        <w:rPr>
          <w:iCs/>
        </w:rPr>
      </w:pPr>
      <w:r w:rsidRPr="0051691A">
        <w:rPr>
          <w:iCs/>
        </w:rPr>
        <w:t>za sklenitev posla pod ugodnejšimi pogoji ali</w:t>
      </w:r>
    </w:p>
    <w:p w14:paraId="41E66F95" w14:textId="77777777" w:rsidR="0051691A" w:rsidRPr="0051691A" w:rsidRDefault="0051691A" w:rsidP="0051691A">
      <w:pPr>
        <w:numPr>
          <w:ilvl w:val="0"/>
          <w:numId w:val="22"/>
        </w:numPr>
        <w:tabs>
          <w:tab w:val="num" w:pos="497"/>
        </w:tabs>
        <w:rPr>
          <w:iCs/>
        </w:rPr>
      </w:pPr>
      <w:r w:rsidRPr="0051691A">
        <w:rPr>
          <w:iCs/>
        </w:rPr>
        <w:t>za opustitev dolžnega nadzora nad izvajanjem pogodbenih obveznosti ali</w:t>
      </w:r>
    </w:p>
    <w:p w14:paraId="405370DC" w14:textId="605918F6" w:rsidR="0051691A" w:rsidRPr="0051691A" w:rsidRDefault="0051691A" w:rsidP="0051691A">
      <w:pPr>
        <w:numPr>
          <w:ilvl w:val="0"/>
          <w:numId w:val="22"/>
        </w:numPr>
        <w:tabs>
          <w:tab w:val="num" w:pos="497"/>
        </w:tabs>
        <w:rPr>
          <w:iCs/>
        </w:rPr>
      </w:pPr>
      <w:r w:rsidRPr="0051691A">
        <w:rPr>
          <w:iCs/>
        </w:rPr>
        <w:t xml:space="preserve">za drugo ravnanje ali opustitev, s katerim je </w:t>
      </w:r>
      <w:r w:rsidR="00F556AD">
        <w:rPr>
          <w:iCs/>
        </w:rPr>
        <w:t xml:space="preserve">naročniku </w:t>
      </w:r>
      <w:r w:rsidRPr="0051691A">
        <w:rPr>
          <w:iCs/>
        </w:rPr>
        <w:t>povzročena škoda ali je omogočena pridobitev nedovoljene koristi predstavniku ali posredniku naročnika, drugi pogodbeni stranki ali njenemu predstavniku, zastopniku, posredniku;</w:t>
      </w:r>
    </w:p>
    <w:p w14:paraId="5C1D7792" w14:textId="77777777" w:rsidR="0051691A" w:rsidRPr="0051691A" w:rsidRDefault="0051691A" w:rsidP="0051691A">
      <w:pPr>
        <w:rPr>
          <w:bCs/>
        </w:rPr>
      </w:pPr>
      <w:r w:rsidRPr="0051691A">
        <w:rPr>
          <w:bCs/>
        </w:rPr>
        <w:lastRenderedPageBreak/>
        <w:t>je nična.</w:t>
      </w:r>
    </w:p>
    <w:p w14:paraId="7180F919" w14:textId="77777777" w:rsidR="0051691A" w:rsidRPr="0051691A" w:rsidRDefault="0051691A" w:rsidP="0051691A"/>
    <w:p w14:paraId="7BE124D9" w14:textId="77777777" w:rsidR="0051691A" w:rsidRPr="0051691A" w:rsidRDefault="0051691A" w:rsidP="00BC779B">
      <w:pPr>
        <w:jc w:val="center"/>
        <w:rPr>
          <w:b/>
        </w:rPr>
      </w:pPr>
      <w:r w:rsidRPr="0051691A">
        <w:rPr>
          <w:b/>
        </w:rPr>
        <w:t>18. člen</w:t>
      </w:r>
    </w:p>
    <w:p w14:paraId="074F80E9" w14:textId="77777777" w:rsidR="0051691A" w:rsidRPr="0051691A" w:rsidRDefault="0051691A" w:rsidP="0051691A">
      <w:r w:rsidRPr="0051691A">
        <w:tab/>
      </w:r>
    </w:p>
    <w:p w14:paraId="101129AA" w14:textId="77777777" w:rsidR="0051691A" w:rsidRPr="0051691A" w:rsidRDefault="0051691A" w:rsidP="0051691A">
      <w:r w:rsidRPr="0051691A">
        <w:t>Ta pogodba oziroma okvirni sporazum je sklenjen pod razveznim pogojem, ki se uresniči v primeru izpolnitve ene od naslednjih okoliščin:</w:t>
      </w:r>
    </w:p>
    <w:p w14:paraId="7D780904" w14:textId="35D089BE" w:rsidR="0051691A" w:rsidRPr="0051691A" w:rsidRDefault="0051691A" w:rsidP="0051691A">
      <w:pPr>
        <w:numPr>
          <w:ilvl w:val="0"/>
          <w:numId w:val="23"/>
        </w:numPr>
      </w:pPr>
      <w:r w:rsidRPr="0051691A">
        <w:t xml:space="preserve">če bo naročnik seznanjen, da je sodišče s pravnomočno odločitvijo ugotovilo kršitev obveznosti delovne, </w:t>
      </w:r>
      <w:proofErr w:type="spellStart"/>
      <w:r w:rsidRPr="0051691A">
        <w:t>okoljske</w:t>
      </w:r>
      <w:proofErr w:type="spellEnd"/>
      <w:r w:rsidRPr="0051691A">
        <w:t xml:space="preserve"> ali socialne zakonodaje s strani izvajalca ali </w:t>
      </w:r>
    </w:p>
    <w:p w14:paraId="00FEC961" w14:textId="5A4DF1DD" w:rsidR="0051691A" w:rsidRPr="0051691A" w:rsidRDefault="0051691A" w:rsidP="0051691A">
      <w:pPr>
        <w:numPr>
          <w:ilvl w:val="0"/>
          <w:numId w:val="23"/>
        </w:numPr>
      </w:pPr>
      <w:r w:rsidRPr="0051691A">
        <w:t xml:space="preserve">če bo naročnik seznanjen, da je pristojni državni organ pri </w:t>
      </w:r>
      <w:r w:rsidR="00CD7AD7">
        <w:t>dobavitelju</w:t>
      </w:r>
      <w:r w:rsidRPr="0051691A">
        <w:t xml:space="preserve"> v času izvajanja </w:t>
      </w:r>
      <w:r w:rsidR="00CD7AD7">
        <w:t>okvirnega sporazuma</w:t>
      </w:r>
      <w:r w:rsidRPr="0051691A">
        <w:t xml:space="preserve"> ugotovil najmanj 2 (dve) kršitvi v zvezi s:</w:t>
      </w:r>
    </w:p>
    <w:p w14:paraId="49804982" w14:textId="77777777" w:rsidR="0051691A" w:rsidRPr="0051691A" w:rsidRDefault="0051691A" w:rsidP="0051691A">
      <w:pPr>
        <w:numPr>
          <w:ilvl w:val="0"/>
          <w:numId w:val="24"/>
        </w:numPr>
      </w:pPr>
      <w:r w:rsidRPr="0051691A">
        <w:t xml:space="preserve">plačilom za delo, </w:t>
      </w:r>
    </w:p>
    <w:p w14:paraId="5990CDB4" w14:textId="77777777" w:rsidR="0051691A" w:rsidRPr="0051691A" w:rsidRDefault="0051691A" w:rsidP="0051691A">
      <w:pPr>
        <w:numPr>
          <w:ilvl w:val="0"/>
          <w:numId w:val="24"/>
        </w:numPr>
      </w:pPr>
      <w:r w:rsidRPr="0051691A">
        <w:t xml:space="preserve">delovnim časom, </w:t>
      </w:r>
    </w:p>
    <w:p w14:paraId="233050A7" w14:textId="77777777" w:rsidR="0051691A" w:rsidRPr="0051691A" w:rsidRDefault="0051691A" w:rsidP="0051691A">
      <w:pPr>
        <w:numPr>
          <w:ilvl w:val="0"/>
          <w:numId w:val="24"/>
        </w:numPr>
      </w:pPr>
      <w:r w:rsidRPr="0051691A">
        <w:t xml:space="preserve">počitki, </w:t>
      </w:r>
    </w:p>
    <w:p w14:paraId="0F92DD7A" w14:textId="77777777" w:rsidR="0051691A" w:rsidRPr="0051691A" w:rsidRDefault="0051691A" w:rsidP="0051691A">
      <w:pPr>
        <w:numPr>
          <w:ilvl w:val="0"/>
          <w:numId w:val="24"/>
        </w:numPr>
      </w:pPr>
      <w:r w:rsidRPr="0051691A">
        <w:t xml:space="preserve">opravljanjem dela na podlagi pogodb civilnega prava kljub obstoju elementov delovnega razmerja ali v zvezi z zaposlovanjem na črno, </w:t>
      </w:r>
    </w:p>
    <w:p w14:paraId="10475DC0" w14:textId="77777777" w:rsidR="0051691A" w:rsidRPr="0051691A" w:rsidRDefault="0051691A" w:rsidP="0051691A">
      <w:r w:rsidRPr="0051691A">
        <w:t>in za kateri mu je bila s pravnomočno odločitvijo ali več pravnomočnimi odločitvami izrečena globa za prekršek.</w:t>
      </w:r>
    </w:p>
    <w:p w14:paraId="1CE44CB8" w14:textId="77777777" w:rsidR="0051691A" w:rsidRPr="0051691A" w:rsidRDefault="0051691A" w:rsidP="0051691A"/>
    <w:p w14:paraId="7D5FEAA2" w14:textId="4F62BB1E" w:rsidR="0051691A" w:rsidRPr="0051691A" w:rsidRDefault="0051691A" w:rsidP="0051691A">
      <w:r w:rsidRPr="0051691A">
        <w:t xml:space="preserve">V primeru seznanitve naročnika s kršitvijo mora ta o tem obvestiti </w:t>
      </w:r>
      <w:r w:rsidR="00CD7AD7">
        <w:t>dobavitelja</w:t>
      </w:r>
      <w:r w:rsidRPr="0051691A">
        <w:t xml:space="preserve"> v desetih (10) dneh. </w:t>
      </w:r>
    </w:p>
    <w:p w14:paraId="63B9471B" w14:textId="77777777" w:rsidR="0051691A" w:rsidRPr="0051691A" w:rsidRDefault="0051691A" w:rsidP="0051691A"/>
    <w:p w14:paraId="55E9B332" w14:textId="116EFF5C" w:rsidR="0051691A" w:rsidRPr="0051691A" w:rsidRDefault="00CD7AD7" w:rsidP="0051691A">
      <w:r>
        <w:t>Dobavitelj</w:t>
      </w:r>
      <w:r w:rsidR="0051691A" w:rsidRPr="0051691A">
        <w:t xml:space="preserve"> lahko v roku, ki ga določi naročnik, ki pa ne sme biti daljši kot petnajst (15) dni, predloži dokaze, da je sprejel zadostne ukrepe, s katerimi lahko dokaže svojo zanesljivost kljub obstoju kršitev. </w:t>
      </w:r>
    </w:p>
    <w:p w14:paraId="018C5D95" w14:textId="77777777" w:rsidR="0051691A" w:rsidRPr="0051691A" w:rsidRDefault="0051691A" w:rsidP="0051691A"/>
    <w:p w14:paraId="00EEDD7F" w14:textId="6113FCFF" w:rsidR="0051691A" w:rsidRPr="0051691A" w:rsidRDefault="0051691A" w:rsidP="0051691A">
      <w:r w:rsidRPr="0051691A">
        <w:t xml:space="preserve">Če </w:t>
      </w:r>
      <w:r w:rsidR="00CD7AD7">
        <w:t>dobavitelj</w:t>
      </w:r>
      <w:r w:rsidRPr="0051691A">
        <w:t xml:space="preserve"> ni predložil dokazov zase ali če jih je, pa naročnik oceni, da ti ukrepi ne zadoščajo, se razvezni pogoj uresniči pod pogojem, da je od seznanitve naročnika s kršitvijo in do izteka veljavnosti pogodbe oziroma okvirnega sporazuma še najmanj šest (6) mesecev. </w:t>
      </w:r>
    </w:p>
    <w:p w14:paraId="66B405BC" w14:textId="77777777" w:rsidR="0051691A" w:rsidRPr="0051691A" w:rsidRDefault="0051691A" w:rsidP="0051691A"/>
    <w:p w14:paraId="234CF645" w14:textId="6F876122" w:rsidR="0051691A" w:rsidRPr="0051691A" w:rsidRDefault="0051691A" w:rsidP="0051691A">
      <w:r w:rsidRPr="0051691A">
        <w:t>V primeru izpolnitve razveznega pogoja se šteje, da je pogodba</w:t>
      </w:r>
      <w:r w:rsidR="00CD7AD7">
        <w:t xml:space="preserve"> oziroma okvirni sporazum</w:t>
      </w:r>
      <w:r w:rsidRPr="0051691A">
        <w:t xml:space="preserve"> razvezan z dnem sklenitve novega okvirnega sporazuma oziroma nove pogodbe o izvedbi javnega naročila, naročnik pa mora nov postopek oddaje javnega naročila začeti nemudoma, vendar najkasneje v šestdesetih (60) dneh od seznanitve s kršitvijo. Če naročnik v tem roku ne začne novega postopka javnega naročila, se šteje, da je pogodba oziroma okvirni sporazum razvezan šestdeseti (60) dan od seznanitve s kršitvijo.</w:t>
      </w:r>
    </w:p>
    <w:p w14:paraId="5A906EAF" w14:textId="77777777" w:rsidR="0051691A" w:rsidRPr="0051691A" w:rsidRDefault="0051691A" w:rsidP="0051691A">
      <w:pPr>
        <w:rPr>
          <w:b/>
        </w:rPr>
      </w:pPr>
    </w:p>
    <w:p w14:paraId="71F3238F" w14:textId="77777777" w:rsidR="0051691A" w:rsidRPr="0051691A" w:rsidRDefault="0051691A" w:rsidP="00BC779B">
      <w:pPr>
        <w:jc w:val="center"/>
        <w:rPr>
          <w:b/>
        </w:rPr>
      </w:pPr>
      <w:r w:rsidRPr="0051691A">
        <w:rPr>
          <w:b/>
        </w:rPr>
        <w:t>19. člen</w:t>
      </w:r>
    </w:p>
    <w:p w14:paraId="17A82C0C" w14:textId="77777777" w:rsidR="0051691A" w:rsidRPr="0051691A" w:rsidRDefault="0051691A" w:rsidP="0051691A"/>
    <w:p w14:paraId="29AE8F05" w14:textId="0E54E65A" w:rsidR="0051691A" w:rsidRPr="0051691A" w:rsidRDefault="0051691A" w:rsidP="0051691A">
      <w:r w:rsidRPr="0051691A">
        <w:t xml:space="preserve">Ta </w:t>
      </w:r>
      <w:r w:rsidR="00CD7AD7">
        <w:t>okvirni sporazum</w:t>
      </w:r>
      <w:r w:rsidRPr="0051691A">
        <w:t xml:space="preserve"> je sklenjen pod razveznim pogojem, ki se uresniči, če bi zakonodaja kakorkoli vplivala na izvajanje storitev po tej pogodbi pri naročniku ali izvajalcu na način, da bi bilo nadaljnje izvajanje storitev po te</w:t>
      </w:r>
      <w:r w:rsidR="00CD7AD7">
        <w:t>m</w:t>
      </w:r>
      <w:r w:rsidRPr="0051691A">
        <w:t xml:space="preserve"> </w:t>
      </w:r>
      <w:r w:rsidR="00CD7AD7">
        <w:t>okvirnem sporazumu</w:t>
      </w:r>
      <w:r w:rsidRPr="0051691A">
        <w:t xml:space="preserve"> v nasprotju z veljavno zakonodajo.</w:t>
      </w:r>
    </w:p>
    <w:p w14:paraId="28B1714F" w14:textId="77777777" w:rsidR="0051691A" w:rsidRPr="0051691A" w:rsidRDefault="0051691A" w:rsidP="0051691A"/>
    <w:p w14:paraId="3A54A9E8" w14:textId="46EA7939" w:rsidR="0051691A" w:rsidRPr="0051691A" w:rsidRDefault="0051691A" w:rsidP="0051691A">
      <w:r w:rsidRPr="0051691A">
        <w:t xml:space="preserve">V primeru nastopa razveznega pogoja iz tega člena pogodba preneha veljati brez odpovednega roka in brez soglasja </w:t>
      </w:r>
      <w:r w:rsidR="00CD7AD7">
        <w:t>dobavitelja</w:t>
      </w:r>
      <w:r w:rsidRPr="0051691A">
        <w:t xml:space="preserve">. </w:t>
      </w:r>
      <w:r w:rsidR="00CD7AD7">
        <w:t>Dobavitelj</w:t>
      </w:r>
      <w:r w:rsidRPr="0051691A">
        <w:t xml:space="preserve"> se izrecno in nepogojno odpoveduje uveljavljanju kakršnihkoli zahtevkov iz naslova prenehanja </w:t>
      </w:r>
      <w:r w:rsidR="00CD7AD7">
        <w:t>okvirnega sporazuma</w:t>
      </w:r>
      <w:r w:rsidRPr="0051691A">
        <w:t xml:space="preserve"> na podlagi uresničitve razveznega pogoja iz tega člena. V primeru, da pride do izpolnitve razveznega pogoja iz tega člena, bo naročnik </w:t>
      </w:r>
      <w:r w:rsidR="00CD7AD7">
        <w:t>dobavitelja</w:t>
      </w:r>
      <w:r w:rsidRPr="0051691A">
        <w:t xml:space="preserve"> o tem pisno obvestil.</w:t>
      </w:r>
    </w:p>
    <w:p w14:paraId="5D070AB0" w14:textId="77777777" w:rsidR="0051691A" w:rsidRPr="0051691A" w:rsidRDefault="0051691A" w:rsidP="0051691A"/>
    <w:p w14:paraId="7231E0DE" w14:textId="77777777" w:rsidR="0051691A" w:rsidRPr="0051691A" w:rsidRDefault="0051691A" w:rsidP="00BC779B">
      <w:pPr>
        <w:jc w:val="center"/>
        <w:rPr>
          <w:b/>
        </w:rPr>
      </w:pPr>
      <w:r w:rsidRPr="0051691A">
        <w:rPr>
          <w:b/>
        </w:rPr>
        <w:t>20. člen</w:t>
      </w:r>
    </w:p>
    <w:p w14:paraId="7E8CAA2B" w14:textId="77777777" w:rsidR="0051691A" w:rsidRPr="0051691A" w:rsidRDefault="0051691A" w:rsidP="0051691A"/>
    <w:p w14:paraId="756927D5" w14:textId="77777777" w:rsidR="0051691A" w:rsidRDefault="0051691A" w:rsidP="0051691A">
      <w:r w:rsidRPr="0051691A">
        <w:t>Morebitne spore iz tega sporazuma, ki jih stranki ne bi mogli rešiti sporazumno, rešuje stvarno pristojno sodišče v Mariboru.</w:t>
      </w:r>
    </w:p>
    <w:p w14:paraId="0C8DB14A" w14:textId="77777777" w:rsidR="00905073" w:rsidRDefault="00905073" w:rsidP="0051691A"/>
    <w:p w14:paraId="3E02BA31" w14:textId="4294BD64" w:rsidR="00905073" w:rsidRDefault="00905073" w:rsidP="0051691A">
      <w:pPr>
        <w:rPr>
          <w:b/>
          <w:bCs/>
        </w:rPr>
      </w:pPr>
      <w:r w:rsidRPr="00A66623">
        <w:rPr>
          <w:b/>
          <w:bCs/>
        </w:rPr>
        <w:t>POSLOVNA SKRIVNOST</w:t>
      </w:r>
    </w:p>
    <w:p w14:paraId="63F7E369" w14:textId="77777777" w:rsidR="00905073" w:rsidRPr="00A66623" w:rsidRDefault="00905073" w:rsidP="0051691A">
      <w:pPr>
        <w:rPr>
          <w:b/>
          <w:bCs/>
        </w:rPr>
      </w:pPr>
    </w:p>
    <w:p w14:paraId="34564261" w14:textId="775EDC70" w:rsidR="00905073" w:rsidRPr="009478E9" w:rsidRDefault="00905073" w:rsidP="00905073">
      <w:pPr>
        <w:widowControl w:val="0"/>
        <w:autoSpaceDE w:val="0"/>
        <w:rPr>
          <w:color w:val="auto"/>
        </w:rPr>
      </w:pPr>
      <w:r>
        <w:rPr>
          <w:color w:val="auto"/>
        </w:rPr>
        <w:t>Dobavitelj</w:t>
      </w:r>
      <w:r w:rsidRPr="009478E9">
        <w:rPr>
          <w:color w:val="auto"/>
        </w:rPr>
        <w:t xml:space="preserve"> se zavezuje, da bo: </w:t>
      </w:r>
    </w:p>
    <w:p w14:paraId="6C3D4300" w14:textId="77777777" w:rsidR="00905073" w:rsidRPr="009478E9" w:rsidRDefault="00905073" w:rsidP="00905073">
      <w:pPr>
        <w:pStyle w:val="Odstavekseznama"/>
        <w:widowControl w:val="0"/>
        <w:numPr>
          <w:ilvl w:val="0"/>
          <w:numId w:val="26"/>
        </w:numPr>
        <w:autoSpaceDE w:val="0"/>
        <w:autoSpaceDN w:val="0"/>
        <w:spacing w:line="276" w:lineRule="auto"/>
        <w:contextualSpacing/>
        <w:rPr>
          <w:rFonts w:ascii="Titillium Web" w:hAnsi="Titillium Web"/>
          <w:szCs w:val="22"/>
        </w:rPr>
      </w:pPr>
      <w:r w:rsidRPr="009478E9">
        <w:rPr>
          <w:rFonts w:ascii="Titillium Web" w:hAnsi="Titillium Web"/>
          <w:szCs w:val="22"/>
        </w:rPr>
        <w:t>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054046F2" w14:textId="77777777" w:rsidR="00905073" w:rsidRPr="009478E9" w:rsidRDefault="00905073" w:rsidP="00905073">
      <w:pPr>
        <w:pStyle w:val="Odstavekseznama"/>
        <w:widowControl w:val="0"/>
        <w:numPr>
          <w:ilvl w:val="0"/>
          <w:numId w:val="26"/>
        </w:numPr>
        <w:autoSpaceDE w:val="0"/>
        <w:autoSpaceDN w:val="0"/>
        <w:spacing w:line="276" w:lineRule="auto"/>
        <w:contextualSpacing/>
        <w:rPr>
          <w:rFonts w:ascii="Titillium Web" w:hAnsi="Titillium Web"/>
          <w:szCs w:val="22"/>
        </w:rPr>
      </w:pPr>
      <w:r w:rsidRPr="009478E9">
        <w:rPr>
          <w:rFonts w:ascii="Titillium Web" w:hAnsi="Titillium Web"/>
          <w:szCs w:val="22"/>
        </w:rPr>
        <w:t>trajno varoval vse osebne podatke, s katerimi se bo seznanil pri svojem delu, ne glede  na to, na katero osebo se ti podatki nanašajo.</w:t>
      </w:r>
    </w:p>
    <w:p w14:paraId="0DEE73C8" w14:textId="11CA7E37" w:rsidR="00905073" w:rsidRPr="009478E9" w:rsidRDefault="00905073" w:rsidP="00905073">
      <w:pPr>
        <w:pStyle w:val="Odstavekseznama"/>
        <w:widowControl w:val="0"/>
        <w:numPr>
          <w:ilvl w:val="0"/>
          <w:numId w:val="26"/>
        </w:numPr>
        <w:autoSpaceDE w:val="0"/>
        <w:autoSpaceDN w:val="0"/>
        <w:spacing w:line="276" w:lineRule="auto"/>
        <w:contextualSpacing/>
        <w:rPr>
          <w:rFonts w:ascii="Titillium Web" w:hAnsi="Titillium Web"/>
          <w:szCs w:val="22"/>
        </w:rPr>
      </w:pPr>
      <w:r w:rsidRPr="009478E9">
        <w:rPr>
          <w:rFonts w:ascii="Titillium Web" w:hAnsi="Titillium Web"/>
          <w:szCs w:val="22"/>
        </w:rPr>
        <w:t xml:space="preserve">Trajno varovanje poslovne skrivnosti oziroma osebnih podatkov po prejšnjem odstavku  pomeni dolžnost </w:t>
      </w:r>
      <w:r>
        <w:rPr>
          <w:rFonts w:ascii="Titillium Web" w:hAnsi="Titillium Web"/>
          <w:szCs w:val="22"/>
        </w:rPr>
        <w:t>dobavitelja</w:t>
      </w:r>
      <w:r w:rsidRPr="009478E9">
        <w:rPr>
          <w:rFonts w:ascii="Titillium Web" w:hAnsi="Titillium Web"/>
          <w:szCs w:val="22"/>
        </w:rPr>
        <w:t xml:space="preserve">, da bo listine, podatke in informacije po prejšnjem odstavku uporabljal izključno za namene izvajanja tega okvirnega sporazuma, in da jih brez poprejšnjega pisnega soglasja ne bo kakorkoli razkril tretjim osebam. </w:t>
      </w:r>
    </w:p>
    <w:p w14:paraId="0FDC662C" w14:textId="77777777" w:rsidR="00905073" w:rsidRPr="009478E9" w:rsidRDefault="00905073" w:rsidP="00905073">
      <w:pPr>
        <w:widowControl w:val="0"/>
        <w:autoSpaceDE w:val="0"/>
        <w:rPr>
          <w:color w:val="auto"/>
        </w:rPr>
      </w:pPr>
    </w:p>
    <w:p w14:paraId="15486766" w14:textId="77777777" w:rsidR="00905073" w:rsidRPr="009478E9" w:rsidRDefault="00905073" w:rsidP="00905073">
      <w:pPr>
        <w:widowControl w:val="0"/>
        <w:autoSpaceDE w:val="0"/>
        <w:rPr>
          <w:color w:val="auto"/>
        </w:rPr>
      </w:pPr>
      <w:r w:rsidRPr="009478E9">
        <w:rPr>
          <w:color w:val="auto"/>
        </w:rPr>
        <w:lastRenderedPageBreak/>
        <w:t>Pridobljene podatke oziroma informacije ne bo  razmnoževal, niti jih ne bo izkoriščal za svoje namene ter da bo na zahtevo naročnika nemudoma vrnil oziroma uničil vse zapise na listinah ali drugih medijih.</w:t>
      </w:r>
    </w:p>
    <w:p w14:paraId="15B37D7D" w14:textId="77777777" w:rsidR="00905073" w:rsidRPr="009478E9" w:rsidRDefault="00905073" w:rsidP="00905073">
      <w:pPr>
        <w:widowControl w:val="0"/>
        <w:autoSpaceDE w:val="0"/>
        <w:rPr>
          <w:color w:val="auto"/>
        </w:rPr>
      </w:pPr>
    </w:p>
    <w:p w14:paraId="21E1D830" w14:textId="4A358C63" w:rsidR="00905073" w:rsidRPr="009478E9" w:rsidRDefault="00905073" w:rsidP="00905073">
      <w:pPr>
        <w:widowControl w:val="0"/>
        <w:autoSpaceDE w:val="0"/>
        <w:rPr>
          <w:color w:val="auto"/>
        </w:rPr>
      </w:pPr>
      <w:r w:rsidRPr="009478E9">
        <w:rPr>
          <w:color w:val="auto"/>
        </w:rPr>
        <w:t xml:space="preserve">Stranki okvirnega sporazuma se zavedata, da kršitev dolžnosti varovanja poslovne skrivnosti oziroma  osebnih podatkov po tem členu predstavlja kršitev veljavnih predpisov in osnova za  odškodninsko odgovornost </w:t>
      </w:r>
      <w:r>
        <w:rPr>
          <w:color w:val="auto"/>
        </w:rPr>
        <w:t>dobavitelja</w:t>
      </w:r>
      <w:r w:rsidRPr="009478E9">
        <w:rPr>
          <w:color w:val="auto"/>
        </w:rPr>
        <w:t>.</w:t>
      </w:r>
    </w:p>
    <w:p w14:paraId="702F709E" w14:textId="77777777" w:rsidR="00905073" w:rsidRPr="009478E9" w:rsidRDefault="00905073" w:rsidP="00905073">
      <w:pPr>
        <w:widowControl w:val="0"/>
        <w:autoSpaceDE w:val="0"/>
        <w:rPr>
          <w:color w:val="auto"/>
        </w:rPr>
      </w:pPr>
    </w:p>
    <w:p w14:paraId="67004CAA" w14:textId="08EF54BC" w:rsidR="00905073" w:rsidRPr="009478E9" w:rsidRDefault="00905073" w:rsidP="00905073">
      <w:pPr>
        <w:widowControl w:val="0"/>
        <w:autoSpaceDE w:val="0"/>
        <w:rPr>
          <w:color w:val="auto"/>
        </w:rPr>
      </w:pPr>
      <w:r>
        <w:rPr>
          <w:color w:val="auto"/>
        </w:rPr>
        <w:t>Dobavitelj</w:t>
      </w:r>
      <w:r w:rsidRPr="009478E9">
        <w:rPr>
          <w:color w:val="auto"/>
        </w:rPr>
        <w:t xml:space="preserve"> ne sme v imenu naročnika brez njegovega soglasja dajati izjav (ustno, pisno ali preko elektronske pošte) za javnost, neposredno, preko medijev ali preko predstavnikov medijev. Prav tako ne sme dajati kakršnakoli zagotovila in izjave tretjim osebam o izvajanju okvirnega sporazuma. Vsa uradna komunikacija mora potekati preko naročnika oziroma po pooblastilu naročnika.</w:t>
      </w:r>
    </w:p>
    <w:p w14:paraId="118A0BEC" w14:textId="77777777" w:rsidR="00905073" w:rsidRPr="009478E9" w:rsidRDefault="00905073" w:rsidP="00905073">
      <w:pPr>
        <w:widowControl w:val="0"/>
        <w:autoSpaceDE w:val="0"/>
        <w:rPr>
          <w:color w:val="auto"/>
        </w:rPr>
      </w:pPr>
    </w:p>
    <w:p w14:paraId="77F8215E" w14:textId="77777777" w:rsidR="00905073" w:rsidRPr="009478E9" w:rsidRDefault="00905073" w:rsidP="00905073">
      <w:pPr>
        <w:widowControl w:val="0"/>
        <w:autoSpaceDE w:val="0"/>
        <w:rPr>
          <w:b/>
          <w:bCs/>
          <w:color w:val="auto"/>
        </w:rPr>
      </w:pPr>
      <w:r w:rsidRPr="009478E9">
        <w:rPr>
          <w:b/>
          <w:bCs/>
          <w:color w:val="auto"/>
        </w:rPr>
        <w:t>VAROVANJE OSEBNIH PODATKOV</w:t>
      </w:r>
    </w:p>
    <w:p w14:paraId="7C34BE94" w14:textId="77777777" w:rsidR="00905073" w:rsidRDefault="00905073" w:rsidP="00905073">
      <w:pPr>
        <w:autoSpaceDE w:val="0"/>
        <w:autoSpaceDN w:val="0"/>
        <w:adjustRightInd w:val="0"/>
        <w:rPr>
          <w:color w:val="auto"/>
        </w:rPr>
      </w:pPr>
    </w:p>
    <w:p w14:paraId="76D7DE4E" w14:textId="542A776F" w:rsidR="00905073" w:rsidRPr="009478E9" w:rsidRDefault="00905073" w:rsidP="00905073">
      <w:pPr>
        <w:autoSpaceDE w:val="0"/>
        <w:autoSpaceDN w:val="0"/>
        <w:adjustRightInd w:val="0"/>
        <w:rPr>
          <w:rFonts w:cs="Garamond"/>
          <w:color w:val="auto"/>
        </w:rPr>
      </w:pPr>
      <w:r w:rsidRPr="009478E9">
        <w:rPr>
          <w:rFonts w:cs="Garamond"/>
          <w:color w:val="auto"/>
        </w:rPr>
        <w:t xml:space="preserve">Stranki okvirnega sporazuma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52785AF5" w14:textId="77777777" w:rsidR="00905073" w:rsidRPr="009478E9" w:rsidRDefault="00905073" w:rsidP="00905073">
      <w:pPr>
        <w:autoSpaceDE w:val="0"/>
        <w:autoSpaceDN w:val="0"/>
        <w:adjustRightInd w:val="0"/>
        <w:rPr>
          <w:rFonts w:cs="Garamond"/>
          <w:color w:val="auto"/>
        </w:rPr>
      </w:pPr>
    </w:p>
    <w:p w14:paraId="6E465652" w14:textId="77777777" w:rsidR="00905073" w:rsidRPr="009478E9" w:rsidRDefault="00905073" w:rsidP="00905073">
      <w:pPr>
        <w:autoSpaceDE w:val="0"/>
        <w:autoSpaceDN w:val="0"/>
        <w:adjustRightInd w:val="0"/>
        <w:rPr>
          <w:rFonts w:cs="Garamond"/>
          <w:color w:val="auto"/>
        </w:rPr>
      </w:pPr>
      <w:r w:rsidRPr="009478E9">
        <w:rPr>
          <w:rFonts w:cs="Garamond"/>
          <w:color w:val="auto"/>
        </w:rPr>
        <w:t>Vsaka stranka okvirnega sporazuma obdeluje osebne podatke le na načine, kot so nujno potrebni za izvajanje te okvirnega sporazuma in jih lahko hrani le toliko časa, kot je nujno potrebno za izvajanje te okvirnega sporazuma in njeno pravno varstvo ter jih varuje z ustreznimi tehničnimi in organizacijskimi ukrepi, ki varujejo pred nedovoljeno oziroma nezakonito obdelavo, nenamerno izgubo, uničenjem ali poškodbo. Vsaka stranka okvirnega sporazuma poskrbi, da ima zakonito pravno podlago za posredovanje osebnih podatkov posameznika drugi stranki okvirnega sporazuma.</w:t>
      </w:r>
    </w:p>
    <w:p w14:paraId="1B6A8885" w14:textId="77777777" w:rsidR="00905073" w:rsidRPr="009478E9" w:rsidRDefault="00905073" w:rsidP="00905073">
      <w:pPr>
        <w:autoSpaceDE w:val="0"/>
        <w:autoSpaceDN w:val="0"/>
        <w:adjustRightInd w:val="0"/>
        <w:rPr>
          <w:rFonts w:cs="Garamond"/>
          <w:color w:val="auto"/>
        </w:rPr>
      </w:pPr>
    </w:p>
    <w:p w14:paraId="61040C30" w14:textId="77777777" w:rsidR="00905073" w:rsidRPr="009478E9" w:rsidRDefault="00905073" w:rsidP="00905073">
      <w:pPr>
        <w:autoSpaceDE w:val="0"/>
        <w:autoSpaceDN w:val="0"/>
        <w:adjustRightInd w:val="0"/>
        <w:rPr>
          <w:rFonts w:cs="Garamond"/>
          <w:color w:val="auto"/>
        </w:rPr>
      </w:pPr>
      <w:r w:rsidRPr="009478E9">
        <w:rPr>
          <w:rFonts w:cs="Garamond"/>
          <w:color w:val="auto"/>
        </w:rPr>
        <w:t>Stranki okvirnega sporazuma se zavezujeta, da bosta z osebnimi podatki, s katerimi bosta (nenamerno)  prišli v stik ob izvajanju tega okvirnega sporazuma, skrbno varovali, da osebni podatki ne bodo uporabljeni za noben drug namen, razen za namene, ki so določeni v tem okvirnem sporazumu in jih ne bosta razkrili tretji osebi.</w:t>
      </w:r>
    </w:p>
    <w:p w14:paraId="73547E47" w14:textId="77777777" w:rsidR="00905073" w:rsidRPr="009478E9" w:rsidRDefault="00905073" w:rsidP="00905073">
      <w:pPr>
        <w:autoSpaceDE w:val="0"/>
        <w:autoSpaceDN w:val="0"/>
        <w:adjustRightInd w:val="0"/>
        <w:rPr>
          <w:rFonts w:cs="Garamond"/>
          <w:color w:val="auto"/>
        </w:rPr>
      </w:pPr>
    </w:p>
    <w:p w14:paraId="0B7D58C4" w14:textId="77777777" w:rsidR="00905073" w:rsidRPr="009478E9" w:rsidRDefault="00905073" w:rsidP="00905073">
      <w:pPr>
        <w:autoSpaceDE w:val="0"/>
        <w:autoSpaceDN w:val="0"/>
        <w:adjustRightInd w:val="0"/>
        <w:rPr>
          <w:rFonts w:cs="Garamond"/>
          <w:color w:val="auto"/>
        </w:rPr>
      </w:pPr>
      <w:r w:rsidRPr="009478E9">
        <w:rPr>
          <w:rFonts w:cs="Garamond"/>
          <w:color w:val="auto"/>
        </w:rPr>
        <w:t>Za morebitne kršitve obveznosti, določene v tem členu, sta stranki okvirnega sporazuma odškodninsko odgovorni.</w:t>
      </w:r>
    </w:p>
    <w:p w14:paraId="5E2A0C17" w14:textId="77777777" w:rsidR="0051691A" w:rsidRPr="0051691A" w:rsidRDefault="0051691A" w:rsidP="0051691A"/>
    <w:p w14:paraId="0E1EB5FC" w14:textId="77777777" w:rsidR="0051691A" w:rsidRPr="0051691A" w:rsidRDefault="0051691A" w:rsidP="00BC779B">
      <w:pPr>
        <w:jc w:val="center"/>
        <w:rPr>
          <w:b/>
        </w:rPr>
      </w:pPr>
      <w:r w:rsidRPr="0051691A">
        <w:rPr>
          <w:b/>
        </w:rPr>
        <w:t>21. člen</w:t>
      </w:r>
    </w:p>
    <w:p w14:paraId="4B38400A" w14:textId="77777777" w:rsidR="0051691A" w:rsidRPr="0051691A" w:rsidRDefault="0051691A" w:rsidP="0051691A"/>
    <w:p w14:paraId="47FDA203" w14:textId="12A2B1E0" w:rsidR="0051691A" w:rsidRPr="0051691A" w:rsidRDefault="0051691A" w:rsidP="0051691A">
      <w:r w:rsidRPr="0051691A">
        <w:t xml:space="preserve">Sporazum je sestavljen in podpisan v </w:t>
      </w:r>
      <w:r w:rsidR="00BC779B">
        <w:t>……….</w:t>
      </w:r>
      <w:r w:rsidRPr="0051691A">
        <w:t xml:space="preserve"> enakih izvodih, od katerih prejme </w:t>
      </w:r>
      <w:r w:rsidR="00BC779B">
        <w:t xml:space="preserve">vsaka </w:t>
      </w:r>
      <w:r w:rsidRPr="0051691A">
        <w:t>stranka</w:t>
      </w:r>
      <w:r w:rsidR="00BC779B">
        <w:t xml:space="preserve"> po</w:t>
      </w:r>
      <w:r w:rsidRPr="0051691A">
        <w:t xml:space="preserve"> en izvod.</w:t>
      </w:r>
    </w:p>
    <w:p w14:paraId="683D39E2" w14:textId="77777777" w:rsidR="0051691A" w:rsidRPr="0051691A" w:rsidRDefault="0051691A" w:rsidP="0051691A"/>
    <w:p w14:paraId="0FE2896B" w14:textId="7F121C66" w:rsidR="0051691A" w:rsidRPr="0051691A" w:rsidRDefault="0051691A" w:rsidP="0051691A">
      <w:r w:rsidRPr="0051691A">
        <w:t xml:space="preserve">Okvirni sporazum stopi v veljavo, ko </w:t>
      </w:r>
      <w:r w:rsidR="00F556AD">
        <w:t>ga</w:t>
      </w:r>
      <w:r w:rsidRPr="0051691A">
        <w:t xml:space="preserve"> podpišeta obe pogodbeni stranki in ko dobavitelj izroči naročniku finančno zavarovanje za dobro izvedbo pogodbenih obveznosti, kot določa dokumentacija v zvezi z oddajo javnega naročila.</w:t>
      </w:r>
    </w:p>
    <w:p w14:paraId="00BE7A15" w14:textId="77777777" w:rsidR="0051691A" w:rsidRPr="0051691A" w:rsidRDefault="0051691A" w:rsidP="0051691A"/>
    <w:p w14:paraId="265E318D" w14:textId="77777777" w:rsidR="0051691A" w:rsidRPr="0051691A" w:rsidRDefault="0051691A" w:rsidP="0051691A"/>
    <w:tbl>
      <w:tblPr>
        <w:tblW w:w="0" w:type="auto"/>
        <w:tblInd w:w="108" w:type="dxa"/>
        <w:tblLayout w:type="fixed"/>
        <w:tblLook w:val="04A0" w:firstRow="1" w:lastRow="0" w:firstColumn="1" w:lastColumn="0" w:noHBand="0" w:noVBand="1"/>
      </w:tblPr>
      <w:tblGrid>
        <w:gridCol w:w="4320"/>
        <w:gridCol w:w="4585"/>
      </w:tblGrid>
      <w:tr w:rsidR="0051691A" w:rsidRPr="0051691A" w14:paraId="104E58B8" w14:textId="77777777" w:rsidTr="0051691A">
        <w:trPr>
          <w:trHeight w:val="418"/>
        </w:trPr>
        <w:tc>
          <w:tcPr>
            <w:tcW w:w="4320" w:type="dxa"/>
            <w:hideMark/>
          </w:tcPr>
          <w:p w14:paraId="069FB15D" w14:textId="77777777" w:rsidR="0051691A" w:rsidRPr="0051691A" w:rsidRDefault="0051691A" w:rsidP="0051691A">
            <w:pPr>
              <w:rPr>
                <w:b/>
              </w:rPr>
            </w:pPr>
            <w:r w:rsidRPr="0051691A">
              <w:rPr>
                <w:b/>
              </w:rPr>
              <w:t>Stranka okvirnega sporazuma:</w:t>
            </w:r>
          </w:p>
        </w:tc>
        <w:tc>
          <w:tcPr>
            <w:tcW w:w="4585" w:type="dxa"/>
            <w:hideMark/>
          </w:tcPr>
          <w:p w14:paraId="3763F22C" w14:textId="77777777" w:rsidR="0051691A" w:rsidRPr="0051691A" w:rsidRDefault="0051691A" w:rsidP="0051691A">
            <w:pPr>
              <w:rPr>
                <w:b/>
              </w:rPr>
            </w:pPr>
            <w:r w:rsidRPr="0051691A">
              <w:rPr>
                <w:b/>
              </w:rPr>
              <w:t>Naročnik:</w:t>
            </w:r>
          </w:p>
        </w:tc>
      </w:tr>
      <w:tr w:rsidR="0051691A" w:rsidRPr="0051691A" w14:paraId="4207F9B8" w14:textId="77777777" w:rsidTr="0051691A">
        <w:trPr>
          <w:trHeight w:val="596"/>
        </w:trPr>
        <w:tc>
          <w:tcPr>
            <w:tcW w:w="4320" w:type="dxa"/>
          </w:tcPr>
          <w:p w14:paraId="28AE34A8" w14:textId="77777777" w:rsidR="0051691A" w:rsidRPr="0051691A" w:rsidRDefault="0051691A" w:rsidP="0051691A">
            <w:r w:rsidRPr="0051691A">
              <w:t>………</w:t>
            </w:r>
          </w:p>
          <w:p w14:paraId="3E26D225" w14:textId="77777777" w:rsidR="0051691A" w:rsidRPr="0051691A" w:rsidRDefault="0051691A" w:rsidP="0051691A">
            <w:r w:rsidRPr="0051691A">
              <w:t>Direktor:</w:t>
            </w:r>
          </w:p>
          <w:p w14:paraId="7258A95C" w14:textId="77777777" w:rsidR="0051691A" w:rsidRPr="0051691A" w:rsidRDefault="0051691A" w:rsidP="0051691A"/>
          <w:p w14:paraId="4E66190B" w14:textId="77777777" w:rsidR="0051691A" w:rsidRPr="0051691A" w:rsidRDefault="0051691A" w:rsidP="0051691A"/>
          <w:p w14:paraId="3DDBA71E" w14:textId="77777777" w:rsidR="0051691A" w:rsidRPr="0051691A" w:rsidRDefault="0051691A" w:rsidP="0051691A">
            <w:r w:rsidRPr="0051691A">
              <w:t>Žig:</w:t>
            </w:r>
          </w:p>
          <w:p w14:paraId="2EA707DC" w14:textId="77777777" w:rsidR="0051691A" w:rsidRPr="0051691A" w:rsidRDefault="0051691A" w:rsidP="0051691A">
            <w:pPr>
              <w:rPr>
                <w:b/>
              </w:rPr>
            </w:pPr>
          </w:p>
          <w:p w14:paraId="58E55438" w14:textId="77777777" w:rsidR="0051691A" w:rsidRPr="0051691A" w:rsidRDefault="0051691A" w:rsidP="0051691A">
            <w:pPr>
              <w:rPr>
                <w:bCs/>
              </w:rPr>
            </w:pPr>
            <w:r w:rsidRPr="0051691A">
              <w:t>Kraj in datum:</w:t>
            </w:r>
            <w:r w:rsidRPr="0051691A">
              <w:rPr>
                <w:bCs/>
              </w:rPr>
              <w:t xml:space="preserve"> </w:t>
            </w:r>
          </w:p>
        </w:tc>
        <w:tc>
          <w:tcPr>
            <w:tcW w:w="4585" w:type="dxa"/>
          </w:tcPr>
          <w:p w14:paraId="70DCC541" w14:textId="29DF8789" w:rsidR="0051691A" w:rsidRPr="0051691A" w:rsidRDefault="00F556AD" w:rsidP="0051691A">
            <w:r w:rsidRPr="0051691A">
              <w:t>MARIBORSKI VODOVOD</w:t>
            </w:r>
            <w:r w:rsidR="0051691A" w:rsidRPr="0051691A">
              <w:t>, javno podjetje, d. o. o.</w:t>
            </w:r>
          </w:p>
          <w:p w14:paraId="60883171" w14:textId="77777777" w:rsidR="0051691A" w:rsidRPr="0051691A" w:rsidRDefault="0051691A" w:rsidP="0051691A">
            <w:r w:rsidRPr="0051691A">
              <w:t>Direktor: Miran JUG, univ. dipl. inž. stroj.</w:t>
            </w:r>
          </w:p>
          <w:p w14:paraId="63DDAC5E" w14:textId="77777777" w:rsidR="0051691A" w:rsidRPr="0051691A" w:rsidRDefault="0051691A" w:rsidP="0051691A"/>
          <w:p w14:paraId="4A2A76B4" w14:textId="77777777" w:rsidR="0051691A" w:rsidRPr="0051691A" w:rsidRDefault="0051691A" w:rsidP="0051691A"/>
          <w:p w14:paraId="5A18A816" w14:textId="77777777" w:rsidR="0051691A" w:rsidRPr="0051691A" w:rsidRDefault="0051691A" w:rsidP="0051691A">
            <w:r w:rsidRPr="0051691A">
              <w:t>Žig:</w:t>
            </w:r>
          </w:p>
          <w:p w14:paraId="7EF545E1" w14:textId="77777777" w:rsidR="0051691A" w:rsidRPr="0051691A" w:rsidRDefault="0051691A" w:rsidP="0051691A">
            <w:pPr>
              <w:rPr>
                <w:b/>
              </w:rPr>
            </w:pPr>
          </w:p>
          <w:p w14:paraId="2286CC8A" w14:textId="77777777" w:rsidR="0051691A" w:rsidRPr="0051691A" w:rsidRDefault="0051691A" w:rsidP="0051691A">
            <w:pPr>
              <w:rPr>
                <w:bCs/>
              </w:rPr>
            </w:pPr>
            <w:r w:rsidRPr="0051691A">
              <w:t>Kraj in datum:</w:t>
            </w:r>
            <w:r w:rsidRPr="0051691A">
              <w:rPr>
                <w:bCs/>
              </w:rPr>
              <w:t xml:space="preserve"> </w:t>
            </w:r>
          </w:p>
          <w:p w14:paraId="28619117" w14:textId="77777777" w:rsidR="0051691A" w:rsidRPr="0051691A" w:rsidRDefault="0051691A" w:rsidP="0051691A">
            <w:pPr>
              <w:rPr>
                <w:b/>
              </w:rPr>
            </w:pPr>
          </w:p>
        </w:tc>
      </w:tr>
    </w:tbl>
    <w:p w14:paraId="4703E3EE" w14:textId="77777777" w:rsidR="0051691A" w:rsidRPr="0051691A" w:rsidRDefault="0051691A" w:rsidP="0051691A">
      <w:pPr>
        <w:rPr>
          <w:bCs/>
        </w:rPr>
      </w:pPr>
    </w:p>
    <w:p w14:paraId="7B4C045D" w14:textId="77777777" w:rsidR="0051691A" w:rsidRPr="0051691A" w:rsidRDefault="0051691A" w:rsidP="0051691A"/>
    <w:p w14:paraId="2E505AFF" w14:textId="77777777" w:rsidR="0051691A" w:rsidRPr="0051691A" w:rsidRDefault="0051691A" w:rsidP="0051691A"/>
    <w:p w14:paraId="059873CE" w14:textId="77777777" w:rsidR="0051691A" w:rsidRDefault="0051691A" w:rsidP="00596A56"/>
    <w:p w14:paraId="7456509C" w14:textId="77777777" w:rsidR="005A4F97" w:rsidRPr="00596A56" w:rsidRDefault="005A4F97" w:rsidP="00596A56"/>
    <w:p w14:paraId="7029C89F" w14:textId="77777777" w:rsidR="00596A56" w:rsidRDefault="00596A56" w:rsidP="006017A5">
      <w:pPr>
        <w:rPr>
          <w:rFonts w:cs="Arial"/>
          <w:color w:val="auto"/>
          <w:sz w:val="20"/>
          <w:szCs w:val="24"/>
        </w:rPr>
      </w:pPr>
    </w:p>
    <w:p w14:paraId="27168304" w14:textId="77777777" w:rsidR="00BC779B" w:rsidRDefault="00BC779B" w:rsidP="006017A5">
      <w:pPr>
        <w:rPr>
          <w:rFonts w:cs="Arial"/>
          <w:color w:val="auto"/>
          <w:sz w:val="20"/>
          <w:szCs w:val="24"/>
        </w:rPr>
      </w:pPr>
    </w:p>
    <w:p w14:paraId="7662FF9A" w14:textId="77777777" w:rsidR="00BC779B" w:rsidRDefault="00BC779B" w:rsidP="006017A5">
      <w:pPr>
        <w:rPr>
          <w:rFonts w:cs="Arial"/>
          <w:color w:val="auto"/>
          <w:sz w:val="20"/>
          <w:szCs w:val="24"/>
        </w:rPr>
      </w:pPr>
    </w:p>
    <w:p w14:paraId="1BCCEDDE" w14:textId="77777777" w:rsidR="00BC779B" w:rsidRDefault="00BC779B" w:rsidP="006017A5">
      <w:pPr>
        <w:rPr>
          <w:rFonts w:cs="Arial"/>
          <w:color w:val="auto"/>
          <w:sz w:val="20"/>
          <w:szCs w:val="24"/>
        </w:rPr>
      </w:pPr>
    </w:p>
    <w:p w14:paraId="43E33737" w14:textId="77777777" w:rsidR="00BC779B" w:rsidRDefault="00BC779B" w:rsidP="006017A5">
      <w:pPr>
        <w:rPr>
          <w:rFonts w:cs="Arial"/>
          <w:color w:val="auto"/>
          <w:sz w:val="20"/>
          <w:szCs w:val="24"/>
        </w:rPr>
      </w:pPr>
    </w:p>
    <w:p w14:paraId="4FDF3278" w14:textId="77777777" w:rsidR="00BC779B" w:rsidRDefault="00BC779B" w:rsidP="006017A5">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017A5" w14:paraId="2C4943C4" w14:textId="77777777" w:rsidTr="006017A5">
        <w:tc>
          <w:tcPr>
            <w:tcW w:w="1740" w:type="dxa"/>
            <w:tcBorders>
              <w:top w:val="single" w:sz="4" w:space="0" w:color="000000"/>
              <w:left w:val="single" w:sz="4" w:space="0" w:color="000000"/>
              <w:bottom w:val="single" w:sz="4" w:space="0" w:color="000000"/>
              <w:right w:val="single" w:sz="4" w:space="0" w:color="000000"/>
            </w:tcBorders>
            <w:vAlign w:val="center"/>
            <w:hideMark/>
          </w:tcPr>
          <w:p w14:paraId="003C81B9" w14:textId="5661B396" w:rsidR="006017A5" w:rsidRDefault="006017A5">
            <w:pPr>
              <w:rPr>
                <w:rFonts w:cs="Times New Roman"/>
                <w:b/>
              </w:rPr>
            </w:pPr>
            <w:r>
              <w:rPr>
                <w:b/>
              </w:rPr>
              <w:lastRenderedPageBreak/>
              <w:t xml:space="preserve">Obrazec št. </w:t>
            </w:r>
            <w:r w:rsidR="00BC779B">
              <w:rPr>
                <w:b/>
              </w:rPr>
              <w:t>8</w:t>
            </w:r>
          </w:p>
        </w:tc>
      </w:tr>
    </w:tbl>
    <w:p w14:paraId="11B97A78" w14:textId="77777777" w:rsidR="006017A5" w:rsidRDefault="006017A5" w:rsidP="006017A5">
      <w:pPr>
        <w:widowControl w:val="0"/>
        <w:tabs>
          <w:tab w:val="left" w:pos="90"/>
          <w:tab w:val="left" w:pos="964"/>
        </w:tabs>
        <w:autoSpaceDE w:val="0"/>
        <w:autoSpaceDN w:val="0"/>
        <w:adjustRightInd w:val="0"/>
        <w:rPr>
          <w:rFonts w:ascii="Arial" w:hAnsi="Arial" w:cs="Arial"/>
          <w:sz w:val="20"/>
          <w:lang w:eastAsia="en-US"/>
        </w:rPr>
      </w:pPr>
    </w:p>
    <w:p w14:paraId="139BFB4E" w14:textId="77777777" w:rsidR="006017A5" w:rsidRDefault="006017A5" w:rsidP="006017A5">
      <w:pPr>
        <w:widowControl w:val="0"/>
        <w:tabs>
          <w:tab w:val="left" w:pos="90"/>
          <w:tab w:val="left" w:pos="964"/>
        </w:tabs>
        <w:autoSpaceDE w:val="0"/>
        <w:autoSpaceDN w:val="0"/>
        <w:adjustRightInd w:val="0"/>
        <w:rPr>
          <w:rFonts w:cs="Arial"/>
        </w:rPr>
      </w:pPr>
    </w:p>
    <w:p w14:paraId="62048B2B" w14:textId="77777777" w:rsidR="006017A5" w:rsidRDefault="006017A5" w:rsidP="006017A5">
      <w:pPr>
        <w:ind w:left="454" w:hanging="454"/>
        <w:jc w:val="center"/>
        <w:rPr>
          <w:rFonts w:cs="Arial"/>
          <w:b/>
          <w:sz w:val="24"/>
        </w:rPr>
      </w:pPr>
      <w:r>
        <w:rPr>
          <w:rFonts w:cs="Arial"/>
          <w:b/>
          <w:sz w:val="24"/>
        </w:rPr>
        <w:t>MENIČNA IZJAVA S POOBLASTILOM ZA IZPOLNITEV</w:t>
      </w:r>
    </w:p>
    <w:p w14:paraId="635BD46C" w14:textId="77777777" w:rsidR="006017A5" w:rsidRDefault="006017A5" w:rsidP="006017A5">
      <w:pPr>
        <w:ind w:left="454" w:hanging="454"/>
        <w:jc w:val="center"/>
        <w:rPr>
          <w:rFonts w:cs="Arial"/>
          <w:b/>
          <w:sz w:val="24"/>
        </w:rPr>
      </w:pPr>
      <w:r>
        <w:rPr>
          <w:rFonts w:cs="Arial"/>
          <w:b/>
          <w:sz w:val="24"/>
        </w:rPr>
        <w:t>ZA RESNOST PONUDBE</w:t>
      </w:r>
    </w:p>
    <w:p w14:paraId="54F13156" w14:textId="77777777" w:rsidR="006017A5" w:rsidRDefault="006017A5" w:rsidP="006017A5">
      <w:pPr>
        <w:rPr>
          <w:rFonts w:cs="Arial"/>
          <w:sz w:val="20"/>
        </w:rPr>
      </w:pPr>
    </w:p>
    <w:p w14:paraId="43FEA4FB" w14:textId="77777777" w:rsidR="006017A5" w:rsidRDefault="006017A5" w:rsidP="006017A5">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7890"/>
      </w:tblGrid>
      <w:tr w:rsidR="006017A5" w14:paraId="7159CECD" w14:textId="77777777" w:rsidTr="006017A5">
        <w:tc>
          <w:tcPr>
            <w:tcW w:w="1106" w:type="dxa"/>
            <w:hideMark/>
          </w:tcPr>
          <w:p w14:paraId="1B0C0AE0" w14:textId="77777777" w:rsidR="006017A5" w:rsidRDefault="006017A5">
            <w:pPr>
              <w:rPr>
                <w:rFonts w:cs="Times New Roman"/>
              </w:rPr>
            </w:pPr>
            <w:r>
              <w:t>Ponudnik:</w:t>
            </w:r>
          </w:p>
        </w:tc>
        <w:tc>
          <w:tcPr>
            <w:tcW w:w="8109" w:type="dxa"/>
            <w:tcBorders>
              <w:top w:val="nil"/>
              <w:left w:val="nil"/>
              <w:bottom w:val="single" w:sz="4" w:space="0" w:color="auto"/>
              <w:right w:val="nil"/>
            </w:tcBorders>
          </w:tcPr>
          <w:p w14:paraId="3809F71C" w14:textId="77777777" w:rsidR="006017A5" w:rsidRDefault="006017A5">
            <w:pPr>
              <w:widowControl w:val="0"/>
              <w:tabs>
                <w:tab w:val="left" w:pos="90"/>
                <w:tab w:val="left" w:pos="964"/>
              </w:tabs>
              <w:autoSpaceDE w:val="0"/>
              <w:autoSpaceDN w:val="0"/>
              <w:adjustRightInd w:val="0"/>
            </w:pPr>
          </w:p>
        </w:tc>
      </w:tr>
    </w:tbl>
    <w:p w14:paraId="1D5F8250" w14:textId="77777777" w:rsidR="006017A5" w:rsidRDefault="006017A5" w:rsidP="006017A5">
      <w:pPr>
        <w:widowControl w:val="0"/>
        <w:tabs>
          <w:tab w:val="left" w:pos="90"/>
          <w:tab w:val="left" w:pos="964"/>
        </w:tabs>
        <w:autoSpaceDE w:val="0"/>
        <w:autoSpaceDN w:val="0"/>
        <w:adjustRightInd w:val="0"/>
        <w:rPr>
          <w:rFonts w:ascii="Arial" w:hAnsi="Arial"/>
          <w:sz w:val="20"/>
          <w:lang w:eastAsia="en-US"/>
        </w:rPr>
      </w:pPr>
    </w:p>
    <w:tbl>
      <w:tblPr>
        <w:tblW w:w="0" w:type="auto"/>
        <w:tblLook w:val="04A0" w:firstRow="1" w:lastRow="0" w:firstColumn="1" w:lastColumn="0" w:noHBand="0" w:noVBand="1"/>
      </w:tblPr>
      <w:tblGrid>
        <w:gridCol w:w="4426"/>
        <w:gridCol w:w="4598"/>
      </w:tblGrid>
      <w:tr w:rsidR="006017A5" w14:paraId="01764F75" w14:textId="77777777" w:rsidTr="006017A5">
        <w:tc>
          <w:tcPr>
            <w:tcW w:w="4503" w:type="dxa"/>
            <w:hideMark/>
          </w:tcPr>
          <w:p w14:paraId="74170A01" w14:textId="77777777" w:rsidR="006017A5" w:rsidRDefault="006017A5">
            <w:r>
              <w:t>Zakoniti zastopnik oz. pooblaščenec ponudnika:</w:t>
            </w:r>
          </w:p>
        </w:tc>
        <w:tc>
          <w:tcPr>
            <w:tcW w:w="4712" w:type="dxa"/>
            <w:tcBorders>
              <w:top w:val="nil"/>
              <w:left w:val="nil"/>
              <w:bottom w:val="single" w:sz="4" w:space="0" w:color="auto"/>
              <w:right w:val="nil"/>
            </w:tcBorders>
          </w:tcPr>
          <w:p w14:paraId="32E7CB7D" w14:textId="77777777" w:rsidR="006017A5" w:rsidRDefault="006017A5">
            <w:pPr>
              <w:widowControl w:val="0"/>
              <w:tabs>
                <w:tab w:val="left" w:pos="90"/>
                <w:tab w:val="left" w:pos="964"/>
              </w:tabs>
              <w:autoSpaceDE w:val="0"/>
              <w:autoSpaceDN w:val="0"/>
              <w:adjustRightInd w:val="0"/>
            </w:pPr>
          </w:p>
        </w:tc>
      </w:tr>
    </w:tbl>
    <w:p w14:paraId="32D2F533" w14:textId="77777777" w:rsidR="006017A5" w:rsidRDefault="006017A5" w:rsidP="006017A5">
      <w:pPr>
        <w:rPr>
          <w:rFonts w:ascii="Arial" w:hAnsi="Arial"/>
          <w:sz w:val="20"/>
          <w:lang w:eastAsia="en-US"/>
        </w:rPr>
      </w:pPr>
    </w:p>
    <w:p w14:paraId="62157A1F" w14:textId="77777777" w:rsidR="006017A5" w:rsidRDefault="006017A5" w:rsidP="006017A5">
      <w:pPr>
        <w:rPr>
          <w:rFonts w:cs="Arial"/>
        </w:rPr>
      </w:pPr>
      <w:r>
        <w:t>nepreklicno izjavljam, da pooblaščam naročnika Mariborski vodovod, Javno podjetje d.o.o., Jadranska cesta 24, 2000 Maribor</w:t>
      </w:r>
      <w:r>
        <w:rPr>
          <w:rFonts w:cs="Arial"/>
        </w:rPr>
        <w:t xml:space="preserve">, da lahko podpisano bianco menico, ki je bila izročena kot </w:t>
      </w:r>
      <w:r>
        <w:rPr>
          <w:rFonts w:cs="Arial"/>
          <w:b/>
        </w:rPr>
        <w:t>zavarovanje za resnost ponudbe</w:t>
      </w:r>
      <w:r>
        <w:rPr>
          <w:rFonts w:cs="Arial"/>
        </w:rPr>
        <w:t xml:space="preserve"> za javno naročilo </w:t>
      </w:r>
      <w:r>
        <w:t xml:space="preserve">»Dobava kemikalij - </w:t>
      </w:r>
      <w:proofErr w:type="spellStart"/>
      <w:r>
        <w:t>polielektrolitov</w:t>
      </w:r>
      <w:proofErr w:type="spellEnd"/>
      <w:r>
        <w:t xml:space="preserve"> za proces dehidracije blata za obdobje 2 let«, </w:t>
      </w:r>
      <w:r>
        <w:rPr>
          <w:rFonts w:cs="Arial"/>
        </w:rPr>
        <w:t xml:space="preserve">objavljeno na portalu javnih naročil pod število objave </w:t>
      </w:r>
      <w:r>
        <w:t>_______________</w:t>
      </w:r>
      <w:r>
        <w:rPr>
          <w:rFonts w:cs="Arial"/>
        </w:rPr>
        <w:t xml:space="preserve">, z dne </w:t>
      </w:r>
      <w:r>
        <w:t>_______________</w:t>
      </w:r>
      <w:r>
        <w:rPr>
          <w:rFonts w:cs="Arial"/>
        </w:rPr>
        <w:t xml:space="preserve"> v primerih:</w:t>
      </w:r>
    </w:p>
    <w:p w14:paraId="6CFADF5F" w14:textId="77777777" w:rsidR="006017A5" w:rsidRDefault="006017A5" w:rsidP="006017A5">
      <w:pPr>
        <w:numPr>
          <w:ilvl w:val="0"/>
          <w:numId w:val="17"/>
        </w:numPr>
        <w:spacing w:line="240" w:lineRule="auto"/>
        <w:ind w:left="568" w:hanging="284"/>
        <w:rPr>
          <w:rFonts w:cs="Times New Roman"/>
        </w:rPr>
      </w:pPr>
      <w:r>
        <w:t>če ponudnik umakne ponudbo po poteku roka za prejem ponudb ali nedopustno spremeni ponudbo v času njene veljavnosti,</w:t>
      </w:r>
    </w:p>
    <w:p w14:paraId="6F583B71" w14:textId="77777777" w:rsidR="006017A5" w:rsidRDefault="006017A5" w:rsidP="006017A5">
      <w:pPr>
        <w:numPr>
          <w:ilvl w:val="0"/>
          <w:numId w:val="17"/>
        </w:numPr>
        <w:spacing w:line="240" w:lineRule="auto"/>
        <w:ind w:left="568" w:hanging="284"/>
      </w:pPr>
      <w:r>
        <w:t>če izbrani ponudnik na poziv naročnika ne podpiše pogodbe,</w:t>
      </w:r>
    </w:p>
    <w:p w14:paraId="26ED48AD" w14:textId="77777777" w:rsidR="006017A5" w:rsidRDefault="006017A5" w:rsidP="006017A5">
      <w:pPr>
        <w:numPr>
          <w:ilvl w:val="0"/>
          <w:numId w:val="17"/>
        </w:numPr>
        <w:spacing w:line="240" w:lineRule="auto"/>
        <w:ind w:left="568" w:hanging="284"/>
      </w:pPr>
      <w:r>
        <w:t>če izbrani ponudnik ne predloži finančnega zavarovanja za dobro izvedbo pogodbenih obveznosti v skladu s pogoji naročila,</w:t>
      </w:r>
    </w:p>
    <w:p w14:paraId="7809DA9A" w14:textId="77777777" w:rsidR="006017A5" w:rsidRDefault="006017A5" w:rsidP="006017A5">
      <w:pPr>
        <w:rPr>
          <w:rFonts w:cs="Arial"/>
        </w:rPr>
      </w:pPr>
      <w:r>
        <w:rPr>
          <w:rFonts w:cs="Arial"/>
        </w:rPr>
        <w:t xml:space="preserve">brez poprejšnjega obvestila izpolni v vseh neizpolnjenih delih za znesek v višini </w:t>
      </w:r>
      <w:r>
        <w:t>6.600,00 EUR</w:t>
      </w:r>
      <w:r>
        <w:rPr>
          <w:rFonts w:cs="Arial"/>
        </w:rPr>
        <w:t>.</w:t>
      </w:r>
    </w:p>
    <w:p w14:paraId="2D144A45" w14:textId="77777777" w:rsidR="006017A5" w:rsidRDefault="006017A5" w:rsidP="006017A5">
      <w:pPr>
        <w:rPr>
          <w:rFonts w:cs="Arial"/>
        </w:rPr>
      </w:pPr>
    </w:p>
    <w:p w14:paraId="7E720A83" w14:textId="77777777" w:rsidR="006017A5" w:rsidRDefault="006017A5" w:rsidP="006017A5">
      <w:pPr>
        <w:rPr>
          <w:rFonts w:cs="Arial"/>
        </w:rPr>
      </w:pPr>
      <w:r>
        <w:rPr>
          <w:rFonts w:cs="Arial"/>
        </w:rPr>
        <w:t>Ponudnik se odreka vsem ugovorom proti tako izpolnjeni menici in se zavezuje menico plačati, ko dospe, v gotovini.</w:t>
      </w:r>
    </w:p>
    <w:p w14:paraId="780A2E6F" w14:textId="77777777" w:rsidR="006017A5" w:rsidRDefault="006017A5" w:rsidP="006017A5">
      <w:pPr>
        <w:rPr>
          <w:rFonts w:cs="Arial"/>
        </w:rPr>
      </w:pPr>
    </w:p>
    <w:p w14:paraId="39A4596D" w14:textId="77777777" w:rsidR="006017A5" w:rsidRDefault="006017A5" w:rsidP="006017A5">
      <w:pPr>
        <w:rPr>
          <w:rFonts w:cs="Arial"/>
        </w:rPr>
      </w:pPr>
      <w:r>
        <w:rPr>
          <w:rFonts w:cs="Arial"/>
        </w:rPr>
        <w:t>Menični znesek se nakaže na račun naročnika. Ponudnik izjavlja, da se zaveda pravnih posledic izdaje menice v zavarovanje. Menica naj se izpolni s klavzulo »BREZ PROTESTA«.</w:t>
      </w:r>
    </w:p>
    <w:p w14:paraId="7107833C" w14:textId="77777777" w:rsidR="006017A5" w:rsidRDefault="006017A5" w:rsidP="006017A5">
      <w:pPr>
        <w:rPr>
          <w:rFonts w:cs="Arial"/>
        </w:rPr>
      </w:pPr>
    </w:p>
    <w:p w14:paraId="4842906E" w14:textId="77777777" w:rsidR="006017A5" w:rsidRDefault="006017A5" w:rsidP="006017A5">
      <w:pPr>
        <w:rPr>
          <w:rFonts w:cs="Arial"/>
        </w:rPr>
      </w:pPr>
      <w:r>
        <w:rPr>
          <w:rFonts w:cs="Arial"/>
        </w:rPr>
        <w:t xml:space="preserve">Ponudnik hkrati pooblaščam naročnika </w:t>
      </w:r>
      <w:r>
        <w:t>Mariborski vodovod, Javno podjetje d.o.o., Jadranska cesta 24, 2000 Maribor</w:t>
      </w:r>
      <w:r>
        <w:rPr>
          <w:rFonts w:cs="Arial"/>
        </w:rPr>
        <w:t>, da predloži menico na unovčenje in izrecno dovoljujem banki izplačilo take menice.</w:t>
      </w:r>
    </w:p>
    <w:p w14:paraId="3CAB9AB6" w14:textId="77777777" w:rsidR="006017A5" w:rsidRDefault="006017A5" w:rsidP="006017A5">
      <w:pPr>
        <w:rPr>
          <w:rFonts w:cs="Arial"/>
        </w:rPr>
      </w:pPr>
    </w:p>
    <w:p w14:paraId="1E5B0E49" w14:textId="77777777" w:rsidR="006017A5" w:rsidRDefault="006017A5" w:rsidP="006017A5">
      <w:pPr>
        <w:rPr>
          <w:rFonts w:cs="Arial"/>
        </w:rPr>
      </w:pPr>
      <w:r>
        <w:rPr>
          <w:rFonts w:cs="Arial"/>
        </w:rPr>
        <w:lastRenderedPageBreak/>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6017A5" w14:paraId="7AE84297" w14:textId="77777777" w:rsidTr="006017A5">
        <w:tc>
          <w:tcPr>
            <w:tcW w:w="9107" w:type="dxa"/>
            <w:tcBorders>
              <w:top w:val="nil"/>
              <w:left w:val="nil"/>
              <w:bottom w:val="single" w:sz="4" w:space="0" w:color="auto"/>
              <w:right w:val="nil"/>
            </w:tcBorders>
            <w:hideMark/>
          </w:tcPr>
          <w:p w14:paraId="263FDC04" w14:textId="77777777" w:rsidR="006017A5" w:rsidRDefault="006017A5">
            <w:pPr>
              <w:widowControl w:val="0"/>
              <w:tabs>
                <w:tab w:val="left" w:pos="90"/>
                <w:tab w:val="left" w:pos="964"/>
              </w:tabs>
              <w:autoSpaceDE w:val="0"/>
              <w:autoSpaceDN w:val="0"/>
              <w:adjustRightInd w:val="0"/>
              <w:jc w:val="center"/>
              <w:rPr>
                <w:rFonts w:cs="Times New Roman"/>
              </w:rPr>
            </w:pPr>
            <w:bookmarkStart w:id="2" w:name="_Hlk176944202"/>
            <w:r>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017A5" w14:paraId="793E51B5" w14:textId="77777777" w:rsidTr="006017A5">
        <w:tc>
          <w:tcPr>
            <w:tcW w:w="9107" w:type="dxa"/>
            <w:tcBorders>
              <w:top w:val="single" w:sz="4" w:space="0" w:color="auto"/>
              <w:left w:val="nil"/>
              <w:bottom w:val="single" w:sz="4" w:space="0" w:color="auto"/>
              <w:right w:val="nil"/>
            </w:tcBorders>
            <w:hideMark/>
          </w:tcPr>
          <w:p w14:paraId="3B4FA373" w14:textId="77777777" w:rsidR="006017A5" w:rsidRDefault="006017A5">
            <w:pPr>
              <w:widowControl w:val="0"/>
              <w:tabs>
                <w:tab w:val="left" w:pos="90"/>
                <w:tab w:val="left" w:pos="964"/>
              </w:tabs>
              <w:autoSpaceDE w:val="0"/>
              <w:autoSpaceDN w:val="0"/>
              <w:adjustRightInd w:val="0"/>
              <w:jc w:val="center"/>
            </w:pPr>
            <w:r>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017A5" w14:paraId="10E57BA6" w14:textId="77777777" w:rsidTr="006017A5">
        <w:tc>
          <w:tcPr>
            <w:tcW w:w="9107" w:type="dxa"/>
            <w:tcBorders>
              <w:top w:val="single" w:sz="4" w:space="0" w:color="auto"/>
              <w:left w:val="nil"/>
              <w:bottom w:val="single" w:sz="4" w:space="0" w:color="auto"/>
              <w:right w:val="nil"/>
            </w:tcBorders>
            <w:hideMark/>
          </w:tcPr>
          <w:p w14:paraId="66D19246" w14:textId="77777777" w:rsidR="006017A5" w:rsidRDefault="006017A5">
            <w:pPr>
              <w:widowControl w:val="0"/>
              <w:tabs>
                <w:tab w:val="left" w:pos="90"/>
                <w:tab w:val="left" w:pos="964"/>
              </w:tabs>
              <w:autoSpaceDE w:val="0"/>
              <w:autoSpaceDN w:val="0"/>
              <w:adjustRightInd w:val="0"/>
              <w:jc w:val="center"/>
            </w:pPr>
            <w:r>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EC53837" w14:textId="77777777" w:rsidR="006017A5" w:rsidRDefault="006017A5" w:rsidP="006017A5">
      <w:pPr>
        <w:rPr>
          <w:rFonts w:ascii="Arial" w:hAnsi="Arial"/>
          <w:sz w:val="20"/>
          <w:lang w:eastAsia="en-US"/>
        </w:rPr>
      </w:pPr>
    </w:p>
    <w:bookmarkEnd w:id="2"/>
    <w:p w14:paraId="7F0A768F" w14:textId="77777777" w:rsidR="006017A5" w:rsidRDefault="006017A5" w:rsidP="006017A5">
      <w:pPr>
        <w:rPr>
          <w:rFonts w:cs="Arial"/>
        </w:rPr>
      </w:pPr>
      <w:r>
        <w:rPr>
          <w:rFonts w:cs="Arial"/>
        </w:rPr>
        <w:t>V primeru odprtja dodatnega računa, ki ni zgoraj naveden, izrecno dovoljujem izplačilo menice in pooblaščam banko, pri kateri je takšen račun odprt, da izvede plačilo.</w:t>
      </w:r>
    </w:p>
    <w:p w14:paraId="4F735152" w14:textId="77777777" w:rsidR="006017A5" w:rsidRDefault="006017A5" w:rsidP="006017A5">
      <w:pPr>
        <w:rPr>
          <w:rFonts w:cs="Arial"/>
        </w:rPr>
      </w:pPr>
    </w:p>
    <w:p w14:paraId="16039CEB" w14:textId="77777777" w:rsidR="006017A5" w:rsidRDefault="006017A5" w:rsidP="006017A5">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6017A5" w14:paraId="441821A8" w14:textId="77777777" w:rsidTr="006017A5">
        <w:tc>
          <w:tcPr>
            <w:tcW w:w="3430" w:type="dxa"/>
            <w:hideMark/>
          </w:tcPr>
          <w:p w14:paraId="23A7ACF4" w14:textId="77777777" w:rsidR="006017A5" w:rsidRDefault="006017A5">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72A2CE5A" w14:textId="77777777" w:rsidR="006017A5" w:rsidRDefault="006017A5">
            <w:pPr>
              <w:widowControl w:val="0"/>
              <w:tabs>
                <w:tab w:val="left" w:pos="5580"/>
              </w:tabs>
              <w:autoSpaceDE w:val="0"/>
              <w:autoSpaceDN w:val="0"/>
              <w:adjustRightInd w:val="0"/>
              <w:spacing w:before="48"/>
              <w:jc w:val="center"/>
              <w:rPr>
                <w:rFonts w:cs="Arial"/>
              </w:rPr>
            </w:pPr>
          </w:p>
        </w:tc>
        <w:tc>
          <w:tcPr>
            <w:tcW w:w="3573" w:type="dxa"/>
            <w:hideMark/>
          </w:tcPr>
          <w:p w14:paraId="6AD337FF" w14:textId="77777777" w:rsidR="006017A5" w:rsidRDefault="006017A5">
            <w:pPr>
              <w:widowControl w:val="0"/>
              <w:tabs>
                <w:tab w:val="left" w:pos="5580"/>
              </w:tabs>
              <w:autoSpaceDE w:val="0"/>
              <w:autoSpaceDN w:val="0"/>
              <w:adjustRightInd w:val="0"/>
              <w:spacing w:before="48"/>
              <w:jc w:val="center"/>
              <w:rPr>
                <w:rFonts w:cs="Arial"/>
              </w:rPr>
            </w:pPr>
            <w:r>
              <w:rPr>
                <w:rFonts w:cs="Arial"/>
              </w:rPr>
              <w:t>Žig in podpis odgovorne osebe:</w:t>
            </w:r>
          </w:p>
        </w:tc>
      </w:tr>
      <w:tr w:rsidR="006017A5" w14:paraId="2A962468" w14:textId="77777777" w:rsidTr="006017A5">
        <w:tc>
          <w:tcPr>
            <w:tcW w:w="3430" w:type="dxa"/>
            <w:tcBorders>
              <w:top w:val="nil"/>
              <w:left w:val="nil"/>
              <w:bottom w:val="single" w:sz="4" w:space="0" w:color="auto"/>
              <w:right w:val="nil"/>
            </w:tcBorders>
          </w:tcPr>
          <w:p w14:paraId="6CCFF2C9" w14:textId="77777777" w:rsidR="006017A5" w:rsidRDefault="006017A5">
            <w:pPr>
              <w:widowControl w:val="0"/>
              <w:tabs>
                <w:tab w:val="left" w:pos="5580"/>
              </w:tabs>
              <w:autoSpaceDE w:val="0"/>
              <w:autoSpaceDN w:val="0"/>
              <w:adjustRightInd w:val="0"/>
              <w:spacing w:before="48"/>
              <w:jc w:val="center"/>
              <w:rPr>
                <w:rFonts w:cs="Arial"/>
              </w:rPr>
            </w:pPr>
          </w:p>
          <w:p w14:paraId="00A1F12D" w14:textId="77777777" w:rsidR="006017A5" w:rsidRDefault="006017A5">
            <w:pPr>
              <w:widowControl w:val="0"/>
              <w:tabs>
                <w:tab w:val="left" w:pos="5580"/>
              </w:tabs>
              <w:autoSpaceDE w:val="0"/>
              <w:autoSpaceDN w:val="0"/>
              <w:adjustRightInd w:val="0"/>
              <w:spacing w:before="48"/>
              <w:jc w:val="center"/>
              <w:rPr>
                <w:rFonts w:cs="Arial"/>
              </w:rPr>
            </w:pPr>
          </w:p>
        </w:tc>
        <w:tc>
          <w:tcPr>
            <w:tcW w:w="2067" w:type="dxa"/>
          </w:tcPr>
          <w:p w14:paraId="5FADEB0A" w14:textId="77777777" w:rsidR="006017A5" w:rsidRDefault="006017A5">
            <w:pPr>
              <w:widowControl w:val="0"/>
              <w:tabs>
                <w:tab w:val="left" w:pos="5580"/>
              </w:tabs>
              <w:autoSpaceDE w:val="0"/>
              <w:autoSpaceDN w:val="0"/>
              <w:adjustRightInd w:val="0"/>
              <w:spacing w:before="48"/>
              <w:jc w:val="center"/>
              <w:rPr>
                <w:rFonts w:cs="Arial"/>
              </w:rPr>
            </w:pPr>
          </w:p>
        </w:tc>
        <w:tc>
          <w:tcPr>
            <w:tcW w:w="3573" w:type="dxa"/>
            <w:tcBorders>
              <w:top w:val="nil"/>
              <w:left w:val="nil"/>
              <w:bottom w:val="single" w:sz="4" w:space="0" w:color="auto"/>
              <w:right w:val="nil"/>
            </w:tcBorders>
          </w:tcPr>
          <w:p w14:paraId="2E1ED878" w14:textId="77777777" w:rsidR="006017A5" w:rsidRDefault="006017A5">
            <w:pPr>
              <w:widowControl w:val="0"/>
              <w:tabs>
                <w:tab w:val="left" w:pos="5580"/>
              </w:tabs>
              <w:autoSpaceDE w:val="0"/>
              <w:autoSpaceDN w:val="0"/>
              <w:adjustRightInd w:val="0"/>
              <w:spacing w:before="48"/>
              <w:jc w:val="center"/>
              <w:rPr>
                <w:rFonts w:cs="Arial"/>
              </w:rPr>
            </w:pPr>
          </w:p>
          <w:p w14:paraId="70633FDE" w14:textId="77777777" w:rsidR="006017A5" w:rsidRDefault="006017A5">
            <w:pPr>
              <w:widowControl w:val="0"/>
              <w:tabs>
                <w:tab w:val="left" w:pos="5580"/>
              </w:tabs>
              <w:autoSpaceDE w:val="0"/>
              <w:autoSpaceDN w:val="0"/>
              <w:adjustRightInd w:val="0"/>
              <w:spacing w:before="48"/>
              <w:jc w:val="center"/>
              <w:rPr>
                <w:rFonts w:cs="Arial"/>
              </w:rPr>
            </w:pPr>
          </w:p>
        </w:tc>
      </w:tr>
    </w:tbl>
    <w:p w14:paraId="5CFF6DE4" w14:textId="77777777" w:rsidR="006017A5" w:rsidRDefault="006017A5" w:rsidP="006017A5">
      <w:pPr>
        <w:pStyle w:val="Telobesedila"/>
      </w:pPr>
    </w:p>
    <w:p w14:paraId="292F98DF" w14:textId="77777777" w:rsidR="006017A5" w:rsidRDefault="006017A5" w:rsidP="006017A5">
      <w:pPr>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017A5" w14:paraId="359FE2EF" w14:textId="77777777" w:rsidTr="006017A5">
        <w:tc>
          <w:tcPr>
            <w:tcW w:w="1740" w:type="dxa"/>
            <w:tcBorders>
              <w:top w:val="single" w:sz="4" w:space="0" w:color="000000"/>
              <w:left w:val="single" w:sz="4" w:space="0" w:color="000000"/>
              <w:bottom w:val="single" w:sz="4" w:space="0" w:color="000000"/>
              <w:right w:val="single" w:sz="4" w:space="0" w:color="000000"/>
            </w:tcBorders>
            <w:vAlign w:val="center"/>
            <w:hideMark/>
          </w:tcPr>
          <w:p w14:paraId="22085B36" w14:textId="38B6415C" w:rsidR="006017A5" w:rsidRDefault="006017A5">
            <w:pPr>
              <w:rPr>
                <w:rFonts w:cs="Times New Roman"/>
                <w:b/>
              </w:rPr>
            </w:pPr>
            <w:r>
              <w:rPr>
                <w:b/>
              </w:rPr>
              <w:lastRenderedPageBreak/>
              <w:t xml:space="preserve">Obrazec št. </w:t>
            </w:r>
            <w:r w:rsidR="00BC779B">
              <w:rPr>
                <w:b/>
              </w:rPr>
              <w:t>9</w:t>
            </w:r>
          </w:p>
        </w:tc>
      </w:tr>
    </w:tbl>
    <w:p w14:paraId="51D1CD21" w14:textId="77777777" w:rsidR="006017A5" w:rsidRDefault="006017A5" w:rsidP="006017A5">
      <w:pPr>
        <w:widowControl w:val="0"/>
        <w:tabs>
          <w:tab w:val="left" w:pos="90"/>
          <w:tab w:val="left" w:pos="964"/>
        </w:tabs>
        <w:autoSpaceDE w:val="0"/>
        <w:autoSpaceDN w:val="0"/>
        <w:adjustRightInd w:val="0"/>
        <w:rPr>
          <w:rFonts w:ascii="Arial" w:hAnsi="Arial" w:cs="Arial"/>
          <w:sz w:val="20"/>
          <w:lang w:eastAsia="en-US"/>
        </w:rPr>
      </w:pPr>
    </w:p>
    <w:p w14:paraId="78B750D0" w14:textId="77777777" w:rsidR="006017A5" w:rsidRDefault="006017A5" w:rsidP="006017A5">
      <w:pPr>
        <w:widowControl w:val="0"/>
        <w:tabs>
          <w:tab w:val="left" w:pos="90"/>
          <w:tab w:val="left" w:pos="964"/>
        </w:tabs>
        <w:autoSpaceDE w:val="0"/>
        <w:autoSpaceDN w:val="0"/>
        <w:adjustRightInd w:val="0"/>
        <w:rPr>
          <w:rFonts w:cs="Arial"/>
        </w:rPr>
      </w:pPr>
    </w:p>
    <w:p w14:paraId="2BA435FF" w14:textId="77777777" w:rsidR="006017A5" w:rsidRDefault="006017A5" w:rsidP="006017A5">
      <w:pPr>
        <w:ind w:left="454" w:hanging="454"/>
        <w:jc w:val="center"/>
        <w:rPr>
          <w:rFonts w:cs="Arial"/>
          <w:b/>
          <w:sz w:val="24"/>
        </w:rPr>
      </w:pPr>
      <w:r>
        <w:rPr>
          <w:rFonts w:cs="Arial"/>
          <w:b/>
          <w:sz w:val="24"/>
        </w:rPr>
        <w:t>VZOREC: MENIČNA IZJAVA S POOBLASTILOM ZA IZPOLNITEV</w:t>
      </w:r>
    </w:p>
    <w:p w14:paraId="55B849FB" w14:textId="77777777" w:rsidR="006017A5" w:rsidRDefault="006017A5" w:rsidP="006017A5">
      <w:pPr>
        <w:ind w:left="454" w:hanging="454"/>
        <w:jc w:val="center"/>
        <w:rPr>
          <w:rFonts w:cs="Arial"/>
          <w:b/>
          <w:sz w:val="24"/>
        </w:rPr>
      </w:pPr>
      <w:r>
        <w:rPr>
          <w:rFonts w:cs="Arial"/>
          <w:b/>
          <w:sz w:val="24"/>
        </w:rPr>
        <w:t>ZA DOBRO IZVEDBO POGODBENIH OBVEZNOSTI</w:t>
      </w:r>
    </w:p>
    <w:p w14:paraId="19FB13ED" w14:textId="77777777" w:rsidR="006017A5" w:rsidRDefault="006017A5" w:rsidP="006017A5">
      <w:pPr>
        <w:rPr>
          <w:rFonts w:cs="Arial"/>
          <w:sz w:val="20"/>
        </w:rPr>
      </w:pPr>
    </w:p>
    <w:p w14:paraId="50383A99" w14:textId="77777777" w:rsidR="006017A5" w:rsidRDefault="006017A5" w:rsidP="006017A5">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7890"/>
      </w:tblGrid>
      <w:tr w:rsidR="006017A5" w14:paraId="27CED84F" w14:textId="77777777" w:rsidTr="006017A5">
        <w:tc>
          <w:tcPr>
            <w:tcW w:w="1106" w:type="dxa"/>
            <w:hideMark/>
          </w:tcPr>
          <w:p w14:paraId="182CCEB6" w14:textId="77777777" w:rsidR="006017A5" w:rsidRDefault="006017A5">
            <w:pPr>
              <w:rPr>
                <w:rFonts w:cs="Times New Roman"/>
              </w:rPr>
            </w:pPr>
            <w:r>
              <w:t>Ponudnik:</w:t>
            </w:r>
          </w:p>
        </w:tc>
        <w:tc>
          <w:tcPr>
            <w:tcW w:w="8109" w:type="dxa"/>
            <w:tcBorders>
              <w:top w:val="nil"/>
              <w:left w:val="nil"/>
              <w:bottom w:val="single" w:sz="4" w:space="0" w:color="auto"/>
              <w:right w:val="nil"/>
            </w:tcBorders>
          </w:tcPr>
          <w:p w14:paraId="0A02C867" w14:textId="77777777" w:rsidR="006017A5" w:rsidRDefault="006017A5">
            <w:pPr>
              <w:widowControl w:val="0"/>
              <w:tabs>
                <w:tab w:val="left" w:pos="90"/>
                <w:tab w:val="left" w:pos="964"/>
              </w:tabs>
              <w:autoSpaceDE w:val="0"/>
              <w:autoSpaceDN w:val="0"/>
              <w:adjustRightInd w:val="0"/>
            </w:pPr>
          </w:p>
        </w:tc>
      </w:tr>
    </w:tbl>
    <w:p w14:paraId="454D0DB7" w14:textId="77777777" w:rsidR="006017A5" w:rsidRDefault="006017A5" w:rsidP="006017A5">
      <w:pPr>
        <w:widowControl w:val="0"/>
        <w:tabs>
          <w:tab w:val="left" w:pos="90"/>
          <w:tab w:val="left" w:pos="964"/>
        </w:tabs>
        <w:autoSpaceDE w:val="0"/>
        <w:autoSpaceDN w:val="0"/>
        <w:adjustRightInd w:val="0"/>
        <w:rPr>
          <w:rFonts w:ascii="Arial" w:hAnsi="Arial"/>
          <w:sz w:val="20"/>
          <w:lang w:eastAsia="en-US"/>
        </w:rPr>
      </w:pPr>
    </w:p>
    <w:tbl>
      <w:tblPr>
        <w:tblW w:w="0" w:type="auto"/>
        <w:tblLook w:val="04A0" w:firstRow="1" w:lastRow="0" w:firstColumn="1" w:lastColumn="0" w:noHBand="0" w:noVBand="1"/>
      </w:tblPr>
      <w:tblGrid>
        <w:gridCol w:w="4564"/>
        <w:gridCol w:w="4460"/>
      </w:tblGrid>
      <w:tr w:rsidR="006017A5" w14:paraId="3D60ADB5" w14:textId="77777777" w:rsidTr="006017A5">
        <w:tc>
          <w:tcPr>
            <w:tcW w:w="4644" w:type="dxa"/>
            <w:hideMark/>
          </w:tcPr>
          <w:p w14:paraId="3813F61B" w14:textId="77777777" w:rsidR="006017A5" w:rsidRDefault="006017A5">
            <w:r>
              <w:t>Zakoniti zastopnik oz. pooblaščenec ponudnika:</w:t>
            </w:r>
          </w:p>
        </w:tc>
        <w:tc>
          <w:tcPr>
            <w:tcW w:w="4571" w:type="dxa"/>
            <w:tcBorders>
              <w:top w:val="nil"/>
              <w:left w:val="nil"/>
              <w:bottom w:val="single" w:sz="4" w:space="0" w:color="auto"/>
              <w:right w:val="nil"/>
            </w:tcBorders>
          </w:tcPr>
          <w:p w14:paraId="70D52E5E" w14:textId="77777777" w:rsidR="006017A5" w:rsidRDefault="006017A5">
            <w:pPr>
              <w:widowControl w:val="0"/>
              <w:tabs>
                <w:tab w:val="left" w:pos="90"/>
                <w:tab w:val="left" w:pos="964"/>
              </w:tabs>
              <w:autoSpaceDE w:val="0"/>
              <w:autoSpaceDN w:val="0"/>
              <w:adjustRightInd w:val="0"/>
            </w:pPr>
          </w:p>
        </w:tc>
      </w:tr>
    </w:tbl>
    <w:p w14:paraId="40F4BF69" w14:textId="77777777" w:rsidR="006017A5" w:rsidRDefault="006017A5" w:rsidP="006017A5">
      <w:pPr>
        <w:rPr>
          <w:rFonts w:ascii="Arial" w:hAnsi="Arial"/>
          <w:sz w:val="20"/>
          <w:lang w:eastAsia="en-US"/>
        </w:rPr>
      </w:pPr>
    </w:p>
    <w:p w14:paraId="08600400" w14:textId="77777777" w:rsidR="006017A5" w:rsidRDefault="006017A5" w:rsidP="006017A5">
      <w:pPr>
        <w:rPr>
          <w:rFonts w:cs="Arial"/>
        </w:rPr>
      </w:pPr>
      <w:r>
        <w:t>nepreklicno izjavljam, da pooblaščam naročnika Mariborski vodovod, Javno podjetje d.o.o., Jadranska cesta 24, 2000 Maribor</w:t>
      </w:r>
      <w:r>
        <w:rPr>
          <w:rFonts w:cs="Arial"/>
        </w:rPr>
        <w:t xml:space="preserve">, da lahko podpisano bianco menico, ki je bila izročena kot </w:t>
      </w:r>
      <w:r>
        <w:rPr>
          <w:rFonts w:cs="Arial"/>
          <w:b/>
        </w:rPr>
        <w:t>zavarovanje za dobro izvedbo pogodbenih obveznosti</w:t>
      </w:r>
      <w:r>
        <w:rPr>
          <w:rFonts w:cs="Arial"/>
        </w:rPr>
        <w:t xml:space="preserve"> za javno naročilo </w:t>
      </w:r>
      <w:r>
        <w:t xml:space="preserve">»Dobava kemikalij - </w:t>
      </w:r>
      <w:proofErr w:type="spellStart"/>
      <w:r>
        <w:t>polielektrolitov</w:t>
      </w:r>
      <w:proofErr w:type="spellEnd"/>
      <w:r>
        <w:t xml:space="preserve"> za proces dehidracije blata za obdobje 2 let«, </w:t>
      </w:r>
      <w:r>
        <w:rPr>
          <w:rFonts w:cs="Arial"/>
        </w:rPr>
        <w:t xml:space="preserve">skladno z okvirnim sporazumom/pogodbo št. _______________ in določili dokumentacije v zvezi z oddajo javnega naročila ter ponudbe za predmetno javno naročilo, brez poprejšnjega obvestila izpolni v vseh neizpolnjenih delih za znesek v višini </w:t>
      </w:r>
      <w:r>
        <w:rPr>
          <w:u w:val="single"/>
        </w:rPr>
        <w:t>10,00 %</w:t>
      </w:r>
      <w:r>
        <w:rPr>
          <w:rFonts w:cs="Arial"/>
          <w:u w:val="single"/>
        </w:rPr>
        <w:t xml:space="preserve"> skupne vrednosti okvirnega sporazuma (z DDV)/</w:t>
      </w:r>
      <w:r>
        <w:rPr>
          <w:u w:val="single"/>
        </w:rPr>
        <w:t>10,00 %</w:t>
      </w:r>
      <w:r>
        <w:rPr>
          <w:rFonts w:cs="Arial"/>
          <w:u w:val="single"/>
        </w:rPr>
        <w:t xml:space="preserve"> pogodbene vrednosti (z DDV).</w:t>
      </w:r>
    </w:p>
    <w:p w14:paraId="66863A35" w14:textId="77777777" w:rsidR="006017A5" w:rsidRDefault="006017A5" w:rsidP="006017A5">
      <w:pPr>
        <w:rPr>
          <w:rFonts w:cs="Arial"/>
        </w:rPr>
      </w:pPr>
    </w:p>
    <w:p w14:paraId="4673E4A9" w14:textId="77777777" w:rsidR="006017A5" w:rsidRDefault="006017A5" w:rsidP="006017A5">
      <w:pPr>
        <w:rPr>
          <w:rFonts w:cs="Arial"/>
        </w:rPr>
      </w:pPr>
      <w:r>
        <w:rPr>
          <w:rFonts w:cs="Arial"/>
        </w:rPr>
        <w:t>Ponudnik se odreka vsem ugovorom proti tako izpolnjeni menici in se zavezuje menico plačati, ko dospe, v gotovini.</w:t>
      </w:r>
    </w:p>
    <w:p w14:paraId="67180654" w14:textId="77777777" w:rsidR="006017A5" w:rsidRDefault="006017A5" w:rsidP="006017A5">
      <w:pPr>
        <w:rPr>
          <w:rFonts w:cs="Arial"/>
        </w:rPr>
      </w:pPr>
    </w:p>
    <w:p w14:paraId="1FB7A3AD" w14:textId="77777777" w:rsidR="006017A5" w:rsidRDefault="006017A5" w:rsidP="006017A5">
      <w:pPr>
        <w:rPr>
          <w:rFonts w:cs="Arial"/>
        </w:rPr>
      </w:pPr>
      <w:r>
        <w:rPr>
          <w:rFonts w:cs="Arial"/>
        </w:rPr>
        <w:t>Menični znesek se nakaže na račun naročnika. Ponudnik izjavlja, da se zaveda pravnih posledic izdaje menice v zavarovanje. Menica naj se izpolni s klavzulo »BREZ PROTESTA«.</w:t>
      </w:r>
    </w:p>
    <w:p w14:paraId="630EF18C" w14:textId="77777777" w:rsidR="006017A5" w:rsidRDefault="006017A5" w:rsidP="006017A5">
      <w:pPr>
        <w:rPr>
          <w:rFonts w:cs="Arial"/>
        </w:rPr>
      </w:pPr>
    </w:p>
    <w:p w14:paraId="4F556F8F" w14:textId="77777777" w:rsidR="006017A5" w:rsidRDefault="006017A5" w:rsidP="006017A5">
      <w:pPr>
        <w:rPr>
          <w:rFonts w:cs="Arial"/>
        </w:rPr>
      </w:pPr>
      <w:r>
        <w:rPr>
          <w:rFonts w:cs="Arial"/>
        </w:rPr>
        <w:t xml:space="preserve">Ponudnik hkrati pooblaščam naročnika </w:t>
      </w:r>
      <w:r>
        <w:t>Mariborski vodovod, Javno podjetje d.o.o., Jadranska cesta 24, 2000 Maribor</w:t>
      </w:r>
      <w:r>
        <w:rPr>
          <w:rFonts w:cs="Arial"/>
        </w:rPr>
        <w:t>, da predloži menico na unovčenje in izrecno dovoljujem banki izplačilo take menice.</w:t>
      </w:r>
    </w:p>
    <w:p w14:paraId="1BA5A9C7" w14:textId="77777777" w:rsidR="006017A5" w:rsidRDefault="006017A5" w:rsidP="006017A5">
      <w:pPr>
        <w:rPr>
          <w:rFonts w:cs="Arial"/>
        </w:rPr>
      </w:pPr>
    </w:p>
    <w:p w14:paraId="3D6EEF31" w14:textId="77777777" w:rsidR="006017A5" w:rsidRDefault="006017A5" w:rsidP="006017A5">
      <w:pPr>
        <w:rPr>
          <w:rFonts w:cs="Arial"/>
        </w:rPr>
      </w:pPr>
      <w:r>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6017A5" w14:paraId="6173BA19" w14:textId="77777777" w:rsidTr="006017A5">
        <w:tc>
          <w:tcPr>
            <w:tcW w:w="9107" w:type="dxa"/>
            <w:tcBorders>
              <w:top w:val="nil"/>
              <w:left w:val="nil"/>
              <w:bottom w:val="single" w:sz="4" w:space="0" w:color="auto"/>
              <w:right w:val="nil"/>
            </w:tcBorders>
            <w:hideMark/>
          </w:tcPr>
          <w:p w14:paraId="63DAF19B" w14:textId="77777777" w:rsidR="006017A5" w:rsidRDefault="006017A5">
            <w:pPr>
              <w:widowControl w:val="0"/>
              <w:tabs>
                <w:tab w:val="left" w:pos="90"/>
                <w:tab w:val="left" w:pos="964"/>
              </w:tabs>
              <w:autoSpaceDE w:val="0"/>
              <w:autoSpaceDN w:val="0"/>
              <w:adjustRightInd w:val="0"/>
              <w:jc w:val="center"/>
              <w:rPr>
                <w:rFonts w:cs="Times New Roman"/>
              </w:rPr>
            </w:pPr>
            <w:r>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017A5" w14:paraId="2288DF4D" w14:textId="77777777" w:rsidTr="006017A5">
        <w:tc>
          <w:tcPr>
            <w:tcW w:w="9107" w:type="dxa"/>
            <w:tcBorders>
              <w:top w:val="single" w:sz="4" w:space="0" w:color="auto"/>
              <w:left w:val="nil"/>
              <w:bottom w:val="single" w:sz="4" w:space="0" w:color="auto"/>
              <w:right w:val="nil"/>
            </w:tcBorders>
            <w:hideMark/>
          </w:tcPr>
          <w:p w14:paraId="2FB7356A" w14:textId="77777777" w:rsidR="006017A5" w:rsidRDefault="006017A5">
            <w:pPr>
              <w:widowControl w:val="0"/>
              <w:tabs>
                <w:tab w:val="left" w:pos="90"/>
                <w:tab w:val="left" w:pos="964"/>
              </w:tabs>
              <w:autoSpaceDE w:val="0"/>
              <w:autoSpaceDN w:val="0"/>
              <w:adjustRightInd w:val="0"/>
              <w:jc w:val="center"/>
            </w:pPr>
            <w:r>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017A5" w14:paraId="1C894E99" w14:textId="77777777" w:rsidTr="006017A5">
        <w:tc>
          <w:tcPr>
            <w:tcW w:w="9107" w:type="dxa"/>
            <w:tcBorders>
              <w:top w:val="single" w:sz="4" w:space="0" w:color="auto"/>
              <w:left w:val="nil"/>
              <w:bottom w:val="single" w:sz="4" w:space="0" w:color="auto"/>
              <w:right w:val="nil"/>
            </w:tcBorders>
            <w:hideMark/>
          </w:tcPr>
          <w:p w14:paraId="77EB64DC" w14:textId="77777777" w:rsidR="006017A5" w:rsidRDefault="006017A5">
            <w:pPr>
              <w:widowControl w:val="0"/>
              <w:tabs>
                <w:tab w:val="left" w:pos="90"/>
                <w:tab w:val="left" w:pos="964"/>
              </w:tabs>
              <w:autoSpaceDE w:val="0"/>
              <w:autoSpaceDN w:val="0"/>
              <w:adjustRightInd w:val="0"/>
              <w:jc w:val="center"/>
            </w:pPr>
            <w:r>
              <w:lastRenderedPageBreak/>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A991507" w14:textId="77777777" w:rsidR="006017A5" w:rsidRDefault="006017A5" w:rsidP="006017A5">
      <w:pPr>
        <w:rPr>
          <w:rFonts w:ascii="Arial" w:hAnsi="Arial"/>
          <w:sz w:val="20"/>
          <w:lang w:eastAsia="en-US"/>
        </w:rPr>
      </w:pPr>
    </w:p>
    <w:p w14:paraId="3DC89864" w14:textId="77777777" w:rsidR="006017A5" w:rsidRDefault="006017A5" w:rsidP="006017A5">
      <w:pPr>
        <w:rPr>
          <w:rFonts w:cs="Arial"/>
        </w:rPr>
      </w:pPr>
      <w:r>
        <w:rPr>
          <w:rFonts w:cs="Arial"/>
        </w:rPr>
        <w:t>V primeru odprtja dodatnega računa, ki ni zgoraj naveden, izrecno dovoljujem izplačilo menice in pooblaščam banko, pri kateri je takšen račun odprt, da izvede plačilo.</w:t>
      </w:r>
    </w:p>
    <w:p w14:paraId="538B0EEA" w14:textId="77777777" w:rsidR="006017A5" w:rsidRDefault="006017A5" w:rsidP="006017A5">
      <w:pPr>
        <w:rPr>
          <w:rFonts w:cs="Arial"/>
        </w:rPr>
      </w:pPr>
    </w:p>
    <w:p w14:paraId="18C81801" w14:textId="77777777" w:rsidR="006017A5" w:rsidRDefault="006017A5" w:rsidP="006017A5">
      <w:pPr>
        <w:rPr>
          <w:rFonts w:cs="Arial"/>
          <w:i/>
          <w:iCs/>
        </w:rPr>
      </w:pPr>
      <w:bookmarkStart w:id="3" w:name="_Hlk176944292"/>
      <w:r>
        <w:rPr>
          <w:rFonts w:cs="Arial"/>
          <w:i/>
          <w:iCs/>
        </w:rPr>
        <w:t>Veljavnost: za celoten čas trajanja okvirnega sporazuma, podaljšano za dodatnih 30 (trideset) dni po izteku okvirnega sporazuma, z možnostjo podaljšanja na zahtevo naročnika.</w:t>
      </w:r>
    </w:p>
    <w:p w14:paraId="4F4D8E8B" w14:textId="77777777" w:rsidR="006017A5" w:rsidRDefault="006017A5" w:rsidP="006017A5">
      <w:pPr>
        <w:rPr>
          <w:rFonts w:cs="Arial"/>
        </w:rPr>
      </w:pPr>
    </w:p>
    <w:p w14:paraId="6D623C77" w14:textId="77777777" w:rsidR="006017A5" w:rsidRDefault="006017A5" w:rsidP="006017A5">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6017A5" w14:paraId="731DA6EC" w14:textId="77777777" w:rsidTr="006017A5">
        <w:tc>
          <w:tcPr>
            <w:tcW w:w="3430" w:type="dxa"/>
            <w:hideMark/>
          </w:tcPr>
          <w:p w14:paraId="6CB6967E" w14:textId="77777777" w:rsidR="006017A5" w:rsidRDefault="006017A5">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33B843F4" w14:textId="77777777" w:rsidR="006017A5" w:rsidRDefault="006017A5">
            <w:pPr>
              <w:widowControl w:val="0"/>
              <w:tabs>
                <w:tab w:val="left" w:pos="5580"/>
              </w:tabs>
              <w:autoSpaceDE w:val="0"/>
              <w:autoSpaceDN w:val="0"/>
              <w:adjustRightInd w:val="0"/>
              <w:spacing w:before="48"/>
              <w:jc w:val="center"/>
              <w:rPr>
                <w:rFonts w:cs="Arial"/>
              </w:rPr>
            </w:pPr>
          </w:p>
        </w:tc>
        <w:tc>
          <w:tcPr>
            <w:tcW w:w="3573" w:type="dxa"/>
            <w:hideMark/>
          </w:tcPr>
          <w:p w14:paraId="3F13BBEF" w14:textId="77777777" w:rsidR="006017A5" w:rsidRDefault="006017A5">
            <w:pPr>
              <w:widowControl w:val="0"/>
              <w:tabs>
                <w:tab w:val="left" w:pos="5580"/>
              </w:tabs>
              <w:autoSpaceDE w:val="0"/>
              <w:autoSpaceDN w:val="0"/>
              <w:adjustRightInd w:val="0"/>
              <w:spacing w:before="48"/>
              <w:jc w:val="center"/>
              <w:rPr>
                <w:rFonts w:cs="Arial"/>
              </w:rPr>
            </w:pPr>
            <w:r>
              <w:rPr>
                <w:rFonts w:cs="Arial"/>
              </w:rPr>
              <w:t>Žig in podpis odgovorne osebe:</w:t>
            </w:r>
          </w:p>
        </w:tc>
      </w:tr>
      <w:tr w:rsidR="006017A5" w14:paraId="63DCDC8E" w14:textId="77777777" w:rsidTr="006017A5">
        <w:tc>
          <w:tcPr>
            <w:tcW w:w="3430" w:type="dxa"/>
            <w:tcBorders>
              <w:top w:val="nil"/>
              <w:left w:val="nil"/>
              <w:bottom w:val="single" w:sz="4" w:space="0" w:color="auto"/>
              <w:right w:val="nil"/>
            </w:tcBorders>
          </w:tcPr>
          <w:p w14:paraId="5399A98A" w14:textId="77777777" w:rsidR="006017A5" w:rsidRDefault="006017A5">
            <w:pPr>
              <w:widowControl w:val="0"/>
              <w:tabs>
                <w:tab w:val="left" w:pos="5580"/>
              </w:tabs>
              <w:autoSpaceDE w:val="0"/>
              <w:autoSpaceDN w:val="0"/>
              <w:adjustRightInd w:val="0"/>
              <w:spacing w:before="48"/>
              <w:jc w:val="center"/>
              <w:rPr>
                <w:rFonts w:cs="Arial"/>
              </w:rPr>
            </w:pPr>
          </w:p>
          <w:p w14:paraId="4909EC13" w14:textId="77777777" w:rsidR="006017A5" w:rsidRDefault="006017A5">
            <w:pPr>
              <w:widowControl w:val="0"/>
              <w:tabs>
                <w:tab w:val="left" w:pos="5580"/>
              </w:tabs>
              <w:autoSpaceDE w:val="0"/>
              <w:autoSpaceDN w:val="0"/>
              <w:adjustRightInd w:val="0"/>
              <w:spacing w:before="48"/>
              <w:jc w:val="center"/>
              <w:rPr>
                <w:rFonts w:cs="Arial"/>
              </w:rPr>
            </w:pPr>
          </w:p>
        </w:tc>
        <w:tc>
          <w:tcPr>
            <w:tcW w:w="2067" w:type="dxa"/>
          </w:tcPr>
          <w:p w14:paraId="1CB25FAF" w14:textId="77777777" w:rsidR="006017A5" w:rsidRDefault="006017A5">
            <w:pPr>
              <w:widowControl w:val="0"/>
              <w:tabs>
                <w:tab w:val="left" w:pos="5580"/>
              </w:tabs>
              <w:autoSpaceDE w:val="0"/>
              <w:autoSpaceDN w:val="0"/>
              <w:adjustRightInd w:val="0"/>
              <w:spacing w:before="48"/>
              <w:jc w:val="center"/>
              <w:rPr>
                <w:rFonts w:cs="Arial"/>
              </w:rPr>
            </w:pPr>
          </w:p>
        </w:tc>
        <w:tc>
          <w:tcPr>
            <w:tcW w:w="3573" w:type="dxa"/>
            <w:tcBorders>
              <w:top w:val="nil"/>
              <w:left w:val="nil"/>
              <w:bottom w:val="single" w:sz="4" w:space="0" w:color="auto"/>
              <w:right w:val="nil"/>
            </w:tcBorders>
          </w:tcPr>
          <w:p w14:paraId="020D7AB2" w14:textId="77777777" w:rsidR="006017A5" w:rsidRDefault="006017A5">
            <w:pPr>
              <w:widowControl w:val="0"/>
              <w:tabs>
                <w:tab w:val="left" w:pos="5580"/>
              </w:tabs>
              <w:autoSpaceDE w:val="0"/>
              <w:autoSpaceDN w:val="0"/>
              <w:adjustRightInd w:val="0"/>
              <w:spacing w:before="48"/>
              <w:jc w:val="center"/>
              <w:rPr>
                <w:rFonts w:cs="Arial"/>
              </w:rPr>
            </w:pPr>
          </w:p>
          <w:p w14:paraId="5A28A207" w14:textId="77777777" w:rsidR="006017A5" w:rsidRDefault="006017A5">
            <w:pPr>
              <w:widowControl w:val="0"/>
              <w:tabs>
                <w:tab w:val="left" w:pos="5580"/>
              </w:tabs>
              <w:autoSpaceDE w:val="0"/>
              <w:autoSpaceDN w:val="0"/>
              <w:adjustRightInd w:val="0"/>
              <w:spacing w:before="48"/>
              <w:jc w:val="center"/>
              <w:rPr>
                <w:rFonts w:cs="Arial"/>
              </w:rPr>
            </w:pPr>
          </w:p>
        </w:tc>
      </w:tr>
      <w:bookmarkEnd w:id="3"/>
    </w:tbl>
    <w:p w14:paraId="2B0627A7" w14:textId="77777777" w:rsidR="006017A5" w:rsidRDefault="006017A5" w:rsidP="006017A5">
      <w:pPr>
        <w:pStyle w:val="Telobesedila"/>
      </w:pPr>
    </w:p>
    <w:p w14:paraId="492EE9B5" w14:textId="7389188B" w:rsidR="00185FAA" w:rsidRDefault="00185FAA" w:rsidP="00C64B47"/>
    <w:p w14:paraId="04458832" w14:textId="77777777" w:rsidR="00145953" w:rsidRDefault="00145953" w:rsidP="00C64B47"/>
    <w:p w14:paraId="1A36A971" w14:textId="77777777" w:rsidR="00145953" w:rsidRDefault="00145953" w:rsidP="00C64B47"/>
    <w:p w14:paraId="61C31629" w14:textId="77777777" w:rsidR="00145953" w:rsidRDefault="00145953" w:rsidP="00C64B47"/>
    <w:p w14:paraId="7A329BAB" w14:textId="77777777" w:rsidR="00145953" w:rsidRDefault="00145953" w:rsidP="00C64B47"/>
    <w:p w14:paraId="245A33F0" w14:textId="77777777" w:rsidR="00145953" w:rsidRDefault="00145953" w:rsidP="00C64B47"/>
    <w:p w14:paraId="6A011073" w14:textId="77777777" w:rsidR="00145953" w:rsidRDefault="00145953" w:rsidP="00C64B47"/>
    <w:p w14:paraId="62599319" w14:textId="77777777" w:rsidR="00145953" w:rsidRDefault="00145953" w:rsidP="00C64B47"/>
    <w:p w14:paraId="72F5551A" w14:textId="77777777" w:rsidR="00145953" w:rsidRDefault="00145953" w:rsidP="00C64B47"/>
    <w:p w14:paraId="400F1B65" w14:textId="77777777" w:rsidR="00145953" w:rsidRDefault="00145953" w:rsidP="00C64B47"/>
    <w:p w14:paraId="353C7E09" w14:textId="77777777" w:rsidR="00145953" w:rsidRDefault="00145953" w:rsidP="00C64B47"/>
    <w:p w14:paraId="7E8204AF" w14:textId="77777777" w:rsidR="00145953" w:rsidRDefault="00145953" w:rsidP="00C64B47"/>
    <w:p w14:paraId="147FA45C" w14:textId="77777777" w:rsidR="00145953" w:rsidRDefault="00145953" w:rsidP="00C64B47"/>
    <w:p w14:paraId="118244BD" w14:textId="77777777" w:rsidR="00145953" w:rsidRDefault="00145953" w:rsidP="00C64B47"/>
    <w:p w14:paraId="3A833DEB" w14:textId="77777777" w:rsidR="00145953" w:rsidRDefault="00145953" w:rsidP="00C64B47"/>
    <w:p w14:paraId="74648F76" w14:textId="77777777" w:rsidR="00145953" w:rsidRDefault="00145953" w:rsidP="00C64B47"/>
    <w:p w14:paraId="5340AF19" w14:textId="77777777" w:rsidR="00145953" w:rsidRDefault="00145953" w:rsidP="00C64B47"/>
    <w:p w14:paraId="178A257C" w14:textId="77777777" w:rsidR="00145953" w:rsidRDefault="00145953" w:rsidP="00C64B47"/>
    <w:p w14:paraId="3E15EC61" w14:textId="77777777" w:rsidR="00510B6E" w:rsidRDefault="00510B6E" w:rsidP="00C64B47"/>
    <w:p w14:paraId="3148F513" w14:textId="77777777" w:rsidR="00145953" w:rsidRDefault="00145953" w:rsidP="00C64B47"/>
    <w:p w14:paraId="19CC473D" w14:textId="77777777" w:rsidR="00145953" w:rsidRDefault="00145953" w:rsidP="00C64B47"/>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45953" w:rsidRPr="00145953" w14:paraId="6C689EC0" w14:textId="77777777" w:rsidTr="00145953">
        <w:tc>
          <w:tcPr>
            <w:tcW w:w="1740" w:type="dxa"/>
            <w:tcBorders>
              <w:top w:val="single" w:sz="4" w:space="0" w:color="000000"/>
              <w:left w:val="single" w:sz="4" w:space="0" w:color="000000"/>
              <w:bottom w:val="single" w:sz="4" w:space="0" w:color="000000"/>
              <w:right w:val="single" w:sz="4" w:space="0" w:color="000000"/>
            </w:tcBorders>
            <w:vAlign w:val="center"/>
            <w:hideMark/>
          </w:tcPr>
          <w:p w14:paraId="761DB2FE" w14:textId="33187889" w:rsidR="00145953" w:rsidRPr="00145953" w:rsidRDefault="00145953" w:rsidP="00145953">
            <w:pPr>
              <w:rPr>
                <w:b/>
              </w:rPr>
            </w:pPr>
            <w:r w:rsidRPr="00145953">
              <w:rPr>
                <w:b/>
              </w:rPr>
              <w:lastRenderedPageBreak/>
              <w:t xml:space="preserve">Obrazec št. </w:t>
            </w:r>
            <w:r w:rsidR="00BC779B">
              <w:rPr>
                <w:b/>
              </w:rPr>
              <w:t>10</w:t>
            </w:r>
          </w:p>
        </w:tc>
      </w:tr>
    </w:tbl>
    <w:p w14:paraId="049F1BEC" w14:textId="77777777" w:rsidR="00145953" w:rsidRPr="00145953" w:rsidRDefault="00145953" w:rsidP="00145953">
      <w:pPr>
        <w:rPr>
          <w:b/>
        </w:rPr>
      </w:pPr>
    </w:p>
    <w:tbl>
      <w:tblPr>
        <w:tblW w:w="0" w:type="auto"/>
        <w:tblLook w:val="04A0" w:firstRow="1" w:lastRow="0" w:firstColumn="1" w:lastColumn="0" w:noHBand="0" w:noVBand="1"/>
      </w:tblPr>
      <w:tblGrid>
        <w:gridCol w:w="1134"/>
        <w:gridCol w:w="7890"/>
      </w:tblGrid>
      <w:tr w:rsidR="00145953" w:rsidRPr="00145953" w14:paraId="1E3715DE" w14:textId="77777777" w:rsidTr="00145953">
        <w:tc>
          <w:tcPr>
            <w:tcW w:w="1106" w:type="dxa"/>
            <w:hideMark/>
          </w:tcPr>
          <w:p w14:paraId="66FEDD10" w14:textId="77777777" w:rsidR="00145953" w:rsidRPr="00145953" w:rsidRDefault="00145953" w:rsidP="00145953">
            <w:r w:rsidRPr="00145953">
              <w:t>Ponudnik:</w:t>
            </w:r>
          </w:p>
        </w:tc>
        <w:tc>
          <w:tcPr>
            <w:tcW w:w="8109" w:type="dxa"/>
            <w:tcBorders>
              <w:top w:val="nil"/>
              <w:left w:val="nil"/>
              <w:bottom w:val="single" w:sz="4" w:space="0" w:color="auto"/>
              <w:right w:val="nil"/>
            </w:tcBorders>
          </w:tcPr>
          <w:p w14:paraId="5A738EB8" w14:textId="77777777" w:rsidR="00145953" w:rsidRPr="00145953" w:rsidRDefault="00145953" w:rsidP="00145953"/>
        </w:tc>
      </w:tr>
    </w:tbl>
    <w:p w14:paraId="424EA424" w14:textId="77777777" w:rsidR="00145953" w:rsidRPr="00145953" w:rsidRDefault="00145953" w:rsidP="00145953"/>
    <w:p w14:paraId="5DFBBF49" w14:textId="77777777" w:rsidR="00145953" w:rsidRPr="00145953" w:rsidRDefault="00145953" w:rsidP="00145953">
      <w:r w:rsidRPr="00145953">
        <w:t>Kot prijavitelj dajemo naslednjo</w:t>
      </w:r>
    </w:p>
    <w:p w14:paraId="1DE634EE" w14:textId="77777777" w:rsidR="00145953" w:rsidRPr="00145953" w:rsidRDefault="00145953" w:rsidP="00145953">
      <w:pPr>
        <w:rPr>
          <w:b/>
        </w:rPr>
      </w:pPr>
    </w:p>
    <w:p w14:paraId="23894709" w14:textId="77777777" w:rsidR="00145953" w:rsidRPr="00145953" w:rsidRDefault="00145953" w:rsidP="00145953">
      <w:pPr>
        <w:jc w:val="center"/>
        <w:rPr>
          <w:b/>
        </w:rPr>
      </w:pPr>
      <w:r w:rsidRPr="00145953">
        <w:rPr>
          <w:b/>
        </w:rPr>
        <w:t>IZJAVO O REFERENCAH</w:t>
      </w:r>
    </w:p>
    <w:p w14:paraId="6476DD10" w14:textId="77777777" w:rsidR="00145953" w:rsidRPr="00145953" w:rsidRDefault="00145953" w:rsidP="00145953"/>
    <w:p w14:paraId="3F0BA2E0" w14:textId="75EB4CDB" w:rsidR="00145953" w:rsidRPr="00145953" w:rsidRDefault="00145953" w:rsidP="00145953">
      <w:r w:rsidRPr="00145953">
        <w:t>Izjavljamo, da smo v zadnjih treh letih sami ali s partnerji v skupni ponudbi že</w:t>
      </w:r>
      <w:r>
        <w:t xml:space="preserve"> uspešno</w:t>
      </w:r>
      <w:r w:rsidRPr="00145953">
        <w:t xml:space="preserve"> izvajali </w:t>
      </w:r>
      <w:r>
        <w:t xml:space="preserve">dobavo tekočih </w:t>
      </w:r>
      <w:proofErr w:type="spellStart"/>
      <w:r>
        <w:t>polielektrolitov</w:t>
      </w:r>
      <w:proofErr w:type="spellEnd"/>
      <w:r w:rsidRPr="00145953">
        <w:t xml:space="preserve"> za najmanj enega pogodbenega partnerja v enem letu v višini </w:t>
      </w:r>
      <w:r>
        <w:t xml:space="preserve">30 t </w:t>
      </w:r>
      <w:r w:rsidR="00F0325F">
        <w:t xml:space="preserve">produkta </w:t>
      </w:r>
      <w:r>
        <w:t>na leto</w:t>
      </w:r>
      <w:r w:rsidRPr="00145953">
        <w:t xml:space="preserve">. </w:t>
      </w:r>
    </w:p>
    <w:p w14:paraId="3C745314" w14:textId="77777777" w:rsidR="00145953" w:rsidRPr="00145953" w:rsidRDefault="00145953" w:rsidP="00145953"/>
    <w:p w14:paraId="0C2405D5" w14:textId="2AE0033B" w:rsidR="00145953" w:rsidRPr="00145953" w:rsidRDefault="00145953" w:rsidP="00145953">
      <w:pPr>
        <w:rPr>
          <w:b/>
        </w:rPr>
      </w:pPr>
      <w:r w:rsidRPr="00145953">
        <w:rPr>
          <w:b/>
        </w:rPr>
        <w:t>SEZNAM NAJVAŽNEJŠIH DEL V LETIH 2021, 2022 in 2023</w:t>
      </w: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046"/>
        <w:gridCol w:w="2906"/>
        <w:gridCol w:w="1275"/>
        <w:gridCol w:w="1841"/>
      </w:tblGrid>
      <w:tr w:rsidR="00145953" w:rsidRPr="00145953" w14:paraId="50182E81" w14:textId="77777777" w:rsidTr="00145953">
        <w:trPr>
          <w:trHeight w:val="445"/>
        </w:trPr>
        <w:tc>
          <w:tcPr>
            <w:tcW w:w="637" w:type="dxa"/>
            <w:tcBorders>
              <w:top w:val="single" w:sz="4" w:space="0" w:color="auto"/>
              <w:left w:val="single" w:sz="4" w:space="0" w:color="auto"/>
              <w:bottom w:val="single" w:sz="4" w:space="0" w:color="auto"/>
              <w:right w:val="single" w:sz="4" w:space="0" w:color="auto"/>
            </w:tcBorders>
            <w:vAlign w:val="center"/>
            <w:hideMark/>
          </w:tcPr>
          <w:p w14:paraId="5D00832F" w14:textId="77777777" w:rsidR="00145953" w:rsidRPr="00145953" w:rsidRDefault="00145953" w:rsidP="00145953">
            <w:pPr>
              <w:rPr>
                <w:b/>
              </w:rPr>
            </w:pPr>
            <w:proofErr w:type="spellStart"/>
            <w:r w:rsidRPr="00145953">
              <w:rPr>
                <w:b/>
              </w:rPr>
              <w:t>Zap</w:t>
            </w:r>
            <w:proofErr w:type="spellEnd"/>
            <w:r w:rsidRPr="00145953">
              <w:rPr>
                <w:b/>
              </w:rPr>
              <w:t>. št.</w:t>
            </w:r>
          </w:p>
        </w:tc>
        <w:tc>
          <w:tcPr>
            <w:tcW w:w="3047" w:type="dxa"/>
            <w:tcBorders>
              <w:top w:val="single" w:sz="4" w:space="0" w:color="auto"/>
              <w:left w:val="single" w:sz="4" w:space="0" w:color="auto"/>
              <w:bottom w:val="single" w:sz="4" w:space="0" w:color="auto"/>
              <w:right w:val="single" w:sz="4" w:space="0" w:color="auto"/>
            </w:tcBorders>
            <w:vAlign w:val="center"/>
            <w:hideMark/>
          </w:tcPr>
          <w:p w14:paraId="77B594DC" w14:textId="77777777" w:rsidR="00145953" w:rsidRPr="00145953" w:rsidRDefault="00145953" w:rsidP="00145953">
            <w:pPr>
              <w:rPr>
                <w:b/>
              </w:rPr>
            </w:pPr>
            <w:r w:rsidRPr="00145953">
              <w:rPr>
                <w:b/>
              </w:rPr>
              <w:t>Pogodbeni partner</w:t>
            </w:r>
          </w:p>
        </w:tc>
        <w:tc>
          <w:tcPr>
            <w:tcW w:w="2907" w:type="dxa"/>
            <w:tcBorders>
              <w:top w:val="single" w:sz="4" w:space="0" w:color="auto"/>
              <w:left w:val="single" w:sz="4" w:space="0" w:color="auto"/>
              <w:bottom w:val="single" w:sz="4" w:space="0" w:color="auto"/>
              <w:right w:val="single" w:sz="4" w:space="0" w:color="auto"/>
            </w:tcBorders>
            <w:vAlign w:val="center"/>
            <w:hideMark/>
          </w:tcPr>
          <w:p w14:paraId="0C1CC69E" w14:textId="77777777" w:rsidR="00145953" w:rsidRPr="00145953" w:rsidRDefault="00145953" w:rsidP="00145953">
            <w:pPr>
              <w:rPr>
                <w:b/>
              </w:rPr>
            </w:pPr>
            <w:r w:rsidRPr="00145953">
              <w:rPr>
                <w:b/>
              </w:rPr>
              <w:t>Predmet pogodbe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FC5744" w14:textId="77777777" w:rsidR="00145953" w:rsidRPr="00145953" w:rsidRDefault="00145953" w:rsidP="00FA6282">
            <w:pPr>
              <w:jc w:val="center"/>
              <w:rPr>
                <w:b/>
              </w:rPr>
            </w:pPr>
            <w:r w:rsidRPr="00145953">
              <w:rPr>
                <w:b/>
              </w:rPr>
              <w:t>Leto realizacije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ACAA90" w14:textId="32DB873D" w:rsidR="00145953" w:rsidRPr="00145953" w:rsidRDefault="00145953" w:rsidP="00FA6282">
            <w:pPr>
              <w:jc w:val="center"/>
              <w:rPr>
                <w:b/>
              </w:rPr>
            </w:pPr>
            <w:r w:rsidRPr="00145953">
              <w:rPr>
                <w:b/>
              </w:rPr>
              <w:t>Vrednost pogodbe</w:t>
            </w:r>
            <w:r w:rsidR="00FA6282">
              <w:rPr>
                <w:b/>
              </w:rPr>
              <w:t xml:space="preserve"> - količina</w:t>
            </w:r>
          </w:p>
        </w:tc>
      </w:tr>
      <w:tr w:rsidR="00145953" w:rsidRPr="00145953" w14:paraId="29C9E8A8" w14:textId="77777777" w:rsidTr="00145953">
        <w:trPr>
          <w:trHeight w:val="680"/>
        </w:trPr>
        <w:tc>
          <w:tcPr>
            <w:tcW w:w="637" w:type="dxa"/>
            <w:tcBorders>
              <w:top w:val="single" w:sz="4" w:space="0" w:color="auto"/>
              <w:left w:val="single" w:sz="4" w:space="0" w:color="auto"/>
              <w:bottom w:val="single" w:sz="4" w:space="0" w:color="auto"/>
              <w:right w:val="single" w:sz="4" w:space="0" w:color="auto"/>
            </w:tcBorders>
            <w:hideMark/>
          </w:tcPr>
          <w:p w14:paraId="4ABCDCAF" w14:textId="77777777" w:rsidR="00145953" w:rsidRPr="00145953" w:rsidRDefault="00145953" w:rsidP="00145953">
            <w:r w:rsidRPr="00145953">
              <w:t>1.</w:t>
            </w:r>
          </w:p>
        </w:tc>
        <w:tc>
          <w:tcPr>
            <w:tcW w:w="3047" w:type="dxa"/>
            <w:tcBorders>
              <w:top w:val="single" w:sz="4" w:space="0" w:color="auto"/>
              <w:left w:val="single" w:sz="4" w:space="0" w:color="auto"/>
              <w:bottom w:val="single" w:sz="4" w:space="0" w:color="auto"/>
              <w:right w:val="single" w:sz="4" w:space="0" w:color="auto"/>
            </w:tcBorders>
            <w:shd w:val="clear" w:color="auto" w:fill="DBE5F1"/>
          </w:tcPr>
          <w:p w14:paraId="4A6B0CE6" w14:textId="77777777" w:rsidR="00145953" w:rsidRPr="00145953" w:rsidRDefault="00145953" w:rsidP="00145953"/>
        </w:tc>
        <w:tc>
          <w:tcPr>
            <w:tcW w:w="2907" w:type="dxa"/>
            <w:tcBorders>
              <w:top w:val="single" w:sz="4" w:space="0" w:color="auto"/>
              <w:left w:val="single" w:sz="4" w:space="0" w:color="auto"/>
              <w:bottom w:val="single" w:sz="4" w:space="0" w:color="auto"/>
              <w:right w:val="single" w:sz="4" w:space="0" w:color="auto"/>
            </w:tcBorders>
          </w:tcPr>
          <w:p w14:paraId="07DABFE8" w14:textId="77777777" w:rsidR="00145953" w:rsidRPr="00145953" w:rsidRDefault="00145953" w:rsidP="00145953"/>
        </w:tc>
        <w:tc>
          <w:tcPr>
            <w:tcW w:w="1276" w:type="dxa"/>
            <w:tcBorders>
              <w:top w:val="single" w:sz="4" w:space="0" w:color="auto"/>
              <w:left w:val="single" w:sz="4" w:space="0" w:color="auto"/>
              <w:bottom w:val="single" w:sz="4" w:space="0" w:color="auto"/>
              <w:right w:val="single" w:sz="4" w:space="0" w:color="auto"/>
            </w:tcBorders>
          </w:tcPr>
          <w:p w14:paraId="6E00CD6B" w14:textId="77777777" w:rsidR="00145953" w:rsidRPr="00145953" w:rsidRDefault="00145953" w:rsidP="00145953"/>
        </w:tc>
        <w:tc>
          <w:tcPr>
            <w:tcW w:w="1842" w:type="dxa"/>
            <w:tcBorders>
              <w:top w:val="single" w:sz="4" w:space="0" w:color="auto"/>
              <w:left w:val="single" w:sz="4" w:space="0" w:color="auto"/>
              <w:bottom w:val="single" w:sz="4" w:space="0" w:color="auto"/>
              <w:right w:val="single" w:sz="4" w:space="0" w:color="auto"/>
            </w:tcBorders>
          </w:tcPr>
          <w:p w14:paraId="2FD56D2B" w14:textId="77777777" w:rsidR="00145953" w:rsidRPr="00145953" w:rsidRDefault="00145953" w:rsidP="00145953"/>
        </w:tc>
      </w:tr>
      <w:tr w:rsidR="00145953" w:rsidRPr="00145953" w14:paraId="70052049" w14:textId="77777777" w:rsidTr="00145953">
        <w:trPr>
          <w:trHeight w:val="680"/>
        </w:trPr>
        <w:tc>
          <w:tcPr>
            <w:tcW w:w="637" w:type="dxa"/>
            <w:tcBorders>
              <w:top w:val="single" w:sz="4" w:space="0" w:color="auto"/>
              <w:left w:val="single" w:sz="4" w:space="0" w:color="auto"/>
              <w:bottom w:val="single" w:sz="4" w:space="0" w:color="auto"/>
              <w:right w:val="single" w:sz="4" w:space="0" w:color="auto"/>
            </w:tcBorders>
            <w:hideMark/>
          </w:tcPr>
          <w:p w14:paraId="41EF4D4C" w14:textId="77777777" w:rsidR="00145953" w:rsidRPr="00145953" w:rsidRDefault="00145953" w:rsidP="00145953">
            <w:r w:rsidRPr="00145953">
              <w:t>2.</w:t>
            </w:r>
          </w:p>
        </w:tc>
        <w:tc>
          <w:tcPr>
            <w:tcW w:w="3047" w:type="dxa"/>
            <w:tcBorders>
              <w:top w:val="single" w:sz="4" w:space="0" w:color="auto"/>
              <w:left w:val="single" w:sz="4" w:space="0" w:color="auto"/>
              <w:bottom w:val="single" w:sz="4" w:space="0" w:color="auto"/>
              <w:right w:val="single" w:sz="4" w:space="0" w:color="auto"/>
            </w:tcBorders>
            <w:shd w:val="clear" w:color="auto" w:fill="DBE5F1"/>
          </w:tcPr>
          <w:p w14:paraId="14753567" w14:textId="77777777" w:rsidR="00145953" w:rsidRPr="00145953" w:rsidRDefault="00145953" w:rsidP="00145953"/>
        </w:tc>
        <w:tc>
          <w:tcPr>
            <w:tcW w:w="2907" w:type="dxa"/>
            <w:tcBorders>
              <w:top w:val="single" w:sz="4" w:space="0" w:color="auto"/>
              <w:left w:val="single" w:sz="4" w:space="0" w:color="auto"/>
              <w:bottom w:val="single" w:sz="4" w:space="0" w:color="auto"/>
              <w:right w:val="single" w:sz="4" w:space="0" w:color="auto"/>
            </w:tcBorders>
          </w:tcPr>
          <w:p w14:paraId="6F8E6D42" w14:textId="77777777" w:rsidR="00145953" w:rsidRPr="00145953" w:rsidRDefault="00145953" w:rsidP="00145953"/>
        </w:tc>
        <w:tc>
          <w:tcPr>
            <w:tcW w:w="1276" w:type="dxa"/>
            <w:tcBorders>
              <w:top w:val="single" w:sz="4" w:space="0" w:color="auto"/>
              <w:left w:val="single" w:sz="4" w:space="0" w:color="auto"/>
              <w:bottom w:val="single" w:sz="4" w:space="0" w:color="auto"/>
              <w:right w:val="single" w:sz="4" w:space="0" w:color="auto"/>
            </w:tcBorders>
          </w:tcPr>
          <w:p w14:paraId="460269B3" w14:textId="77777777" w:rsidR="00145953" w:rsidRPr="00145953" w:rsidRDefault="00145953" w:rsidP="00145953"/>
        </w:tc>
        <w:tc>
          <w:tcPr>
            <w:tcW w:w="1842" w:type="dxa"/>
            <w:tcBorders>
              <w:top w:val="single" w:sz="4" w:space="0" w:color="auto"/>
              <w:left w:val="single" w:sz="4" w:space="0" w:color="auto"/>
              <w:bottom w:val="single" w:sz="4" w:space="0" w:color="auto"/>
              <w:right w:val="single" w:sz="4" w:space="0" w:color="auto"/>
            </w:tcBorders>
          </w:tcPr>
          <w:p w14:paraId="659DC115" w14:textId="77777777" w:rsidR="00145953" w:rsidRPr="00145953" w:rsidRDefault="00145953" w:rsidP="00145953"/>
        </w:tc>
      </w:tr>
      <w:tr w:rsidR="00145953" w:rsidRPr="00145953" w14:paraId="398F6F5C" w14:textId="77777777" w:rsidTr="00145953">
        <w:trPr>
          <w:trHeight w:val="680"/>
        </w:trPr>
        <w:tc>
          <w:tcPr>
            <w:tcW w:w="637" w:type="dxa"/>
            <w:tcBorders>
              <w:top w:val="single" w:sz="4" w:space="0" w:color="auto"/>
              <w:left w:val="single" w:sz="4" w:space="0" w:color="auto"/>
              <w:bottom w:val="single" w:sz="4" w:space="0" w:color="auto"/>
              <w:right w:val="single" w:sz="4" w:space="0" w:color="auto"/>
            </w:tcBorders>
            <w:hideMark/>
          </w:tcPr>
          <w:p w14:paraId="0FB492AC" w14:textId="77777777" w:rsidR="00145953" w:rsidRPr="00145953" w:rsidRDefault="00145953" w:rsidP="00145953">
            <w:r w:rsidRPr="00145953">
              <w:t>3.</w:t>
            </w:r>
          </w:p>
        </w:tc>
        <w:tc>
          <w:tcPr>
            <w:tcW w:w="3047" w:type="dxa"/>
            <w:tcBorders>
              <w:top w:val="single" w:sz="4" w:space="0" w:color="auto"/>
              <w:left w:val="single" w:sz="4" w:space="0" w:color="auto"/>
              <w:bottom w:val="single" w:sz="4" w:space="0" w:color="auto"/>
              <w:right w:val="single" w:sz="4" w:space="0" w:color="auto"/>
            </w:tcBorders>
            <w:shd w:val="clear" w:color="auto" w:fill="DBE5F1"/>
          </w:tcPr>
          <w:p w14:paraId="1D6B9798" w14:textId="77777777" w:rsidR="00145953" w:rsidRPr="00145953" w:rsidRDefault="00145953" w:rsidP="00145953"/>
        </w:tc>
        <w:tc>
          <w:tcPr>
            <w:tcW w:w="2907" w:type="dxa"/>
            <w:tcBorders>
              <w:top w:val="single" w:sz="4" w:space="0" w:color="auto"/>
              <w:left w:val="single" w:sz="4" w:space="0" w:color="auto"/>
              <w:bottom w:val="single" w:sz="4" w:space="0" w:color="auto"/>
              <w:right w:val="single" w:sz="4" w:space="0" w:color="auto"/>
            </w:tcBorders>
          </w:tcPr>
          <w:p w14:paraId="43A36428" w14:textId="77777777" w:rsidR="00145953" w:rsidRPr="00145953" w:rsidRDefault="00145953" w:rsidP="00145953"/>
        </w:tc>
        <w:tc>
          <w:tcPr>
            <w:tcW w:w="1276" w:type="dxa"/>
            <w:tcBorders>
              <w:top w:val="single" w:sz="4" w:space="0" w:color="auto"/>
              <w:left w:val="single" w:sz="4" w:space="0" w:color="auto"/>
              <w:bottom w:val="single" w:sz="4" w:space="0" w:color="auto"/>
              <w:right w:val="single" w:sz="4" w:space="0" w:color="auto"/>
            </w:tcBorders>
          </w:tcPr>
          <w:p w14:paraId="6E462660" w14:textId="77777777" w:rsidR="00145953" w:rsidRPr="00145953" w:rsidRDefault="00145953" w:rsidP="00145953"/>
        </w:tc>
        <w:tc>
          <w:tcPr>
            <w:tcW w:w="1842" w:type="dxa"/>
            <w:tcBorders>
              <w:top w:val="single" w:sz="4" w:space="0" w:color="auto"/>
              <w:left w:val="single" w:sz="4" w:space="0" w:color="auto"/>
              <w:bottom w:val="single" w:sz="4" w:space="0" w:color="auto"/>
              <w:right w:val="single" w:sz="4" w:space="0" w:color="auto"/>
            </w:tcBorders>
          </w:tcPr>
          <w:p w14:paraId="143B1488" w14:textId="77777777" w:rsidR="00145953" w:rsidRPr="00145953" w:rsidRDefault="00145953" w:rsidP="00145953"/>
        </w:tc>
      </w:tr>
      <w:tr w:rsidR="00145953" w:rsidRPr="00145953" w14:paraId="44C584A7" w14:textId="77777777" w:rsidTr="00145953">
        <w:trPr>
          <w:trHeight w:val="680"/>
        </w:trPr>
        <w:tc>
          <w:tcPr>
            <w:tcW w:w="637" w:type="dxa"/>
            <w:tcBorders>
              <w:top w:val="single" w:sz="4" w:space="0" w:color="auto"/>
              <w:left w:val="single" w:sz="4" w:space="0" w:color="auto"/>
              <w:bottom w:val="single" w:sz="4" w:space="0" w:color="auto"/>
              <w:right w:val="single" w:sz="4" w:space="0" w:color="auto"/>
            </w:tcBorders>
            <w:hideMark/>
          </w:tcPr>
          <w:p w14:paraId="4EB000FA" w14:textId="77777777" w:rsidR="00145953" w:rsidRPr="00145953" w:rsidRDefault="00145953" w:rsidP="00145953">
            <w:r w:rsidRPr="00145953">
              <w:t>4.</w:t>
            </w:r>
          </w:p>
        </w:tc>
        <w:tc>
          <w:tcPr>
            <w:tcW w:w="3047" w:type="dxa"/>
            <w:tcBorders>
              <w:top w:val="single" w:sz="4" w:space="0" w:color="auto"/>
              <w:left w:val="single" w:sz="4" w:space="0" w:color="auto"/>
              <w:bottom w:val="single" w:sz="4" w:space="0" w:color="auto"/>
              <w:right w:val="single" w:sz="4" w:space="0" w:color="auto"/>
            </w:tcBorders>
            <w:shd w:val="clear" w:color="auto" w:fill="DBE5F1"/>
          </w:tcPr>
          <w:p w14:paraId="51224784" w14:textId="77777777" w:rsidR="00145953" w:rsidRPr="00145953" w:rsidRDefault="00145953" w:rsidP="00145953"/>
        </w:tc>
        <w:tc>
          <w:tcPr>
            <w:tcW w:w="2907" w:type="dxa"/>
            <w:tcBorders>
              <w:top w:val="single" w:sz="4" w:space="0" w:color="auto"/>
              <w:left w:val="single" w:sz="4" w:space="0" w:color="auto"/>
              <w:bottom w:val="single" w:sz="4" w:space="0" w:color="auto"/>
              <w:right w:val="single" w:sz="4" w:space="0" w:color="auto"/>
            </w:tcBorders>
          </w:tcPr>
          <w:p w14:paraId="2B1E84D9" w14:textId="77777777" w:rsidR="00145953" w:rsidRPr="00145953" w:rsidRDefault="00145953" w:rsidP="00145953"/>
        </w:tc>
        <w:tc>
          <w:tcPr>
            <w:tcW w:w="1276" w:type="dxa"/>
            <w:tcBorders>
              <w:top w:val="single" w:sz="4" w:space="0" w:color="auto"/>
              <w:left w:val="single" w:sz="4" w:space="0" w:color="auto"/>
              <w:bottom w:val="single" w:sz="4" w:space="0" w:color="auto"/>
              <w:right w:val="single" w:sz="4" w:space="0" w:color="auto"/>
            </w:tcBorders>
          </w:tcPr>
          <w:p w14:paraId="4CDB2FE7" w14:textId="77777777" w:rsidR="00145953" w:rsidRPr="00145953" w:rsidRDefault="00145953" w:rsidP="00145953"/>
        </w:tc>
        <w:tc>
          <w:tcPr>
            <w:tcW w:w="1842" w:type="dxa"/>
            <w:tcBorders>
              <w:top w:val="single" w:sz="4" w:space="0" w:color="auto"/>
              <w:left w:val="single" w:sz="4" w:space="0" w:color="auto"/>
              <w:bottom w:val="single" w:sz="4" w:space="0" w:color="auto"/>
              <w:right w:val="single" w:sz="4" w:space="0" w:color="auto"/>
            </w:tcBorders>
          </w:tcPr>
          <w:p w14:paraId="0FC99E2B" w14:textId="77777777" w:rsidR="00145953" w:rsidRPr="00145953" w:rsidRDefault="00145953" w:rsidP="00145953"/>
        </w:tc>
      </w:tr>
      <w:tr w:rsidR="00145953" w:rsidRPr="00145953" w14:paraId="3B266067" w14:textId="77777777" w:rsidTr="00145953">
        <w:trPr>
          <w:trHeight w:val="680"/>
        </w:trPr>
        <w:tc>
          <w:tcPr>
            <w:tcW w:w="637" w:type="dxa"/>
            <w:tcBorders>
              <w:top w:val="single" w:sz="4" w:space="0" w:color="auto"/>
              <w:left w:val="single" w:sz="4" w:space="0" w:color="auto"/>
              <w:bottom w:val="single" w:sz="4" w:space="0" w:color="auto"/>
              <w:right w:val="single" w:sz="4" w:space="0" w:color="auto"/>
            </w:tcBorders>
            <w:hideMark/>
          </w:tcPr>
          <w:p w14:paraId="687EDAE0" w14:textId="77777777" w:rsidR="00145953" w:rsidRPr="00145953" w:rsidRDefault="00145953" w:rsidP="00145953">
            <w:r w:rsidRPr="00145953">
              <w:t>5.</w:t>
            </w:r>
          </w:p>
        </w:tc>
        <w:tc>
          <w:tcPr>
            <w:tcW w:w="3047" w:type="dxa"/>
            <w:tcBorders>
              <w:top w:val="single" w:sz="4" w:space="0" w:color="auto"/>
              <w:left w:val="single" w:sz="4" w:space="0" w:color="auto"/>
              <w:bottom w:val="single" w:sz="4" w:space="0" w:color="auto"/>
              <w:right w:val="single" w:sz="4" w:space="0" w:color="auto"/>
            </w:tcBorders>
            <w:shd w:val="clear" w:color="auto" w:fill="DBE5F1"/>
          </w:tcPr>
          <w:p w14:paraId="659FA5E7" w14:textId="77777777" w:rsidR="00145953" w:rsidRPr="00145953" w:rsidRDefault="00145953" w:rsidP="00145953"/>
        </w:tc>
        <w:tc>
          <w:tcPr>
            <w:tcW w:w="2907" w:type="dxa"/>
            <w:tcBorders>
              <w:top w:val="single" w:sz="4" w:space="0" w:color="auto"/>
              <w:left w:val="single" w:sz="4" w:space="0" w:color="auto"/>
              <w:bottom w:val="single" w:sz="4" w:space="0" w:color="auto"/>
              <w:right w:val="single" w:sz="4" w:space="0" w:color="auto"/>
            </w:tcBorders>
          </w:tcPr>
          <w:p w14:paraId="38AC89A7" w14:textId="77777777" w:rsidR="00145953" w:rsidRPr="00145953" w:rsidRDefault="00145953" w:rsidP="00145953"/>
        </w:tc>
        <w:tc>
          <w:tcPr>
            <w:tcW w:w="1276" w:type="dxa"/>
            <w:tcBorders>
              <w:top w:val="single" w:sz="4" w:space="0" w:color="auto"/>
              <w:left w:val="single" w:sz="4" w:space="0" w:color="auto"/>
              <w:bottom w:val="single" w:sz="4" w:space="0" w:color="auto"/>
              <w:right w:val="single" w:sz="4" w:space="0" w:color="auto"/>
            </w:tcBorders>
          </w:tcPr>
          <w:p w14:paraId="4E299360" w14:textId="77777777" w:rsidR="00145953" w:rsidRPr="00145953" w:rsidRDefault="00145953" w:rsidP="00145953"/>
        </w:tc>
        <w:tc>
          <w:tcPr>
            <w:tcW w:w="1842" w:type="dxa"/>
            <w:tcBorders>
              <w:top w:val="single" w:sz="4" w:space="0" w:color="auto"/>
              <w:left w:val="single" w:sz="4" w:space="0" w:color="auto"/>
              <w:bottom w:val="single" w:sz="4" w:space="0" w:color="auto"/>
              <w:right w:val="single" w:sz="4" w:space="0" w:color="auto"/>
            </w:tcBorders>
          </w:tcPr>
          <w:p w14:paraId="2C079D32" w14:textId="77777777" w:rsidR="00145953" w:rsidRPr="00145953" w:rsidRDefault="00145953" w:rsidP="00145953"/>
        </w:tc>
      </w:tr>
      <w:tr w:rsidR="00145953" w:rsidRPr="00145953" w14:paraId="7A42501B" w14:textId="77777777" w:rsidTr="00145953">
        <w:trPr>
          <w:trHeight w:val="680"/>
        </w:trPr>
        <w:tc>
          <w:tcPr>
            <w:tcW w:w="637" w:type="dxa"/>
            <w:tcBorders>
              <w:top w:val="single" w:sz="4" w:space="0" w:color="auto"/>
              <w:left w:val="single" w:sz="4" w:space="0" w:color="auto"/>
              <w:bottom w:val="single" w:sz="4" w:space="0" w:color="auto"/>
              <w:right w:val="single" w:sz="4" w:space="0" w:color="auto"/>
            </w:tcBorders>
            <w:hideMark/>
          </w:tcPr>
          <w:p w14:paraId="4A4D3612" w14:textId="77777777" w:rsidR="00145953" w:rsidRPr="00145953" w:rsidRDefault="00145953" w:rsidP="00145953">
            <w:r w:rsidRPr="00145953">
              <w:t>6.</w:t>
            </w:r>
          </w:p>
        </w:tc>
        <w:tc>
          <w:tcPr>
            <w:tcW w:w="3047" w:type="dxa"/>
            <w:tcBorders>
              <w:top w:val="single" w:sz="4" w:space="0" w:color="auto"/>
              <w:left w:val="single" w:sz="4" w:space="0" w:color="auto"/>
              <w:bottom w:val="single" w:sz="4" w:space="0" w:color="auto"/>
              <w:right w:val="single" w:sz="4" w:space="0" w:color="auto"/>
            </w:tcBorders>
            <w:shd w:val="clear" w:color="auto" w:fill="DBE5F1"/>
          </w:tcPr>
          <w:p w14:paraId="0F202489" w14:textId="77777777" w:rsidR="00145953" w:rsidRPr="00145953" w:rsidRDefault="00145953" w:rsidP="00145953"/>
        </w:tc>
        <w:tc>
          <w:tcPr>
            <w:tcW w:w="2907" w:type="dxa"/>
            <w:tcBorders>
              <w:top w:val="single" w:sz="4" w:space="0" w:color="auto"/>
              <w:left w:val="single" w:sz="4" w:space="0" w:color="auto"/>
              <w:bottom w:val="single" w:sz="4" w:space="0" w:color="auto"/>
              <w:right w:val="single" w:sz="4" w:space="0" w:color="auto"/>
            </w:tcBorders>
          </w:tcPr>
          <w:p w14:paraId="5F2666FF" w14:textId="77777777" w:rsidR="00145953" w:rsidRPr="00145953" w:rsidRDefault="00145953" w:rsidP="00145953"/>
        </w:tc>
        <w:tc>
          <w:tcPr>
            <w:tcW w:w="1276" w:type="dxa"/>
            <w:tcBorders>
              <w:top w:val="single" w:sz="4" w:space="0" w:color="auto"/>
              <w:left w:val="single" w:sz="4" w:space="0" w:color="auto"/>
              <w:bottom w:val="single" w:sz="4" w:space="0" w:color="auto"/>
              <w:right w:val="single" w:sz="4" w:space="0" w:color="auto"/>
            </w:tcBorders>
          </w:tcPr>
          <w:p w14:paraId="5F4A2C90" w14:textId="77777777" w:rsidR="00145953" w:rsidRPr="00145953" w:rsidRDefault="00145953" w:rsidP="00145953"/>
        </w:tc>
        <w:tc>
          <w:tcPr>
            <w:tcW w:w="1842" w:type="dxa"/>
            <w:tcBorders>
              <w:top w:val="single" w:sz="4" w:space="0" w:color="auto"/>
              <w:left w:val="single" w:sz="4" w:space="0" w:color="auto"/>
              <w:bottom w:val="single" w:sz="4" w:space="0" w:color="auto"/>
              <w:right w:val="single" w:sz="4" w:space="0" w:color="auto"/>
            </w:tcBorders>
          </w:tcPr>
          <w:p w14:paraId="3B9C67AE" w14:textId="77777777" w:rsidR="00145953" w:rsidRPr="00145953" w:rsidRDefault="00145953" w:rsidP="00145953"/>
        </w:tc>
      </w:tr>
    </w:tbl>
    <w:p w14:paraId="5D080A1A" w14:textId="77777777" w:rsidR="00145953" w:rsidRPr="00145953" w:rsidRDefault="00145953" w:rsidP="00145953"/>
    <w:p w14:paraId="18786FAC" w14:textId="77777777" w:rsidR="00145953" w:rsidRPr="00145953" w:rsidRDefault="00145953" w:rsidP="00145953"/>
    <w:tbl>
      <w:tblPr>
        <w:tblW w:w="0" w:type="auto"/>
        <w:tblCellMar>
          <w:left w:w="0" w:type="dxa"/>
          <w:right w:w="0" w:type="dxa"/>
        </w:tblCellMar>
        <w:tblLook w:val="04A0" w:firstRow="1" w:lastRow="0" w:firstColumn="1" w:lastColumn="0" w:noHBand="0" w:noVBand="1"/>
      </w:tblPr>
      <w:tblGrid>
        <w:gridCol w:w="3413"/>
        <w:gridCol w:w="2054"/>
        <w:gridCol w:w="3557"/>
      </w:tblGrid>
      <w:tr w:rsidR="00145953" w:rsidRPr="00145953" w14:paraId="2801A125" w14:textId="77777777" w:rsidTr="00145953">
        <w:tc>
          <w:tcPr>
            <w:tcW w:w="3430" w:type="dxa"/>
            <w:hideMark/>
          </w:tcPr>
          <w:p w14:paraId="5F60E65C" w14:textId="77777777" w:rsidR="00145953" w:rsidRPr="00145953" w:rsidRDefault="00145953" w:rsidP="00145953">
            <w:r w:rsidRPr="00145953">
              <w:t>Kraj in datum:</w:t>
            </w:r>
          </w:p>
        </w:tc>
        <w:tc>
          <w:tcPr>
            <w:tcW w:w="2067" w:type="dxa"/>
          </w:tcPr>
          <w:p w14:paraId="23723F33" w14:textId="77777777" w:rsidR="00145953" w:rsidRPr="00145953" w:rsidRDefault="00145953" w:rsidP="00145953"/>
        </w:tc>
        <w:tc>
          <w:tcPr>
            <w:tcW w:w="3573" w:type="dxa"/>
            <w:hideMark/>
          </w:tcPr>
          <w:p w14:paraId="70EF50F4" w14:textId="77777777" w:rsidR="00145953" w:rsidRPr="00145953" w:rsidRDefault="00145953" w:rsidP="00145953">
            <w:r w:rsidRPr="00145953">
              <w:t>Žig in podpis ponudnika:</w:t>
            </w:r>
          </w:p>
        </w:tc>
      </w:tr>
      <w:tr w:rsidR="00145953" w:rsidRPr="00145953" w14:paraId="562F34B8" w14:textId="77777777" w:rsidTr="00145953">
        <w:tc>
          <w:tcPr>
            <w:tcW w:w="3430" w:type="dxa"/>
            <w:tcBorders>
              <w:top w:val="nil"/>
              <w:left w:val="nil"/>
              <w:bottom w:val="single" w:sz="4" w:space="0" w:color="auto"/>
              <w:right w:val="nil"/>
            </w:tcBorders>
          </w:tcPr>
          <w:p w14:paraId="0386437B" w14:textId="77777777" w:rsidR="00145953" w:rsidRDefault="00145953" w:rsidP="00145953"/>
          <w:p w14:paraId="618FCFB2" w14:textId="77777777" w:rsidR="00145953" w:rsidRPr="00145953" w:rsidRDefault="00145953" w:rsidP="00145953"/>
        </w:tc>
        <w:tc>
          <w:tcPr>
            <w:tcW w:w="2067" w:type="dxa"/>
          </w:tcPr>
          <w:p w14:paraId="651FD5E6" w14:textId="77777777" w:rsidR="00145953" w:rsidRPr="00145953" w:rsidRDefault="00145953" w:rsidP="00145953"/>
        </w:tc>
        <w:tc>
          <w:tcPr>
            <w:tcW w:w="3573" w:type="dxa"/>
            <w:tcBorders>
              <w:top w:val="nil"/>
              <w:left w:val="nil"/>
              <w:bottom w:val="single" w:sz="4" w:space="0" w:color="auto"/>
              <w:right w:val="nil"/>
            </w:tcBorders>
          </w:tcPr>
          <w:p w14:paraId="115DCA86" w14:textId="77777777" w:rsidR="00145953" w:rsidRPr="00145953" w:rsidRDefault="00145953" w:rsidP="00145953"/>
        </w:tc>
      </w:tr>
    </w:tbl>
    <w:p w14:paraId="6C065FF7" w14:textId="77777777" w:rsidR="00145953" w:rsidRPr="00145953" w:rsidRDefault="00145953" w:rsidP="00145953"/>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45953" w:rsidRPr="00145953" w14:paraId="4E087B1F" w14:textId="77777777" w:rsidTr="00145953">
        <w:tc>
          <w:tcPr>
            <w:tcW w:w="1740" w:type="dxa"/>
            <w:tcBorders>
              <w:top w:val="single" w:sz="4" w:space="0" w:color="000000"/>
              <w:left w:val="single" w:sz="4" w:space="0" w:color="000000"/>
              <w:bottom w:val="single" w:sz="4" w:space="0" w:color="000000"/>
              <w:right w:val="single" w:sz="4" w:space="0" w:color="000000"/>
            </w:tcBorders>
            <w:vAlign w:val="center"/>
            <w:hideMark/>
          </w:tcPr>
          <w:p w14:paraId="4B9C80DD" w14:textId="19759182" w:rsidR="00145953" w:rsidRPr="00145953" w:rsidRDefault="00145953" w:rsidP="00145953">
            <w:pPr>
              <w:rPr>
                <w:b/>
              </w:rPr>
            </w:pPr>
            <w:r w:rsidRPr="00145953">
              <w:rPr>
                <w:b/>
              </w:rPr>
              <w:lastRenderedPageBreak/>
              <w:t xml:space="preserve">Obrazec št. </w:t>
            </w:r>
            <w:r w:rsidR="00BC779B">
              <w:rPr>
                <w:b/>
              </w:rPr>
              <w:t>10</w:t>
            </w:r>
            <w:r w:rsidRPr="00145953">
              <w:rPr>
                <w:b/>
              </w:rPr>
              <w:t xml:space="preserve"> a</w:t>
            </w:r>
          </w:p>
        </w:tc>
      </w:tr>
    </w:tbl>
    <w:p w14:paraId="36683020" w14:textId="77777777" w:rsidR="00145953" w:rsidRPr="00145953" w:rsidRDefault="00145953" w:rsidP="00145953">
      <w:pPr>
        <w:jc w:val="center"/>
        <w:rPr>
          <w:b/>
        </w:rPr>
      </w:pPr>
      <w:r w:rsidRPr="00145953">
        <w:rPr>
          <w:b/>
        </w:rPr>
        <w:t>POTRDILO O REFERENCAH</w:t>
      </w:r>
    </w:p>
    <w:p w14:paraId="560B09A0" w14:textId="77777777" w:rsidR="00145953" w:rsidRPr="00145953" w:rsidRDefault="00145953" w:rsidP="00145953">
      <w:pPr>
        <w:rPr>
          <w:b/>
          <w:bCs/>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145953" w:rsidRPr="00145953" w14:paraId="501ED503" w14:textId="77777777" w:rsidTr="00145953">
        <w:trPr>
          <w:trHeight w:val="907"/>
        </w:trPr>
        <w:tc>
          <w:tcPr>
            <w:tcW w:w="4815" w:type="dxa"/>
            <w:gridSpan w:val="2"/>
            <w:tcBorders>
              <w:top w:val="single" w:sz="2" w:space="0" w:color="000000"/>
              <w:left w:val="single" w:sz="2" w:space="0" w:color="000000"/>
              <w:bottom w:val="single" w:sz="4" w:space="0" w:color="000000"/>
              <w:right w:val="nil"/>
            </w:tcBorders>
            <w:vAlign w:val="center"/>
          </w:tcPr>
          <w:p w14:paraId="007D1C57" w14:textId="77777777" w:rsidR="00145953" w:rsidRPr="00145953" w:rsidRDefault="00145953" w:rsidP="00145953">
            <w:r w:rsidRPr="00145953">
              <w:t>Gospodarski subjekt</w:t>
            </w:r>
          </w:p>
          <w:p w14:paraId="5AB4E795" w14:textId="77777777" w:rsidR="00145953" w:rsidRPr="00145953" w:rsidRDefault="00145953" w:rsidP="00145953"/>
        </w:tc>
        <w:tc>
          <w:tcPr>
            <w:tcW w:w="4395" w:type="dxa"/>
            <w:tcBorders>
              <w:top w:val="single" w:sz="2" w:space="0" w:color="000000"/>
              <w:left w:val="single" w:sz="2" w:space="0" w:color="000000"/>
              <w:bottom w:val="single" w:sz="2" w:space="0" w:color="000000"/>
              <w:right w:val="single" w:sz="2" w:space="0" w:color="000000"/>
            </w:tcBorders>
            <w:vAlign w:val="center"/>
          </w:tcPr>
          <w:p w14:paraId="69251EE3" w14:textId="77777777" w:rsidR="00145953" w:rsidRPr="00145953" w:rsidRDefault="00145953" w:rsidP="00145953"/>
        </w:tc>
      </w:tr>
      <w:tr w:rsidR="00145953" w:rsidRPr="00145953" w14:paraId="31498FAA" w14:textId="77777777" w:rsidTr="00145953">
        <w:trPr>
          <w:trHeight w:val="994"/>
        </w:trPr>
        <w:tc>
          <w:tcPr>
            <w:tcW w:w="1559" w:type="dxa"/>
            <w:tcBorders>
              <w:top w:val="single" w:sz="2" w:space="0" w:color="000000"/>
              <w:left w:val="single" w:sz="2" w:space="0" w:color="000000"/>
              <w:bottom w:val="single" w:sz="4" w:space="0" w:color="000000"/>
              <w:right w:val="nil"/>
            </w:tcBorders>
            <w:vAlign w:val="center"/>
            <w:hideMark/>
          </w:tcPr>
          <w:p w14:paraId="49DEB92B" w14:textId="77777777" w:rsidR="00145953" w:rsidRPr="00145953" w:rsidRDefault="00145953" w:rsidP="00145953">
            <w:r w:rsidRPr="00145953">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14:paraId="007281BD" w14:textId="77777777" w:rsidR="00145953" w:rsidRPr="00145953" w:rsidRDefault="00145953" w:rsidP="00145953">
            <w:r w:rsidRPr="00145953">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14:paraId="43E7DE57" w14:textId="77777777" w:rsidR="00145953" w:rsidRPr="00145953" w:rsidRDefault="00145953" w:rsidP="00145953"/>
        </w:tc>
      </w:tr>
      <w:tr w:rsidR="00145953" w:rsidRPr="00145953" w14:paraId="3A6ABE20" w14:textId="77777777" w:rsidTr="00145953">
        <w:tc>
          <w:tcPr>
            <w:tcW w:w="1559" w:type="dxa"/>
            <w:tcBorders>
              <w:top w:val="single" w:sz="4" w:space="0" w:color="000000"/>
              <w:left w:val="single" w:sz="4" w:space="0" w:color="000000"/>
              <w:bottom w:val="single" w:sz="4" w:space="0" w:color="000000"/>
              <w:right w:val="nil"/>
            </w:tcBorders>
          </w:tcPr>
          <w:p w14:paraId="6E194CD0" w14:textId="77777777" w:rsidR="00145953" w:rsidRPr="00145953" w:rsidRDefault="00145953" w:rsidP="00145953"/>
          <w:p w14:paraId="5BA4C285" w14:textId="77777777" w:rsidR="00145953" w:rsidRPr="00145953" w:rsidRDefault="00145953" w:rsidP="00145953"/>
        </w:tc>
        <w:tc>
          <w:tcPr>
            <w:tcW w:w="3256" w:type="dxa"/>
            <w:tcBorders>
              <w:top w:val="single" w:sz="4" w:space="0" w:color="000000"/>
              <w:left w:val="single" w:sz="2" w:space="0" w:color="000000"/>
              <w:bottom w:val="single" w:sz="4" w:space="0" w:color="000000"/>
              <w:right w:val="single" w:sz="4" w:space="0" w:color="000000"/>
            </w:tcBorders>
            <w:vAlign w:val="center"/>
            <w:hideMark/>
          </w:tcPr>
          <w:p w14:paraId="5AC74500" w14:textId="77777777" w:rsidR="00145953" w:rsidRPr="00145953" w:rsidRDefault="00145953" w:rsidP="00145953">
            <w:r w:rsidRPr="00145953">
              <w:t>Naziv referenčnega posla</w:t>
            </w:r>
          </w:p>
        </w:tc>
        <w:tc>
          <w:tcPr>
            <w:tcW w:w="4395" w:type="dxa"/>
            <w:tcBorders>
              <w:top w:val="nil"/>
              <w:left w:val="single" w:sz="4" w:space="0" w:color="000000"/>
              <w:bottom w:val="single" w:sz="2" w:space="0" w:color="000000"/>
              <w:right w:val="single" w:sz="2" w:space="0" w:color="000000"/>
            </w:tcBorders>
            <w:vAlign w:val="center"/>
          </w:tcPr>
          <w:p w14:paraId="29AF054A" w14:textId="77777777" w:rsidR="00145953" w:rsidRPr="00145953" w:rsidRDefault="00145953" w:rsidP="00145953"/>
        </w:tc>
      </w:tr>
      <w:tr w:rsidR="00145953" w:rsidRPr="00145953" w14:paraId="1AC7827C" w14:textId="77777777" w:rsidTr="00145953">
        <w:trPr>
          <w:trHeight w:val="1521"/>
        </w:trPr>
        <w:tc>
          <w:tcPr>
            <w:tcW w:w="4815" w:type="dxa"/>
            <w:gridSpan w:val="2"/>
            <w:tcBorders>
              <w:top w:val="single" w:sz="2" w:space="0" w:color="000000"/>
              <w:left w:val="single" w:sz="2" w:space="0" w:color="000000"/>
              <w:bottom w:val="single" w:sz="2" w:space="0" w:color="000000"/>
              <w:right w:val="nil"/>
            </w:tcBorders>
            <w:vAlign w:val="center"/>
            <w:hideMark/>
          </w:tcPr>
          <w:p w14:paraId="2C0CAE17" w14:textId="77777777" w:rsidR="00145953" w:rsidRPr="00145953" w:rsidRDefault="00145953" w:rsidP="00145953">
            <w:r w:rsidRPr="00145953">
              <w:t>Opis posla (npr. izvedene aktivnosti storitev oz. gradbenih del, količine dobavljenega blaga, vrste blaga)</w:t>
            </w:r>
          </w:p>
        </w:tc>
        <w:tc>
          <w:tcPr>
            <w:tcW w:w="4395" w:type="dxa"/>
            <w:tcBorders>
              <w:top w:val="nil"/>
              <w:left w:val="single" w:sz="2" w:space="0" w:color="000000"/>
              <w:bottom w:val="single" w:sz="2" w:space="0" w:color="000000"/>
              <w:right w:val="single" w:sz="2" w:space="0" w:color="000000"/>
            </w:tcBorders>
            <w:vAlign w:val="center"/>
          </w:tcPr>
          <w:p w14:paraId="7D7F615F" w14:textId="77777777" w:rsidR="00145953" w:rsidRPr="00145953" w:rsidRDefault="00145953" w:rsidP="00145953"/>
        </w:tc>
      </w:tr>
      <w:tr w:rsidR="00145953" w:rsidRPr="00145953" w14:paraId="1ADF3C0D" w14:textId="77777777" w:rsidTr="00145953">
        <w:tc>
          <w:tcPr>
            <w:tcW w:w="4815" w:type="dxa"/>
            <w:gridSpan w:val="2"/>
            <w:tcBorders>
              <w:top w:val="single" w:sz="2" w:space="0" w:color="000000"/>
              <w:left w:val="single" w:sz="2" w:space="0" w:color="000000"/>
              <w:bottom w:val="single" w:sz="2" w:space="0" w:color="000000"/>
              <w:right w:val="nil"/>
            </w:tcBorders>
            <w:vAlign w:val="center"/>
            <w:hideMark/>
          </w:tcPr>
          <w:p w14:paraId="72E58405" w14:textId="77777777" w:rsidR="00145953" w:rsidRPr="00145953" w:rsidRDefault="00145953" w:rsidP="00145953">
            <w:r w:rsidRPr="00145953">
              <w:t>Izvajalec referenčnega posla</w:t>
            </w:r>
          </w:p>
        </w:tc>
        <w:tc>
          <w:tcPr>
            <w:tcW w:w="4395" w:type="dxa"/>
            <w:tcBorders>
              <w:top w:val="nil"/>
              <w:left w:val="single" w:sz="2" w:space="0" w:color="000000"/>
              <w:bottom w:val="single" w:sz="2" w:space="0" w:color="000000"/>
              <w:right w:val="single" w:sz="2" w:space="0" w:color="000000"/>
            </w:tcBorders>
            <w:vAlign w:val="center"/>
          </w:tcPr>
          <w:p w14:paraId="6A069DC3" w14:textId="77777777" w:rsidR="00145953" w:rsidRPr="00145953" w:rsidRDefault="00145953" w:rsidP="00145953"/>
        </w:tc>
      </w:tr>
      <w:tr w:rsidR="00145953" w:rsidRPr="00145953" w14:paraId="335A0D99" w14:textId="77777777" w:rsidTr="00145953">
        <w:tc>
          <w:tcPr>
            <w:tcW w:w="4815" w:type="dxa"/>
            <w:gridSpan w:val="2"/>
            <w:tcBorders>
              <w:top w:val="single" w:sz="2" w:space="0" w:color="000000"/>
              <w:left w:val="single" w:sz="2" w:space="0" w:color="000000"/>
              <w:bottom w:val="single" w:sz="2" w:space="0" w:color="000000"/>
              <w:right w:val="nil"/>
            </w:tcBorders>
            <w:vAlign w:val="center"/>
            <w:hideMark/>
          </w:tcPr>
          <w:p w14:paraId="010F7C05" w14:textId="77777777" w:rsidR="00145953" w:rsidRPr="00145953" w:rsidRDefault="00145953" w:rsidP="00145953">
            <w:r w:rsidRPr="00145953">
              <w:t>Vrednost posla v EUR brez DDV</w:t>
            </w:r>
          </w:p>
        </w:tc>
        <w:tc>
          <w:tcPr>
            <w:tcW w:w="4395" w:type="dxa"/>
            <w:tcBorders>
              <w:top w:val="nil"/>
              <w:left w:val="single" w:sz="2" w:space="0" w:color="000000"/>
              <w:bottom w:val="single" w:sz="2" w:space="0" w:color="000000"/>
              <w:right w:val="single" w:sz="2" w:space="0" w:color="000000"/>
            </w:tcBorders>
            <w:vAlign w:val="center"/>
          </w:tcPr>
          <w:p w14:paraId="4A156F42" w14:textId="77777777" w:rsidR="00145953" w:rsidRPr="00145953" w:rsidRDefault="00145953" w:rsidP="00145953"/>
        </w:tc>
      </w:tr>
      <w:tr w:rsidR="00145953" w:rsidRPr="00145953" w14:paraId="3699A83C" w14:textId="77777777" w:rsidTr="00145953">
        <w:tc>
          <w:tcPr>
            <w:tcW w:w="4815" w:type="dxa"/>
            <w:gridSpan w:val="2"/>
            <w:tcBorders>
              <w:top w:val="single" w:sz="2" w:space="0" w:color="000000"/>
              <w:left w:val="single" w:sz="2" w:space="0" w:color="000000"/>
              <w:bottom w:val="single" w:sz="2" w:space="0" w:color="000000"/>
              <w:right w:val="nil"/>
            </w:tcBorders>
            <w:vAlign w:val="center"/>
            <w:hideMark/>
          </w:tcPr>
          <w:p w14:paraId="20C864A0" w14:textId="77777777" w:rsidR="00145953" w:rsidRPr="00145953" w:rsidRDefault="00145953" w:rsidP="00145953">
            <w:r w:rsidRPr="00145953">
              <w:t>Datum začetka in končanja posla (navesti je potrebno cel datum, ne samo letnice)</w:t>
            </w:r>
          </w:p>
        </w:tc>
        <w:tc>
          <w:tcPr>
            <w:tcW w:w="4395" w:type="dxa"/>
            <w:tcBorders>
              <w:top w:val="nil"/>
              <w:left w:val="single" w:sz="2" w:space="0" w:color="000000"/>
              <w:bottom w:val="single" w:sz="2" w:space="0" w:color="000000"/>
              <w:right w:val="single" w:sz="2" w:space="0" w:color="000000"/>
            </w:tcBorders>
            <w:vAlign w:val="center"/>
          </w:tcPr>
          <w:p w14:paraId="42C910E3" w14:textId="77777777" w:rsidR="00145953" w:rsidRPr="00145953" w:rsidRDefault="00145953" w:rsidP="00145953"/>
        </w:tc>
      </w:tr>
      <w:tr w:rsidR="00145953" w:rsidRPr="00145953" w14:paraId="3E7F32B3" w14:textId="77777777" w:rsidTr="00145953">
        <w:tc>
          <w:tcPr>
            <w:tcW w:w="4815" w:type="dxa"/>
            <w:gridSpan w:val="2"/>
            <w:tcBorders>
              <w:top w:val="single" w:sz="2" w:space="0" w:color="000000"/>
              <w:left w:val="single" w:sz="2" w:space="0" w:color="000000"/>
              <w:bottom w:val="single" w:sz="2" w:space="0" w:color="000000"/>
              <w:right w:val="nil"/>
            </w:tcBorders>
            <w:vAlign w:val="center"/>
            <w:hideMark/>
          </w:tcPr>
          <w:p w14:paraId="3FD7E27C" w14:textId="77777777" w:rsidR="00145953" w:rsidRPr="00145953" w:rsidRDefault="00145953" w:rsidP="00145953">
            <w:r w:rsidRPr="00145953">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14:paraId="58187CF9" w14:textId="77777777" w:rsidR="00145953" w:rsidRPr="00145953" w:rsidRDefault="00145953" w:rsidP="00145953"/>
        </w:tc>
      </w:tr>
      <w:tr w:rsidR="00145953" w:rsidRPr="00145953" w14:paraId="457C7DDB" w14:textId="77777777" w:rsidTr="00145953">
        <w:tc>
          <w:tcPr>
            <w:tcW w:w="4815" w:type="dxa"/>
            <w:gridSpan w:val="2"/>
            <w:tcBorders>
              <w:top w:val="single" w:sz="2" w:space="0" w:color="000000"/>
              <w:left w:val="single" w:sz="2" w:space="0" w:color="000000"/>
              <w:bottom w:val="single" w:sz="2" w:space="0" w:color="000000"/>
              <w:right w:val="nil"/>
            </w:tcBorders>
            <w:vAlign w:val="center"/>
            <w:hideMark/>
          </w:tcPr>
          <w:p w14:paraId="30C8D97D" w14:textId="77777777" w:rsidR="00145953" w:rsidRPr="00145953" w:rsidRDefault="00145953" w:rsidP="00145953">
            <w:r w:rsidRPr="00145953">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14:paraId="244C6FCC" w14:textId="77777777" w:rsidR="00145953" w:rsidRPr="00145953" w:rsidRDefault="00145953" w:rsidP="00145953">
            <w:r w:rsidRPr="00145953">
              <w:t xml:space="preserve">Ime in priimek: </w:t>
            </w:r>
          </w:p>
          <w:p w14:paraId="2369A15B" w14:textId="77777777" w:rsidR="00145953" w:rsidRPr="00145953" w:rsidRDefault="00145953" w:rsidP="00145953">
            <w:r w:rsidRPr="00145953">
              <w:t xml:space="preserve">E-pošta: </w:t>
            </w:r>
          </w:p>
          <w:p w14:paraId="265FD509" w14:textId="77777777" w:rsidR="00145953" w:rsidRPr="00145953" w:rsidRDefault="00145953" w:rsidP="00145953">
            <w:r w:rsidRPr="00145953">
              <w:t xml:space="preserve">Telefon: </w:t>
            </w:r>
          </w:p>
        </w:tc>
      </w:tr>
      <w:tr w:rsidR="00145953" w:rsidRPr="00145953" w14:paraId="7B86A109" w14:textId="77777777" w:rsidTr="00145953">
        <w:tc>
          <w:tcPr>
            <w:tcW w:w="4815" w:type="dxa"/>
            <w:gridSpan w:val="2"/>
            <w:tcBorders>
              <w:top w:val="single" w:sz="2" w:space="0" w:color="000000"/>
              <w:left w:val="single" w:sz="2" w:space="0" w:color="000000"/>
              <w:bottom w:val="single" w:sz="2" w:space="0" w:color="000000"/>
              <w:right w:val="nil"/>
            </w:tcBorders>
            <w:vAlign w:val="center"/>
          </w:tcPr>
          <w:p w14:paraId="53F50E41" w14:textId="77777777" w:rsidR="00145953" w:rsidRPr="00145953" w:rsidRDefault="00145953" w:rsidP="00145953">
            <w:r w:rsidRPr="00145953">
              <w:t>Podpis in žig naročnika referenčnega posla</w:t>
            </w:r>
          </w:p>
          <w:p w14:paraId="7B30A954" w14:textId="77777777" w:rsidR="00145953" w:rsidRPr="00145953" w:rsidRDefault="00145953" w:rsidP="00145953"/>
        </w:tc>
        <w:tc>
          <w:tcPr>
            <w:tcW w:w="4395" w:type="dxa"/>
            <w:tcBorders>
              <w:top w:val="nil"/>
              <w:left w:val="single" w:sz="2" w:space="0" w:color="000000"/>
              <w:bottom w:val="single" w:sz="2" w:space="0" w:color="000000"/>
              <w:right w:val="single" w:sz="2" w:space="0" w:color="000000"/>
            </w:tcBorders>
            <w:vAlign w:val="center"/>
          </w:tcPr>
          <w:p w14:paraId="14DCF3EE" w14:textId="77777777" w:rsidR="00145953" w:rsidRPr="00145953" w:rsidRDefault="00145953" w:rsidP="00145953"/>
        </w:tc>
      </w:tr>
    </w:tbl>
    <w:p w14:paraId="76DCE395" w14:textId="77777777" w:rsidR="00145953" w:rsidRPr="00145953" w:rsidRDefault="00145953" w:rsidP="00145953"/>
    <w:tbl>
      <w:tblPr>
        <w:tblW w:w="9498" w:type="dxa"/>
        <w:tblCellMar>
          <w:left w:w="0" w:type="dxa"/>
          <w:right w:w="0" w:type="dxa"/>
        </w:tblCellMar>
        <w:tblLook w:val="04A0" w:firstRow="1" w:lastRow="0" w:firstColumn="1" w:lastColumn="0" w:noHBand="0" w:noVBand="1"/>
      </w:tblPr>
      <w:tblGrid>
        <w:gridCol w:w="3430"/>
        <w:gridCol w:w="2067"/>
        <w:gridCol w:w="4001"/>
      </w:tblGrid>
      <w:tr w:rsidR="00145953" w:rsidRPr="00145953" w14:paraId="655C5A80" w14:textId="77777777" w:rsidTr="00145953">
        <w:tc>
          <w:tcPr>
            <w:tcW w:w="3430" w:type="dxa"/>
            <w:hideMark/>
          </w:tcPr>
          <w:p w14:paraId="1313BB26" w14:textId="77777777" w:rsidR="00145953" w:rsidRPr="00145953" w:rsidRDefault="00145953" w:rsidP="00145953">
            <w:r w:rsidRPr="00145953">
              <w:t>Datum in kraj:</w:t>
            </w:r>
          </w:p>
        </w:tc>
        <w:tc>
          <w:tcPr>
            <w:tcW w:w="2067" w:type="dxa"/>
          </w:tcPr>
          <w:p w14:paraId="76FF698F" w14:textId="77777777" w:rsidR="00145953" w:rsidRPr="00145953" w:rsidRDefault="00145953" w:rsidP="00145953"/>
        </w:tc>
        <w:tc>
          <w:tcPr>
            <w:tcW w:w="4001" w:type="dxa"/>
            <w:hideMark/>
          </w:tcPr>
          <w:p w14:paraId="3F817B1A" w14:textId="77777777" w:rsidR="00145953" w:rsidRPr="00145953" w:rsidRDefault="00145953" w:rsidP="00145953">
            <w:r w:rsidRPr="00145953">
              <w:t>Žig in podpis ponudnika:</w:t>
            </w:r>
          </w:p>
        </w:tc>
      </w:tr>
      <w:tr w:rsidR="00145953" w:rsidRPr="00145953" w14:paraId="6A14AB5C" w14:textId="77777777" w:rsidTr="00145953">
        <w:tc>
          <w:tcPr>
            <w:tcW w:w="3430" w:type="dxa"/>
            <w:tcBorders>
              <w:top w:val="nil"/>
              <w:left w:val="nil"/>
              <w:bottom w:val="single" w:sz="4" w:space="0" w:color="auto"/>
              <w:right w:val="nil"/>
            </w:tcBorders>
          </w:tcPr>
          <w:p w14:paraId="2308DA56" w14:textId="77777777" w:rsidR="00145953" w:rsidRPr="00145953" w:rsidRDefault="00145953" w:rsidP="00145953"/>
        </w:tc>
        <w:tc>
          <w:tcPr>
            <w:tcW w:w="2067" w:type="dxa"/>
          </w:tcPr>
          <w:p w14:paraId="25ACD60F" w14:textId="77777777" w:rsidR="00145953" w:rsidRPr="00145953" w:rsidRDefault="00145953" w:rsidP="00145953"/>
          <w:p w14:paraId="729CB57E" w14:textId="77777777" w:rsidR="00145953" w:rsidRPr="00145953" w:rsidRDefault="00145953" w:rsidP="00145953"/>
        </w:tc>
        <w:tc>
          <w:tcPr>
            <w:tcW w:w="4001" w:type="dxa"/>
            <w:tcBorders>
              <w:top w:val="nil"/>
              <w:left w:val="nil"/>
              <w:bottom w:val="single" w:sz="4" w:space="0" w:color="auto"/>
              <w:right w:val="nil"/>
            </w:tcBorders>
          </w:tcPr>
          <w:p w14:paraId="00EB9DE3" w14:textId="77777777" w:rsidR="00145953" w:rsidRPr="00145953" w:rsidRDefault="00145953" w:rsidP="00145953"/>
        </w:tc>
      </w:tr>
    </w:tbl>
    <w:p w14:paraId="35FED478" w14:textId="00088473" w:rsidR="00145953" w:rsidRPr="00145953" w:rsidRDefault="00145953" w:rsidP="00145953"/>
    <w:sectPr w:rsidR="00145953" w:rsidRPr="00145953" w:rsidSect="00976C55">
      <w:headerReference w:type="even" r:id="rId9"/>
      <w:headerReference w:type="default" r:id="rId10"/>
      <w:footerReference w:type="even" r:id="rId11"/>
      <w:footerReference w:type="default" r:id="rId12"/>
      <w:headerReference w:type="first" r:id="rId13"/>
      <w:footerReference w:type="first" r:id="rId14"/>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0EB518" w14:textId="77777777" w:rsidR="00D509BF" w:rsidRDefault="00D509BF" w:rsidP="00CA17AB">
      <w:pPr>
        <w:spacing w:line="240" w:lineRule="auto"/>
      </w:pPr>
      <w:r>
        <w:separator/>
      </w:r>
    </w:p>
  </w:endnote>
  <w:endnote w:type="continuationSeparator" w:id="0">
    <w:p w14:paraId="115A7BF7" w14:textId="77777777" w:rsidR="00D509BF" w:rsidRDefault="00D509BF"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panose1 w:val="00000500000000000000"/>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3C8D2" w14:textId="77777777" w:rsidR="00976C55"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33810A" w14:textId="77777777" w:rsidR="00976C55" w:rsidRPr="009E4F9F" w:rsidRDefault="000D532C" w:rsidP="00976C55">
    <w:pPr>
      <w:tabs>
        <w:tab w:val="center" w:pos="4862"/>
      </w:tabs>
      <w:rPr>
        <w:color w:val="808080"/>
        <w:sz w:val="14"/>
        <w:szCs w:val="14"/>
      </w:rPr>
    </w:pPr>
    <w:r w:rsidRPr="00BE7EB0">
      <w:rPr>
        <w:color w:val="808080"/>
        <w:sz w:val="14"/>
        <w:szCs w:val="14"/>
      </w:rPr>
      <w:tab/>
    </w:r>
    <w:r w:rsidR="00976C55" w:rsidRPr="00976C55">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2.301.600,00 EUR. Davčna št.: SI56143028. TRR pri OTP banka d. d. :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83DBC" w14:textId="77777777" w:rsidR="00976C55"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4CAF81" w14:textId="77777777" w:rsidR="00D509BF" w:rsidRDefault="00D509BF" w:rsidP="00CA17AB">
      <w:pPr>
        <w:spacing w:line="240" w:lineRule="auto"/>
      </w:pPr>
      <w:r>
        <w:separator/>
      </w:r>
    </w:p>
  </w:footnote>
  <w:footnote w:type="continuationSeparator" w:id="0">
    <w:p w14:paraId="7C5D1BD9" w14:textId="77777777" w:rsidR="00D509BF" w:rsidRDefault="00D509BF" w:rsidP="00CA17AB">
      <w:pPr>
        <w:spacing w:line="240" w:lineRule="auto"/>
      </w:pPr>
      <w:r>
        <w:continuationSeparator/>
      </w:r>
    </w:p>
  </w:footnote>
  <w:footnote w:id="1">
    <w:p w14:paraId="0DA7777C" w14:textId="77777777" w:rsidR="006017A5" w:rsidRDefault="006017A5" w:rsidP="006017A5">
      <w:pPr>
        <w:autoSpaceDE w:val="0"/>
        <w:autoSpaceDN w:val="0"/>
        <w:adjustRightInd w:val="0"/>
        <w:rPr>
          <w:rFonts w:cs="Arial"/>
          <w:color w:val="auto"/>
          <w:sz w:val="16"/>
          <w:szCs w:val="16"/>
        </w:rPr>
      </w:pPr>
      <w:r>
        <w:rPr>
          <w:rFonts w:cs="Arial"/>
          <w:b/>
          <w:bCs/>
          <w:iCs/>
          <w:sz w:val="16"/>
          <w:szCs w:val="16"/>
        </w:rPr>
        <w:t xml:space="preserve">Navodila za izpolnitev: </w:t>
      </w:r>
    </w:p>
    <w:p w14:paraId="6C9F81B9" w14:textId="432F27FC" w:rsidR="006017A5" w:rsidRDefault="006017A5" w:rsidP="006017A5">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w:t>
      </w:r>
    </w:p>
    <w:p w14:paraId="3E408075" w14:textId="7181F9A8" w:rsidR="006017A5" w:rsidRDefault="006017A5" w:rsidP="006017A5">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w:t>
      </w:r>
      <w:r w:rsidR="00013A00">
        <w:rPr>
          <w:rFonts w:cs="Arial"/>
          <w:iCs/>
          <w:sz w:val="16"/>
          <w:szCs w:val="16"/>
        </w:rPr>
        <w:t>;</w:t>
      </w:r>
    </w:p>
    <w:p w14:paraId="4B8CD1DC" w14:textId="77777777" w:rsidR="006017A5" w:rsidRDefault="006017A5" w:rsidP="006017A5">
      <w:pPr>
        <w:autoSpaceDE w:val="0"/>
        <w:autoSpaceDN w:val="0"/>
        <w:adjustRightInd w:val="0"/>
        <w:rPr>
          <w:rFonts w:cs="Arial"/>
          <w:sz w:val="16"/>
          <w:szCs w:val="16"/>
        </w:rPr>
      </w:pPr>
      <w:r>
        <w:rPr>
          <w:rFonts w:cs="Arial"/>
          <w:sz w:val="16"/>
          <w:szCs w:val="16"/>
        </w:rPr>
        <w:t>- V primeru večjega števila partnerjev se ta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525DAF" w14:textId="77777777" w:rsidR="00976C55"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197DDE" w14:textId="67A80055" w:rsidR="00CA17AB" w:rsidRDefault="009B162A">
    <w:pPr>
      <w:pStyle w:val="Glava"/>
    </w:pPr>
    <w:r>
      <w:rPr>
        <w:noProof/>
      </w:rPr>
      <w:drawing>
        <wp:inline distT="0" distB="0" distL="0" distR="0" wp14:anchorId="7F78EC8B" wp14:editId="704379E4">
          <wp:extent cx="5739130" cy="103886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9130" cy="103886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DE70BB" w14:textId="77777777" w:rsidR="00976C55"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 id="_x0000_i1026" style="width:13.5pt;height:13.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5pt;height:12.75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8474379"/>
    <w:multiLevelType w:val="hybridMultilevel"/>
    <w:tmpl w:val="14706204"/>
    <w:lvl w:ilvl="0" w:tplc="FFFFFFFF">
      <w:numFmt w:val="decimal"/>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0CBF2C37"/>
    <w:multiLevelType w:val="hybridMultilevel"/>
    <w:tmpl w:val="DD9075A4"/>
    <w:lvl w:ilvl="0" w:tplc="9B4C2EB0">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6"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4156F3F"/>
    <w:multiLevelType w:val="hybridMultilevel"/>
    <w:tmpl w:val="FF24B70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4644D5D"/>
    <w:multiLevelType w:val="hybridMultilevel"/>
    <w:tmpl w:val="6D70D5C0"/>
    <w:lvl w:ilvl="0" w:tplc="1178A08A">
      <w:start w:val="2"/>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32544AF"/>
    <w:multiLevelType w:val="hybridMultilevel"/>
    <w:tmpl w:val="F24E250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A7965B8"/>
    <w:multiLevelType w:val="hybridMultilevel"/>
    <w:tmpl w:val="2112245E"/>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6"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E967E7"/>
    <w:multiLevelType w:val="hybridMultilevel"/>
    <w:tmpl w:val="8BD042D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EE32EE4"/>
    <w:multiLevelType w:val="multilevel"/>
    <w:tmpl w:val="5C72E1FA"/>
    <w:lvl w:ilvl="0">
      <w:numFmt w:val="bullet"/>
      <w:lvlText w:val="-"/>
      <w:lvlJc w:val="left"/>
      <w:pPr>
        <w:ind w:left="720" w:hanging="360"/>
      </w:pPr>
      <w:rPr>
        <w:rFonts w:ascii="Georgia" w:eastAsia="Times New Roman" w:hAnsi="Georgi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0"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hint="default"/>
      </w:rPr>
    </w:lvl>
    <w:lvl w:ilvl="3" w:tplc="04240001">
      <w:start w:val="1"/>
      <w:numFmt w:val="bullet"/>
      <w:lvlText w:val=""/>
      <w:lvlJc w:val="left"/>
      <w:pPr>
        <w:tabs>
          <w:tab w:val="num" w:pos="3465"/>
        </w:tabs>
        <w:ind w:left="3465" w:hanging="360"/>
      </w:pPr>
      <w:rPr>
        <w:rFonts w:ascii="Symbol" w:hAnsi="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hint="default"/>
      </w:rPr>
    </w:lvl>
    <w:lvl w:ilvl="6" w:tplc="04240001">
      <w:start w:val="1"/>
      <w:numFmt w:val="bullet"/>
      <w:lvlText w:val=""/>
      <w:lvlJc w:val="left"/>
      <w:pPr>
        <w:tabs>
          <w:tab w:val="num" w:pos="5625"/>
        </w:tabs>
        <w:ind w:left="5625" w:hanging="360"/>
      </w:pPr>
      <w:rPr>
        <w:rFonts w:ascii="Symbol" w:hAnsi="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hint="default"/>
      </w:rPr>
    </w:lvl>
  </w:abstractNum>
  <w:abstractNum w:abstractNumId="21"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3"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4" w15:restartNumberingAfterBreak="0">
    <w:nsid w:val="668703DD"/>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7B500887"/>
    <w:multiLevelType w:val="hybridMultilevel"/>
    <w:tmpl w:val="E154E11A"/>
    <w:lvl w:ilvl="0" w:tplc="097E7DD6">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661278715">
    <w:abstractNumId w:val="21"/>
  </w:num>
  <w:num w:numId="2" w16cid:durableId="312638962">
    <w:abstractNumId w:val="1"/>
  </w:num>
  <w:num w:numId="3" w16cid:durableId="290483707">
    <w:abstractNumId w:val="23"/>
  </w:num>
  <w:num w:numId="4" w16cid:durableId="2013098021">
    <w:abstractNumId w:val="13"/>
  </w:num>
  <w:num w:numId="5" w16cid:durableId="89013548">
    <w:abstractNumId w:val="22"/>
  </w:num>
  <w:num w:numId="6" w16cid:durableId="15993617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15209276">
    <w:abstractNumId w:val="2"/>
  </w:num>
  <w:num w:numId="8" w16cid:durableId="703479880">
    <w:abstractNumId w:val="10"/>
  </w:num>
  <w:num w:numId="9" w16cid:durableId="5411388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3841720">
    <w:abstractNumId w:val="16"/>
  </w:num>
  <w:num w:numId="11" w16cid:durableId="10576243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784113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281280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4922233">
    <w:abstractNumId w:val="9"/>
  </w:num>
  <w:num w:numId="15" w16cid:durableId="136265154">
    <w:abstractNumId w:val="8"/>
  </w:num>
  <w:num w:numId="16" w16cid:durableId="2400245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9881395">
    <w:abstractNumId w:val="14"/>
  </w:num>
  <w:num w:numId="18" w16cid:durableId="989745938">
    <w:abstractNumId w:val="17"/>
  </w:num>
  <w:num w:numId="19" w16cid:durableId="56125384">
    <w:abstractNumId w:val="24"/>
    <w:lvlOverride w:ilvl="0">
      <w:startOverride w:val="1"/>
    </w:lvlOverride>
  </w:num>
  <w:num w:numId="20" w16cid:durableId="754864973">
    <w:abstractNumId w:val="7"/>
  </w:num>
  <w:num w:numId="21" w16cid:durableId="21609329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2301686">
    <w:abstractNumId w:val="20"/>
  </w:num>
  <w:num w:numId="23" w16cid:durableId="833691483">
    <w:abstractNumId w:val="4"/>
  </w:num>
  <w:num w:numId="24" w16cid:durableId="2087145370">
    <w:abstractNumId w:val="15"/>
  </w:num>
  <w:num w:numId="25" w16cid:durableId="581107792">
    <w:abstractNumId w:val="25"/>
  </w:num>
  <w:num w:numId="26" w16cid:durableId="199066871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7A5"/>
    <w:rsid w:val="00013A00"/>
    <w:rsid w:val="0002403E"/>
    <w:rsid w:val="00092BEB"/>
    <w:rsid w:val="000A1655"/>
    <w:rsid w:val="000B17D2"/>
    <w:rsid w:val="000B65D3"/>
    <w:rsid w:val="000D532C"/>
    <w:rsid w:val="0012380E"/>
    <w:rsid w:val="00141F70"/>
    <w:rsid w:val="00145953"/>
    <w:rsid w:val="001467E2"/>
    <w:rsid w:val="00185FAA"/>
    <w:rsid w:val="001F0A04"/>
    <w:rsid w:val="001F672C"/>
    <w:rsid w:val="00245455"/>
    <w:rsid w:val="002472EC"/>
    <w:rsid w:val="00297ADF"/>
    <w:rsid w:val="00301DDB"/>
    <w:rsid w:val="003024D3"/>
    <w:rsid w:val="003064C4"/>
    <w:rsid w:val="00307B51"/>
    <w:rsid w:val="00330111"/>
    <w:rsid w:val="00352FCD"/>
    <w:rsid w:val="00372201"/>
    <w:rsid w:val="00373D41"/>
    <w:rsid w:val="003A195B"/>
    <w:rsid w:val="003B0E20"/>
    <w:rsid w:val="003E7C5E"/>
    <w:rsid w:val="0040732E"/>
    <w:rsid w:val="00470446"/>
    <w:rsid w:val="004719B3"/>
    <w:rsid w:val="004D07DE"/>
    <w:rsid w:val="004E25C1"/>
    <w:rsid w:val="0050115C"/>
    <w:rsid w:val="00510B6E"/>
    <w:rsid w:val="0051691A"/>
    <w:rsid w:val="0054642A"/>
    <w:rsid w:val="00596A56"/>
    <w:rsid w:val="005A4F97"/>
    <w:rsid w:val="005B6A8C"/>
    <w:rsid w:val="005E25B9"/>
    <w:rsid w:val="005F78F4"/>
    <w:rsid w:val="006017A5"/>
    <w:rsid w:val="00620CFD"/>
    <w:rsid w:val="006616CC"/>
    <w:rsid w:val="0068011B"/>
    <w:rsid w:val="006924B9"/>
    <w:rsid w:val="00700045"/>
    <w:rsid w:val="007479FD"/>
    <w:rsid w:val="007576DC"/>
    <w:rsid w:val="00780E8A"/>
    <w:rsid w:val="00794EE1"/>
    <w:rsid w:val="00796CA0"/>
    <w:rsid w:val="007A2EDD"/>
    <w:rsid w:val="007C652D"/>
    <w:rsid w:val="007E582E"/>
    <w:rsid w:val="007F278C"/>
    <w:rsid w:val="007F3D9F"/>
    <w:rsid w:val="0081618F"/>
    <w:rsid w:val="00816CDC"/>
    <w:rsid w:val="00876C7E"/>
    <w:rsid w:val="008C6891"/>
    <w:rsid w:val="008D1755"/>
    <w:rsid w:val="00905073"/>
    <w:rsid w:val="00975223"/>
    <w:rsid w:val="00976C55"/>
    <w:rsid w:val="009859C9"/>
    <w:rsid w:val="009B162A"/>
    <w:rsid w:val="009E2886"/>
    <w:rsid w:val="009E36AF"/>
    <w:rsid w:val="009E4F9F"/>
    <w:rsid w:val="009E6906"/>
    <w:rsid w:val="00A36091"/>
    <w:rsid w:val="00A66623"/>
    <w:rsid w:val="00AF0707"/>
    <w:rsid w:val="00B804BC"/>
    <w:rsid w:val="00B84C8C"/>
    <w:rsid w:val="00B944C4"/>
    <w:rsid w:val="00BA5173"/>
    <w:rsid w:val="00BC779B"/>
    <w:rsid w:val="00BE7EB0"/>
    <w:rsid w:val="00C0714E"/>
    <w:rsid w:val="00C21CA9"/>
    <w:rsid w:val="00C47D0B"/>
    <w:rsid w:val="00C52A40"/>
    <w:rsid w:val="00C64B47"/>
    <w:rsid w:val="00CA17AB"/>
    <w:rsid w:val="00CD2502"/>
    <w:rsid w:val="00CD7AD7"/>
    <w:rsid w:val="00D509BF"/>
    <w:rsid w:val="00D53A59"/>
    <w:rsid w:val="00D838BF"/>
    <w:rsid w:val="00DB495E"/>
    <w:rsid w:val="00DC6933"/>
    <w:rsid w:val="00DD372D"/>
    <w:rsid w:val="00E02268"/>
    <w:rsid w:val="00E15322"/>
    <w:rsid w:val="00E163FD"/>
    <w:rsid w:val="00E3606D"/>
    <w:rsid w:val="00E61FC1"/>
    <w:rsid w:val="00E67173"/>
    <w:rsid w:val="00EA7744"/>
    <w:rsid w:val="00ED5E7E"/>
    <w:rsid w:val="00F0325F"/>
    <w:rsid w:val="00F556AD"/>
    <w:rsid w:val="00F776D4"/>
    <w:rsid w:val="00F8285D"/>
    <w:rsid w:val="00FA6282"/>
    <w:rsid w:val="00FB5935"/>
    <w:rsid w:val="00FD72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2F6C40F6"/>
  <w15:docId w15:val="{6828465F-27C2-4372-BB6D-BF58B3619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B6A8C"/>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dstavek seznama_IP"/>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aliases w:val="za tekst Znak,Odstavek seznama_IP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nhideWhenUsed/>
    <w:rsid w:val="00CA17AB"/>
    <w:pPr>
      <w:tabs>
        <w:tab w:val="center" w:pos="4536"/>
        <w:tab w:val="right" w:pos="9072"/>
      </w:tabs>
      <w:spacing w:line="240" w:lineRule="auto"/>
    </w:pPr>
  </w:style>
  <w:style w:type="character" w:customStyle="1" w:styleId="GlavaZnak">
    <w:name w:val="Glava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semiHidden/>
    <w:unhideWhenUsed/>
    <w:rsid w:val="006017A5"/>
    <w:rPr>
      <w:color w:val="0000FF"/>
      <w:u w:val="single"/>
    </w:rPr>
  </w:style>
  <w:style w:type="paragraph" w:styleId="Naslov">
    <w:name w:val="Title"/>
    <w:basedOn w:val="Navaden"/>
    <w:link w:val="NaslovZnak"/>
    <w:qFormat/>
    <w:rsid w:val="006017A5"/>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6017A5"/>
    <w:rPr>
      <w:rFonts w:ascii="Arial" w:hAnsi="Arial" w:cs="Times New Roman"/>
      <w:b/>
      <w:sz w:val="32"/>
    </w:rPr>
  </w:style>
  <w:style w:type="paragraph" w:styleId="Telobesedila">
    <w:name w:val="Body Text"/>
    <w:basedOn w:val="Navaden"/>
    <w:link w:val="TelobesedilaZnak"/>
    <w:semiHidden/>
    <w:unhideWhenUsed/>
    <w:rsid w:val="006017A5"/>
    <w:pPr>
      <w:spacing w:line="240" w:lineRule="auto"/>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6017A5"/>
    <w:rPr>
      <w:rFonts w:ascii="Arial" w:hAnsi="Arial" w:cs="Times New Roman"/>
    </w:rPr>
  </w:style>
  <w:style w:type="paragraph" w:styleId="Telobesedila3">
    <w:name w:val="Body Text 3"/>
    <w:basedOn w:val="Navaden"/>
    <w:link w:val="Telobesedila3Znak"/>
    <w:semiHidden/>
    <w:unhideWhenUsed/>
    <w:rsid w:val="006017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6017A5"/>
    <w:rPr>
      <w:rFonts w:ascii="Arial" w:hAnsi="Arial" w:cs="Times New Roman"/>
    </w:rPr>
  </w:style>
  <w:style w:type="paragraph" w:customStyle="1" w:styleId="BESEDILO">
    <w:name w:val="BESEDILO"/>
    <w:rsid w:val="006017A5"/>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6017A5"/>
    <w:pPr>
      <w:numPr>
        <w:numId w:val="6"/>
      </w:numPr>
    </w:pPr>
    <w:rPr>
      <w:b/>
      <w:i/>
      <w:szCs w:val="24"/>
    </w:rPr>
  </w:style>
  <w:style w:type="paragraph" w:customStyle="1" w:styleId="Poglavje2">
    <w:name w:val="Poglavje 2"/>
    <w:basedOn w:val="Telobesedila"/>
    <w:qFormat/>
    <w:rsid w:val="006017A5"/>
    <w:pPr>
      <w:numPr>
        <w:ilvl w:val="1"/>
        <w:numId w:val="6"/>
      </w:numPr>
    </w:pPr>
    <w:rPr>
      <w:b/>
    </w:rPr>
  </w:style>
  <w:style w:type="paragraph" w:customStyle="1" w:styleId="Poglavje3">
    <w:name w:val="Poglavje 3"/>
    <w:basedOn w:val="Telobesedila"/>
    <w:rsid w:val="006017A5"/>
    <w:pPr>
      <w:numPr>
        <w:ilvl w:val="2"/>
        <w:numId w:val="6"/>
      </w:numPr>
    </w:pPr>
    <w:rPr>
      <w:b/>
    </w:rPr>
  </w:style>
  <w:style w:type="character" w:styleId="Sprotnaopomba-sklic">
    <w:name w:val="footnote reference"/>
    <w:semiHidden/>
    <w:unhideWhenUsed/>
    <w:rsid w:val="006017A5"/>
    <w:rPr>
      <w:vertAlign w:val="superscript"/>
    </w:rPr>
  </w:style>
  <w:style w:type="paragraph" w:customStyle="1" w:styleId="Slika">
    <w:name w:val="Slika"/>
    <w:basedOn w:val="Navaden"/>
    <w:rsid w:val="006017A5"/>
    <w:pPr>
      <w:spacing w:before="240" w:after="120" w:line="240" w:lineRule="auto"/>
      <w:jc w:val="center"/>
    </w:pPr>
    <w:rPr>
      <w:rFonts w:ascii="Times New Roman" w:hAnsi="Times New Roman" w:cs="Times New Roman"/>
      <w:color w:val="auto"/>
      <w:sz w:val="24"/>
      <w:szCs w:val="20"/>
    </w:rPr>
  </w:style>
  <w:style w:type="paragraph" w:styleId="Revizija">
    <w:name w:val="Revision"/>
    <w:hidden/>
    <w:uiPriority w:val="99"/>
    <w:semiHidden/>
    <w:rsid w:val="00A36091"/>
    <w:rPr>
      <w:color w:val="000000"/>
      <w:sz w:val="22"/>
      <w:szCs w:val="22"/>
    </w:rPr>
  </w:style>
  <w:style w:type="character" w:styleId="Pripombasklic">
    <w:name w:val="annotation reference"/>
    <w:basedOn w:val="Privzetapisavaodstavka"/>
    <w:uiPriority w:val="99"/>
    <w:semiHidden/>
    <w:unhideWhenUsed/>
    <w:rsid w:val="00FB5935"/>
    <w:rPr>
      <w:sz w:val="16"/>
      <w:szCs w:val="16"/>
    </w:rPr>
  </w:style>
  <w:style w:type="paragraph" w:styleId="Pripombabesedilo">
    <w:name w:val="annotation text"/>
    <w:basedOn w:val="Navaden"/>
    <w:link w:val="PripombabesediloZnak"/>
    <w:uiPriority w:val="99"/>
    <w:unhideWhenUsed/>
    <w:rsid w:val="00FB5935"/>
    <w:pPr>
      <w:spacing w:line="240" w:lineRule="auto"/>
    </w:pPr>
    <w:rPr>
      <w:sz w:val="20"/>
      <w:szCs w:val="20"/>
    </w:rPr>
  </w:style>
  <w:style w:type="character" w:customStyle="1" w:styleId="PripombabesediloZnak">
    <w:name w:val="Pripomba – besedilo Znak"/>
    <w:basedOn w:val="Privzetapisavaodstavka"/>
    <w:link w:val="Pripombabesedilo"/>
    <w:uiPriority w:val="99"/>
    <w:rsid w:val="00FB5935"/>
    <w:rPr>
      <w:color w:val="000000"/>
    </w:rPr>
  </w:style>
  <w:style w:type="paragraph" w:styleId="Zadevapripombe">
    <w:name w:val="annotation subject"/>
    <w:basedOn w:val="Pripombabesedilo"/>
    <w:next w:val="Pripombabesedilo"/>
    <w:link w:val="ZadevapripombeZnak"/>
    <w:uiPriority w:val="99"/>
    <w:semiHidden/>
    <w:unhideWhenUsed/>
    <w:rsid w:val="00FB5935"/>
    <w:rPr>
      <w:b/>
      <w:bCs/>
    </w:rPr>
  </w:style>
  <w:style w:type="character" w:customStyle="1" w:styleId="ZadevapripombeZnak">
    <w:name w:val="Zadeva pripombe Znak"/>
    <w:basedOn w:val="PripombabesediloZnak"/>
    <w:link w:val="Zadevapripombe"/>
    <w:uiPriority w:val="99"/>
    <w:semiHidden/>
    <w:rsid w:val="00FB5935"/>
    <w:rP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34645">
      <w:bodyDiv w:val="1"/>
      <w:marLeft w:val="0"/>
      <w:marRight w:val="0"/>
      <w:marTop w:val="0"/>
      <w:marBottom w:val="0"/>
      <w:divBdr>
        <w:top w:val="none" w:sz="0" w:space="0" w:color="auto"/>
        <w:left w:val="none" w:sz="0" w:space="0" w:color="auto"/>
        <w:bottom w:val="none" w:sz="0" w:space="0" w:color="auto"/>
        <w:right w:val="none" w:sz="0" w:space="0" w:color="auto"/>
      </w:divBdr>
    </w:div>
    <w:div w:id="126317051">
      <w:bodyDiv w:val="1"/>
      <w:marLeft w:val="0"/>
      <w:marRight w:val="0"/>
      <w:marTop w:val="0"/>
      <w:marBottom w:val="0"/>
      <w:divBdr>
        <w:top w:val="none" w:sz="0" w:space="0" w:color="auto"/>
        <w:left w:val="none" w:sz="0" w:space="0" w:color="auto"/>
        <w:bottom w:val="none" w:sz="0" w:space="0" w:color="auto"/>
        <w:right w:val="none" w:sz="0" w:space="0" w:color="auto"/>
      </w:divBdr>
    </w:div>
    <w:div w:id="179785505">
      <w:bodyDiv w:val="1"/>
      <w:marLeft w:val="0"/>
      <w:marRight w:val="0"/>
      <w:marTop w:val="0"/>
      <w:marBottom w:val="0"/>
      <w:divBdr>
        <w:top w:val="none" w:sz="0" w:space="0" w:color="auto"/>
        <w:left w:val="none" w:sz="0" w:space="0" w:color="auto"/>
        <w:bottom w:val="none" w:sz="0" w:space="0" w:color="auto"/>
        <w:right w:val="none" w:sz="0" w:space="0" w:color="auto"/>
      </w:divBdr>
    </w:div>
    <w:div w:id="303848631">
      <w:bodyDiv w:val="1"/>
      <w:marLeft w:val="0"/>
      <w:marRight w:val="0"/>
      <w:marTop w:val="0"/>
      <w:marBottom w:val="0"/>
      <w:divBdr>
        <w:top w:val="none" w:sz="0" w:space="0" w:color="auto"/>
        <w:left w:val="none" w:sz="0" w:space="0" w:color="auto"/>
        <w:bottom w:val="none" w:sz="0" w:space="0" w:color="auto"/>
        <w:right w:val="none" w:sz="0" w:space="0" w:color="auto"/>
      </w:divBdr>
    </w:div>
    <w:div w:id="331643871">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07730898">
      <w:bodyDiv w:val="1"/>
      <w:marLeft w:val="0"/>
      <w:marRight w:val="0"/>
      <w:marTop w:val="0"/>
      <w:marBottom w:val="0"/>
      <w:divBdr>
        <w:top w:val="none" w:sz="0" w:space="0" w:color="auto"/>
        <w:left w:val="none" w:sz="0" w:space="0" w:color="auto"/>
        <w:bottom w:val="none" w:sz="0" w:space="0" w:color="auto"/>
        <w:right w:val="none" w:sz="0" w:space="0" w:color="auto"/>
      </w:divBdr>
    </w:div>
    <w:div w:id="422797009">
      <w:bodyDiv w:val="1"/>
      <w:marLeft w:val="0"/>
      <w:marRight w:val="0"/>
      <w:marTop w:val="0"/>
      <w:marBottom w:val="0"/>
      <w:divBdr>
        <w:top w:val="none" w:sz="0" w:space="0" w:color="auto"/>
        <w:left w:val="none" w:sz="0" w:space="0" w:color="auto"/>
        <w:bottom w:val="none" w:sz="0" w:space="0" w:color="auto"/>
        <w:right w:val="none" w:sz="0" w:space="0" w:color="auto"/>
      </w:divBdr>
    </w:div>
    <w:div w:id="500582743">
      <w:bodyDiv w:val="1"/>
      <w:marLeft w:val="0"/>
      <w:marRight w:val="0"/>
      <w:marTop w:val="0"/>
      <w:marBottom w:val="0"/>
      <w:divBdr>
        <w:top w:val="none" w:sz="0" w:space="0" w:color="auto"/>
        <w:left w:val="none" w:sz="0" w:space="0" w:color="auto"/>
        <w:bottom w:val="none" w:sz="0" w:space="0" w:color="auto"/>
        <w:right w:val="none" w:sz="0" w:space="0" w:color="auto"/>
      </w:divBdr>
    </w:div>
    <w:div w:id="747310967">
      <w:bodyDiv w:val="1"/>
      <w:marLeft w:val="0"/>
      <w:marRight w:val="0"/>
      <w:marTop w:val="0"/>
      <w:marBottom w:val="0"/>
      <w:divBdr>
        <w:top w:val="none" w:sz="0" w:space="0" w:color="auto"/>
        <w:left w:val="none" w:sz="0" w:space="0" w:color="auto"/>
        <w:bottom w:val="none" w:sz="0" w:space="0" w:color="auto"/>
        <w:right w:val="none" w:sz="0" w:space="0" w:color="auto"/>
      </w:divBdr>
    </w:div>
    <w:div w:id="913316165">
      <w:bodyDiv w:val="1"/>
      <w:marLeft w:val="0"/>
      <w:marRight w:val="0"/>
      <w:marTop w:val="0"/>
      <w:marBottom w:val="0"/>
      <w:divBdr>
        <w:top w:val="none" w:sz="0" w:space="0" w:color="auto"/>
        <w:left w:val="none" w:sz="0" w:space="0" w:color="auto"/>
        <w:bottom w:val="none" w:sz="0" w:space="0" w:color="auto"/>
        <w:right w:val="none" w:sz="0" w:space="0" w:color="auto"/>
      </w:divBdr>
    </w:div>
    <w:div w:id="1084183182">
      <w:bodyDiv w:val="1"/>
      <w:marLeft w:val="0"/>
      <w:marRight w:val="0"/>
      <w:marTop w:val="0"/>
      <w:marBottom w:val="0"/>
      <w:divBdr>
        <w:top w:val="none" w:sz="0" w:space="0" w:color="auto"/>
        <w:left w:val="none" w:sz="0" w:space="0" w:color="auto"/>
        <w:bottom w:val="none" w:sz="0" w:space="0" w:color="auto"/>
        <w:right w:val="none" w:sz="0" w:space="0" w:color="auto"/>
      </w:divBdr>
    </w:div>
    <w:div w:id="1176916155">
      <w:bodyDiv w:val="1"/>
      <w:marLeft w:val="0"/>
      <w:marRight w:val="0"/>
      <w:marTop w:val="0"/>
      <w:marBottom w:val="0"/>
      <w:divBdr>
        <w:top w:val="none" w:sz="0" w:space="0" w:color="auto"/>
        <w:left w:val="none" w:sz="0" w:space="0" w:color="auto"/>
        <w:bottom w:val="none" w:sz="0" w:space="0" w:color="auto"/>
        <w:right w:val="none" w:sz="0" w:space="0" w:color="auto"/>
      </w:divBdr>
    </w:div>
    <w:div w:id="1186095935">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48487686">
      <w:bodyDiv w:val="1"/>
      <w:marLeft w:val="0"/>
      <w:marRight w:val="0"/>
      <w:marTop w:val="0"/>
      <w:marBottom w:val="0"/>
      <w:divBdr>
        <w:top w:val="none" w:sz="0" w:space="0" w:color="auto"/>
        <w:left w:val="none" w:sz="0" w:space="0" w:color="auto"/>
        <w:bottom w:val="none" w:sz="0" w:space="0" w:color="auto"/>
        <w:right w:val="none" w:sz="0" w:space="0" w:color="auto"/>
      </w:divBdr>
    </w:div>
    <w:div w:id="1419908885">
      <w:bodyDiv w:val="1"/>
      <w:marLeft w:val="0"/>
      <w:marRight w:val="0"/>
      <w:marTop w:val="0"/>
      <w:marBottom w:val="0"/>
      <w:divBdr>
        <w:top w:val="none" w:sz="0" w:space="0" w:color="auto"/>
        <w:left w:val="none" w:sz="0" w:space="0" w:color="auto"/>
        <w:bottom w:val="none" w:sz="0" w:space="0" w:color="auto"/>
        <w:right w:val="none" w:sz="0" w:space="0" w:color="auto"/>
      </w:divBdr>
    </w:div>
    <w:div w:id="1422874705">
      <w:bodyDiv w:val="1"/>
      <w:marLeft w:val="0"/>
      <w:marRight w:val="0"/>
      <w:marTop w:val="0"/>
      <w:marBottom w:val="0"/>
      <w:divBdr>
        <w:top w:val="none" w:sz="0" w:space="0" w:color="auto"/>
        <w:left w:val="none" w:sz="0" w:space="0" w:color="auto"/>
        <w:bottom w:val="none" w:sz="0" w:space="0" w:color="auto"/>
        <w:right w:val="none" w:sz="0" w:space="0" w:color="auto"/>
      </w:divBdr>
    </w:div>
    <w:div w:id="1779909761">
      <w:bodyDiv w:val="1"/>
      <w:marLeft w:val="0"/>
      <w:marRight w:val="0"/>
      <w:marTop w:val="0"/>
      <w:marBottom w:val="0"/>
      <w:divBdr>
        <w:top w:val="none" w:sz="0" w:space="0" w:color="auto"/>
        <w:left w:val="none" w:sz="0" w:space="0" w:color="auto"/>
        <w:bottom w:val="none" w:sz="0" w:space="0" w:color="auto"/>
        <w:right w:val="none" w:sz="0" w:space="0" w:color="auto"/>
      </w:divBdr>
    </w:div>
    <w:div w:id="1884320575">
      <w:bodyDiv w:val="1"/>
      <w:marLeft w:val="0"/>
      <w:marRight w:val="0"/>
      <w:marTop w:val="0"/>
      <w:marBottom w:val="0"/>
      <w:divBdr>
        <w:top w:val="none" w:sz="0" w:space="0" w:color="auto"/>
        <w:left w:val="none" w:sz="0" w:space="0" w:color="auto"/>
        <w:bottom w:val="none" w:sz="0" w:space="0" w:color="auto"/>
        <w:right w:val="none" w:sz="0" w:space="0" w:color="auto"/>
      </w:divBdr>
    </w:div>
    <w:div w:id="2010791203">
      <w:bodyDiv w:val="1"/>
      <w:marLeft w:val="0"/>
      <w:marRight w:val="0"/>
      <w:marTop w:val="0"/>
      <w:marBottom w:val="0"/>
      <w:divBdr>
        <w:top w:val="none" w:sz="0" w:space="0" w:color="auto"/>
        <w:left w:val="none" w:sz="0" w:space="0" w:color="auto"/>
        <w:bottom w:val="none" w:sz="0" w:space="0" w:color="auto"/>
        <w:right w:val="none" w:sz="0" w:space="0" w:color="auto"/>
      </w:divBdr>
    </w:div>
    <w:div w:id="2018917285">
      <w:bodyDiv w:val="1"/>
      <w:marLeft w:val="0"/>
      <w:marRight w:val="0"/>
      <w:marTop w:val="0"/>
      <w:marBottom w:val="0"/>
      <w:divBdr>
        <w:top w:val="none" w:sz="0" w:space="0" w:color="auto"/>
        <w:left w:val="none" w:sz="0" w:space="0" w:color="auto"/>
        <w:bottom w:val="none" w:sz="0" w:space="0" w:color="auto"/>
        <w:right w:val="none" w:sz="0" w:space="0" w:color="auto"/>
      </w:divBdr>
    </w:div>
    <w:div w:id="2040618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s-sql01\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3A4853-DAE3-40FD-A07E-7AFCB032E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TotalTime>
  <Pages>30</Pages>
  <Words>5338</Words>
  <Characters>30430</Characters>
  <Application>Microsoft Office Word</Application>
  <DocSecurity>0</DocSecurity>
  <Lines>253</Lines>
  <Paragraphs>71</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35697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Janko Turner | JHMB</dc:creator>
  <cp:keywords/>
  <cp:lastModifiedBy>Janko Turner | JHMB</cp:lastModifiedBy>
  <cp:revision>3</cp:revision>
  <cp:lastPrinted>2024-10-02T08:41:00Z</cp:lastPrinted>
  <dcterms:created xsi:type="dcterms:W3CDTF">2024-10-09T09:11:00Z</dcterms:created>
  <dcterms:modified xsi:type="dcterms:W3CDTF">2024-10-09T09:12:00Z</dcterms:modified>
</cp:coreProperties>
</file>