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555D4" w14:textId="77777777" w:rsidR="0061436F" w:rsidRDefault="0061436F" w:rsidP="0061436F">
      <w:pPr>
        <w:tabs>
          <w:tab w:val="left" w:pos="851"/>
        </w:tabs>
        <w:rPr>
          <w:rFonts w:cs="Arial"/>
          <w:sz w:val="19"/>
          <w:szCs w:val="19"/>
        </w:rPr>
      </w:pPr>
    </w:p>
    <w:p w14:paraId="7CE44DB9" w14:textId="69F52E5D" w:rsidR="0061436F" w:rsidRPr="0061436F" w:rsidRDefault="0061436F" w:rsidP="0061436F">
      <w:pPr>
        <w:tabs>
          <w:tab w:val="left" w:pos="851"/>
        </w:tabs>
        <w:rPr>
          <w:rFonts w:cs="Arial"/>
          <w:color w:val="000000"/>
        </w:rPr>
      </w:pPr>
      <w:r w:rsidRPr="0061436F">
        <w:rPr>
          <w:rFonts w:cs="Arial"/>
        </w:rPr>
        <w:t>Številka: 4302-0</w:t>
      </w:r>
      <w:r w:rsidR="0001195C">
        <w:rPr>
          <w:rFonts w:cs="Arial"/>
        </w:rPr>
        <w:t>001</w:t>
      </w:r>
      <w:r w:rsidRPr="0061436F">
        <w:rPr>
          <w:rFonts w:cs="Arial"/>
        </w:rPr>
        <w:t>/202</w:t>
      </w:r>
      <w:r w:rsidR="0001195C">
        <w:rPr>
          <w:rFonts w:cs="Arial"/>
        </w:rPr>
        <w:t>5</w:t>
      </w:r>
    </w:p>
    <w:p w14:paraId="5D86B64E" w14:textId="7B973E81" w:rsidR="0061436F" w:rsidRPr="0061436F" w:rsidRDefault="0061436F" w:rsidP="0061436F">
      <w:pPr>
        <w:tabs>
          <w:tab w:val="left" w:pos="993"/>
          <w:tab w:val="left" w:pos="1134"/>
        </w:tabs>
        <w:rPr>
          <w:rFonts w:cs="Arial"/>
        </w:rPr>
      </w:pPr>
      <w:r w:rsidRPr="0061436F">
        <w:rPr>
          <w:rFonts w:cs="Arial"/>
        </w:rPr>
        <w:t>JN BR: 202</w:t>
      </w:r>
      <w:r w:rsidR="0001195C">
        <w:rPr>
          <w:rFonts w:cs="Arial"/>
        </w:rPr>
        <w:t>5-001</w:t>
      </w:r>
      <w:bookmarkStart w:id="0" w:name="_GoBack"/>
      <w:bookmarkEnd w:id="0"/>
    </w:p>
    <w:p w14:paraId="5CFD13D5" w14:textId="0739969A" w:rsidR="00E81DF5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475334F0" w14:textId="77777777" w:rsidR="0061436F" w:rsidRPr="0011436A" w:rsidRDefault="0061436F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2CD6B31C" w:rsidR="00C374E4" w:rsidRPr="0011436A" w:rsidRDefault="0020476B" w:rsidP="00BC2F4D">
      <w:pPr>
        <w:jc w:val="center"/>
        <w:rPr>
          <w:rFonts w:cs="Arial"/>
          <w:b/>
        </w:rPr>
      </w:pPr>
      <w:r>
        <w:rPr>
          <w:rFonts w:cs="Arial"/>
          <w:b/>
        </w:rPr>
        <w:t xml:space="preserve">PREDRAČUN </w:t>
      </w:r>
      <w:r w:rsidR="00FA1DA3">
        <w:rPr>
          <w:rFonts w:cs="Arial"/>
          <w:b/>
        </w:rPr>
        <w:t>št. ______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256BD796" w14:textId="77777777" w:rsidR="00FA1DA3" w:rsidRDefault="00FA1DA3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9067" w:type="dxa"/>
        <w:jc w:val="center"/>
        <w:tblInd w:w="0" w:type="dxa"/>
        <w:tblLook w:val="04A0" w:firstRow="1" w:lastRow="0" w:firstColumn="1" w:lastColumn="0" w:noHBand="0" w:noVBand="1"/>
      </w:tblPr>
      <w:tblGrid>
        <w:gridCol w:w="5203"/>
        <w:gridCol w:w="3864"/>
      </w:tblGrid>
      <w:tr w:rsidR="006F4083" w:rsidRPr="00FA1DA3" w14:paraId="7428F2A4" w14:textId="246333AB" w:rsidTr="006F4083">
        <w:trPr>
          <w:jc w:val="center"/>
        </w:trPr>
        <w:tc>
          <w:tcPr>
            <w:tcW w:w="5203" w:type="dxa"/>
            <w:shd w:val="clear" w:color="auto" w:fill="D9D9D9"/>
            <w:vAlign w:val="center"/>
          </w:tcPr>
          <w:p w14:paraId="7EE3AADB" w14:textId="77777777" w:rsidR="006F4083" w:rsidRDefault="006F4083" w:rsidP="006F4083">
            <w:pPr>
              <w:jc w:val="center"/>
              <w:rPr>
                <w:rFonts w:cs="Arial"/>
                <w:color w:val="000000"/>
              </w:rPr>
            </w:pPr>
          </w:p>
          <w:p w14:paraId="5BA219B8" w14:textId="7F15B592" w:rsidR="006F4083" w:rsidRPr="005D6A48" w:rsidRDefault="006F4083" w:rsidP="006F4083">
            <w:pPr>
              <w:jc w:val="center"/>
              <w:rPr>
                <w:rFonts w:cs="Arial"/>
                <w:color w:val="000000"/>
              </w:rPr>
            </w:pPr>
            <w:r w:rsidRPr="005D6A48">
              <w:rPr>
                <w:rFonts w:cs="Arial"/>
                <w:color w:val="000000"/>
              </w:rPr>
              <w:t>Ponudbena zavarovalna premija za celotno zavarovalno obdobje v EUR</w:t>
            </w:r>
          </w:p>
          <w:p w14:paraId="18F1D97B" w14:textId="77777777" w:rsidR="006F408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  <w:color w:val="000000"/>
              </w:rPr>
            </w:pPr>
            <w:r w:rsidRPr="005D6A48">
              <w:rPr>
                <w:rFonts w:cs="Arial"/>
                <w:b/>
                <w:bCs/>
                <w:color w:val="000000"/>
              </w:rPr>
              <w:t>brez</w:t>
            </w:r>
            <w:r w:rsidRPr="005D6A48">
              <w:rPr>
                <w:rFonts w:cs="Arial"/>
                <w:color w:val="000000"/>
              </w:rPr>
              <w:t xml:space="preserve"> 8,5 % DPZP</w:t>
            </w:r>
          </w:p>
          <w:p w14:paraId="2FE6C28D" w14:textId="74C18068" w:rsidR="006F4083" w:rsidRPr="00FA1DA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864" w:type="dxa"/>
            <w:shd w:val="clear" w:color="auto" w:fill="D9D9D9"/>
            <w:vAlign w:val="center"/>
          </w:tcPr>
          <w:p w14:paraId="15081D3E" w14:textId="77777777" w:rsidR="006F4083" w:rsidRPr="0053703D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  <w:color w:val="000000"/>
              </w:rPr>
            </w:pPr>
            <w:r w:rsidRPr="0053703D">
              <w:rPr>
                <w:rFonts w:cs="Arial"/>
                <w:color w:val="000000"/>
              </w:rPr>
              <w:t>Ponudbena zavarovalna premija za celotno zavarovalno obdobje v EUR</w:t>
            </w:r>
          </w:p>
          <w:p w14:paraId="6A6BD3BC" w14:textId="3B1A6807" w:rsidR="006F4083" w:rsidRPr="00FA1DA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  <w:b/>
                <w:bCs/>
              </w:rPr>
            </w:pPr>
            <w:r w:rsidRPr="0053703D">
              <w:rPr>
                <w:rFonts w:cs="Arial"/>
                <w:b/>
                <w:bCs/>
                <w:color w:val="000000"/>
              </w:rPr>
              <w:t>z</w:t>
            </w:r>
            <w:r w:rsidRPr="0053703D">
              <w:rPr>
                <w:rFonts w:cs="Arial"/>
                <w:color w:val="000000"/>
              </w:rPr>
              <w:t xml:space="preserve"> 8,5 % DPZP</w:t>
            </w:r>
          </w:p>
        </w:tc>
      </w:tr>
      <w:tr w:rsidR="006F4083" w14:paraId="40A48ACC" w14:textId="07A92631" w:rsidTr="006F4083">
        <w:trPr>
          <w:jc w:val="center"/>
        </w:trPr>
        <w:tc>
          <w:tcPr>
            <w:tcW w:w="5203" w:type="dxa"/>
            <w:vAlign w:val="center"/>
          </w:tcPr>
          <w:p w14:paraId="6BE6154D" w14:textId="77777777" w:rsidR="006F408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  <w:p w14:paraId="562E6B3E" w14:textId="77777777" w:rsidR="006F408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  <w:p w14:paraId="35ECDCB2" w14:textId="77777777" w:rsidR="006F4083" w:rsidRPr="00ED3EE8" w:rsidDel="003118D8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</w:tc>
        <w:tc>
          <w:tcPr>
            <w:tcW w:w="3864" w:type="dxa"/>
            <w:vAlign w:val="center"/>
          </w:tcPr>
          <w:p w14:paraId="7EE6645A" w14:textId="77777777" w:rsidR="006F408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  <w:p w14:paraId="383121D6" w14:textId="77777777" w:rsidR="006F408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  <w:p w14:paraId="29C4BC9A" w14:textId="77777777" w:rsidR="006F4083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  <w:p w14:paraId="2AFB9376" w14:textId="77777777" w:rsidR="006F4083" w:rsidRPr="00ED3EE8" w:rsidDel="003118D8" w:rsidRDefault="006F4083" w:rsidP="006F4083">
            <w:pPr>
              <w:tabs>
                <w:tab w:val="left" w:pos="1083"/>
              </w:tabs>
              <w:jc w:val="center"/>
              <w:rPr>
                <w:rFonts w:cs="Arial"/>
              </w:rPr>
            </w:pPr>
          </w:p>
        </w:tc>
      </w:tr>
    </w:tbl>
    <w:p w14:paraId="6A67552A" w14:textId="77777777" w:rsidR="00FA1DA3" w:rsidRDefault="00FA1DA3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514006CC" w14:textId="77777777" w:rsidR="006F4083" w:rsidRDefault="006F4083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1AC3A191" w14:textId="716E354F" w:rsidR="00FA1DA3" w:rsidRPr="00614B1D" w:rsidRDefault="0020476B" w:rsidP="00FA1DA3">
      <w:pPr>
        <w:tabs>
          <w:tab w:val="left" w:pos="708"/>
          <w:tab w:val="center" w:pos="4536"/>
          <w:tab w:val="right" w:pos="9072"/>
        </w:tabs>
        <w:rPr>
          <w:b/>
          <w:i/>
        </w:rPr>
      </w:pPr>
      <w:r>
        <w:rPr>
          <w:b/>
        </w:rPr>
        <w:t xml:space="preserve">Ponudba </w:t>
      </w:r>
      <w:r w:rsidR="00FA1DA3">
        <w:rPr>
          <w:b/>
        </w:rPr>
        <w:t>velja</w:t>
      </w:r>
      <w:r w:rsidR="006F4083">
        <w:rPr>
          <w:b/>
        </w:rPr>
        <w:t xml:space="preserve"> minimalno 150 dni od roka za predložitev ponudb</w:t>
      </w:r>
      <w:r w:rsidR="00FA1DA3" w:rsidRPr="00FA1DA3">
        <w:rPr>
          <w:b/>
        </w:rPr>
        <w:t>.</w:t>
      </w: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256EB5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29BD6B0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</w:t>
      </w:r>
      <w:r w:rsidR="00FA1DA3">
        <w:rPr>
          <w:rFonts w:cs="Arial"/>
          <w:i/>
        </w:rPr>
        <w:t>(</w:t>
      </w:r>
      <w:r w:rsidR="001B4703">
        <w:rPr>
          <w:rFonts w:cs="Arial"/>
          <w:i/>
        </w:rPr>
        <w:t>glavni</w:t>
      </w:r>
      <w:r w:rsidR="00FA1DA3">
        <w:rPr>
          <w:rFonts w:cs="Arial"/>
          <w:i/>
        </w:rPr>
        <w:t>)</w:t>
      </w:r>
      <w:r w:rsidR="001B4703">
        <w:rPr>
          <w:rFonts w:cs="Arial"/>
          <w:i/>
        </w:rPr>
        <w:t xml:space="preserve"> ponudnik. Obrazec se naloži v informacijski sistem e-JN pod razdelek »Predračun«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99387" w14:textId="77777777" w:rsidR="00984F7B" w:rsidRDefault="00984F7B">
      <w:r>
        <w:separator/>
      </w:r>
    </w:p>
  </w:endnote>
  <w:endnote w:type="continuationSeparator" w:id="0">
    <w:p w14:paraId="4DBA017D" w14:textId="77777777" w:rsidR="00984F7B" w:rsidRDefault="0098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6C2FB9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119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119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85095" w14:textId="77777777" w:rsidR="00984F7B" w:rsidRDefault="00984F7B">
      <w:r>
        <w:separator/>
      </w:r>
    </w:p>
  </w:footnote>
  <w:footnote w:type="continuationSeparator" w:id="0">
    <w:p w14:paraId="240424D3" w14:textId="77777777" w:rsidR="00984F7B" w:rsidRDefault="0098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812B6D1" w:rsidR="00C0552D" w:rsidRPr="008607A0" w:rsidRDefault="00191478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FA1DA3">
            <w:rPr>
              <w:rFonts w:cs="Arial"/>
              <w:color w:val="000000"/>
              <w:sz w:val="16"/>
              <w:szCs w:val="16"/>
            </w:rPr>
            <w:t>– 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33CD84EC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674B73">
            <w:rPr>
              <w:rFonts w:cs="Arial"/>
              <w:sz w:val="16"/>
              <w:szCs w:val="16"/>
            </w:rPr>
            <w:t>12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195C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5D6"/>
    <w:rsid w:val="000576FB"/>
    <w:rsid w:val="000767FF"/>
    <w:rsid w:val="00087BED"/>
    <w:rsid w:val="00096243"/>
    <w:rsid w:val="00096BE4"/>
    <w:rsid w:val="000B77A5"/>
    <w:rsid w:val="000C23A5"/>
    <w:rsid w:val="000C4583"/>
    <w:rsid w:val="000D6749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147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0476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18D8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B5409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044A3"/>
    <w:rsid w:val="00511704"/>
    <w:rsid w:val="00513A25"/>
    <w:rsid w:val="0051745B"/>
    <w:rsid w:val="005255EB"/>
    <w:rsid w:val="005316C0"/>
    <w:rsid w:val="0053703D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53FA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436F"/>
    <w:rsid w:val="006163B7"/>
    <w:rsid w:val="00616CD8"/>
    <w:rsid w:val="00617375"/>
    <w:rsid w:val="0062150F"/>
    <w:rsid w:val="00624C40"/>
    <w:rsid w:val="006315C1"/>
    <w:rsid w:val="00635344"/>
    <w:rsid w:val="0065152F"/>
    <w:rsid w:val="00662D8F"/>
    <w:rsid w:val="0066332D"/>
    <w:rsid w:val="00670A28"/>
    <w:rsid w:val="00670D1D"/>
    <w:rsid w:val="00674B73"/>
    <w:rsid w:val="00674C93"/>
    <w:rsid w:val="006776D7"/>
    <w:rsid w:val="0067786C"/>
    <w:rsid w:val="0068547A"/>
    <w:rsid w:val="006C4BCD"/>
    <w:rsid w:val="006D3E51"/>
    <w:rsid w:val="006D59F7"/>
    <w:rsid w:val="006E377F"/>
    <w:rsid w:val="006F4083"/>
    <w:rsid w:val="006F44F5"/>
    <w:rsid w:val="006F758E"/>
    <w:rsid w:val="007010E2"/>
    <w:rsid w:val="007033C0"/>
    <w:rsid w:val="00705567"/>
    <w:rsid w:val="00711939"/>
    <w:rsid w:val="007227F3"/>
    <w:rsid w:val="007345D8"/>
    <w:rsid w:val="00741DF3"/>
    <w:rsid w:val="00743912"/>
    <w:rsid w:val="007453BE"/>
    <w:rsid w:val="00761A55"/>
    <w:rsid w:val="007670FE"/>
    <w:rsid w:val="00767A5A"/>
    <w:rsid w:val="00780396"/>
    <w:rsid w:val="0078319E"/>
    <w:rsid w:val="00783525"/>
    <w:rsid w:val="007838D2"/>
    <w:rsid w:val="007A495B"/>
    <w:rsid w:val="007B3F60"/>
    <w:rsid w:val="007D302C"/>
    <w:rsid w:val="007D3C59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55770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1F68"/>
    <w:rsid w:val="00965BB4"/>
    <w:rsid w:val="009664BB"/>
    <w:rsid w:val="009770E6"/>
    <w:rsid w:val="009772E5"/>
    <w:rsid w:val="00984F7B"/>
    <w:rsid w:val="0098538D"/>
    <w:rsid w:val="009A3813"/>
    <w:rsid w:val="009A46DA"/>
    <w:rsid w:val="009B0FC7"/>
    <w:rsid w:val="009B70DE"/>
    <w:rsid w:val="009B7404"/>
    <w:rsid w:val="009C1EA3"/>
    <w:rsid w:val="009C29C7"/>
    <w:rsid w:val="009C5AA6"/>
    <w:rsid w:val="009C6284"/>
    <w:rsid w:val="009D03C6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3C7E"/>
    <w:rsid w:val="00A75802"/>
    <w:rsid w:val="00A83E62"/>
    <w:rsid w:val="00A90447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E1646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66B18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078C"/>
    <w:rsid w:val="00BF78A7"/>
    <w:rsid w:val="00C03C9F"/>
    <w:rsid w:val="00C03EEC"/>
    <w:rsid w:val="00C052DE"/>
    <w:rsid w:val="00C0552D"/>
    <w:rsid w:val="00C06BC8"/>
    <w:rsid w:val="00C124CB"/>
    <w:rsid w:val="00C125DD"/>
    <w:rsid w:val="00C16403"/>
    <w:rsid w:val="00C16A39"/>
    <w:rsid w:val="00C25ADB"/>
    <w:rsid w:val="00C2689D"/>
    <w:rsid w:val="00C374E4"/>
    <w:rsid w:val="00C468BF"/>
    <w:rsid w:val="00C54DDD"/>
    <w:rsid w:val="00C565DD"/>
    <w:rsid w:val="00C64A95"/>
    <w:rsid w:val="00C74EAF"/>
    <w:rsid w:val="00C82B34"/>
    <w:rsid w:val="00C92137"/>
    <w:rsid w:val="00C9531D"/>
    <w:rsid w:val="00C97729"/>
    <w:rsid w:val="00CB008E"/>
    <w:rsid w:val="00CB0D95"/>
    <w:rsid w:val="00CD23BB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0ECF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87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0C30"/>
    <w:rsid w:val="00E43C3D"/>
    <w:rsid w:val="00E550C0"/>
    <w:rsid w:val="00E61921"/>
    <w:rsid w:val="00E652A3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41FC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1DA3"/>
    <w:rsid w:val="00FA340B"/>
    <w:rsid w:val="00FA493D"/>
    <w:rsid w:val="00FB174F"/>
    <w:rsid w:val="00FB4D34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118D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114BCF-16AB-4D2C-B66A-54AE29804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a4cc071-bd85-44c5-acc7-68a9b922d49c"/>
    <ds:schemaRef ds:uri="64b5e79a-161e-4f4f-95e3-8c5cd0f50b6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747A047-3493-4ED7-9E90-9FCD0A21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16</cp:revision>
  <cp:lastPrinted>2016-06-20T06:30:00Z</cp:lastPrinted>
  <dcterms:created xsi:type="dcterms:W3CDTF">2023-05-26T09:27:00Z</dcterms:created>
  <dcterms:modified xsi:type="dcterms:W3CDTF">2025-01-06T13:20:00Z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