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 w:rsidR="005C659D">
        <w:rPr>
          <w:rFonts w:cs="Arial"/>
          <w:b/>
          <w:szCs w:val="20"/>
        </w:rPr>
        <w:t>Rokavice</w:t>
      </w:r>
    </w:p>
    <w:p w:rsidR="00785CC7" w:rsidRDefault="00785CC7" w:rsidP="00785CC7">
      <w:pPr>
        <w:rPr>
          <w:b/>
        </w:rPr>
      </w:pPr>
    </w:p>
    <w:p w:rsidR="005C659D" w:rsidRPr="0024668E" w:rsidRDefault="00DA55F1" w:rsidP="005C659D">
      <w:pPr>
        <w:pStyle w:val="Odstavekseznama"/>
        <w:widowControl w:val="0"/>
        <w:numPr>
          <w:ilvl w:val="0"/>
          <w:numId w:val="1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outlineLvl w:val="0"/>
      </w:pPr>
      <w:r>
        <w:t>S</w:t>
      </w:r>
      <w:r w:rsidR="005C659D" w:rsidRPr="0024668E">
        <w:t xml:space="preserve">klop 3: </w:t>
      </w:r>
      <w:r w:rsidR="005C659D">
        <w:t>rokavice ostalo</w:t>
      </w:r>
      <w:r w:rsidR="005C659D" w:rsidRPr="0024668E">
        <w:t xml:space="preserve"> </w:t>
      </w:r>
    </w:p>
    <w:p w:rsidR="005710E8" w:rsidRPr="005C7206" w:rsidRDefault="005710E8" w:rsidP="00544953">
      <w:pPr>
        <w:rPr>
          <w:b/>
        </w:rPr>
      </w:pPr>
    </w:p>
    <w:p w:rsidR="00544953" w:rsidRPr="005C7206" w:rsidRDefault="00544953" w:rsidP="00544953"/>
    <w:p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:rsidR="00121797" w:rsidRPr="005C7206" w:rsidRDefault="00121797" w:rsidP="00BD6D17">
      <w:pPr>
        <w:rPr>
          <w:rFonts w:cs="Arial"/>
          <w:szCs w:val="20"/>
        </w:rPr>
      </w:pPr>
    </w:p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:rsidR="0067400E" w:rsidRPr="005C7206" w:rsidRDefault="0067400E" w:rsidP="00BD6D17"/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</w:p>
    <w:p w:rsidR="00121797" w:rsidRPr="005C7206" w:rsidRDefault="00121797" w:rsidP="00BD6D17"/>
    <w:p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:rsidR="0067400E" w:rsidRPr="005C7206" w:rsidRDefault="0067400E" w:rsidP="00BD6D17"/>
    <w:p w:rsidR="00D81182" w:rsidRPr="005C7206" w:rsidRDefault="00D81182" w:rsidP="00D81182">
      <w:r w:rsidRPr="005C7206">
        <w:t>Ponudbo oddajamo za naslednje sklope (se označi z X):</w:t>
      </w:r>
    </w:p>
    <w:p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:rsidR="00D81182" w:rsidRPr="005C7206" w:rsidRDefault="00D81182" w:rsidP="00D81182"/>
    <w:p w:rsidR="00785CC7" w:rsidRDefault="00785CC7" w:rsidP="00785CC7">
      <w:r>
        <w:rPr>
          <w:rFonts w:ascii="MS Gothic" w:eastAsia="MS Gothic" w:hAnsi="MS Gothic" w:hint="eastAsia"/>
          <w:lang w:val="en-US"/>
        </w:rPr>
        <w:t>☐</w:t>
      </w:r>
      <w:r>
        <w:t xml:space="preserve"> Sklop 3</w:t>
      </w:r>
      <w:r>
        <w:tab/>
      </w:r>
    </w:p>
    <w:p w:rsidR="00D81182" w:rsidRDefault="00D81182" w:rsidP="00BD6D17"/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bookmarkStart w:id="0" w:name="_GoBack"/>
        <w:bookmarkEnd w:id="0"/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 xml:space="preserve">. </w:t>
            </w:r>
            <w:r w:rsidRPr="00633D94">
              <w:rPr>
                <w:rFonts w:eastAsia="Calibri"/>
                <w:b/>
                <w:szCs w:val="20"/>
              </w:rPr>
              <w:lastRenderedPageBreak/>
              <w:t>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lastRenderedPageBreak/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FB5FD3">
        <w:rPr>
          <w:szCs w:val="20"/>
        </w:rPr>
      </w:r>
      <w:r w:rsidR="00FB5FD3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1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2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FB5FD3">
        <w:rPr>
          <w:szCs w:val="20"/>
        </w:rPr>
      </w:r>
      <w:r w:rsidR="00FB5FD3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lastRenderedPageBreak/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lastRenderedPageBreak/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D3" w:rsidRDefault="00B906D3" w:rsidP="00107834">
      <w:pPr>
        <w:spacing w:line="240" w:lineRule="auto"/>
      </w:pPr>
      <w:r>
        <w:separator/>
      </w:r>
    </w:p>
  </w:endnote>
  <w:endnote w:type="continuationSeparator" w:id="0">
    <w:p w:rsidR="00B906D3" w:rsidRDefault="00B906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59D" w:rsidRDefault="005C659D" w:rsidP="005C659D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sz w:val="18"/>
        <w:szCs w:val="18"/>
      </w:rPr>
      <w:t xml:space="preserve">Rokavice (JN </w:t>
    </w:r>
    <w:r w:rsidR="00742ADC">
      <w:rPr>
        <w:sz w:val="18"/>
        <w:szCs w:val="18"/>
      </w:rPr>
      <w:t>8</w:t>
    </w:r>
    <w:r>
      <w:rPr>
        <w:sz w:val="18"/>
        <w:szCs w:val="18"/>
      </w:rPr>
      <w:t>-202</w:t>
    </w:r>
    <w:r w:rsidR="00742ADC">
      <w:rPr>
        <w:sz w:val="18"/>
        <w:szCs w:val="18"/>
      </w:rPr>
      <w:t>5</w:t>
    </w:r>
    <w:r>
      <w:rPr>
        <w:sz w:val="18"/>
        <w:szCs w:val="18"/>
      </w:rPr>
      <w:t>)</w:t>
    </w:r>
  </w:p>
  <w:p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D3" w:rsidRDefault="00B906D3" w:rsidP="00107834">
      <w:pPr>
        <w:spacing w:line="240" w:lineRule="auto"/>
      </w:pPr>
      <w:r>
        <w:separator/>
      </w:r>
    </w:p>
  </w:footnote>
  <w:footnote w:type="continuationSeparator" w:id="0">
    <w:p w:rsidR="00B906D3" w:rsidRDefault="00B906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0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8F5292"/>
    <w:multiLevelType w:val="hybridMultilevel"/>
    <w:tmpl w:val="E5F2309A"/>
    <w:lvl w:ilvl="0" w:tplc="E9446B9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0"/>
  </w:num>
  <w:num w:numId="5">
    <w:abstractNumId w:val="0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6"/>
  </w:num>
  <w:num w:numId="11">
    <w:abstractNumId w:val="5"/>
  </w:num>
  <w:num w:numId="12">
    <w:abstractNumId w:val="3"/>
  </w:num>
  <w:num w:numId="13">
    <w:abstractNumId w:val="12"/>
  </w:num>
  <w:num w:numId="14">
    <w:abstractNumId w:val="11"/>
  </w:num>
  <w:num w:numId="15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57BF"/>
    <w:rsid w:val="00080B18"/>
    <w:rsid w:val="000833B2"/>
    <w:rsid w:val="00093D68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3311A"/>
    <w:rsid w:val="00156704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B7A47"/>
    <w:rsid w:val="004B7F76"/>
    <w:rsid w:val="004C0587"/>
    <w:rsid w:val="004D7AFD"/>
    <w:rsid w:val="004E52A1"/>
    <w:rsid w:val="004F4C00"/>
    <w:rsid w:val="00504634"/>
    <w:rsid w:val="005178B0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659D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701D0F"/>
    <w:rsid w:val="00723A1A"/>
    <w:rsid w:val="00742ADC"/>
    <w:rsid w:val="0074755C"/>
    <w:rsid w:val="00785CC7"/>
    <w:rsid w:val="00797FD8"/>
    <w:rsid w:val="007A3325"/>
    <w:rsid w:val="007D4B7E"/>
    <w:rsid w:val="007F1BDE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94371"/>
    <w:rsid w:val="009A0CEA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66860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51631"/>
    <w:rsid w:val="00B6087C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A55F1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  <w14:docId w14:val="20987A24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14</TotalTime>
  <Pages>5</Pages>
  <Words>762</Words>
  <Characters>5909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5</cp:revision>
  <cp:lastPrinted>2023-12-22T11:42:00Z</cp:lastPrinted>
  <dcterms:created xsi:type="dcterms:W3CDTF">2024-09-12T10:12:00Z</dcterms:created>
  <dcterms:modified xsi:type="dcterms:W3CDTF">2025-02-13T10:47:00Z</dcterms:modified>
</cp:coreProperties>
</file>