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82D5803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ED0262" w:rsidRPr="00ED0262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1BAAA7FE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ED0262" w:rsidRPr="00ED0262">
        <w:rPr>
          <w:rFonts w:ascii="Arial" w:hAnsi="Arial" w:cs="Arial"/>
          <w:i/>
          <w:sz w:val="20"/>
          <w:szCs w:val="20"/>
        </w:rPr>
        <w:t>ODGOSPODAR-30/2024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1E6E09" w:rsidRPr="00EF3533">
        <w:rPr>
          <w:rFonts w:ascii="Arial" w:hAnsi="Arial" w:cs="Arial"/>
          <w:i/>
          <w:sz w:val="20"/>
          <w:szCs w:val="20"/>
        </w:rPr>
        <w:t xml:space="preserve">je </w:t>
      </w:r>
      <w:r w:rsidR="00AF3888" w:rsidRPr="00077AED">
        <w:rPr>
          <w:rFonts w:ascii="Arial" w:hAnsi="Arial" w:cs="Arial"/>
          <w:i/>
          <w:sz w:val="20"/>
          <w:szCs w:val="20"/>
        </w:rPr>
        <w:t>»</w:t>
      </w:r>
      <w:r w:rsidR="00ED0262" w:rsidRPr="00ED0262">
        <w:rPr>
          <w:rFonts w:ascii="Arial" w:hAnsi="Arial" w:cs="Arial"/>
          <w:i/>
          <w:sz w:val="20"/>
          <w:szCs w:val="20"/>
        </w:rPr>
        <w:t>Nadgradnje in vzdrževanje informacijskega sistema Gospodar</w:t>
      </w:r>
      <w:r w:rsidR="00AF3888" w:rsidRPr="00077AED">
        <w:rPr>
          <w:rFonts w:ascii="Arial" w:hAnsi="Arial" w:cs="Arial"/>
          <w:i/>
          <w:sz w:val="20"/>
          <w:szCs w:val="20"/>
        </w:rPr>
        <w:t>«)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7AED"/>
    <w:rsid w:val="00087185"/>
    <w:rsid w:val="00092427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C3394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345D6"/>
    <w:rsid w:val="0084534E"/>
    <w:rsid w:val="008477E5"/>
    <w:rsid w:val="0086356B"/>
    <w:rsid w:val="00881721"/>
    <w:rsid w:val="00885CBA"/>
    <w:rsid w:val="008B51C4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0347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D0262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  <w15:docId w15:val="{B77479D1-078E-4BBA-81C1-C4FB014F0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OBRAZEC.dot</Template>
  <TotalTime>1</TotalTime>
  <Pages>1</Pages>
  <Words>422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  Z  J  A  V  A</vt:lpstr>
    </vt:vector>
  </TitlesOfParts>
  <Company>Ministrstvo za javno upravo</Company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 Repovž</cp:lastModifiedBy>
  <cp:revision>2</cp:revision>
  <cp:lastPrinted>2013-10-09T05:57:00Z</cp:lastPrinted>
  <dcterms:created xsi:type="dcterms:W3CDTF">2025-02-05T07:46:00Z</dcterms:created>
  <dcterms:modified xsi:type="dcterms:W3CDTF">2025-02-05T07:46:00Z</dcterms:modified>
</cp:coreProperties>
</file>