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117A0E" w14:textId="72BAA824" w:rsidR="00892888" w:rsidRPr="00417964" w:rsidRDefault="00892888" w:rsidP="00892888">
      <w:pPr>
        <w:tabs>
          <w:tab w:val="left" w:pos="993"/>
          <w:tab w:val="left" w:pos="1134"/>
        </w:tabs>
        <w:rPr>
          <w:rFonts w:cs="Arial"/>
        </w:rPr>
      </w:pPr>
      <w:bookmarkStart w:id="0" w:name="_GoBack"/>
      <w:bookmarkEnd w:id="0"/>
      <w:r w:rsidRPr="00417964">
        <w:rPr>
          <w:rFonts w:cs="Arial"/>
        </w:rPr>
        <w:t>Številka:</w:t>
      </w:r>
      <w:r w:rsidR="002E39A8" w:rsidRPr="00417964">
        <w:rPr>
          <w:rFonts w:cs="Arial"/>
        </w:rPr>
        <w:t xml:space="preserve"> </w:t>
      </w:r>
      <w:r w:rsidR="00417964" w:rsidRPr="00417964">
        <w:rPr>
          <w:rFonts w:cs="Arial"/>
        </w:rPr>
        <w:t>4302-0006/2025-2</w:t>
      </w:r>
    </w:p>
    <w:p w14:paraId="4D842DFF" w14:textId="6E27FE75" w:rsidR="00892888" w:rsidRPr="00241F04" w:rsidRDefault="00892888" w:rsidP="00892888">
      <w:pPr>
        <w:tabs>
          <w:tab w:val="left" w:pos="993"/>
          <w:tab w:val="left" w:pos="1134"/>
        </w:tabs>
        <w:rPr>
          <w:rFonts w:cs="Arial"/>
          <w:i/>
        </w:rPr>
      </w:pPr>
      <w:r w:rsidRPr="00417964">
        <w:rPr>
          <w:rFonts w:cs="Arial"/>
        </w:rPr>
        <w:t>JN BR:</w:t>
      </w:r>
      <w:r w:rsidR="00417964" w:rsidRPr="00417964">
        <w:rPr>
          <w:rFonts w:cs="Arial"/>
        </w:rPr>
        <w:t xml:space="preserve"> 2025-067</w:t>
      </w:r>
    </w:p>
    <w:p w14:paraId="62E57157" w14:textId="77777777" w:rsidR="00892888" w:rsidRDefault="00892888" w:rsidP="00892888">
      <w:pPr>
        <w:tabs>
          <w:tab w:val="left" w:pos="1026"/>
        </w:tabs>
        <w:jc w:val="both"/>
        <w:rPr>
          <w:rFonts w:cs="Arial"/>
        </w:rPr>
      </w:pPr>
    </w:p>
    <w:p w14:paraId="173A116A" w14:textId="77777777" w:rsidR="00892888" w:rsidRPr="0011436A" w:rsidRDefault="00892888" w:rsidP="00892888">
      <w:pPr>
        <w:tabs>
          <w:tab w:val="left" w:pos="1026"/>
        </w:tabs>
        <w:jc w:val="both"/>
        <w:rPr>
          <w:rFonts w:cs="Arial"/>
        </w:rPr>
      </w:pPr>
    </w:p>
    <w:p w14:paraId="29BADE2F" w14:textId="77777777" w:rsidR="00892888" w:rsidRPr="00456982" w:rsidRDefault="00892888" w:rsidP="00892888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00EA8047" w14:textId="77777777" w:rsidR="00892888" w:rsidRDefault="00892888" w:rsidP="00892888">
      <w:pPr>
        <w:tabs>
          <w:tab w:val="left" w:pos="1083"/>
        </w:tabs>
        <w:rPr>
          <w:rFonts w:cs="Arial"/>
        </w:rPr>
      </w:pPr>
    </w:p>
    <w:p w14:paraId="3F47D70B" w14:textId="77777777" w:rsidR="00892888" w:rsidRDefault="00892888" w:rsidP="00892888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11A421" w14:textId="77777777" w:rsidR="00892888" w:rsidRDefault="00892888" w:rsidP="00892888">
      <w:pPr>
        <w:tabs>
          <w:tab w:val="left" w:pos="1083"/>
        </w:tabs>
        <w:rPr>
          <w:rFonts w:cs="Arial"/>
        </w:rPr>
      </w:pPr>
    </w:p>
    <w:p w14:paraId="39D250D8" w14:textId="77777777" w:rsidR="00892888" w:rsidRDefault="00892888" w:rsidP="00892888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sodelujočega podjetja: ____________________________________________ </w:t>
      </w:r>
    </w:p>
    <w:p w14:paraId="5474338D" w14:textId="77777777" w:rsidR="00892888" w:rsidRPr="00F35A6C" w:rsidRDefault="00892888" w:rsidP="00892888">
      <w:pPr>
        <w:jc w:val="both"/>
        <w:rPr>
          <w:rFonts w:cs="Arial"/>
        </w:rPr>
      </w:pPr>
    </w:p>
    <w:p w14:paraId="08EA9433" w14:textId="77777777" w:rsidR="00892888" w:rsidRDefault="00892888" w:rsidP="00892888">
      <w:pPr>
        <w:jc w:val="both"/>
        <w:rPr>
          <w:rFonts w:cs="Arial"/>
        </w:rPr>
      </w:pPr>
    </w:p>
    <w:p w14:paraId="2A441230" w14:textId="77777777" w:rsidR="00892888" w:rsidRPr="00F35A6C" w:rsidRDefault="00892888" w:rsidP="00892888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>
        <w:rPr>
          <w:rFonts w:cs="Arial"/>
        </w:rPr>
        <w:t>zakoniti zastopnik __________________________________________________ sodelujočega podjetja,</w:t>
      </w:r>
      <w:r w:rsidRPr="00F35A6C">
        <w:rPr>
          <w:rFonts w:cs="Arial"/>
        </w:rPr>
        <w:t xml:space="preserve"> 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>
        <w:rPr>
          <w:rFonts w:cs="Arial"/>
        </w:rPr>
        <w:t xml:space="preserve"> ali soponudnika ali podizvajalca</w:t>
      </w:r>
      <w:r w:rsidRPr="00F35A6C">
        <w:rPr>
          <w:rFonts w:cs="Arial"/>
        </w:rPr>
        <w:t>.</w:t>
      </w:r>
    </w:p>
    <w:p w14:paraId="107A94FB" w14:textId="77777777" w:rsidR="00892888" w:rsidRDefault="00892888" w:rsidP="00892888">
      <w:pPr>
        <w:jc w:val="both"/>
        <w:rPr>
          <w:rFonts w:cs="Arial"/>
        </w:rPr>
      </w:pPr>
    </w:p>
    <w:p w14:paraId="49B216FB" w14:textId="77777777" w:rsidR="00892888" w:rsidRDefault="00892888" w:rsidP="00892888">
      <w:pPr>
        <w:jc w:val="both"/>
        <w:rPr>
          <w:rFonts w:cs="Arial"/>
        </w:rPr>
      </w:pPr>
    </w:p>
    <w:p w14:paraId="5028850E" w14:textId="77777777" w:rsidR="00892888" w:rsidRPr="00F35A6C" w:rsidRDefault="00892888" w:rsidP="00892888">
      <w:pPr>
        <w:jc w:val="both"/>
        <w:rPr>
          <w:rFonts w:cs="Arial"/>
        </w:rPr>
      </w:pPr>
    </w:p>
    <w:p w14:paraId="3D855D2D" w14:textId="77777777" w:rsidR="00892888" w:rsidRDefault="00892888" w:rsidP="00892888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40546130" w14:textId="77777777" w:rsidR="00892888" w:rsidRDefault="00892888" w:rsidP="00892888">
      <w:pPr>
        <w:jc w:val="both"/>
        <w:rPr>
          <w:rFonts w:cs="Arial"/>
        </w:rPr>
      </w:pPr>
    </w:p>
    <w:p w14:paraId="0021401D" w14:textId="77777777" w:rsidR="00892888" w:rsidRPr="00F35A6C" w:rsidRDefault="00892888" w:rsidP="00892888">
      <w:pPr>
        <w:jc w:val="both"/>
        <w:rPr>
          <w:rFonts w:cs="Arial"/>
        </w:rPr>
      </w:pPr>
    </w:p>
    <w:p w14:paraId="16A54B90" w14:textId="77777777" w:rsidR="00892888" w:rsidRPr="00F35A6C" w:rsidRDefault="00892888" w:rsidP="00892888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5E50A18A" w14:textId="77777777" w:rsidR="00892888" w:rsidRDefault="00892888" w:rsidP="00892888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56520540" w14:textId="77777777" w:rsidR="00892888" w:rsidRPr="007838D2" w:rsidRDefault="00892888" w:rsidP="00892888">
      <w:pPr>
        <w:rPr>
          <w:rFonts w:cs="Arial"/>
        </w:rPr>
      </w:pPr>
    </w:p>
    <w:p w14:paraId="23A05DAA" w14:textId="77777777" w:rsidR="00892888" w:rsidRPr="007838D2" w:rsidRDefault="00892888" w:rsidP="00892888">
      <w:pPr>
        <w:rPr>
          <w:rFonts w:cs="Arial"/>
        </w:rPr>
      </w:pPr>
    </w:p>
    <w:p w14:paraId="5A360E6F" w14:textId="77777777" w:rsidR="00892888" w:rsidRDefault="00892888" w:rsidP="00892888">
      <w:pPr>
        <w:rPr>
          <w:rFonts w:cs="Arial"/>
        </w:rPr>
      </w:pPr>
    </w:p>
    <w:p w14:paraId="66D4A3B2" w14:textId="77777777" w:rsidR="00892888" w:rsidRDefault="00892888" w:rsidP="00892888">
      <w:pPr>
        <w:rPr>
          <w:rFonts w:cs="Arial"/>
          <w:i/>
        </w:rPr>
      </w:pPr>
    </w:p>
    <w:p w14:paraId="0698C8AC" w14:textId="77777777" w:rsidR="00892888" w:rsidRDefault="00892888" w:rsidP="00892888">
      <w:pPr>
        <w:rPr>
          <w:rFonts w:cs="Arial"/>
          <w:i/>
        </w:rPr>
      </w:pPr>
    </w:p>
    <w:p w14:paraId="2E571C44" w14:textId="77777777" w:rsidR="00892888" w:rsidRDefault="00892888" w:rsidP="00892888">
      <w:pPr>
        <w:rPr>
          <w:rFonts w:cs="Arial"/>
          <w:i/>
        </w:rPr>
      </w:pPr>
    </w:p>
    <w:p w14:paraId="5EE435DE" w14:textId="77777777" w:rsidR="00892888" w:rsidRDefault="00892888" w:rsidP="00892888">
      <w:pPr>
        <w:rPr>
          <w:rFonts w:cs="Arial"/>
          <w:i/>
        </w:rPr>
      </w:pPr>
    </w:p>
    <w:p w14:paraId="73F36554" w14:textId="77777777" w:rsidR="00892888" w:rsidRDefault="00892888" w:rsidP="00892888">
      <w:pPr>
        <w:rPr>
          <w:rFonts w:cs="Arial"/>
          <w:i/>
        </w:rPr>
      </w:pPr>
    </w:p>
    <w:p w14:paraId="5B8345FE" w14:textId="77777777" w:rsidR="00892888" w:rsidRDefault="00892888" w:rsidP="00892888">
      <w:pPr>
        <w:rPr>
          <w:rFonts w:cs="Arial"/>
          <w:i/>
        </w:rPr>
      </w:pPr>
    </w:p>
    <w:p w14:paraId="5621127D" w14:textId="77777777" w:rsidR="00892888" w:rsidRDefault="00892888" w:rsidP="00892888">
      <w:pPr>
        <w:rPr>
          <w:rFonts w:cs="Arial"/>
          <w:i/>
        </w:rPr>
      </w:pPr>
    </w:p>
    <w:p w14:paraId="4DCF30DB" w14:textId="77777777" w:rsidR="00892888" w:rsidRDefault="00892888" w:rsidP="00892888">
      <w:pPr>
        <w:rPr>
          <w:rFonts w:cs="Arial"/>
          <w:i/>
        </w:rPr>
      </w:pPr>
    </w:p>
    <w:p w14:paraId="20922D88" w14:textId="77777777" w:rsidR="00892888" w:rsidRDefault="00892888" w:rsidP="00892888">
      <w:pPr>
        <w:rPr>
          <w:rFonts w:cs="Arial"/>
          <w:i/>
        </w:rPr>
      </w:pPr>
    </w:p>
    <w:p w14:paraId="22E98A6F" w14:textId="77777777" w:rsidR="00892888" w:rsidRDefault="00892888" w:rsidP="00892888">
      <w:pPr>
        <w:rPr>
          <w:rFonts w:cs="Arial"/>
          <w:i/>
        </w:rPr>
      </w:pPr>
    </w:p>
    <w:p w14:paraId="7470777F" w14:textId="77777777" w:rsidR="00892888" w:rsidRDefault="00892888" w:rsidP="00892888">
      <w:pPr>
        <w:rPr>
          <w:rFonts w:cs="Arial"/>
          <w:i/>
        </w:rPr>
      </w:pPr>
    </w:p>
    <w:p w14:paraId="19A545AA" w14:textId="77777777" w:rsidR="00892888" w:rsidRDefault="00892888" w:rsidP="00892888">
      <w:pPr>
        <w:rPr>
          <w:rFonts w:cs="Arial"/>
          <w:i/>
        </w:rPr>
      </w:pPr>
    </w:p>
    <w:p w14:paraId="746E4E6A" w14:textId="77777777" w:rsidR="00892888" w:rsidRDefault="00892888" w:rsidP="00892888">
      <w:pPr>
        <w:rPr>
          <w:rFonts w:cs="Arial"/>
          <w:i/>
        </w:rPr>
      </w:pPr>
    </w:p>
    <w:p w14:paraId="46C33989" w14:textId="77777777" w:rsidR="00892888" w:rsidRDefault="00892888" w:rsidP="00892888">
      <w:pPr>
        <w:rPr>
          <w:rFonts w:cs="Arial"/>
          <w:i/>
        </w:rPr>
      </w:pPr>
    </w:p>
    <w:p w14:paraId="4A830E84" w14:textId="77777777" w:rsidR="00892888" w:rsidRDefault="00892888" w:rsidP="00892888">
      <w:pPr>
        <w:rPr>
          <w:rFonts w:cs="Arial"/>
          <w:i/>
        </w:rPr>
      </w:pPr>
    </w:p>
    <w:p w14:paraId="20D0BE50" w14:textId="77777777" w:rsidR="00892888" w:rsidRDefault="00892888" w:rsidP="00892888">
      <w:pPr>
        <w:jc w:val="both"/>
        <w:rPr>
          <w:rFonts w:cs="Arial"/>
          <w:i/>
        </w:rPr>
      </w:pPr>
    </w:p>
    <w:p w14:paraId="0321CD2C" w14:textId="77777777" w:rsidR="00892888" w:rsidRDefault="00892888" w:rsidP="00892888">
      <w:pPr>
        <w:jc w:val="both"/>
        <w:rPr>
          <w:rFonts w:cs="Arial"/>
          <w:i/>
        </w:rPr>
      </w:pPr>
    </w:p>
    <w:p w14:paraId="42C8B6C0" w14:textId="77777777" w:rsidR="00892888" w:rsidRDefault="00892888" w:rsidP="00892888">
      <w:pPr>
        <w:jc w:val="both"/>
        <w:rPr>
          <w:rFonts w:cs="Arial"/>
          <w:i/>
        </w:rPr>
      </w:pPr>
    </w:p>
    <w:p w14:paraId="2917AC36" w14:textId="77777777" w:rsidR="00892888" w:rsidRDefault="00892888" w:rsidP="00892888">
      <w:pPr>
        <w:jc w:val="both"/>
        <w:rPr>
          <w:rFonts w:cs="Arial"/>
          <w:i/>
        </w:rPr>
      </w:pPr>
    </w:p>
    <w:p w14:paraId="0C36508A" w14:textId="77777777" w:rsidR="00892888" w:rsidRDefault="00892888" w:rsidP="00892888">
      <w:pPr>
        <w:jc w:val="both"/>
        <w:rPr>
          <w:rFonts w:cs="Arial"/>
          <w:i/>
        </w:rPr>
      </w:pPr>
    </w:p>
    <w:p w14:paraId="6766A606" w14:textId="77777777" w:rsidR="00A42C35" w:rsidRPr="00E81DF5" w:rsidRDefault="00A42C35" w:rsidP="00A42C35">
      <w:pPr>
        <w:jc w:val="both"/>
        <w:rPr>
          <w:rFonts w:cs="Arial"/>
          <w:i/>
        </w:rPr>
      </w:pPr>
      <w:r w:rsidRPr="00836615">
        <w:rPr>
          <w:rFonts w:cs="Arial"/>
          <w:i/>
        </w:rPr>
        <w:t>V primeru poziva naročnika, obrazec izpolnijo in predložijo vsa sodelujoča podjetja, zato se ga razmnoži.</w:t>
      </w:r>
      <w:r w:rsidRPr="00E81DF5">
        <w:rPr>
          <w:rFonts w:cs="Arial"/>
          <w:i/>
        </w:rPr>
        <w:t xml:space="preserve"> </w:t>
      </w:r>
    </w:p>
    <w:p w14:paraId="487F34F1" w14:textId="77777777" w:rsidR="00892888" w:rsidRPr="00E81DF5" w:rsidRDefault="00892888" w:rsidP="00892888">
      <w:pPr>
        <w:jc w:val="both"/>
        <w:rPr>
          <w:rFonts w:cs="Arial"/>
          <w:i/>
        </w:rPr>
      </w:pPr>
    </w:p>
    <w:p w14:paraId="18BF8984" w14:textId="35CD67BC" w:rsidR="00D47195" w:rsidRPr="00892888" w:rsidRDefault="00D47195" w:rsidP="00892888"/>
    <w:sectPr w:rsidR="00D47195" w:rsidRPr="00892888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604C81" w14:textId="77777777" w:rsidR="0010425D" w:rsidRDefault="0010425D">
      <w:r>
        <w:separator/>
      </w:r>
    </w:p>
  </w:endnote>
  <w:endnote w:type="continuationSeparator" w:id="0">
    <w:p w14:paraId="5B9DAA79" w14:textId="77777777" w:rsidR="0010425D" w:rsidRDefault="00104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3B368C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5E2552D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B649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B649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EA931F" w14:textId="77777777" w:rsidR="0010425D" w:rsidRDefault="0010425D">
      <w:r>
        <w:separator/>
      </w:r>
    </w:p>
  </w:footnote>
  <w:footnote w:type="continuationSeparator" w:id="0">
    <w:p w14:paraId="605697FF" w14:textId="77777777" w:rsidR="0010425D" w:rsidRDefault="001042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C7CFD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3C5E11B8" w:rsidR="00C0552D" w:rsidRPr="009C7CFD" w:rsidRDefault="009C7CFD" w:rsidP="00221FF0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9C7CFD">
            <w:rPr>
              <w:rFonts w:cs="Arial"/>
              <w:color w:val="000000"/>
              <w:sz w:val="16"/>
              <w:szCs w:val="16"/>
            </w:rPr>
            <w:t>ODPRTI POSTOPEK</w:t>
          </w:r>
          <w:r w:rsidR="00A30B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221FF0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9C7CF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C151095" w:rsidR="00C0552D" w:rsidRPr="009C7CFD" w:rsidRDefault="00144B8D" w:rsidP="00674C93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C7CFD">
            <w:rPr>
              <w:rFonts w:cs="Arial"/>
              <w:sz w:val="16"/>
              <w:szCs w:val="16"/>
            </w:rPr>
            <w:t xml:space="preserve">OBR </w:t>
          </w:r>
          <w:r w:rsidR="005564B9" w:rsidRPr="009C7CFD">
            <w:rPr>
              <w:rFonts w:cs="Arial"/>
              <w:sz w:val="16"/>
              <w:szCs w:val="16"/>
            </w:rPr>
            <w:t>–</w:t>
          </w:r>
          <w:r w:rsidRPr="009C7CFD">
            <w:rPr>
              <w:rFonts w:cs="Arial"/>
              <w:sz w:val="16"/>
              <w:szCs w:val="16"/>
            </w:rPr>
            <w:t xml:space="preserve"> </w:t>
          </w:r>
          <w:r w:rsidR="005564B9" w:rsidRPr="009C7CFD">
            <w:rPr>
              <w:rFonts w:cs="Arial"/>
              <w:sz w:val="16"/>
              <w:szCs w:val="16"/>
            </w:rPr>
            <w:t>2.0</w:t>
          </w:r>
          <w:r w:rsidR="00E81DF5" w:rsidRPr="009C7CFD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3B7A"/>
    <w:rsid w:val="000B77A5"/>
    <w:rsid w:val="000C23A5"/>
    <w:rsid w:val="000C4583"/>
    <w:rsid w:val="000D76C2"/>
    <w:rsid w:val="000E1875"/>
    <w:rsid w:val="000E41E1"/>
    <w:rsid w:val="000E7050"/>
    <w:rsid w:val="00101B68"/>
    <w:rsid w:val="0010425D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39A8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6E20"/>
    <w:rsid w:val="003E4C7B"/>
    <w:rsid w:val="003E4CFC"/>
    <w:rsid w:val="003E5C55"/>
    <w:rsid w:val="003F0DE7"/>
    <w:rsid w:val="003F4DE6"/>
    <w:rsid w:val="00405B0C"/>
    <w:rsid w:val="00406373"/>
    <w:rsid w:val="00417964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A7106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92888"/>
    <w:rsid w:val="00895F3B"/>
    <w:rsid w:val="008A0761"/>
    <w:rsid w:val="008A2643"/>
    <w:rsid w:val="008A2A3F"/>
    <w:rsid w:val="008A757F"/>
    <w:rsid w:val="008B25C9"/>
    <w:rsid w:val="008C2AC2"/>
    <w:rsid w:val="008D6DCE"/>
    <w:rsid w:val="008E64FA"/>
    <w:rsid w:val="008E7AB1"/>
    <w:rsid w:val="008F3E2F"/>
    <w:rsid w:val="0090192C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42C35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72E5"/>
    <w:rsid w:val="00AD3618"/>
    <w:rsid w:val="00AE0795"/>
    <w:rsid w:val="00AF0AD6"/>
    <w:rsid w:val="00B021F9"/>
    <w:rsid w:val="00B16F2C"/>
    <w:rsid w:val="00B20079"/>
    <w:rsid w:val="00B200E4"/>
    <w:rsid w:val="00B26132"/>
    <w:rsid w:val="00B2757C"/>
    <w:rsid w:val="00B32A8A"/>
    <w:rsid w:val="00B35A6B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A521F"/>
    <w:rsid w:val="00CB008E"/>
    <w:rsid w:val="00CB0D95"/>
    <w:rsid w:val="00CB6497"/>
    <w:rsid w:val="00CD61B2"/>
    <w:rsid w:val="00CD625D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AF15EC1-C299-4480-B390-47BB317272B4}">
  <ds:schemaRefs>
    <ds:schemaRef ds:uri="http://www.w3.org/XML/1998/namespace"/>
    <ds:schemaRef ds:uri="6a4cc071-bd85-44c5-acc7-68a9b922d49c"/>
    <ds:schemaRef ds:uri="64b5e79a-161e-4f4f-95e3-8c5cd0f50b65"/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636DD5-1805-4A22-89DF-1D6E55E45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EAEF87-92D9-4C07-9827-23ECDDC54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113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1</cp:revision>
  <cp:lastPrinted>2016-06-20T06:30:00Z</cp:lastPrinted>
  <dcterms:created xsi:type="dcterms:W3CDTF">2018-07-24T11:47:00Z</dcterms:created>
  <dcterms:modified xsi:type="dcterms:W3CDTF">2025-01-28T07:03:00Z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