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EBE1" w14:textId="316F1303" w:rsidR="00633467" w:rsidRPr="00EB65AC" w:rsidRDefault="00633467" w:rsidP="00633467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  <w:r w:rsidRPr="00EB65AC">
        <w:rPr>
          <w:rFonts w:cs="Arial"/>
        </w:rPr>
        <w:t>Številka:</w:t>
      </w:r>
      <w:r w:rsidR="008B761C" w:rsidRPr="00EB65AC">
        <w:rPr>
          <w:rFonts w:cs="Arial"/>
        </w:rPr>
        <w:t xml:space="preserve"> </w:t>
      </w:r>
      <w:r w:rsidR="00EB65AC" w:rsidRPr="00EB65AC">
        <w:rPr>
          <w:rFonts w:cs="Arial"/>
        </w:rPr>
        <w:t>4302-0006/2025-2</w:t>
      </w:r>
      <w:r w:rsidRPr="00EB65AC">
        <w:rPr>
          <w:rFonts w:cs="Arial"/>
        </w:rPr>
        <w:t xml:space="preserve"> </w:t>
      </w:r>
    </w:p>
    <w:p w14:paraId="32E0009D" w14:textId="62F9F055" w:rsidR="00633467" w:rsidRPr="00241F04" w:rsidRDefault="00633467" w:rsidP="00633467">
      <w:pPr>
        <w:tabs>
          <w:tab w:val="left" w:pos="993"/>
          <w:tab w:val="left" w:pos="1134"/>
        </w:tabs>
        <w:rPr>
          <w:rFonts w:cs="Arial"/>
          <w:i/>
        </w:rPr>
      </w:pPr>
      <w:r w:rsidRPr="00EB65AC">
        <w:rPr>
          <w:rFonts w:cs="Arial"/>
        </w:rPr>
        <w:t>JN BR:</w:t>
      </w:r>
      <w:r w:rsidR="00EB65AC" w:rsidRPr="00EB65AC">
        <w:rPr>
          <w:rFonts w:cs="Arial"/>
        </w:rPr>
        <w:t xml:space="preserve"> 2025-067</w:t>
      </w:r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444799E2" w14:textId="77777777" w:rsidR="00633467" w:rsidRPr="00B9100B" w:rsidRDefault="00633467" w:rsidP="0063346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09E74C7F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096E4C01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76667C0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EA72317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4CFA0A3D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2F679AAE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34A5DADB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9C9CEA3" w14:textId="77777777" w:rsidR="00633467" w:rsidRDefault="00633467" w:rsidP="0063346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2E091D35" w14:textId="77777777" w:rsidR="00633467" w:rsidRDefault="00633467" w:rsidP="00633467">
      <w:pPr>
        <w:jc w:val="both"/>
        <w:rPr>
          <w:rFonts w:cs="Arial"/>
        </w:rPr>
      </w:pPr>
    </w:p>
    <w:p w14:paraId="2EB23380" w14:textId="77777777" w:rsidR="00633467" w:rsidRPr="000D1EDF" w:rsidRDefault="00633467" w:rsidP="00633467">
      <w:pPr>
        <w:jc w:val="both"/>
        <w:rPr>
          <w:rFonts w:cs="Arial"/>
        </w:rPr>
      </w:pPr>
    </w:p>
    <w:p w14:paraId="056E86A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7C305D4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667757DD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B72A8DB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8C49EC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A0CA54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22DF608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84444D6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11747F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AF132A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D7F02BB" w14:textId="77777777" w:rsidR="00633467" w:rsidRPr="000D1EDF" w:rsidRDefault="00633467" w:rsidP="00633467">
      <w:pPr>
        <w:jc w:val="both"/>
        <w:rPr>
          <w:rFonts w:cs="Arial"/>
        </w:rPr>
      </w:pPr>
    </w:p>
    <w:p w14:paraId="6C989CEB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35C8CD2C" w14:textId="77777777" w:rsidR="00633467" w:rsidRDefault="00633467" w:rsidP="00633467">
      <w:pPr>
        <w:jc w:val="both"/>
        <w:rPr>
          <w:rFonts w:cs="Arial"/>
        </w:rPr>
      </w:pPr>
    </w:p>
    <w:p w14:paraId="7373D6BD" w14:textId="77777777" w:rsidR="00633467" w:rsidRPr="000D1EDF" w:rsidRDefault="00633467" w:rsidP="00633467">
      <w:pPr>
        <w:jc w:val="both"/>
        <w:rPr>
          <w:rFonts w:cs="Arial"/>
        </w:rPr>
      </w:pPr>
    </w:p>
    <w:p w14:paraId="3E0214FC" w14:textId="77777777" w:rsidR="00633467" w:rsidRDefault="00633467" w:rsidP="00633467">
      <w:pPr>
        <w:jc w:val="both"/>
        <w:rPr>
          <w:rFonts w:cs="Arial"/>
        </w:rPr>
      </w:pPr>
    </w:p>
    <w:p w14:paraId="70EBD8FE" w14:textId="77777777" w:rsidR="00633467" w:rsidRDefault="00633467" w:rsidP="00633467">
      <w:pPr>
        <w:jc w:val="both"/>
        <w:rPr>
          <w:rFonts w:cs="Arial"/>
        </w:rPr>
      </w:pPr>
    </w:p>
    <w:p w14:paraId="22F07320" w14:textId="77777777" w:rsidR="00633467" w:rsidRDefault="00633467" w:rsidP="00633467">
      <w:pPr>
        <w:jc w:val="both"/>
        <w:rPr>
          <w:rFonts w:cs="Arial"/>
        </w:rPr>
      </w:pPr>
    </w:p>
    <w:p w14:paraId="7D7D46FF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A19A391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54A4C020" w14:textId="77777777" w:rsidR="00633467" w:rsidRDefault="00633467" w:rsidP="00633467">
      <w:pPr>
        <w:jc w:val="both"/>
        <w:rPr>
          <w:rFonts w:cs="Arial"/>
        </w:rPr>
      </w:pPr>
    </w:p>
    <w:p w14:paraId="4F6B6C48" w14:textId="77777777" w:rsidR="00633467" w:rsidRDefault="00633467" w:rsidP="00633467">
      <w:pPr>
        <w:rPr>
          <w:rFonts w:cs="Arial"/>
          <w:i/>
        </w:rPr>
      </w:pPr>
    </w:p>
    <w:p w14:paraId="6725EC22" w14:textId="77777777" w:rsidR="00633467" w:rsidRDefault="00633467" w:rsidP="00633467">
      <w:pPr>
        <w:rPr>
          <w:rFonts w:cs="Arial"/>
          <w:i/>
        </w:rPr>
      </w:pPr>
    </w:p>
    <w:p w14:paraId="34E0B65C" w14:textId="77777777" w:rsidR="00633467" w:rsidRDefault="00633467" w:rsidP="00633467">
      <w:pPr>
        <w:rPr>
          <w:rFonts w:cs="Arial"/>
          <w:i/>
        </w:rPr>
      </w:pPr>
    </w:p>
    <w:p w14:paraId="2BC0B161" w14:textId="77777777" w:rsidR="00633467" w:rsidRDefault="00633467" w:rsidP="00633467">
      <w:pPr>
        <w:rPr>
          <w:rFonts w:cs="Arial"/>
          <w:i/>
        </w:rPr>
      </w:pPr>
    </w:p>
    <w:p w14:paraId="03F7A1E0" w14:textId="5EC9AE79" w:rsidR="00EB3C3E" w:rsidRPr="008318D9" w:rsidRDefault="00EB3C3E" w:rsidP="00EB3C3E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7AF3EEEB" w14:textId="77777777" w:rsidR="00633467" w:rsidRPr="008318D9" w:rsidRDefault="00633467" w:rsidP="00633467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ED2B1" w14:textId="77777777" w:rsidR="00B2356B" w:rsidRDefault="00B2356B">
      <w:r>
        <w:separator/>
      </w:r>
    </w:p>
  </w:endnote>
  <w:endnote w:type="continuationSeparator" w:id="0">
    <w:p w14:paraId="153319EB" w14:textId="77777777" w:rsidR="00B2356B" w:rsidRDefault="00B2356B">
      <w:r>
        <w:continuationSeparator/>
      </w:r>
    </w:p>
  </w:endnote>
  <w:endnote w:type="continuationNotice" w:id="1">
    <w:p w14:paraId="1DA2DC7B" w14:textId="77777777" w:rsidR="00B2356B" w:rsidRDefault="00B235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692C87C5" w:rsidR="008B761C" w:rsidRPr="00001218" w:rsidRDefault="008B761C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8B761C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8B761C" w:rsidRPr="005A785E" w:rsidRDefault="008B761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00BA80C" w:rsidR="008B761C" w:rsidRPr="00A1445A" w:rsidRDefault="008B761C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4E0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4E0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8B761C" w:rsidRPr="00FC6CF0" w:rsidRDefault="008B761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B0F5C" w14:textId="77777777" w:rsidR="00B2356B" w:rsidRDefault="00B2356B">
      <w:r>
        <w:separator/>
      </w:r>
    </w:p>
  </w:footnote>
  <w:footnote w:type="continuationSeparator" w:id="0">
    <w:p w14:paraId="22C9C587" w14:textId="77777777" w:rsidR="00B2356B" w:rsidRDefault="00B2356B">
      <w:r>
        <w:continuationSeparator/>
      </w:r>
    </w:p>
  </w:footnote>
  <w:footnote w:type="continuationNotice" w:id="1">
    <w:p w14:paraId="1EE85938" w14:textId="77777777" w:rsidR="00B2356B" w:rsidRDefault="00B235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B761C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8B761C" w:rsidRPr="00A04B00" w:rsidRDefault="008B761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8B761C" w:rsidRPr="00A04B00" w:rsidRDefault="008B761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8B761C" w:rsidRPr="00A04B00" w:rsidRDefault="008B761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8B761C" w:rsidRPr="00C0552D" w:rsidRDefault="008B761C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8B761C" w:rsidRPr="00C0552D" w:rsidRDefault="008B761C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8B761C" w:rsidRPr="00A1445A" w:rsidRDefault="008B761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8B761C" w:rsidRPr="00A1445A" w:rsidRDefault="008B761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8B761C" w:rsidRPr="00A1445A" w:rsidRDefault="008B761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8B761C" w:rsidRDefault="008B761C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8B761C" w:rsidRPr="00A1445A" w:rsidRDefault="008B761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8B761C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8B761C" w:rsidRPr="00D31308" w:rsidRDefault="008B761C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8B761C" w:rsidRPr="00D31308" w:rsidRDefault="008B761C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8B761C" w:rsidRPr="00D31308" w:rsidRDefault="008B761C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>OBR – 2.08</w:t>
          </w:r>
        </w:p>
      </w:tc>
    </w:tr>
  </w:tbl>
  <w:p w14:paraId="7DE6B521" w14:textId="77777777" w:rsidR="008B761C" w:rsidRPr="00FC6CF0" w:rsidRDefault="008B761C" w:rsidP="00001218">
    <w:pPr>
      <w:pStyle w:val="Glava"/>
      <w:rPr>
        <w:rFonts w:cs="Arial"/>
        <w:sz w:val="2"/>
        <w:szCs w:val="2"/>
      </w:rPr>
    </w:pPr>
  </w:p>
  <w:p w14:paraId="16BFB5D1" w14:textId="77777777" w:rsidR="008B761C" w:rsidRPr="00FC6CF0" w:rsidRDefault="008B761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B3B7A"/>
    <w:rsid w:val="000C23A5"/>
    <w:rsid w:val="000C4583"/>
    <w:rsid w:val="000D1EDF"/>
    <w:rsid w:val="000D76C2"/>
    <w:rsid w:val="000E1875"/>
    <w:rsid w:val="000E41E1"/>
    <w:rsid w:val="000E4E0D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2AC2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B761C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356B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5845"/>
    <w:rsid w:val="00C97729"/>
    <w:rsid w:val="00CA0755"/>
    <w:rsid w:val="00CB008E"/>
    <w:rsid w:val="00CB0D95"/>
    <w:rsid w:val="00CB11D5"/>
    <w:rsid w:val="00CB7540"/>
    <w:rsid w:val="00CD61B2"/>
    <w:rsid w:val="00CD6CEB"/>
    <w:rsid w:val="00CD7808"/>
    <w:rsid w:val="00CE296B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B65AC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F52042-8E61-4462-852C-EC5E80B9E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2443B-517A-409B-BE1E-9A6D7459C6B1}">
  <ds:schemaRefs>
    <ds:schemaRef ds:uri="6a4cc071-bd85-44c5-acc7-68a9b922d49c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4b5e79a-161e-4f4f-95e3-8c5cd0f50b65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05B02D-40E8-45D0-A2F0-0BC665882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2016-06-20T06:30:00Z</cp:lastPrinted>
  <dcterms:created xsi:type="dcterms:W3CDTF">2018-07-24T11:48:00Z</dcterms:created>
  <dcterms:modified xsi:type="dcterms:W3CDTF">2025-01-28T07:04:00Z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